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15"/>
      </w:tblGrid>
      <w:tr w:rsidR="00E81576" w:rsidRPr="00B44823" w14:paraId="29BD5092" w14:textId="77777777" w:rsidTr="00A8167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5CF4C09" w14:textId="77777777" w:rsidR="00E81576" w:rsidRPr="009209DB" w:rsidRDefault="00E81576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4F027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E9DDDCF" w14:textId="77777777"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533FA5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576" w:rsidRPr="00B44823" w14:paraId="6D3481E0" w14:textId="77777777" w:rsidTr="00A816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EC8AA48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3983AB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607D0618" w14:textId="77777777"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15" w:type="dxa"/>
          </w:tcPr>
          <w:p w14:paraId="375FB1CB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E81576" w:rsidRPr="00B44823" w14:paraId="3CD9D9F0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675302" w14:textId="3B15BA9C" w:rsidR="00E81576" w:rsidRPr="009209DB" w:rsidRDefault="00B53767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E8251B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4E44B30" w14:textId="77777777" w:rsidR="00E81576" w:rsidRPr="009209DB" w:rsidRDefault="005A318E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FF6F66"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  <w:tc>
          <w:tcPr>
            <w:tcW w:w="1215" w:type="dxa"/>
          </w:tcPr>
          <w:p w14:paraId="452523C3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81576" w:rsidRPr="00B44823" w14:paraId="440A29C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AADD3" w14:textId="4E708853" w:rsidR="00E81576" w:rsidRPr="009209DB" w:rsidRDefault="00B53767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3B1EC4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A1817FF" w14:textId="77777777" w:rsidR="00E81576" w:rsidRPr="009209DB" w:rsidRDefault="00FF6F6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14:paraId="695D86D3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14:paraId="7233B37E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466821" w14:textId="2BA7095E" w:rsidR="009B27E1" w:rsidRPr="009209DB" w:rsidRDefault="00B53767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81557D0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5D68547" w14:textId="6728F39C" w:rsidR="009B27E1" w:rsidRPr="009209DB" w:rsidRDefault="00293D65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  <w:tc>
          <w:tcPr>
            <w:tcW w:w="1215" w:type="dxa"/>
          </w:tcPr>
          <w:p w14:paraId="21C3DE4B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14:paraId="683D9F89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F1FBC1" w14:textId="38730CC3" w:rsidR="009B27E1" w:rsidRPr="009209DB" w:rsidRDefault="00086E48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53FEFE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6A34FC" w14:textId="3D2FE00B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447F71CD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14:paraId="10F9FAC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1E3159" w14:textId="6C23F3B6" w:rsidR="009B27E1" w:rsidRPr="009209DB" w:rsidRDefault="00086E48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57F05B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CACC8C6" w14:textId="1764BBE3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2B9F151E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14:paraId="593C9DAB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16D785" w14:textId="30862E25" w:rsidR="009B27E1" w:rsidRPr="009209DB" w:rsidRDefault="00086E48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56F5BD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71E2721" w14:textId="2A70C91F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การค้า</w:t>
            </w:r>
          </w:p>
        </w:tc>
        <w:tc>
          <w:tcPr>
            <w:tcW w:w="1215" w:type="dxa"/>
          </w:tcPr>
          <w:p w14:paraId="3AD0042A" w14:textId="77777777"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57E31" w:rsidRPr="00B44823" w14:paraId="6AE42BC8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C84171" w14:textId="23DB6FF2" w:rsidR="00457E31" w:rsidRPr="007C301A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838475" w14:textId="77777777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E7D78BC" w14:textId="324D1F08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14:paraId="0E8DA449" w14:textId="77777777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57E31" w:rsidRPr="00B44823" w14:paraId="233FFE72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797DDE" w14:textId="3E8119D0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0DE71D6" w14:textId="77777777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0C1DD76" w14:textId="53AC372B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859AC9D" w14:textId="77777777"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617B7BD4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9C2239" w14:textId="59ADDA40" w:rsidR="004C2292" w:rsidRPr="009209DB" w:rsidRDefault="00B639E0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9D9C97D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3137FB9" w14:textId="0563519B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2E17C8B4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4B7875E0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4A5712" w14:textId="0FAF5251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3FB2C54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5E03D60" w14:textId="4816CF3C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4F9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14:paraId="269F61D2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1FE49F16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4F023E" w14:textId="100B1C8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15E5A1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173AEA" w14:textId="1412A5DC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1193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215" w:type="dxa"/>
          </w:tcPr>
          <w:p w14:paraId="123BEC4A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38F2274D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B7DE6B" w14:textId="084383D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8DC7707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CF1E4F" w14:textId="66A04329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 w:rsidRPr="005F16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15" w:type="dxa"/>
          </w:tcPr>
          <w:p w14:paraId="40CAA393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6FB87698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DA9A34" w14:textId="35FB6C38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95A7F94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DD1D92" w14:textId="6AE269D9" w:rsidR="004C2292" w:rsidRPr="009209DB" w:rsidRDefault="00293D65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  <w:tc>
          <w:tcPr>
            <w:tcW w:w="1215" w:type="dxa"/>
          </w:tcPr>
          <w:p w14:paraId="30C4247C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09AB98E9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AAA559" w14:textId="2A1E1D0C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961230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3448086" w14:textId="1B4C5F99" w:rsidR="004C2292" w:rsidRPr="009209DB" w:rsidRDefault="00270F1A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="004C2292"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15" w:type="dxa"/>
          </w:tcPr>
          <w:p w14:paraId="46035A4A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14:paraId="0D1017E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AE815" w14:textId="5C696A06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70F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B620A8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560F9B41" w14:textId="2354161A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</w:tcPr>
          <w:p w14:paraId="2FC3FEBB" w14:textId="77777777"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70F1A" w:rsidRPr="00B44823" w14:paraId="71B9FB9D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722687" w14:textId="7579F4E8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F3CDD8F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3D0CB2F5" w14:textId="25AE0382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15" w:type="dxa"/>
          </w:tcPr>
          <w:p w14:paraId="2B3A2C15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70F1A" w:rsidRPr="00B44823" w14:paraId="2F9268E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6BC03" w14:textId="6103B66C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29769E0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5C58559" w14:textId="0897CFA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45999268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70F1A" w:rsidRPr="00B44823" w14:paraId="71450911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CF9747" w14:textId="7708F7C5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CEB3019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A0F67E" w14:textId="538A4B95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215" w:type="dxa"/>
          </w:tcPr>
          <w:p w14:paraId="0B1CF739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70F1A" w:rsidRPr="00B44823" w14:paraId="2B26FE4D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79B655" w14:textId="25AE838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85496BF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027FC3F" w14:textId="5492C3AA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5904E08A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70F1A" w:rsidRPr="00B44823" w14:paraId="0E0374A6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F6A698" w14:textId="0443A430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E61C7CC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83AA7E3" w14:textId="65DC098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0D4793F2" w14:textId="77777777" w:rsidR="00270F1A" w:rsidRPr="009209DB" w:rsidRDefault="00270F1A" w:rsidP="0027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4D85B39E" w14:textId="77777777" w:rsidR="004864A0" w:rsidRPr="00544B1C" w:rsidRDefault="000010BE" w:rsidP="004C1D61">
      <w:pPr>
        <w:pStyle w:val="FSContent"/>
      </w:pPr>
      <w:r w:rsidRPr="00B44823">
        <w:rPr>
          <w:cs/>
        </w:rPr>
        <w:br w:type="page"/>
      </w:r>
      <w:r w:rsidR="004864A0" w:rsidRPr="00544B1C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D488985" w14:textId="77777777" w:rsidR="004C1D61" w:rsidRPr="00E552B9" w:rsidRDefault="004C1D61" w:rsidP="004C1D61">
      <w:pPr>
        <w:pStyle w:val="FSBlank"/>
        <w:rPr>
          <w:sz w:val="28"/>
          <w:szCs w:val="28"/>
        </w:rPr>
      </w:pPr>
    </w:p>
    <w:p w14:paraId="02D073FC" w14:textId="7F46E09C" w:rsidR="00ED4B3D" w:rsidRPr="00544B1C" w:rsidRDefault="004864A0" w:rsidP="00ED4B3D">
      <w:pPr>
        <w:pStyle w:val="FSContent"/>
        <w:rPr>
          <w:cs/>
        </w:rPr>
      </w:pPr>
      <w:r w:rsidRPr="00544B1C">
        <w:rPr>
          <w:cs/>
        </w:rPr>
        <w:t>งบการเงิน</w:t>
      </w:r>
      <w:r w:rsidR="001231B6" w:rsidRPr="00544B1C">
        <w:rPr>
          <w:cs/>
        </w:rPr>
        <w:t>นี้</w:t>
      </w:r>
      <w:r w:rsidRPr="00544B1C">
        <w:rPr>
          <w:cs/>
        </w:rPr>
        <w:t>ได้รับอนุมัติ</w:t>
      </w:r>
      <w:r w:rsidR="004E5398" w:rsidRPr="00544B1C">
        <w:rPr>
          <w:cs/>
        </w:rPr>
        <w:t>ให้ออกงบการเงิน</w:t>
      </w:r>
      <w:r w:rsidRPr="00544B1C">
        <w:rPr>
          <w:cs/>
        </w:rPr>
        <w:t>จาก</w:t>
      </w:r>
      <w:r w:rsidR="003633AD" w:rsidRPr="00544B1C">
        <w:rPr>
          <w:rFonts w:hint="cs"/>
          <w:cs/>
        </w:rPr>
        <w:t>คณะ</w:t>
      </w:r>
      <w:r w:rsidRPr="00544B1C">
        <w:rPr>
          <w:cs/>
        </w:rPr>
        <w:t>กรรมการเมื่อ</w:t>
      </w:r>
      <w:r w:rsidR="00CF5752" w:rsidRPr="00544B1C">
        <w:rPr>
          <w:cs/>
        </w:rPr>
        <w:t>วันที่</w:t>
      </w:r>
      <w:r w:rsidR="00C451D0">
        <w:t xml:space="preserve"> </w:t>
      </w:r>
      <w:r w:rsidR="00326695">
        <w:t>21</w:t>
      </w:r>
      <w:r w:rsidR="00DE21FE">
        <w:rPr>
          <w:rFonts w:hint="cs"/>
          <w:cs/>
        </w:rPr>
        <w:t xml:space="preserve"> </w:t>
      </w:r>
      <w:r w:rsidR="0076562D">
        <w:rPr>
          <w:rFonts w:hint="cs"/>
          <w:cs/>
        </w:rPr>
        <w:t>กุมภาพันธ์</w:t>
      </w:r>
      <w:r w:rsidR="00D67F78">
        <w:rPr>
          <w:rFonts w:hint="cs"/>
          <w:cs/>
        </w:rPr>
        <w:t xml:space="preserve"> </w:t>
      </w:r>
      <w:r w:rsidR="000C0E89">
        <w:t>256</w:t>
      </w:r>
      <w:r w:rsidR="00047636">
        <w:t>8</w:t>
      </w:r>
    </w:p>
    <w:p w14:paraId="11FE34A9" w14:textId="77777777" w:rsidR="007F2DAE" w:rsidRPr="00E552B9" w:rsidRDefault="007F2DAE" w:rsidP="00D65D83">
      <w:pPr>
        <w:pStyle w:val="FSBlank"/>
        <w:rPr>
          <w:sz w:val="28"/>
          <w:szCs w:val="28"/>
        </w:rPr>
      </w:pPr>
    </w:p>
    <w:p w14:paraId="6036EE05" w14:textId="77777777" w:rsidR="00735013" w:rsidRPr="00544B1C" w:rsidRDefault="007F2DAE" w:rsidP="00E31611">
      <w:pPr>
        <w:pStyle w:val="FSHeadMain"/>
        <w:rPr>
          <w:cs/>
        </w:rPr>
      </w:pPr>
      <w:r w:rsidRPr="00544B1C">
        <w:rPr>
          <w:cs/>
        </w:rPr>
        <w:t>ข้อมูลทั่วไป</w:t>
      </w:r>
    </w:p>
    <w:p w14:paraId="36561041" w14:textId="77777777" w:rsidR="00735013" w:rsidRPr="00E552B9" w:rsidRDefault="00735013" w:rsidP="00D65D83">
      <w:pPr>
        <w:pStyle w:val="FSBlank"/>
        <w:rPr>
          <w:sz w:val="28"/>
          <w:szCs w:val="28"/>
        </w:rPr>
      </w:pPr>
    </w:p>
    <w:p w14:paraId="1EBA70AC" w14:textId="7B80B6EB" w:rsidR="00F478EC" w:rsidRPr="006F222C" w:rsidRDefault="00693E69" w:rsidP="00E31611">
      <w:pPr>
        <w:pStyle w:val="FSContent"/>
        <w:rPr>
          <w:cs/>
        </w:rPr>
      </w:pPr>
      <w:r w:rsidRPr="006F222C">
        <w:rPr>
          <w:cs/>
          <w:lang w:val="th-TH"/>
        </w:rPr>
        <w:t>บริษัท ไฟน์ เม็ททัล เทคโนโลยีส์ จำกัด (มหาชน)</w:t>
      </w:r>
      <w:r w:rsidR="00E31120">
        <w:rPr>
          <w:rFonts w:hint="cs"/>
          <w:cs/>
          <w:lang w:val="th-TH"/>
        </w:rPr>
        <w:t xml:space="preserve"> </w:t>
      </w:r>
      <w:r w:rsidR="008422F4" w:rsidRPr="006F222C">
        <w:t>“</w:t>
      </w:r>
      <w:r w:rsidR="008422F4" w:rsidRPr="006F222C">
        <w:rPr>
          <w:cs/>
        </w:rPr>
        <w:t>บริษัท</w:t>
      </w:r>
      <w:r w:rsidR="008422F4" w:rsidRPr="006F222C">
        <w:t xml:space="preserve">” </w:t>
      </w:r>
      <w:r w:rsidR="006F4515" w:rsidRPr="006F222C">
        <w:rPr>
          <w:cs/>
        </w:rPr>
        <w:t>เป็นนิติบุคคลที่</w:t>
      </w:r>
      <w:r w:rsidR="00735013" w:rsidRPr="006F222C">
        <w:rPr>
          <w:cs/>
          <w:lang w:val="th-TH"/>
        </w:rPr>
        <w:t xml:space="preserve">จัดตั้งขึ้นในประเทศไทย </w:t>
      </w:r>
      <w:r w:rsidR="00F478EC" w:rsidRPr="006F222C">
        <w:rPr>
          <w:cs/>
          <w:lang w:val="th-TH"/>
        </w:rPr>
        <w:t>และ</w:t>
      </w:r>
      <w:r w:rsidR="004D7810" w:rsidRPr="006F222C">
        <w:rPr>
          <w:cs/>
        </w:rPr>
        <w:t>จด</w:t>
      </w:r>
      <w:r w:rsidR="004D7810" w:rsidRPr="006F222C">
        <w:rPr>
          <w:cs/>
          <w:lang w:val="th-TH"/>
        </w:rPr>
        <w:t xml:space="preserve">ทะเบียนกับตลาดหลักทรัพย์แห่งประเทศไทยเมื่อปี </w:t>
      </w:r>
      <w:r w:rsidR="00B53767">
        <w:t>2539</w:t>
      </w:r>
      <w:r w:rsidR="004D7810" w:rsidRPr="006F222C">
        <w:rPr>
          <w:cs/>
          <w:lang w:val="th-TH"/>
        </w:rPr>
        <w:t xml:space="preserve"> </w:t>
      </w:r>
      <w:r w:rsidR="004D7810" w:rsidRPr="006F222C">
        <w:rPr>
          <w:cs/>
        </w:rPr>
        <w:t>โดยมีที่อยู่จดทะเบียนของบริษัทตั้งอยู่เลขที่</w:t>
      </w:r>
    </w:p>
    <w:p w14:paraId="71812EE7" w14:textId="77777777" w:rsidR="00FF3743" w:rsidRPr="00E552B9" w:rsidRDefault="00FF3743" w:rsidP="00E20B46">
      <w:pPr>
        <w:pStyle w:val="FSBlank"/>
        <w:rPr>
          <w:sz w:val="28"/>
          <w:szCs w:val="28"/>
          <w:cs/>
        </w:rPr>
      </w:pPr>
    </w:p>
    <w:p w14:paraId="03F14B82" w14:textId="43AF01F4"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ก)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 xml:space="preserve">สำนักงานใหญ่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  <w:cs/>
        </w:rPr>
        <w:t>: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ab/>
      </w:r>
      <w:r w:rsidR="00B53767">
        <w:rPr>
          <w:rFonts w:ascii="Angsana New" w:hAnsi="Angsana New" w:cs="Angsana New"/>
          <w:sz w:val="30"/>
          <w:szCs w:val="30"/>
        </w:rPr>
        <w:t>1</w:t>
      </w:r>
      <w:r w:rsidR="00B53767">
        <w:rPr>
          <w:rFonts w:ascii="Angsana New" w:hAnsi="Angsana New" w:cs="Angsana New"/>
          <w:sz w:val="30"/>
          <w:szCs w:val="30"/>
          <w:cs/>
        </w:rPr>
        <w:t>8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="00B42051" w:rsidRPr="00544B1C">
        <w:rPr>
          <w:rFonts w:ascii="Angsana New" w:hAnsi="Angsana New" w:cs="Angsana New"/>
          <w:sz w:val="30"/>
          <w:szCs w:val="30"/>
          <w:cs/>
        </w:rPr>
        <w:t xml:space="preserve"> อาค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ารรีเจ้นท์เฮ้าส์ ชั้น </w:t>
      </w:r>
      <w:r w:rsidR="00B53767">
        <w:rPr>
          <w:rFonts w:ascii="Angsana New" w:hAnsi="Angsana New" w:cs="Angsana New"/>
          <w:sz w:val="30"/>
          <w:szCs w:val="30"/>
        </w:rPr>
        <w:t>14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 ถนนราชดำริ แขวงลุมพินี เขตปทุมวัน กรุงเทพฯ </w:t>
      </w:r>
      <w:r w:rsidR="00B53767">
        <w:rPr>
          <w:rFonts w:ascii="Angsana New" w:hAnsi="Angsana New" w:cs="Angsana New"/>
          <w:sz w:val="30"/>
          <w:szCs w:val="30"/>
        </w:rPr>
        <w:t>10330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AEA69CE" w14:textId="77777777" w:rsidR="000E74C6" w:rsidRPr="00E552B9" w:rsidRDefault="000E74C6" w:rsidP="00E20B46">
      <w:pPr>
        <w:pStyle w:val="FSBlank"/>
        <w:rPr>
          <w:sz w:val="28"/>
          <w:szCs w:val="28"/>
          <w:cs/>
          <w:lang w:val="th-TH"/>
        </w:rPr>
      </w:pPr>
    </w:p>
    <w:p w14:paraId="6DE9EAC9" w14:textId="66082CFA"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ข)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>โรงงาน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</w:rPr>
        <w:t xml:space="preserve">: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B53767">
        <w:rPr>
          <w:rFonts w:ascii="Angsana New" w:hAnsi="Angsana New" w:cs="Angsana New"/>
          <w:sz w:val="30"/>
          <w:szCs w:val="30"/>
        </w:rPr>
        <w:t>213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หมู่ </w:t>
      </w:r>
      <w:r w:rsidR="00B53767">
        <w:rPr>
          <w:rFonts w:ascii="Angsana New" w:hAnsi="Angsana New" w:cs="Angsana New"/>
          <w:sz w:val="30"/>
          <w:szCs w:val="30"/>
        </w:rPr>
        <w:t>4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ถนนมิตรภาพ กม. </w:t>
      </w:r>
      <w:r w:rsidR="00B53767">
        <w:rPr>
          <w:rFonts w:ascii="Angsana New" w:hAnsi="Angsana New" w:cs="Angsana New"/>
          <w:sz w:val="30"/>
          <w:szCs w:val="30"/>
        </w:rPr>
        <w:t>125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 xml:space="preserve">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ตำบลทับกวาง อำเภอแก่งคอย สระบุรี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="00B53767">
        <w:rPr>
          <w:rFonts w:ascii="Angsana New" w:hAnsi="Angsana New" w:cs="Angsana New"/>
          <w:sz w:val="30"/>
          <w:szCs w:val="30"/>
          <w:cs/>
          <w:lang w:val="th-TH"/>
        </w:rPr>
        <w:t>8</w:t>
      </w:r>
      <w:r w:rsidR="00B53767">
        <w:rPr>
          <w:rFonts w:ascii="Angsana New" w:hAnsi="Angsana New" w:cs="Angsana New"/>
          <w:sz w:val="30"/>
          <w:szCs w:val="30"/>
        </w:rPr>
        <w:t>260</w:t>
      </w:r>
    </w:p>
    <w:p w14:paraId="43B26B55" w14:textId="0333EEDD" w:rsidR="00285CA2" w:rsidRPr="0076562D" w:rsidRDefault="00285CA2" w:rsidP="000607E3">
      <w:pPr>
        <w:pStyle w:val="FSContent"/>
      </w:pPr>
    </w:p>
    <w:p w14:paraId="7A5F4AFB" w14:textId="152ABAD6" w:rsidR="0076562D" w:rsidRPr="0076562D" w:rsidRDefault="0076562D" w:rsidP="000607E3">
      <w:pPr>
        <w:pStyle w:val="FSContent"/>
        <w:rPr>
          <w:cs/>
        </w:rPr>
      </w:pPr>
      <w:r w:rsidRPr="0076562D">
        <w:rPr>
          <w:rFonts w:hint="cs"/>
          <w:spacing w:val="-6"/>
          <w:cs/>
          <w:lang w:val="th-TH"/>
        </w:rPr>
        <w:t>ผู้ถือหุ้นรายใหญ่</w:t>
      </w:r>
      <w:r w:rsidRPr="0076562D">
        <w:rPr>
          <w:rFonts w:hint="cs"/>
          <w:cs/>
        </w:rPr>
        <w:t>ในระหว่างปีได้แก่</w:t>
      </w:r>
      <w:r w:rsidRPr="0076562D">
        <w:rPr>
          <w:cs/>
        </w:rPr>
        <w:t xml:space="preserve"> </w:t>
      </w:r>
      <w:r w:rsidRPr="0076562D">
        <w:rPr>
          <w:rFonts w:hint="cs"/>
          <w:cs/>
        </w:rPr>
        <w:t>บริษัท</w:t>
      </w:r>
      <w:r w:rsidRPr="0076562D">
        <w:rPr>
          <w:cs/>
        </w:rPr>
        <w:t xml:space="preserve"> </w:t>
      </w:r>
      <w:r w:rsidRPr="0076562D">
        <w:rPr>
          <w:lang w:val="th-TH"/>
        </w:rPr>
        <w:t>CTJ Holdings</w:t>
      </w:r>
      <w:r w:rsidR="00B53767">
        <w:t>2</w:t>
      </w:r>
      <w:r w:rsidRPr="0076562D">
        <w:rPr>
          <w:lang w:val="th-TH"/>
        </w:rPr>
        <w:t>, Ltd.</w:t>
      </w:r>
      <w:r w:rsidRPr="0076562D">
        <w:rPr>
          <w:rFonts w:hint="cs"/>
          <w:cs/>
          <w:lang w:val="th-TH"/>
        </w:rPr>
        <w:t xml:space="preserve"> </w:t>
      </w:r>
      <w:r w:rsidRPr="0076562D">
        <w:rPr>
          <w:cs/>
          <w:lang w:val="th-TH"/>
        </w:rPr>
        <w:t>(</w:t>
      </w:r>
      <w:r w:rsidRPr="0076562D">
        <w:rPr>
          <w:rFonts w:hint="cs"/>
          <w:cs/>
          <w:lang w:val="th-TH"/>
        </w:rPr>
        <w:t>ถือหุ้นร้อยละ</w:t>
      </w:r>
      <w:r w:rsidRPr="0076562D">
        <w:rPr>
          <w:cs/>
          <w:lang w:val="th-TH"/>
        </w:rPr>
        <w:t xml:space="preserve"> </w:t>
      </w:r>
      <w:r w:rsidR="0043249E" w:rsidRPr="0043249E">
        <w:t>42.25</w:t>
      </w:r>
      <w:r w:rsidRPr="0076562D">
        <w:rPr>
          <w:cs/>
          <w:lang w:val="th-TH"/>
        </w:rPr>
        <w:t>)</w:t>
      </w:r>
      <w:r w:rsidRPr="0076562D">
        <w:rPr>
          <w:cs/>
        </w:rPr>
        <w:t xml:space="preserve"> </w:t>
      </w:r>
      <w:r w:rsidRPr="0076562D">
        <w:rPr>
          <w:rFonts w:hint="cs"/>
          <w:cs/>
        </w:rPr>
        <w:t>ซึ่งเป็นนิติบุคคลที่จัดตั้งขึ้นในประเทศ</w:t>
      </w:r>
      <w:r>
        <w:rPr>
          <w:rFonts w:hint="cs"/>
          <w:cs/>
        </w:rPr>
        <w:t>ญี่ปุ่น</w:t>
      </w:r>
    </w:p>
    <w:p w14:paraId="146747D5" w14:textId="77777777" w:rsidR="00911C68" w:rsidRPr="0076562D" w:rsidRDefault="00911C68" w:rsidP="00911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C77708B" w14:textId="77777777" w:rsidR="00735013" w:rsidRPr="00544B1C" w:rsidRDefault="00735013" w:rsidP="000607E3">
      <w:pPr>
        <w:pStyle w:val="FSContent"/>
        <w:rPr>
          <w:lang w:val="th-TH"/>
        </w:rPr>
      </w:pPr>
      <w:r w:rsidRPr="00544B1C">
        <w:rPr>
          <w:cs/>
          <w:lang w:val="th-TH"/>
        </w:rPr>
        <w:t>บริษัท</w:t>
      </w:r>
      <w:r w:rsidR="00F478EC" w:rsidRPr="00544B1C">
        <w:rPr>
          <w:cs/>
          <w:lang w:val="th-TH"/>
        </w:rPr>
        <w:t>ดำเนิน</w:t>
      </w:r>
      <w:r w:rsidRPr="00544B1C">
        <w:rPr>
          <w:cs/>
          <w:lang w:val="th-TH"/>
        </w:rPr>
        <w:t>ธุรกิจ</w:t>
      </w:r>
      <w:r w:rsidR="00F478EC" w:rsidRPr="00544B1C">
        <w:rPr>
          <w:cs/>
          <w:lang w:val="th-TH"/>
        </w:rPr>
        <w:t>หลักเกี่ยวกับการ</w:t>
      </w:r>
      <w:r w:rsidRPr="00544B1C">
        <w:rPr>
          <w:cs/>
          <w:lang w:val="th-TH"/>
        </w:rPr>
        <w:t>ผลิตและจำ</w:t>
      </w:r>
      <w:r w:rsidR="004F04DF" w:rsidRPr="00544B1C">
        <w:rPr>
          <w:cs/>
          <w:lang w:val="th-TH"/>
        </w:rPr>
        <w:t>หน่ายท่อทองแดงไร้ตะเข็บชนิดต่าง</w:t>
      </w:r>
      <w:r w:rsidRPr="00544B1C">
        <w:rPr>
          <w:cs/>
          <w:lang w:val="th-TH"/>
        </w:rPr>
        <w:t xml:space="preserve">ๆ </w:t>
      </w:r>
      <w:r w:rsidR="00F478EC" w:rsidRPr="00544B1C">
        <w:rPr>
          <w:cs/>
          <w:lang w:val="th-TH"/>
        </w:rPr>
        <w:t>ซึ่งเป็นส่วนประกอบที่สำคัญ</w:t>
      </w:r>
      <w:r w:rsidRPr="00544B1C">
        <w:rPr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14:paraId="2D253820" w14:textId="52AEBB66" w:rsidR="00BE4564" w:rsidRPr="00E552B9" w:rsidRDefault="00BE4564" w:rsidP="000607E3">
      <w:pPr>
        <w:pStyle w:val="FSContent"/>
        <w:rPr>
          <w:sz w:val="28"/>
          <w:szCs w:val="28"/>
          <w:lang w:val="th-TH"/>
        </w:rPr>
      </w:pPr>
    </w:p>
    <w:p w14:paraId="07E6DCE0" w14:textId="77777777" w:rsidR="00735013" w:rsidRPr="00544B1C" w:rsidRDefault="00735013" w:rsidP="007801C2">
      <w:pPr>
        <w:pStyle w:val="FSHeadMain"/>
        <w:rPr>
          <w:cs/>
        </w:rPr>
      </w:pPr>
      <w:r w:rsidRPr="00544B1C">
        <w:rPr>
          <w:cs/>
        </w:rPr>
        <w:t>เกณฑ์การจัดทำงบการเงิน</w:t>
      </w:r>
    </w:p>
    <w:p w14:paraId="561DDEB8" w14:textId="77777777" w:rsidR="00212989" w:rsidRPr="00E552B9" w:rsidRDefault="00212989" w:rsidP="00270F1A">
      <w:pPr>
        <w:pStyle w:val="FSBlank"/>
        <w:ind w:left="0"/>
        <w:rPr>
          <w:sz w:val="28"/>
          <w:szCs w:val="28"/>
        </w:rPr>
      </w:pPr>
    </w:p>
    <w:p w14:paraId="52F62856" w14:textId="28971718" w:rsidR="00A67AB9" w:rsidRDefault="00A67AB9" w:rsidP="00B01737">
      <w:pPr>
        <w:pStyle w:val="FSContent"/>
      </w:pPr>
      <w:r w:rsidRPr="00544B1C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716F9A" w:rsidRPr="00544B1C">
        <w:rPr>
          <w:rFonts w:hint="cs"/>
          <w:cs/>
        </w:rPr>
        <w:br/>
      </w:r>
      <w:r w:rsidRPr="00544B1C">
        <w:rPr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111936">
        <w:br/>
      </w:r>
      <w:r w:rsidR="00111936" w:rsidRPr="00111936">
        <w:rPr>
          <w:rFonts w:hint="cs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111936" w:rsidRPr="00111936">
        <w:rPr>
          <w:cs/>
        </w:rPr>
        <w:t xml:space="preserve"> </w:t>
      </w:r>
    </w:p>
    <w:p w14:paraId="38224D42" w14:textId="77777777" w:rsidR="008018A9" w:rsidRPr="0020749D" w:rsidRDefault="008018A9" w:rsidP="006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6FAB1E0" w14:textId="42BDCCFE" w:rsidR="00406D4F" w:rsidRDefault="00414D81" w:rsidP="0040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14D81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ซึ่งมีผลกระทบต่อการปฏิบัติตามนโยบายการบัญชีของบริษัท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4D81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414D8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414D81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3E5AE535" w14:textId="0C81F543" w:rsidR="004C2292" w:rsidRPr="00B639E0" w:rsidRDefault="00B95681" w:rsidP="00B63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226116A1" w14:textId="60B261E8" w:rsidR="00735013" w:rsidRPr="00B24B88" w:rsidRDefault="00293D65" w:rsidP="00FC4754">
      <w:pPr>
        <w:pStyle w:val="FSHeadMain"/>
        <w:rPr>
          <w:u w:val="single"/>
          <w:cs/>
        </w:rPr>
      </w:pPr>
      <w:r>
        <w:rPr>
          <w:cs/>
        </w:rPr>
        <w:lastRenderedPageBreak/>
        <w:t>นโยบายการบัญชีที่มีสาระสำคัญ</w:t>
      </w:r>
    </w:p>
    <w:p w14:paraId="01ADD737" w14:textId="77777777" w:rsidR="00735013" w:rsidRPr="00DB47CF" w:rsidRDefault="00735013" w:rsidP="00FC4754">
      <w:pPr>
        <w:pStyle w:val="FSBlank"/>
        <w:rPr>
          <w:sz w:val="16"/>
          <w:szCs w:val="16"/>
        </w:rPr>
      </w:pPr>
    </w:p>
    <w:p w14:paraId="0525F95A" w14:textId="535B65CA" w:rsidR="00735013" w:rsidRDefault="00435624" w:rsidP="00FC4754">
      <w:pPr>
        <w:pStyle w:val="FSContent"/>
      </w:pPr>
      <w:r w:rsidRPr="00B24B88">
        <w:rPr>
          <w:rFonts w:hint="cs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B24B88">
        <w:rPr>
          <w:cs/>
        </w:rPr>
        <w:t xml:space="preserve"> </w:t>
      </w:r>
    </w:p>
    <w:p w14:paraId="194C417E" w14:textId="77777777" w:rsidR="000A6AAC" w:rsidRPr="00DB47CF" w:rsidRDefault="000A6AAC" w:rsidP="00FC4754">
      <w:pPr>
        <w:pStyle w:val="FSContent"/>
        <w:rPr>
          <w:sz w:val="20"/>
          <w:szCs w:val="20"/>
          <w:cs/>
        </w:rPr>
      </w:pPr>
    </w:p>
    <w:p w14:paraId="340E529D" w14:textId="77777777" w:rsidR="005A5123" w:rsidRPr="00B24B88" w:rsidRDefault="00700375" w:rsidP="004167EE">
      <w:pPr>
        <w:pStyle w:val="FSHeadPolicy"/>
        <w:ind w:left="540" w:hanging="540"/>
      </w:pPr>
      <w:r w:rsidRPr="00B24B88">
        <w:rPr>
          <w:rFonts w:hint="cs"/>
          <w:cs/>
        </w:rPr>
        <w:t>รายการบัญชีที่เป็นเงินตรา</w:t>
      </w:r>
      <w:r w:rsidR="00951B75" w:rsidRPr="00B24B88">
        <w:rPr>
          <w:cs/>
        </w:rPr>
        <w:t>ต่างประเทศ</w:t>
      </w:r>
    </w:p>
    <w:p w14:paraId="24841A81" w14:textId="77777777" w:rsidR="00951B75" w:rsidRPr="00DB47CF" w:rsidRDefault="00951B75" w:rsidP="00E51781">
      <w:pPr>
        <w:pStyle w:val="FSBlank"/>
        <w:rPr>
          <w:sz w:val="22"/>
          <w:szCs w:val="22"/>
        </w:rPr>
      </w:pPr>
    </w:p>
    <w:p w14:paraId="20A0801D" w14:textId="2BBCC0AC" w:rsidR="00270F1A" w:rsidRDefault="00270F1A" w:rsidP="00270F1A">
      <w:pPr>
        <w:pStyle w:val="FSContent"/>
      </w:pPr>
      <w:r>
        <w:rPr>
          <w:rFonts w:hint="cs"/>
          <w:cs/>
        </w:rPr>
        <w:t>รายการบัญชีที่เป็นเงินตราต่างประเทศ</w:t>
      </w:r>
      <w:r>
        <w:rPr>
          <w:cs/>
        </w:rPr>
        <w:t xml:space="preserve"> </w:t>
      </w:r>
      <w:r>
        <w:rPr>
          <w:rFonts w:hint="cs"/>
          <w:cs/>
        </w:rPr>
        <w:t>แปลงค่าเป็นสกุลเงินที่ใช้ในการดำเนินงานโดยใช้อัตราแลกเปลี่ยน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วันที่เกิดรายการ</w:t>
      </w:r>
      <w:r>
        <w:rPr>
          <w:cs/>
        </w:rPr>
        <w:t xml:space="preserve"> </w:t>
      </w:r>
      <w:r>
        <w:rPr>
          <w:rFonts w:hint="cs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วันที่รายงาน</w:t>
      </w:r>
      <w:r>
        <w:rPr>
          <w:cs/>
        </w:rPr>
        <w:t xml:space="preserve">  </w:t>
      </w:r>
    </w:p>
    <w:p w14:paraId="485FAB55" w14:textId="77777777" w:rsidR="00270F1A" w:rsidRPr="00270F1A" w:rsidRDefault="00270F1A" w:rsidP="00270F1A">
      <w:pPr>
        <w:pStyle w:val="FSContent"/>
        <w:rPr>
          <w:sz w:val="20"/>
          <w:szCs w:val="20"/>
        </w:rPr>
      </w:pPr>
    </w:p>
    <w:p w14:paraId="2B12FD23" w14:textId="193CAAB5" w:rsidR="00576472" w:rsidRPr="00DD5723" w:rsidRDefault="00270F1A" w:rsidP="00270F1A">
      <w:pPr>
        <w:pStyle w:val="FSContent"/>
      </w:pPr>
      <w:r>
        <w:rPr>
          <w:rFonts w:hint="cs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42333544" w14:textId="333C878F"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26B69D0" w14:textId="1D793387" w:rsidR="00592AF6" w:rsidRDefault="00592AF6" w:rsidP="004167EE">
      <w:pPr>
        <w:pStyle w:val="FSHeadPolicy"/>
        <w:ind w:left="540" w:hanging="540"/>
      </w:pPr>
      <w:r>
        <w:rPr>
          <w:rFonts w:hint="cs"/>
          <w:cs/>
        </w:rPr>
        <w:t>เครื่องมือทางการเงิน</w:t>
      </w:r>
    </w:p>
    <w:p w14:paraId="1439B36C" w14:textId="7471D06C" w:rsidR="00592AF6" w:rsidRPr="002B5DC0" w:rsidRDefault="00592AF6" w:rsidP="00592AF6">
      <w:pPr>
        <w:pStyle w:val="FSHeadPolicy"/>
        <w:numPr>
          <w:ilvl w:val="0"/>
          <w:numId w:val="0"/>
        </w:numPr>
        <w:ind w:left="900" w:hanging="360"/>
        <w:rPr>
          <w:b w:val="0"/>
          <w:bCs w:val="0"/>
          <w:i w:val="0"/>
          <w:iCs w:val="0"/>
          <w:sz w:val="20"/>
          <w:szCs w:val="20"/>
        </w:rPr>
      </w:pPr>
    </w:p>
    <w:p w14:paraId="2A32A71C" w14:textId="124ABEE7" w:rsidR="00AC256D" w:rsidRPr="00695CAF" w:rsidRDefault="00AC256D" w:rsidP="00AC25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ED7AB5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ข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eastAsia="EucrosiaUPCBold" w:hAnsi="Angsana New" w:cs="Angsana New"/>
          <w:i/>
          <w:iCs/>
          <w:sz w:val="30"/>
          <w:szCs w:val="30"/>
        </w:rPr>
        <w:t>1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="00080443" w:rsidRPr="00C07D78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695CAF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</w:p>
    <w:p w14:paraId="7441A639" w14:textId="77777777" w:rsidR="00AC256D" w:rsidRPr="002B5DC0" w:rsidRDefault="00AC256D" w:rsidP="00AC256D">
      <w:pPr>
        <w:pStyle w:val="BodyText2"/>
        <w:tabs>
          <w:tab w:val="left" w:pos="900"/>
        </w:tabs>
        <w:ind w:left="900" w:right="43"/>
        <w:jc w:val="thaiDistribute"/>
        <w:rPr>
          <w:rFonts w:cs="Angsana New"/>
          <w:sz w:val="20"/>
          <w:szCs w:val="20"/>
        </w:rPr>
      </w:pPr>
    </w:p>
    <w:p w14:paraId="06D20E5E" w14:textId="7DBED0BA" w:rsid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ดูหมายเหตุ</w:t>
      </w:r>
      <w:r w:rsidRPr="00D81257">
        <w:rPr>
          <w:rFonts w:ascii="Angsana New" w:hAnsi="Angsana New" w:cs="Angsana New" w:hint="cs"/>
          <w:color w:val="000000"/>
          <w:sz w:val="30"/>
          <w:szCs w:val="30"/>
          <w:cs/>
        </w:rPr>
        <w:t>ข้อ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53767">
        <w:rPr>
          <w:rFonts w:ascii="Angsana New" w:hAnsi="Angsana New" w:cs="Angsana New"/>
          <w:color w:val="000000"/>
          <w:sz w:val="30"/>
          <w:szCs w:val="30"/>
        </w:rPr>
        <w:t>3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="00D81257" w:rsidRPr="00D81257">
        <w:rPr>
          <w:rFonts w:ascii="Angsana New" w:hAnsi="Angsana New" w:cs="Angsana New" w:hint="cs"/>
          <w:color w:val="000000"/>
          <w:sz w:val="30"/>
          <w:szCs w:val="30"/>
          <w:cs/>
        </w:rPr>
        <w:t>ง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>))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และวัดมูลค่า</w:t>
      </w:r>
      <w:r w:rsidR="00961A4B">
        <w:rPr>
          <w:rFonts w:ascii="Angsana New" w:hAnsi="Angsana New" w:cs="Angsana New" w:hint="cs"/>
          <w:color w:val="000000"/>
          <w:sz w:val="30"/>
          <w:szCs w:val="30"/>
          <w:cs/>
        </w:rPr>
        <w:t>เมื่อเริ่มแรก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ด้วยมูลค่ายุติธรรม</w:t>
      </w:r>
      <w:r w:rsidR="00213B7E" w:rsidRPr="00213B7E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</w:t>
      </w:r>
      <w:r w:rsidR="00213B7E" w:rsidRPr="00213B7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13B7E" w:rsidRPr="00213B7E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สินทรัพย์ทางการเงินที่ไม่ได้วัดมูลค่าด้วยมูลค่ายุติธรรมผ่านกำไรหรือขาดทุนจะ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รวม</w:t>
      </w:r>
      <w:r w:rsidR="00213B7E">
        <w:rPr>
          <w:rFonts w:ascii="Angsana New" w:hAnsi="Angsana New" w:cs="Angsana New" w:hint="cs"/>
          <w:color w:val="000000"/>
          <w:sz w:val="30"/>
          <w:szCs w:val="30"/>
          <w:cs/>
        </w:rPr>
        <w:t>หรือหัก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ต้นทุนการทำรายการที่เกี่ยวข้องโดยตรงกับการ</w:t>
      </w:r>
      <w:r w:rsidR="00213B7E">
        <w:rPr>
          <w:rFonts w:ascii="Angsana New" w:hAnsi="Angsana New" w:cs="Angsana New" w:hint="cs"/>
          <w:color w:val="000000"/>
          <w:sz w:val="30"/>
          <w:szCs w:val="30"/>
          <w:cs/>
        </w:rPr>
        <w:t>ได้มาด้วย</w:t>
      </w:r>
      <w:r w:rsidRPr="00695CA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069E2906" w14:textId="77777777" w:rsidR="00080443" w:rsidRP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989E373" w14:textId="4737AF0D" w:rsidR="00080443" w:rsidRP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ณ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ได้แก่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การวัดมูลค่าด้วยราคาทุนตัดจำหน่าย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มูลค่ายุติธรรมผ่านกำไรขาดทุนเบ็ดเสร็จอื่น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การจัดประเภท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B28B8FC" w14:textId="4CCA55EB" w:rsidR="00AC256D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ณ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ดอกเบี้ยจ่าย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4651D259" w14:textId="4BFF887B" w:rsid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921FBCD" w14:textId="77777777" w:rsidR="002C25B8" w:rsidRDefault="002C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76D885A" w14:textId="1CCB2A49" w:rsidR="002B5DC0" w:rsidRPr="00086E48" w:rsidRDefault="00080443" w:rsidP="00086E4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รายได้ดอกเบี้ย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3E8F1975" w14:textId="7C3A5806" w:rsidR="00A878F6" w:rsidRDefault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i/>
          <w:iCs/>
          <w:sz w:val="30"/>
          <w:szCs w:val="30"/>
          <w:lang w:val="th-TH"/>
        </w:rPr>
      </w:pPr>
    </w:p>
    <w:p w14:paraId="14C0AC26" w14:textId="3650385D" w:rsidR="00AC256D" w:rsidRPr="00695CAF" w:rsidRDefault="00AC256D" w:rsidP="00AC256D">
      <w:pPr>
        <w:pStyle w:val="BodyText2"/>
        <w:tabs>
          <w:tab w:val="left" w:pos="990"/>
        </w:tabs>
        <w:ind w:left="900" w:right="47" w:hanging="367"/>
        <w:jc w:val="thaiDistribute"/>
        <w:rPr>
          <w:rFonts w:eastAsia="EucrosiaUPCBold" w:cs="Angsana New"/>
          <w:i/>
          <w:iCs/>
          <w:lang w:val="en-GB"/>
        </w:rPr>
      </w:pPr>
      <w:r w:rsidRPr="00ED7AB5">
        <w:rPr>
          <w:rFonts w:eastAsia="EucrosiaUPCBold" w:cs="Angsana New"/>
          <w:i/>
          <w:iCs/>
        </w:rPr>
        <w:t>(</w:t>
      </w:r>
      <w:r w:rsidRPr="00ED7AB5">
        <w:rPr>
          <w:rFonts w:eastAsia="EucrosiaUPCBold" w:cs="Angsana New" w:hint="cs"/>
          <w:i/>
          <w:iCs/>
          <w:cs/>
        </w:rPr>
        <w:t>ข</w:t>
      </w:r>
      <w:r w:rsidRPr="00ED7AB5">
        <w:rPr>
          <w:rFonts w:eastAsia="EucrosiaUPCBold" w:cs="Angsana New"/>
          <w:i/>
          <w:iCs/>
        </w:rPr>
        <w:t>.</w:t>
      </w:r>
      <w:r w:rsidR="00B53767">
        <w:rPr>
          <w:rFonts w:eastAsia="EucrosiaUPCBold" w:cs="Angsana New"/>
          <w:i/>
          <w:iCs/>
          <w:lang w:val="en-US"/>
        </w:rPr>
        <w:t>2</w:t>
      </w:r>
      <w:r w:rsidRPr="00ED7AB5">
        <w:rPr>
          <w:rFonts w:eastAsia="EucrosiaUPCBold" w:cs="Angsana New"/>
          <w:i/>
          <w:iCs/>
        </w:rPr>
        <w:t xml:space="preserve">) </w:t>
      </w:r>
      <w:r w:rsidR="00080443" w:rsidRPr="00080443">
        <w:rPr>
          <w:rFonts w:eastAsia="EucrosiaUPCBold" w:cs="Angsana New" w:hint="cs"/>
          <w:i/>
          <w:iCs/>
          <w:cs/>
        </w:rPr>
        <w:t>การตัดรายการออกจากบัญชีและการหักกลบ</w:t>
      </w:r>
      <w:r w:rsidRPr="00695CAF">
        <w:rPr>
          <w:rFonts w:eastAsia="EucrosiaUPCBold" w:cs="Angsana New"/>
          <w:i/>
          <w:iCs/>
          <w:cs/>
        </w:rPr>
        <w:t xml:space="preserve"> </w:t>
      </w:r>
    </w:p>
    <w:p w14:paraId="3E98E3AE" w14:textId="77777777" w:rsidR="00AC256D" w:rsidRPr="00357AAA" w:rsidRDefault="00AC256D" w:rsidP="00AC256D">
      <w:pPr>
        <w:pStyle w:val="BodyText2"/>
        <w:ind w:left="540" w:right="43"/>
        <w:jc w:val="thaiDistribute"/>
        <w:rPr>
          <w:rFonts w:cs="Angsana New"/>
          <w:sz w:val="20"/>
          <w:szCs w:val="20"/>
        </w:rPr>
      </w:pPr>
    </w:p>
    <w:p w14:paraId="7CC51F1B" w14:textId="03FFC019" w:rsidR="00080443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5793D20" w14:textId="77777777" w:rsidR="007D15E4" w:rsidRPr="00080443" w:rsidRDefault="007D15E4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B3B2E74" w14:textId="3B8E7562" w:rsidR="00080443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ยกเลิก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หรือหมดอายุ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08044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33A038C" w14:textId="43A6EE9F" w:rsidR="0099663D" w:rsidRDefault="009966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61D1EA7" w14:textId="7ED99506" w:rsidR="0099663D" w:rsidRPr="00080443" w:rsidRDefault="009966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4FDE1D5F" w14:textId="322C950E" w:rsidR="00080443" w:rsidRPr="0099663D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F3D4DDC" w14:textId="1A7C8471" w:rsidR="00CB04F4" w:rsidRDefault="0099663D" w:rsidP="001616F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D32429">
        <w:rPr>
          <w:rFonts w:ascii="Angsana New" w:hAnsi="Angsana New" w:cs="Angsana New" w:hint="cs"/>
          <w:color w:val="000000"/>
          <w:sz w:val="30"/>
          <w:szCs w:val="30"/>
          <w:cs/>
        </w:rPr>
        <w:t>งบฐานะการเงิน</w:t>
      </w: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</w:t>
      </w:r>
      <w:r w:rsidRPr="0099663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10312A54" w14:textId="77777777" w:rsidR="001616F7" w:rsidRPr="001616F7" w:rsidRDefault="001616F7" w:rsidP="001616F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D8A02EA" w14:textId="34294B5F" w:rsidR="00194C0A" w:rsidRPr="004D7127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3</w:t>
      </w:r>
      <w:r w:rsidRPr="004D7127">
        <w:rPr>
          <w:rFonts w:cs="Angsana New"/>
          <w:i/>
          <w:iCs/>
          <w:cs/>
        </w:rPr>
        <w:t xml:space="preserve">) </w:t>
      </w:r>
      <w:r w:rsidRPr="004D7127">
        <w:rPr>
          <w:rFonts w:cs="Angsana New" w:hint="cs"/>
          <w:i/>
          <w:iCs/>
          <w:cs/>
        </w:rPr>
        <w:t>อนุพันธ์</w:t>
      </w:r>
    </w:p>
    <w:p w14:paraId="329ECE5C" w14:textId="77777777" w:rsidR="00194C0A" w:rsidRPr="004D7127" w:rsidRDefault="00194C0A" w:rsidP="00194C0A">
      <w:pPr>
        <w:pStyle w:val="BodyText2"/>
        <w:ind w:left="900" w:right="43"/>
        <w:jc w:val="thaiDistribute"/>
        <w:rPr>
          <w:rFonts w:cs="Angsana New"/>
        </w:rPr>
      </w:pPr>
    </w:p>
    <w:p w14:paraId="115F62EF" w14:textId="1729FCFF" w:rsidR="00194C0A" w:rsidRPr="004D7127" w:rsidRDefault="00194C0A" w:rsidP="001231F8">
      <w:pPr>
        <w:pStyle w:val="BodyText2"/>
        <w:ind w:left="990" w:right="43"/>
        <w:jc w:val="thaiDistribute"/>
        <w:rPr>
          <w:rFonts w:cs="Angsana New"/>
          <w:lang w:val="en-US"/>
        </w:rPr>
      </w:pPr>
      <w:r w:rsidRPr="004D7127">
        <w:rPr>
          <w:rFonts w:cs="Angsana New" w:hint="cs"/>
          <w:cs/>
        </w:rPr>
        <w:t>อนุพันธ์รับรู้ด้วยมูลค่ายุติธรรม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และวัดมูลค่ายุติธรรมทุกวันสิ้นรอบระยะเวลารายงาน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เว้นแต่อนุพันธ์นั้น</w:t>
      </w:r>
      <w:r w:rsidR="00A97C1A" w:rsidRPr="00A97C1A">
        <w:rPr>
          <w:rFonts w:cs="Angsana New" w:hint="cs"/>
          <w:cs/>
        </w:rPr>
        <w:t>ถูกกำหนดเป็นเครื่องมือที่ใช้ในการป้องกันความเสี่ย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</w:t>
      </w:r>
      <w:r w:rsidRPr="00D81257">
        <w:rPr>
          <w:rFonts w:cs="Angsana New" w:hint="cs"/>
          <w:cs/>
        </w:rPr>
        <w:t>เสี่ยง</w:t>
      </w:r>
      <w:r w:rsidR="00F61A74" w:rsidRPr="00D81257">
        <w:rPr>
          <w:rFonts w:cs="Angsana New" w:hint="cs"/>
          <w:cs/>
        </w:rPr>
        <w:t xml:space="preserve"> </w:t>
      </w:r>
      <w:r w:rsidR="00F61A74" w:rsidRPr="00D81257">
        <w:rPr>
          <w:rFonts w:cs="Angsana New"/>
          <w:lang w:val="en-US"/>
        </w:rPr>
        <w:t>(</w:t>
      </w:r>
      <w:r w:rsidR="00F61A74" w:rsidRPr="00D81257">
        <w:rPr>
          <w:rFonts w:cs="Angsana New" w:hint="cs"/>
          <w:cs/>
          <w:lang w:val="en-US"/>
        </w:rPr>
        <w:t xml:space="preserve">ดูหมายเหตุข้อ </w:t>
      </w:r>
      <w:r w:rsidR="00B53767">
        <w:rPr>
          <w:rFonts w:cs="Angsana New"/>
          <w:lang w:val="en-US"/>
        </w:rPr>
        <w:t>3</w:t>
      </w:r>
      <w:r w:rsidR="00F61A74" w:rsidRPr="00D81257">
        <w:rPr>
          <w:rFonts w:cs="Angsana New"/>
          <w:lang w:val="en-US"/>
        </w:rPr>
        <w:t>(</w:t>
      </w:r>
      <w:r w:rsidR="00C81EA5" w:rsidRPr="00D81257">
        <w:rPr>
          <w:rFonts w:cs="Angsana New" w:hint="cs"/>
          <w:cs/>
          <w:lang w:val="en-US"/>
        </w:rPr>
        <w:t>ข</w:t>
      </w:r>
      <w:r w:rsidR="00F61A74" w:rsidRPr="00D81257">
        <w:rPr>
          <w:rFonts w:cs="Angsana New"/>
          <w:lang w:val="en-US"/>
        </w:rPr>
        <w:t>.</w:t>
      </w:r>
      <w:r w:rsidR="00B53767">
        <w:rPr>
          <w:rFonts w:cs="Angsana New"/>
          <w:lang w:val="en-US"/>
        </w:rPr>
        <w:t>4</w:t>
      </w:r>
      <w:r w:rsidR="00F61A74" w:rsidRPr="00D81257">
        <w:rPr>
          <w:rFonts w:cs="Angsana New"/>
          <w:lang w:val="en-US"/>
        </w:rPr>
        <w:t>))</w:t>
      </w:r>
    </w:p>
    <w:p w14:paraId="4F91CCC4" w14:textId="77777777" w:rsidR="00126267" w:rsidRPr="004D7127" w:rsidRDefault="00126267" w:rsidP="001231F8">
      <w:pPr>
        <w:pStyle w:val="BodyText2"/>
        <w:ind w:left="990" w:right="43"/>
        <w:jc w:val="thaiDistribute"/>
        <w:rPr>
          <w:rFonts w:cs="Angsana New"/>
          <w:lang w:val="en-US"/>
        </w:rPr>
      </w:pPr>
    </w:p>
    <w:p w14:paraId="10A894D9" w14:textId="77777777" w:rsidR="001616F7" w:rsidRDefault="00161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cs="Angsana New"/>
          <w:i/>
          <w:iCs/>
          <w:cs/>
        </w:rPr>
        <w:br w:type="page"/>
      </w:r>
    </w:p>
    <w:p w14:paraId="6056F60F" w14:textId="4931A58B" w:rsidR="00194C0A" w:rsidRPr="004D7127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</w:rPr>
      </w:pPr>
      <w:r w:rsidRPr="004D7127">
        <w:rPr>
          <w:rFonts w:cs="Angsana New"/>
          <w:i/>
          <w:iCs/>
          <w:cs/>
        </w:rPr>
        <w:lastRenderedPageBreak/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4</w:t>
      </w:r>
      <w:r w:rsidRPr="004D7127">
        <w:rPr>
          <w:rFonts w:cs="Angsana New"/>
          <w:i/>
          <w:iCs/>
          <w:cs/>
        </w:rPr>
        <w:t xml:space="preserve">) </w:t>
      </w:r>
      <w:r w:rsidRPr="004D7127">
        <w:rPr>
          <w:rFonts w:cs="Angsana New" w:hint="cs"/>
          <w:i/>
          <w:iCs/>
          <w:cs/>
        </w:rPr>
        <w:t>การป้องกันความเสี่ยง</w:t>
      </w:r>
    </w:p>
    <w:p w14:paraId="032A957D" w14:textId="77777777" w:rsidR="00194C0A" w:rsidRPr="004D7127" w:rsidRDefault="00194C0A" w:rsidP="00194C0A">
      <w:pPr>
        <w:pStyle w:val="BodyText2"/>
        <w:ind w:left="900" w:right="43"/>
        <w:jc w:val="thaiDistribute"/>
        <w:rPr>
          <w:rFonts w:cs="Angsana New"/>
        </w:rPr>
      </w:pPr>
    </w:p>
    <w:p w14:paraId="13B58F70" w14:textId="52FFE60A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4D7127">
        <w:rPr>
          <w:rFonts w:cs="Angsana New" w:hint="cs"/>
          <w:cs/>
        </w:rPr>
        <w:t>บริษัท</w:t>
      </w:r>
      <w:r w:rsidR="007D15E4">
        <w:rPr>
          <w:rFonts w:cs="Angsana New" w:hint="cs"/>
          <w:cs/>
        </w:rPr>
        <w:t>กำหนดให้</w:t>
      </w:r>
      <w:r w:rsidRPr="004D7127">
        <w:rPr>
          <w:rFonts w:cs="Angsana New" w:hint="cs"/>
          <w:cs/>
        </w:rPr>
        <w:t>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</w:t>
      </w:r>
      <w:r w:rsidR="007D15E4">
        <w:rPr>
          <w:rFonts w:cs="Angsana New" w:hint="cs"/>
          <w:cs/>
        </w:rPr>
        <w:t>ในรายการคาดการณ์ซึ่งเกิดจากการเปลี่ยนแปลงของอัตราแลกเปลี่ยนเงินตราต่างประเทศ</w:t>
      </w:r>
      <w:r w:rsidRPr="004D7127">
        <w:rPr>
          <w:rFonts w:cs="Angsana New" w:hint="cs"/>
          <w:cs/>
        </w:rPr>
        <w:t>และ</w:t>
      </w:r>
      <w:r w:rsidR="007D15E4">
        <w:rPr>
          <w:rFonts w:cs="Angsana New" w:hint="cs"/>
          <w:cs/>
        </w:rPr>
        <w:t>กำหนดให้อนุพันธ์ และหนี้สินทางการเงินที่ไม่ใช่อนุพันธ์บางรายการเพื่อป้องกันความเสี่ยงใน</w:t>
      </w:r>
      <w:r w:rsidR="00AC2B1A" w:rsidRPr="004D7127">
        <w:rPr>
          <w:rFonts w:cs="Angsana New" w:hint="cs"/>
          <w:cs/>
        </w:rPr>
        <w:t>ราคาสินค้าโภคภัณฑ์</w:t>
      </w:r>
    </w:p>
    <w:p w14:paraId="62810CC8" w14:textId="2719AF5B" w:rsidR="004D7127" w:rsidRDefault="004D7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E53B8C4" w14:textId="006E4DF4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4D7127">
        <w:rPr>
          <w:rFonts w:cs="Angsana New" w:hint="cs"/>
          <w:cs/>
        </w:rPr>
        <w:t>ณ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วันที่กำหนดความสัมพันธ์ของการป้องกันความเสี่ยงเป็นครั้งแรก 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</w:t>
      </w:r>
      <w:r w:rsidRPr="004D7127">
        <w:rPr>
          <w:rFonts w:cs="Angsana New"/>
          <w:cs/>
        </w:rPr>
        <w:t xml:space="preserve"> </w:t>
      </w:r>
      <w:r w:rsidRPr="004D7127">
        <w:rPr>
          <w:rFonts w:cs="Angsana New" w:hint="cs"/>
          <w:cs/>
        </w:rPr>
        <w:t>ความสัมพันธ์</w:t>
      </w:r>
      <w:r w:rsidR="009803B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="009803B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การพิจารณา</w:t>
      </w:r>
      <w:r w:rsidR="0099663D" w:rsidRPr="0099663D">
        <w:rPr>
          <w:rFonts w:cs="Angsana New" w:hint="cs"/>
          <w:cs/>
        </w:rPr>
        <w:t>ความมีประสิทธิผลของการป้องกันความเสี่ยง</w:t>
      </w:r>
      <w:r w:rsidR="0099663D" w:rsidRPr="0099663D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ณ</w:t>
      </w:r>
      <w:r w:rsidR="0099663D" w:rsidRPr="0099663D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="0099663D" w:rsidRPr="0099663D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43485BDE" w14:textId="5DE0BC4C"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10FF0C3F" w14:textId="326AB902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i/>
          <w:iCs/>
        </w:rPr>
      </w:pPr>
      <w:r w:rsidRPr="004D7127">
        <w:rPr>
          <w:rFonts w:cs="Angsana New" w:hint="cs"/>
          <w:i/>
          <w:iCs/>
          <w:cs/>
        </w:rPr>
        <w:t>การป้องกันความเสี่ยงในกระแสเงินสด</w:t>
      </w:r>
    </w:p>
    <w:p w14:paraId="23857AF8" w14:textId="77777777" w:rsidR="00194C0A" w:rsidRPr="008E1E15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</w:rPr>
      </w:pPr>
    </w:p>
    <w:p w14:paraId="21AAE33D" w14:textId="7B8BD69F" w:rsidR="00194C0A" w:rsidRPr="004D7127" w:rsidRDefault="00A97C1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A97C1A">
        <w:rPr>
          <w:rFonts w:cs="Angsana New" w:hint="cs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A97C1A">
        <w:rPr>
          <w:rFonts w:cs="Angsana New"/>
          <w:cs/>
        </w:rPr>
        <w:t xml:space="preserve"> </w:t>
      </w:r>
      <w:r w:rsidRPr="00A97C1A">
        <w:rPr>
          <w:rFonts w:cs="Angsana New" w:hint="cs"/>
          <w:cs/>
        </w:rPr>
        <w:t>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Pr="00A97C1A">
        <w:rPr>
          <w:rFonts w:cs="Angsana New"/>
          <w:cs/>
        </w:rPr>
        <w:t xml:space="preserve"> </w:t>
      </w:r>
      <w:r w:rsidRPr="00A97C1A">
        <w:rPr>
          <w:rFonts w:cs="Angsana New" w:hint="cs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</w:t>
      </w:r>
      <w:r w:rsidRPr="00A97C1A">
        <w:rPr>
          <w:rFonts w:cs="Angsana New"/>
          <w:cs/>
        </w:rPr>
        <w:t xml:space="preserve"> (</w:t>
      </w:r>
      <w:r w:rsidRPr="00A97C1A">
        <w:rPr>
          <w:rFonts w:cs="Angsana New" w:hint="cs"/>
          <w:cs/>
        </w:rPr>
        <w:t>โดยใช้มูลค่าปัจจุบัน</w:t>
      </w:r>
      <w:r w:rsidRPr="00A97C1A">
        <w:rPr>
          <w:rFonts w:cs="Angsana New"/>
          <w:cs/>
        </w:rPr>
        <w:t xml:space="preserve">) </w:t>
      </w:r>
      <w:r w:rsidRPr="00A97C1A">
        <w:rPr>
          <w:rFonts w:cs="Angsana New" w:hint="cs"/>
          <w:cs/>
        </w:rPr>
        <w:t>นับจากการเริ่มต้นของการป้องกันความเสี่ยง</w:t>
      </w:r>
      <w:r w:rsidRPr="00A97C1A">
        <w:rPr>
          <w:rFonts w:cs="Angsana New"/>
          <w:cs/>
        </w:rPr>
        <w:t xml:space="preserve"> </w:t>
      </w:r>
      <w:r w:rsidRPr="00A97C1A">
        <w:rPr>
          <w:rFonts w:cs="Angsana New" w:hint="cs"/>
          <w:cs/>
        </w:rPr>
        <w:t>ส่วนที่ไม่มีประสิทธิผลจะรับรู้ทันทีในกำไรหรือขาดทุน</w:t>
      </w:r>
      <w:r w:rsidR="00194C0A" w:rsidRPr="004D7127">
        <w:rPr>
          <w:rFonts w:cs="Angsana New"/>
          <w:cs/>
        </w:rPr>
        <w:t xml:space="preserve"> </w:t>
      </w:r>
    </w:p>
    <w:p w14:paraId="5EF5352B" w14:textId="6B0C7456" w:rsidR="00A97C1A" w:rsidRDefault="00A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F41D6D2" w14:textId="513E52A4"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4D7127">
        <w:rPr>
          <w:rFonts w:cs="Angsana New" w:hint="cs"/>
          <w:cs/>
        </w:rPr>
        <w:t>บริษัทกำหนดให้การเปลี่ยนแปลงในมูลค่ายุติธรรมของราคาปัจจุบัน</w:t>
      </w:r>
      <w:r w:rsidRPr="004D7127">
        <w:rPr>
          <w:rFonts w:cs="Angsana New"/>
          <w:cs/>
        </w:rPr>
        <w:t xml:space="preserve"> (</w:t>
      </w:r>
      <w:r w:rsidRPr="004D7127">
        <w:rPr>
          <w:rFonts w:cs="Angsana New"/>
        </w:rPr>
        <w:t xml:space="preserve">Spot element) </w:t>
      </w:r>
      <w:r w:rsidRPr="004D7127">
        <w:rPr>
          <w:rFonts w:cs="Angsana New" w:hint="cs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5507F8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ความเสี่ยงในกระแสเงินสด</w:t>
      </w:r>
      <w:r w:rsidRPr="004D7127">
        <w:rPr>
          <w:rFonts w:cs="Angsana New"/>
          <w:cs/>
        </w:rPr>
        <w:t xml:space="preserve"> </w:t>
      </w:r>
      <w:r w:rsidR="0099663D" w:rsidRPr="0099663D">
        <w:rPr>
          <w:rFonts w:cs="Angsana New" w:hint="cs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</w:t>
      </w:r>
      <w:r w:rsidR="00A97C1A" w:rsidRPr="00A97C1A">
        <w:rPr>
          <w:rFonts w:cs="Angsana New" w:hint="cs"/>
          <w:cs/>
        </w:rPr>
        <w:t>จะบันทึกแยกต่างหากเป็นต้นทุนการป้องกันความเสี่ยง</w:t>
      </w:r>
      <w:r w:rsidR="00A97C1A" w:rsidRPr="00A97C1A">
        <w:rPr>
          <w:rFonts w:cs="Angsana New"/>
          <w:cs/>
        </w:rPr>
        <w:t xml:space="preserve"> </w:t>
      </w:r>
      <w:r w:rsidR="00A97C1A" w:rsidRPr="00A97C1A">
        <w:rPr>
          <w:rFonts w:cs="Angsana New" w:hint="cs"/>
          <w:cs/>
        </w:rPr>
        <w:t>รับรู้ในกำไรขาดทุนเบ็ดเสร็จอื่นและสะสมไว้ในสำรองต้นทุนการป้องกันความเสี่ยง</w:t>
      </w:r>
    </w:p>
    <w:p w14:paraId="6BDAF30E" w14:textId="77777777" w:rsidR="00194C0A" w:rsidRPr="008E1E15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</w:rPr>
      </w:pPr>
    </w:p>
    <w:p w14:paraId="49AB45D7" w14:textId="554A809F" w:rsidR="00194C0A" w:rsidRPr="004D7127" w:rsidRDefault="00025522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025522">
        <w:rPr>
          <w:rFonts w:cs="Angsana New" w:hint="cs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</w:t>
      </w:r>
      <w:r w:rsidRPr="00025522">
        <w:rPr>
          <w:rFonts w:cs="Angsana New"/>
          <w:cs/>
        </w:rPr>
        <w:t xml:space="preserve"> </w:t>
      </w:r>
      <w:r w:rsidRPr="00025522">
        <w:rPr>
          <w:rFonts w:cs="Angsana New" w:hint="cs"/>
          <w:cs/>
        </w:rPr>
        <w:t>สินค้าคงเหลือ</w:t>
      </w:r>
      <w:r w:rsidRPr="00025522">
        <w:rPr>
          <w:rFonts w:cs="Angsana New"/>
          <w:cs/>
        </w:rPr>
        <w:t xml:space="preserve"> </w:t>
      </w:r>
      <w:r w:rsidRPr="00025522">
        <w:rPr>
          <w:rFonts w:cs="Angsana New" w:hint="cs"/>
          <w:cs/>
        </w:rPr>
        <w:t>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  <w:r w:rsidR="00194C0A" w:rsidRPr="004D7127">
        <w:rPr>
          <w:rFonts w:cs="Angsana New"/>
          <w:cs/>
        </w:rPr>
        <w:t xml:space="preserve"> </w:t>
      </w:r>
    </w:p>
    <w:p w14:paraId="4AA3165B" w14:textId="77777777" w:rsidR="00194C0A" w:rsidRPr="008E1E15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</w:rPr>
      </w:pPr>
    </w:p>
    <w:p w14:paraId="6D9D854F" w14:textId="36314AF9" w:rsidR="00194C0A" w:rsidRPr="004D7127" w:rsidRDefault="00025522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 w:rsidRPr="00025522">
        <w:rPr>
          <w:rFonts w:cs="Angsana New" w:hint="cs"/>
          <w:cs/>
        </w:rPr>
        <w:lastRenderedPageBreak/>
        <w:t>สำหรับการป้องกันความเสี่ยงรายการคาดการณ์อื่น</w:t>
      </w:r>
      <w:r w:rsidRPr="00025522">
        <w:rPr>
          <w:rFonts w:cs="Angsana New"/>
          <w:cs/>
        </w:rPr>
        <w:t xml:space="preserve"> </w:t>
      </w:r>
      <w:r w:rsidRPr="00025522">
        <w:rPr>
          <w:rFonts w:cs="Angsana New" w:hint="cs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911EE8B" w14:textId="77777777" w:rsidR="00E3732F" w:rsidRPr="008E1E15" w:rsidRDefault="00E37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9B87EB3" w14:textId="3E28ECCB" w:rsidR="00025522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>
        <w:rPr>
          <w:rFonts w:cs="Angsana New" w:hint="cs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ถูกขาย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หมดอายุ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ถูกยกเลิก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หรือถูกใช้สิทธิ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การบัญชีป้องกันความเสี่ยงจะถูกยกเลิกทันทีเป็นต้นไป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เมื่อการบัญชีป้องกันความเสี่ยงในกระแสเงินสดถูกยกเลิก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สำหรับการป้องกันความเสี่ยงในกระแสเงินสดอื่น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4310F572" w14:textId="77777777" w:rsidR="007D15E4" w:rsidRPr="00310FC7" w:rsidRDefault="007D15E4" w:rsidP="00025522">
      <w:pPr>
        <w:pStyle w:val="BodyText2"/>
        <w:tabs>
          <w:tab w:val="left" w:pos="990"/>
        </w:tabs>
        <w:ind w:left="990" w:right="43"/>
        <w:jc w:val="thaiDistribute"/>
        <w:rPr>
          <w:rFonts w:cs="Cordia New"/>
          <w:sz w:val="16"/>
          <w:szCs w:val="16"/>
          <w:cs/>
        </w:rPr>
      </w:pPr>
    </w:p>
    <w:p w14:paraId="2F70B8EA" w14:textId="548AA59F" w:rsidR="00194C0A" w:rsidRPr="004D7127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  <w:r>
        <w:rPr>
          <w:rFonts w:cs="Angsana New" w:hint="cs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9A5C0DB" w14:textId="2F1F9BF7"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5EEBD485" w14:textId="37F2D36D" w:rsidR="00025522" w:rsidRPr="004D7127" w:rsidRDefault="00025522" w:rsidP="00025522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5</w:t>
      </w:r>
      <w:r w:rsidRPr="004D7127">
        <w:rPr>
          <w:rFonts w:cs="Angsana New"/>
          <w:i/>
          <w:iCs/>
          <w:cs/>
        </w:rPr>
        <w:t xml:space="preserve">) </w:t>
      </w:r>
      <w:r w:rsidRPr="00025522">
        <w:rPr>
          <w:rFonts w:cs="Angsana New" w:hint="cs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1844E449" w14:textId="2E9783C2" w:rsidR="00025522" w:rsidRPr="00310FC7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</w:p>
    <w:p w14:paraId="5CEF2FCA" w14:textId="75081B4F"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shd w:val="clear" w:color="auto" w:fill="E0E0E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71DBA62A" w14:textId="57D7E8CC" w:rsidR="00A97C1A" w:rsidRDefault="00A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2819C39" w14:textId="0005996D"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22E48" w:rsidRPr="00422E48">
        <w:rPr>
          <w:rFonts w:ascii="Angsana New" w:hAnsi="Angsana New" w:cs="Angsana New"/>
          <w:sz w:val="30"/>
          <w:szCs w:val="30"/>
        </w:rPr>
        <w:t>12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152E8FC" w14:textId="77777777" w:rsidR="00025522" w:rsidRPr="008E1E15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14:paraId="24C0E0D2" w14:textId="736F1763" w:rsidR="00025522" w:rsidRPr="00DD5723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>ผล</w:t>
      </w:r>
      <w:r w:rsidRPr="00DD5723">
        <w:rPr>
          <w:rFonts w:ascii="Angsana New" w:hAnsi="Angsana New" w:cs="Angsana New"/>
          <w:sz w:val="30"/>
          <w:szCs w:val="30"/>
          <w:cs/>
        </w:rPr>
        <w:t>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B2AFB92" w14:textId="48564D61" w:rsidR="00025522" w:rsidRPr="00DD5723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DD5723">
        <w:rPr>
          <w:rFonts w:ascii="Angsana New" w:hAnsi="Angsana New" w:cs="Angsana New"/>
          <w:sz w:val="30"/>
          <w:szCs w:val="30"/>
          <w:cs/>
        </w:rPr>
        <w:t xml:space="preserve"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1244A">
        <w:rPr>
          <w:rFonts w:ascii="Angsana New" w:hAnsi="Angsana New" w:cs="Angsana New"/>
          <w:sz w:val="30"/>
          <w:szCs w:val="30"/>
        </w:rPr>
        <w:t>12</w:t>
      </w:r>
      <w:r w:rsidRPr="00DD5723">
        <w:rPr>
          <w:rFonts w:ascii="Angsana New" w:hAnsi="Angsana New" w:cs="Angsana New"/>
          <w:sz w:val="30"/>
          <w:szCs w:val="30"/>
          <w:cs/>
        </w:rPr>
        <w:t xml:space="preserve"> เดือนข้างหน้า</w:t>
      </w:r>
    </w:p>
    <w:p w14:paraId="3421C6D9" w14:textId="77777777" w:rsidR="00E3732F" w:rsidRPr="008E1E15" w:rsidRDefault="00E3732F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14:paraId="442B466A" w14:textId="23F7654D"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lastRenderedPageBreak/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1244A">
        <w:rPr>
          <w:rFonts w:ascii="Angsana New" w:hAnsi="Angsana New" w:cs="Angsana New"/>
          <w:sz w:val="30"/>
          <w:szCs w:val="30"/>
        </w:rPr>
        <w:t>30</w:t>
      </w:r>
      <w:r w:rsidR="00DD5723" w:rsidRPr="005D6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31F">
        <w:rPr>
          <w:rFonts w:ascii="Angsana New" w:hAnsi="Angsana New" w:cs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Pr="005D631F"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  <w:cs/>
        </w:rPr>
        <w:t xml:space="preserve"> </w:t>
      </w:r>
      <w:r w:rsidRPr="005D631F">
        <w:rPr>
          <w:rFonts w:ascii="Angsana New" w:hAnsi="Angsana New" w:cs="Angsana New"/>
          <w:sz w:val="30"/>
          <w:szCs w:val="30"/>
          <w:cs/>
        </w:rPr>
        <w:t>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3A645C1B" w14:textId="5F9832BE" w:rsidR="002233C8" w:rsidRPr="008E1E15" w:rsidRDefault="00223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05A66EA4" w14:textId="0191ABBE" w:rsidR="00025522" w:rsidRPr="00025522" w:rsidRDefault="00025522" w:rsidP="00DB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B53767">
        <w:rPr>
          <w:rFonts w:ascii="Angsana New" w:hAnsi="Angsana New" w:cs="Angsana New"/>
          <w:sz w:val="30"/>
          <w:szCs w:val="30"/>
        </w:rPr>
        <w:t>90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4A152486" w14:textId="77777777" w:rsidR="00E3732F" w:rsidRPr="008E1E15" w:rsidRDefault="00E3732F" w:rsidP="005D631F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sz w:val="24"/>
          <w:szCs w:val="24"/>
        </w:rPr>
      </w:pPr>
    </w:p>
    <w:p w14:paraId="3F6CF18B" w14:textId="0ED630A7" w:rsidR="005D631F" w:rsidRPr="004D7127" w:rsidRDefault="005D631F" w:rsidP="005D631F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6</w:t>
      </w:r>
      <w:r w:rsidRPr="004D7127">
        <w:rPr>
          <w:rFonts w:cs="Angsana New"/>
          <w:i/>
          <w:iCs/>
          <w:cs/>
        </w:rPr>
        <w:t xml:space="preserve">) </w:t>
      </w:r>
      <w:r w:rsidRPr="00025522">
        <w:rPr>
          <w:rFonts w:cs="Angsana New" w:hint="cs"/>
          <w:i/>
          <w:iCs/>
          <w:cs/>
        </w:rPr>
        <w:t>การ</w:t>
      </w:r>
      <w:r>
        <w:rPr>
          <w:rFonts w:cs="Angsana New" w:hint="cs"/>
          <w:i/>
          <w:iCs/>
          <w:cs/>
        </w:rPr>
        <w:t>ตัดจำหน่าย</w:t>
      </w:r>
    </w:p>
    <w:p w14:paraId="517B4A9F" w14:textId="77777777" w:rsidR="005D631F" w:rsidRDefault="005D631F" w:rsidP="005D631F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</w:p>
    <w:p w14:paraId="322490AA" w14:textId="41871C0D" w:rsidR="005D631F" w:rsidRDefault="005D631F" w:rsidP="005D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cs="Angsana New"/>
        </w:rPr>
      </w:pPr>
      <w:r w:rsidRPr="005D631F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31F">
        <w:rPr>
          <w:rFonts w:ascii="Angsana New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31F">
        <w:rPr>
          <w:rFonts w:ascii="Angsana New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6B37A73" w14:textId="6AAF1171"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6E7B6E62" w14:textId="66E47D9A" w:rsidR="004A4E7A" w:rsidRPr="00DB6993" w:rsidRDefault="004A4E7A" w:rsidP="004A4E7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DB6993">
        <w:rPr>
          <w:rFonts w:cs="Angsana New"/>
          <w:i/>
          <w:iCs/>
          <w:cs/>
        </w:rPr>
        <w:t>(</w:t>
      </w:r>
      <w:r w:rsidRPr="00DB6993">
        <w:rPr>
          <w:rFonts w:cs="Angsana New" w:hint="cs"/>
          <w:i/>
          <w:iCs/>
          <w:cs/>
        </w:rPr>
        <w:t>ข</w:t>
      </w:r>
      <w:r w:rsidRPr="00DB6993">
        <w:rPr>
          <w:rFonts w:cs="Angsana New"/>
          <w:i/>
          <w:iCs/>
          <w:cs/>
        </w:rPr>
        <w:t>.</w:t>
      </w:r>
      <w:r w:rsidR="00B53767" w:rsidRPr="00DB6993">
        <w:rPr>
          <w:rFonts w:cs="Angsana New"/>
          <w:i/>
          <w:iCs/>
          <w:lang w:val="en-US"/>
        </w:rPr>
        <w:t>7</w:t>
      </w:r>
      <w:r w:rsidRPr="00DB6993">
        <w:rPr>
          <w:rFonts w:cs="Angsana New"/>
          <w:i/>
          <w:iCs/>
          <w:cs/>
        </w:rPr>
        <w:t xml:space="preserve">) </w:t>
      </w:r>
      <w:r w:rsidRPr="00DB6993">
        <w:rPr>
          <w:rFonts w:cs="Angsana New" w:hint="cs"/>
          <w:i/>
          <w:iCs/>
          <w:cs/>
        </w:rPr>
        <w:t>ดอกเบี้ย</w:t>
      </w:r>
    </w:p>
    <w:p w14:paraId="1046A342" w14:textId="77777777" w:rsidR="004A4E7A" w:rsidRPr="00DB6993" w:rsidRDefault="004A4E7A" w:rsidP="004A4E7A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</w:rPr>
      </w:pPr>
    </w:p>
    <w:p w14:paraId="00F1E5FC" w14:textId="372E3CBE" w:rsidR="004A4E7A" w:rsidRDefault="004A4E7A" w:rsidP="004A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cs="Angsana New"/>
        </w:rPr>
      </w:pPr>
      <w:r w:rsidRPr="00DB6993">
        <w:rPr>
          <w:rFonts w:ascii="Angsana New" w:hAnsi="Angsana New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6993">
        <w:rPr>
          <w:rFonts w:ascii="Angsana New" w:hAnsi="Angsana New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6993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B6993">
        <w:rPr>
          <w:rFonts w:ascii="Angsana New" w:hAnsi="Angsana New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B6993">
        <w:rPr>
          <w:rFonts w:ascii="Angsana New" w:hAnsi="Angsana New" w:cs="Angsana New" w:hint="cs"/>
          <w:sz w:val="30"/>
          <w:szCs w:val="30"/>
          <w:cs/>
        </w:rPr>
        <w:t>หรือราคาทุนตัดจำหน่ายของหนี้สิน</w:t>
      </w:r>
      <w:r w:rsidRPr="00C01A0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3D96AEC" w14:textId="79D0F0B0" w:rsidR="00A97C1A" w:rsidRDefault="00A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39415E68" w14:textId="1282829D" w:rsidR="0097006C" w:rsidRPr="00B24B88" w:rsidRDefault="0097006C" w:rsidP="004167EE">
      <w:pPr>
        <w:pStyle w:val="FSHeadPolicy"/>
        <w:ind w:left="540" w:hanging="540"/>
      </w:pPr>
      <w:r w:rsidRPr="00B24B88">
        <w:rPr>
          <w:rFonts w:hint="cs"/>
          <w:cs/>
        </w:rPr>
        <w:t>เงินสดและรายการเทียบเท่าเงินสด</w:t>
      </w:r>
    </w:p>
    <w:p w14:paraId="1BCF8C42" w14:textId="77777777" w:rsidR="0097006C" w:rsidRPr="00B24B88" w:rsidRDefault="0097006C" w:rsidP="00B77B61">
      <w:pPr>
        <w:pStyle w:val="FSBlank"/>
        <w:rPr>
          <w:sz w:val="30"/>
          <w:szCs w:val="30"/>
        </w:rPr>
      </w:pPr>
    </w:p>
    <w:p w14:paraId="3A4CCE93" w14:textId="67ED45B9" w:rsidR="00E3732F" w:rsidRDefault="001C3E5E" w:rsidP="00A97C1A">
      <w:pPr>
        <w:pStyle w:val="FSContent"/>
      </w:pPr>
      <w:r w:rsidRPr="00DD5723">
        <w:rPr>
          <w:cs/>
        </w:rPr>
        <w:t>เงินสดและรายการเทียบเท่าเงินสดในงบกระแสเงินสดประกอบด้วยยอดเงินสด ยอดเงินฝากธนาคาร เงินเบิกเกินบัญชีธนาคารซึ่งจะต้องชำระคืนเมื่อทวงถามถือเป็นส่วนหนึ่งของ</w:t>
      </w:r>
      <w:r w:rsidR="0097006C" w:rsidRPr="00DD5723">
        <w:rPr>
          <w:cs/>
        </w:rPr>
        <w:t>กิจกรรมจัดหาเงินในงบกระแสเงินสด</w:t>
      </w:r>
    </w:p>
    <w:p w14:paraId="3F476D1E" w14:textId="77777777" w:rsidR="00A97C1A" w:rsidRPr="00A97C1A" w:rsidRDefault="00A97C1A" w:rsidP="00A97C1A">
      <w:pPr>
        <w:pStyle w:val="FSContent"/>
      </w:pPr>
    </w:p>
    <w:p w14:paraId="37E9365C" w14:textId="77777777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ลูกหนี้การค้าและลูกหนี้อื่น</w:t>
      </w:r>
    </w:p>
    <w:p w14:paraId="08D74563" w14:textId="77777777" w:rsidR="007C7D44" w:rsidRDefault="007C7D44" w:rsidP="00B77B61">
      <w:pPr>
        <w:pStyle w:val="FSContent"/>
      </w:pPr>
    </w:p>
    <w:p w14:paraId="60FFF73B" w14:textId="223CDD2A" w:rsidR="00254E76" w:rsidRDefault="00F96351" w:rsidP="00254E76">
      <w:pPr>
        <w:pStyle w:val="FSContent"/>
      </w:pPr>
      <w:r w:rsidRPr="00F96351">
        <w:rPr>
          <w:cs/>
        </w:rPr>
        <w:t>ลูกหนี้รับรู้เมื่อบริษัทมีสิทธิที่</w:t>
      </w:r>
      <w:r w:rsidRPr="005C11AB">
        <w:rPr>
          <w:cs/>
        </w:rPr>
        <w:t>ปราศจากเงื่อนไขในการได้รับสิ่งตอบแทนตามสัญญา</w:t>
      </w:r>
      <w:r w:rsidR="00254E76" w:rsidRPr="005C11AB">
        <w:rPr>
          <w:cs/>
        </w:rPr>
        <w:t xml:space="preserve"> ลูกหนี้การค้าวัดมูลค่าด้วยราคาของรายการหักค่าเผื่อผลขาดทุนด้านเ</w:t>
      </w:r>
      <w:r w:rsidR="00254E76" w:rsidRPr="0058790B">
        <w:rPr>
          <w:cs/>
        </w:rPr>
        <w:t>ครดิตที่คาดว่าจะเกิดขึ้น หนี้สูญจะถูกตัดจำหน่ายเมื่อ</w:t>
      </w:r>
      <w:bookmarkStart w:id="0" w:name="_Hlk180743052"/>
      <w:r w:rsidR="00A97C1A">
        <w:rPr>
          <w:rFonts w:hint="cs"/>
          <w:cs/>
        </w:rPr>
        <w:t>เกิดขึ้น บริษัท</w:t>
      </w:r>
      <w:r w:rsidR="00900B28" w:rsidRPr="0058790B">
        <w:rPr>
          <w:cs/>
        </w:rPr>
        <w:t>ไม่สามารถคาดการณ์ได้อย่างสมเหตุสมผลว่าจะได้รับคืนเงิน</w:t>
      </w:r>
      <w:bookmarkEnd w:id="0"/>
    </w:p>
    <w:p w14:paraId="5CBA06AB" w14:textId="77777777" w:rsidR="00E3732F" w:rsidRDefault="00E3732F" w:rsidP="00254E76">
      <w:pPr>
        <w:pStyle w:val="FSContent"/>
      </w:pPr>
    </w:p>
    <w:p w14:paraId="4DA91313" w14:textId="6FDB2865" w:rsidR="00507079" w:rsidRDefault="00254E76" w:rsidP="00A878F6">
      <w:pPr>
        <w:pStyle w:val="FSContent"/>
      </w:pPr>
      <w:r>
        <w:rPr>
          <w:rFonts w:hint="cs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</w:t>
      </w:r>
      <w:r>
        <w:rPr>
          <w:cs/>
        </w:rPr>
        <w:t xml:space="preserve"> </w:t>
      </w:r>
      <w:r>
        <w:rPr>
          <w:rFonts w:hint="cs"/>
          <w:cs/>
        </w:rPr>
        <w:t>ซึ่งประมาณการโดยใช้ตาราง</w:t>
      </w:r>
      <w:r>
        <w:rPr>
          <w:cs/>
        </w:rPr>
        <w:br/>
      </w:r>
      <w:r>
        <w:rPr>
          <w:rFonts w:hint="cs"/>
          <w:cs/>
        </w:rPr>
        <w:t>การตั้งสำรองเพื่อหาอัตราผลขาดทุนด้านเครดิตที่คาดว่าจะเกิดขึ้น</w:t>
      </w:r>
      <w:r>
        <w:rPr>
          <w:cs/>
        </w:rPr>
        <w:t xml:space="preserve"> </w:t>
      </w:r>
      <w:r>
        <w:rPr>
          <w:rFonts w:hint="cs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>
        <w:rPr>
          <w:cs/>
        </w:rPr>
        <w:t xml:space="preserve"> </w:t>
      </w:r>
      <w:r>
        <w:rPr>
          <w:rFonts w:hint="cs"/>
          <w:cs/>
        </w:rPr>
        <w:t>โดยนำข้อมูลผลขาดทุนที่เกิดขึ้นในอดีต</w:t>
      </w:r>
      <w:r>
        <w:rPr>
          <w:cs/>
        </w:rPr>
        <w:t xml:space="preserve"> </w:t>
      </w:r>
      <w:r>
        <w:rPr>
          <w:cs/>
        </w:rPr>
        <w:br/>
      </w:r>
      <w:r>
        <w:rPr>
          <w:rFonts w:hint="cs"/>
          <w:cs/>
        </w:rPr>
        <w:t>การปรับปรุงปัจจัยที่มีความเฉพาะเจาะจงกับลูกหนี้นั้น</w:t>
      </w:r>
      <w:r>
        <w:rPr>
          <w:cs/>
        </w:rPr>
        <w:t xml:space="preserve"> </w:t>
      </w:r>
      <w:r>
        <w:rPr>
          <w:rFonts w:hint="cs"/>
          <w:cs/>
        </w:rPr>
        <w:t>ๆ</w:t>
      </w:r>
      <w:r>
        <w:rPr>
          <w:cs/>
        </w:rPr>
        <w:t xml:space="preserve"> </w:t>
      </w:r>
      <w:r>
        <w:rPr>
          <w:rFonts w:hint="cs"/>
          <w:cs/>
        </w:rPr>
        <w:t>ตลอดจนการประเมินข้อมูลสภาวการณ์เศรษฐกิจ</w:t>
      </w:r>
      <w:r>
        <w:rPr>
          <w:cs/>
        </w:rPr>
        <w:br/>
      </w:r>
      <w:r>
        <w:rPr>
          <w:rFonts w:hint="cs"/>
          <w:cs/>
        </w:rPr>
        <w:t>ในปัจจุบันและข้อมูลคาดการณ์สภาวการณ์เศรษฐกิจทั่วไปในอนาคต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วันที่รายงาน</w:t>
      </w:r>
    </w:p>
    <w:p w14:paraId="220B016B" w14:textId="77777777" w:rsidR="007B4EC2" w:rsidRPr="00A878F6" w:rsidRDefault="007B4EC2" w:rsidP="00A878F6">
      <w:pPr>
        <w:pStyle w:val="FSContent"/>
        <w:rPr>
          <w:cs/>
        </w:rPr>
      </w:pPr>
    </w:p>
    <w:p w14:paraId="2B23205C" w14:textId="77777777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สินค้าคงเหลือ</w:t>
      </w:r>
    </w:p>
    <w:p w14:paraId="7D9D3B8A" w14:textId="77777777" w:rsidR="0097006C" w:rsidRPr="00DB47CF" w:rsidRDefault="0097006C" w:rsidP="00F03E5F">
      <w:pPr>
        <w:pStyle w:val="FSBlank"/>
        <w:rPr>
          <w:sz w:val="24"/>
          <w:szCs w:val="24"/>
        </w:rPr>
      </w:pPr>
    </w:p>
    <w:p w14:paraId="5A4B1DBB" w14:textId="6A688219" w:rsidR="00DE03D2" w:rsidRPr="000532ED" w:rsidRDefault="0097006C" w:rsidP="008C12D2">
      <w:pPr>
        <w:pStyle w:val="FSContent"/>
      </w:pPr>
      <w:r w:rsidRPr="00B24B88">
        <w:rPr>
          <w:cs/>
        </w:rPr>
        <w:t>สินค้าคงเหลือ</w:t>
      </w:r>
      <w:r w:rsidR="005A0FF1" w:rsidRPr="00B24B88">
        <w:rPr>
          <w:rFonts w:hint="cs"/>
          <w:cs/>
        </w:rPr>
        <w:t>วัดมูลค่าด้วย</w:t>
      </w:r>
      <w:r w:rsidRPr="00B24B88">
        <w:rPr>
          <w:cs/>
        </w:rPr>
        <w:t>ราคาทุนหรือมูลค่าสุทธิที่จะได้รับแล้วแต่ราคาใดจะต่ำกว่า</w:t>
      </w:r>
      <w:r w:rsidR="00254E76">
        <w:rPr>
          <w:rFonts w:hint="cs"/>
          <w:i/>
          <w:iCs/>
          <w:cs/>
        </w:rPr>
        <w:t xml:space="preserve"> </w:t>
      </w:r>
      <w:r w:rsidRPr="00B24B88">
        <w:rPr>
          <w:cs/>
        </w:rPr>
        <w:t xml:space="preserve">ต้นทุนของสินค้าคำนวณโดยใช้วิธีถัวเฉลี่ยถ่วงน้ำหนัก </w:t>
      </w:r>
      <w:r w:rsidR="00254E76" w:rsidRPr="00254E76">
        <w:rPr>
          <w:rFonts w:hint="cs"/>
          <w:cs/>
        </w:rPr>
        <w:t>สำหรับสินค้าสำเร็จรูปและสินค้าระหว่างผลิตที่ผลิตเอง</w:t>
      </w:r>
      <w:r w:rsidR="00254E76" w:rsidRPr="00254E76">
        <w:rPr>
          <w:cs/>
        </w:rPr>
        <w:t xml:space="preserve"> </w:t>
      </w:r>
      <w:r w:rsidR="00254E76" w:rsidRPr="00254E76">
        <w:rPr>
          <w:rFonts w:hint="cs"/>
          <w:cs/>
        </w:rPr>
        <w:t>ต้นทุนสินค้ารวมการปันส่วนของค่า</w:t>
      </w:r>
      <w:r w:rsidR="00254E76" w:rsidRPr="00FA5020">
        <w:rPr>
          <w:rFonts w:hint="cs"/>
          <w:cs/>
        </w:rPr>
        <w:t>โสหุ้ยการผลิตอย่างเหมาะสมโดยคำนึงถึงระดับกำลังการผลิตตามปกติ</w:t>
      </w:r>
      <w:r w:rsidR="00254E76" w:rsidRPr="00FA5020">
        <w:rPr>
          <w:cs/>
        </w:rPr>
        <w:t xml:space="preserve"> </w:t>
      </w:r>
      <w:r w:rsidR="00DE03D2" w:rsidRPr="00FA5020">
        <w:rPr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</w:t>
      </w:r>
      <w:bookmarkStart w:id="1" w:name="_Hlk180742999"/>
      <w:r w:rsidR="00DE03D2" w:rsidRPr="00FA5020">
        <w:rPr>
          <w:cs/>
        </w:rPr>
        <w:t>และ</w:t>
      </w:r>
      <w:r w:rsidR="00DE03D2" w:rsidRPr="00FA5020">
        <w:rPr>
          <w:rFonts w:hint="cs"/>
          <w:cs/>
        </w:rPr>
        <w:t>ขาดทุนจากการลดมูลค่าของ</w:t>
      </w:r>
      <w:bookmarkEnd w:id="1"/>
      <w:r w:rsidR="00DE03D2" w:rsidRPr="00FA5020">
        <w:rPr>
          <w:cs/>
        </w:rPr>
        <w:t xml:space="preserve">สินค้าดังกล่าว </w:t>
      </w:r>
      <w:r w:rsidR="00DE03D2" w:rsidRPr="00FA5020">
        <w:rPr>
          <w:rFonts w:hint="cs"/>
          <w:cs/>
        </w:rPr>
        <w:t>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194FCDE5" w14:textId="77777777" w:rsidR="00E3732F" w:rsidRPr="00DB47CF" w:rsidRDefault="00E3732F" w:rsidP="00CB04F4">
      <w:pPr>
        <w:pStyle w:val="FSContent"/>
        <w:ind w:left="0"/>
        <w:rPr>
          <w:sz w:val="24"/>
          <w:szCs w:val="24"/>
          <w:cs/>
        </w:rPr>
      </w:pPr>
    </w:p>
    <w:p w14:paraId="21300EBB" w14:textId="77777777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ที่ดิน อาคารและอุปกรณ์</w:t>
      </w:r>
    </w:p>
    <w:p w14:paraId="4BB1E48A" w14:textId="77777777" w:rsidR="0097006C" w:rsidRPr="00DB47CF" w:rsidRDefault="0097006C" w:rsidP="00026C1A">
      <w:pPr>
        <w:pStyle w:val="FSBlank"/>
        <w:rPr>
          <w:sz w:val="24"/>
          <w:szCs w:val="24"/>
        </w:rPr>
      </w:pPr>
    </w:p>
    <w:p w14:paraId="11646190" w14:textId="35278AD0" w:rsidR="00E80DE0" w:rsidRDefault="005D2AFD" w:rsidP="00E80DE0">
      <w:pPr>
        <w:pStyle w:val="FSContent"/>
      </w:pPr>
      <w:r w:rsidRPr="00B24B88">
        <w:rPr>
          <w:cs/>
        </w:rPr>
        <w:t>ที่ดิน อาคารและอุปกรณ์วัดม</w:t>
      </w:r>
      <w:r w:rsidRPr="00B24B88">
        <w:rPr>
          <w:rFonts w:hint="cs"/>
          <w:cs/>
        </w:rPr>
        <w:t>ูลค่า</w:t>
      </w:r>
      <w:r w:rsidR="0097006C" w:rsidRPr="00B24B88">
        <w:rPr>
          <w:cs/>
        </w:rPr>
        <w:t>ด้วยราคาทุนหักค่าเสื่อมราคาสะสมและขาดทุนจากการด้อยค่า</w:t>
      </w:r>
    </w:p>
    <w:p w14:paraId="492593FC" w14:textId="77777777" w:rsidR="00E80DE0" w:rsidRPr="00E80DE0" w:rsidRDefault="00E80DE0" w:rsidP="00E80DE0">
      <w:pPr>
        <w:pStyle w:val="FSContent"/>
        <w:rPr>
          <w:cs/>
        </w:rPr>
      </w:pPr>
    </w:p>
    <w:p w14:paraId="19771F8E" w14:textId="55BBC4BF" w:rsidR="00DF5A3C" w:rsidRDefault="00E80DE0" w:rsidP="00C01A02">
      <w:pPr>
        <w:pStyle w:val="FSContent"/>
      </w:pPr>
      <w:r w:rsidRPr="00E80DE0">
        <w:rPr>
          <w:rFonts w:hint="cs"/>
          <w:cs/>
        </w:rPr>
        <w:t>ราคาทุนรวมถึงต้นทุนการกู้ยืมต้นทุนในการรื้อถอน</w:t>
      </w:r>
      <w:r w:rsidRPr="00E80DE0">
        <w:rPr>
          <w:cs/>
        </w:rPr>
        <w:t xml:space="preserve"> </w:t>
      </w:r>
      <w:r w:rsidRPr="00E80DE0">
        <w:rPr>
          <w:rFonts w:hint="cs"/>
          <w:cs/>
        </w:rPr>
        <w:t>การขนย้าย</w:t>
      </w:r>
      <w:r w:rsidRPr="00E80DE0">
        <w:rPr>
          <w:cs/>
        </w:rPr>
        <w:t xml:space="preserve"> </w:t>
      </w:r>
      <w:r w:rsidRPr="00E80DE0">
        <w:rPr>
          <w:rFonts w:hint="cs"/>
          <w:cs/>
        </w:rPr>
        <w:t>การบูรณะสถานที่ตั้งของสินทรัพย์รวมถึงกำไรหรือขาดทุนจากการป้องกันความเสี่ยงในกระแสเงินสดจากการซื้อที่ดิน</w:t>
      </w:r>
      <w:r w:rsidRPr="00E80DE0">
        <w:rPr>
          <w:cs/>
        </w:rPr>
        <w:t xml:space="preserve"> </w:t>
      </w:r>
      <w:r w:rsidRPr="00E80DE0">
        <w:rPr>
          <w:rFonts w:hint="cs"/>
          <w:cs/>
        </w:rPr>
        <w:t>อาคารและอุปกรณ์ที่เป็นเงินตราต่างประเทศซึ่งถูกโอนจากกำไรขาดทุนเบ็ดเสร็จอื่น</w:t>
      </w:r>
    </w:p>
    <w:p w14:paraId="24D2CF8F" w14:textId="3C14F510" w:rsidR="00020409" w:rsidRDefault="00C01A02" w:rsidP="00C01A02">
      <w:pPr>
        <w:pStyle w:val="FSContent"/>
      </w:pPr>
      <w:r w:rsidRPr="00DD5723">
        <w:rPr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FCF8878" w14:textId="77777777" w:rsidR="00E80DE0" w:rsidRPr="00DD5723" w:rsidRDefault="00E80DE0" w:rsidP="00C01A02">
      <w:pPr>
        <w:pStyle w:val="FSContent"/>
      </w:pPr>
    </w:p>
    <w:p w14:paraId="6F04678D" w14:textId="1CA8F7F1" w:rsidR="000D5F81" w:rsidRDefault="00A1356C" w:rsidP="00342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0596B58" w14:textId="77777777" w:rsidR="00310FC7" w:rsidRPr="003423C0" w:rsidRDefault="00310FC7" w:rsidP="00342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7058DDA" w14:textId="575AAD54" w:rsidR="00A1356C" w:rsidRDefault="008143E4" w:rsidP="00401EC4">
      <w:pPr>
        <w:pStyle w:val="FSContent"/>
        <w:rPr>
          <w:rFonts w:eastAsia="Times New Roman"/>
          <w:spacing w:val="-2"/>
        </w:rPr>
      </w:pPr>
      <w:r w:rsidRPr="00B24B88">
        <w:rPr>
          <w:rFonts w:hint="cs"/>
          <w:spacing w:val="-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24B88">
        <w:rPr>
          <w:spacing w:val="-2"/>
          <w:cs/>
        </w:rPr>
        <w:t xml:space="preserve"> </w:t>
      </w:r>
      <w:r w:rsidRPr="00B24B88">
        <w:rPr>
          <w:rFonts w:hint="cs"/>
          <w:spacing w:val="-2"/>
          <w:cs/>
        </w:rPr>
        <w:t>อาคารและอุปกรณ์</w:t>
      </w:r>
      <w:r w:rsidRPr="00B24B88">
        <w:rPr>
          <w:spacing w:val="-2"/>
          <w:cs/>
        </w:rPr>
        <w:t xml:space="preserve"> </w:t>
      </w:r>
      <w:r w:rsidR="00495692">
        <w:rPr>
          <w:rFonts w:hint="cs"/>
          <w:spacing w:val="-2"/>
          <w:cs/>
        </w:rPr>
        <w:t>เมื่อ</w:t>
      </w:r>
      <w:r w:rsidR="00A1356C" w:rsidRPr="00B24B88">
        <w:rPr>
          <w:spacing w:val="-2"/>
          <w:cs/>
        </w:rPr>
        <w:t>บริษัท</w:t>
      </w:r>
      <w:r w:rsidRPr="00B24B88">
        <w:rPr>
          <w:rFonts w:eastAsia="Times New Roman"/>
          <w:spacing w:val="-2"/>
          <w:cs/>
        </w:rPr>
        <w:t>จะได้รับประโยชน์เชิงเศรษฐกิจในอนาคตจากรายการนั้น</w:t>
      </w:r>
      <w:r w:rsidRPr="00B24B88">
        <w:rPr>
          <w:rFonts w:eastAsia="Times New Roman" w:hint="cs"/>
          <w:cs/>
        </w:rPr>
        <w:t xml:space="preserve"> และสามารถ</w:t>
      </w:r>
      <w:r w:rsidRPr="00B24B88">
        <w:rPr>
          <w:rFonts w:eastAsia="Times New Roman"/>
          <w:cs/>
        </w:rPr>
        <w:t>วัดมูลค่าต้นทุนของรายการนั้นได้อย่างน่าเชื่อถือ</w:t>
      </w:r>
      <w:r w:rsidR="006E670F" w:rsidRPr="00B24B88">
        <w:rPr>
          <w:rFonts w:eastAsia="Times New Roman" w:hint="cs"/>
          <w:cs/>
        </w:rPr>
        <w:t xml:space="preserve"> </w:t>
      </w:r>
      <w:r w:rsidRPr="00B24B88">
        <w:rPr>
          <w:rFonts w:eastAsia="Times New Roman" w:hint="cs"/>
          <w:spacing w:val="-2"/>
          <w:cs/>
        </w:rPr>
        <w:t>ชิ้นส่วนที่ถูกเปลี่ยนแทนจ</w:t>
      </w:r>
      <w:r w:rsidR="00401EC4" w:rsidRPr="00B24B88">
        <w:rPr>
          <w:rFonts w:eastAsia="Times New Roman" w:hint="cs"/>
          <w:spacing w:val="-2"/>
          <w:cs/>
        </w:rPr>
        <w:t>ะถูกตัดจำหน่ายตามมูลค่าตามบัญชี</w:t>
      </w:r>
      <w:r w:rsidRPr="00B24B88">
        <w:rPr>
          <w:rFonts w:eastAsia="Times New Roman" w:hint="cs"/>
          <w:spacing w:val="-2"/>
          <w:cs/>
        </w:rPr>
        <w:t xml:space="preserve"> </w:t>
      </w:r>
      <w:r w:rsidRPr="00B24B88">
        <w:rPr>
          <w:rFonts w:eastAsia="Times New Roman"/>
          <w:spacing w:val="-2"/>
          <w:cs/>
        </w:rPr>
        <w:t>ต้นทุนที่เกิดขึ้นในการซ่อมบ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รุงที่ดิน</w:t>
      </w:r>
      <w:r w:rsidRPr="00B24B88">
        <w:rPr>
          <w:rFonts w:eastAsia="Times New Roman"/>
          <w:spacing w:val="-2"/>
        </w:rPr>
        <w:t xml:space="preserve"> </w:t>
      </w:r>
      <w:r w:rsidRPr="00B24B88">
        <w:rPr>
          <w:rFonts w:eastAsia="Times New Roman"/>
          <w:spacing w:val="-2"/>
          <w:cs/>
        </w:rPr>
        <w:t>อาคารและอุปกรณ์ที่เกิดขึ้นเป็นประจ</w:t>
      </w:r>
      <w:r w:rsidRPr="00B24B88">
        <w:rPr>
          <w:rFonts w:eastAsia="Times New Roman" w:hint="cs"/>
          <w:spacing w:val="-2"/>
          <w:cs/>
        </w:rPr>
        <w:t>ำจะรับรู้</w:t>
      </w:r>
      <w:r w:rsidRPr="00B24B88">
        <w:rPr>
          <w:rFonts w:eastAsia="Times New Roman"/>
          <w:spacing w:val="-2"/>
          <w:cs/>
        </w:rPr>
        <w:t>ในก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ไรหรือขาดทุนเมื่อเกิดขึ้</w:t>
      </w:r>
      <w:r w:rsidRPr="00B24B88">
        <w:rPr>
          <w:rFonts w:eastAsia="Times New Roman" w:hint="cs"/>
          <w:spacing w:val="-2"/>
          <w:cs/>
        </w:rPr>
        <w:t>น</w:t>
      </w:r>
    </w:p>
    <w:p w14:paraId="116ED491" w14:textId="77777777" w:rsidR="00FA5020" w:rsidRPr="00B24B88" w:rsidRDefault="00FA5020" w:rsidP="00401EC4">
      <w:pPr>
        <w:pStyle w:val="FSContent"/>
        <w:rPr>
          <w:spacing w:val="-2"/>
        </w:rPr>
      </w:pPr>
    </w:p>
    <w:p w14:paraId="5AED9BCF" w14:textId="77777777" w:rsidR="001616F7" w:rsidRDefault="00161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76EE31F" w14:textId="55774061" w:rsidR="00285BCB" w:rsidRPr="00B24B88" w:rsidRDefault="00285BCB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140BE95E" w14:textId="77777777" w:rsidR="000D5F81" w:rsidRPr="00B24B88" w:rsidRDefault="000D5F81" w:rsidP="00401EC4">
      <w:pPr>
        <w:pStyle w:val="FSBlank"/>
        <w:rPr>
          <w:sz w:val="30"/>
          <w:szCs w:val="30"/>
        </w:rPr>
      </w:pPr>
    </w:p>
    <w:p w14:paraId="0348322B" w14:textId="6F9A71EC" w:rsidR="00254E76" w:rsidRDefault="00254E76" w:rsidP="00401EC4">
      <w:pPr>
        <w:pStyle w:val="FSContent"/>
      </w:pPr>
      <w:r w:rsidRPr="00254E76">
        <w:rPr>
          <w:rFonts w:hint="cs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254E76">
        <w:rPr>
          <w:cs/>
        </w:rPr>
        <w:t xml:space="preserve"> </w:t>
      </w:r>
      <w:r w:rsidRPr="00DD5723">
        <w:rPr>
          <w:cs/>
        </w:rPr>
        <w:t>และรับรู้ในกำไรหรือขาดทุน ทั้งนี้บริษัทไม่คิดค่าเสื่อมราคาสำหรับที่ดินและสินทรัพย์ที่อยู่ระหว่าง</w:t>
      </w:r>
      <w:r w:rsidRPr="00DD5723">
        <w:rPr>
          <w:cs/>
        </w:rPr>
        <w:br/>
        <w:t>การสร้าง</w:t>
      </w:r>
      <w:r w:rsidR="0051540F" w:rsidRPr="00DD5723">
        <w:rPr>
          <w:cs/>
        </w:rPr>
        <w:t>และเครื่องจักรระหว่างการติดตั้ง</w:t>
      </w:r>
    </w:p>
    <w:p w14:paraId="4D615A10" w14:textId="77777777" w:rsidR="0081244A" w:rsidRDefault="0081244A" w:rsidP="00401EC4">
      <w:pPr>
        <w:pStyle w:val="FSContent"/>
      </w:pPr>
    </w:p>
    <w:p w14:paraId="716E17A3" w14:textId="64F6066C" w:rsidR="00285BCB" w:rsidRPr="00B24B88" w:rsidRDefault="00285BCB" w:rsidP="00401EC4">
      <w:pPr>
        <w:pStyle w:val="FSContent"/>
      </w:pPr>
      <w:r w:rsidRPr="00B24B88">
        <w:rPr>
          <w:cs/>
        </w:rPr>
        <w:t>ประมาณการ</w:t>
      </w:r>
      <w:r w:rsidR="00CD168B" w:rsidRPr="00B24B88">
        <w:rPr>
          <w:rFonts w:hint="cs"/>
          <w:cs/>
        </w:rPr>
        <w:t>อายุการให้ประโยชน์</w:t>
      </w:r>
      <w:r w:rsidRPr="00B24B88">
        <w:rPr>
          <w:cs/>
        </w:rPr>
        <w:t>ของสินทรัพย์แสดงได้ดังนี้</w:t>
      </w:r>
    </w:p>
    <w:p w14:paraId="278DAB32" w14:textId="77777777" w:rsidR="00CC46CF" w:rsidRPr="00B24B88" w:rsidRDefault="00CC46CF" w:rsidP="00401EC4">
      <w:pPr>
        <w:pStyle w:val="FSContent"/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96127" w:rsidRPr="00B24B88" w14:paraId="2BDC3CDA" w14:textId="77777777" w:rsidTr="002809D6">
        <w:tc>
          <w:tcPr>
            <w:tcW w:w="5390" w:type="dxa"/>
            <w:shd w:val="clear" w:color="auto" w:fill="auto"/>
            <w:vAlign w:val="bottom"/>
          </w:tcPr>
          <w:p w14:paraId="00ED750F" w14:textId="77777777"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ส่วนปรับปรุงที่ดิน </w:t>
            </w:r>
          </w:p>
        </w:tc>
        <w:tc>
          <w:tcPr>
            <w:tcW w:w="1195" w:type="dxa"/>
            <w:shd w:val="clear" w:color="auto" w:fill="auto"/>
          </w:tcPr>
          <w:p w14:paraId="30B07666" w14:textId="357E4F0D" w:rsidR="00E96127" w:rsidRPr="000E7DBA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7CBAF880" w14:textId="77777777" w:rsidR="00E96127" w:rsidRPr="000E7DBA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96127" w:rsidRPr="00B24B88" w14:paraId="7A23FABA" w14:textId="77777777" w:rsidTr="002809D6">
        <w:tc>
          <w:tcPr>
            <w:tcW w:w="5390" w:type="dxa"/>
            <w:shd w:val="clear" w:color="auto" w:fill="auto"/>
            <w:vAlign w:val="bottom"/>
          </w:tcPr>
          <w:p w14:paraId="3B173A1B" w14:textId="77777777"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  <w:shd w:val="clear" w:color="auto" w:fill="auto"/>
          </w:tcPr>
          <w:p w14:paraId="051CFF85" w14:textId="52F62CBC" w:rsidR="00E96127" w:rsidRPr="000E7DBA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44833F66" w14:textId="77777777" w:rsidR="00E96127" w:rsidRPr="000E7DBA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14:paraId="0FE55192" w14:textId="77777777" w:rsidTr="002809D6">
        <w:tc>
          <w:tcPr>
            <w:tcW w:w="5390" w:type="dxa"/>
            <w:shd w:val="clear" w:color="auto" w:fill="auto"/>
            <w:vAlign w:val="bottom"/>
          </w:tcPr>
          <w:p w14:paraId="5156A722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  <w:shd w:val="clear" w:color="auto" w:fill="auto"/>
          </w:tcPr>
          <w:p w14:paraId="04569D0B" w14:textId="463A2388"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09D372BC" w14:textId="77777777"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14:paraId="384E9198" w14:textId="77777777" w:rsidTr="002809D6">
        <w:tc>
          <w:tcPr>
            <w:tcW w:w="5390" w:type="dxa"/>
            <w:shd w:val="clear" w:color="auto" w:fill="auto"/>
            <w:vAlign w:val="bottom"/>
          </w:tcPr>
          <w:p w14:paraId="6B76F526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4DA7ABF7" w14:textId="13193909"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347CF1A2" w14:textId="77777777"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14:paraId="3176D7D4" w14:textId="77777777" w:rsidTr="002809D6">
        <w:tc>
          <w:tcPr>
            <w:tcW w:w="5390" w:type="dxa"/>
            <w:shd w:val="clear" w:color="auto" w:fill="auto"/>
            <w:vAlign w:val="bottom"/>
          </w:tcPr>
          <w:p w14:paraId="39344178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24C07CDA" w14:textId="28987D73"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07826C06" w14:textId="77777777"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A11A2EB" w14:textId="77777777" w:rsidR="00CB04F4" w:rsidRDefault="00CB04F4" w:rsidP="00CB04F4">
      <w:pPr>
        <w:pStyle w:val="FSHeadPolicy"/>
        <w:numPr>
          <w:ilvl w:val="0"/>
          <w:numId w:val="0"/>
        </w:numPr>
      </w:pPr>
    </w:p>
    <w:p w14:paraId="449047F0" w14:textId="723C3030" w:rsidR="00020409" w:rsidRPr="00CB6A34" w:rsidRDefault="00020409" w:rsidP="00020409">
      <w:pPr>
        <w:pStyle w:val="FSHeadPolicy"/>
        <w:ind w:left="540" w:hanging="540"/>
      </w:pPr>
      <w:r w:rsidRPr="00CB6A34">
        <w:rPr>
          <w:rFonts w:hint="cs"/>
          <w:cs/>
        </w:rPr>
        <w:t>สินทรัพย์ไม่มีตัวตน</w:t>
      </w:r>
    </w:p>
    <w:p w14:paraId="6E249C2D" w14:textId="77777777" w:rsidR="00020409" w:rsidRPr="008E1E15" w:rsidRDefault="00020409" w:rsidP="00020409">
      <w:pPr>
        <w:pStyle w:val="FSBlank"/>
        <w:rPr>
          <w:sz w:val="24"/>
          <w:szCs w:val="24"/>
          <w:highlight w:val="yellow"/>
        </w:rPr>
      </w:pPr>
    </w:p>
    <w:p w14:paraId="0D8849F6" w14:textId="7C469ED5" w:rsidR="00020409" w:rsidRPr="00160B0D" w:rsidRDefault="00020409" w:rsidP="00020409">
      <w:pPr>
        <w:pStyle w:val="FSContent"/>
      </w:pPr>
      <w:r w:rsidRPr="00160B0D">
        <w:rPr>
          <w:cs/>
        </w:rPr>
        <w:t>สินทรัพย์ไม่มีตัวตนที่มีอายุการใช้งานจำกัด วัดมูลค่าด้วยราคาทุนหักค่าตัดจำหน่ายสะสมและผลขาดทุนจากการด้อยค่า</w:t>
      </w:r>
      <w:r w:rsidR="009828E1" w:rsidRPr="00160B0D">
        <w:rPr>
          <w:cs/>
        </w:rPr>
        <w:t xml:space="preserve">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406F82E6" w14:textId="77777777" w:rsidR="00020409" w:rsidRPr="008E1E15" w:rsidRDefault="00020409" w:rsidP="00020409">
      <w:pPr>
        <w:pStyle w:val="FSBlank"/>
        <w:rPr>
          <w:sz w:val="24"/>
          <w:szCs w:val="24"/>
        </w:rPr>
      </w:pPr>
    </w:p>
    <w:p w14:paraId="10FD930A" w14:textId="751D84B5" w:rsidR="00020409" w:rsidRPr="00160B0D" w:rsidRDefault="009828E1" w:rsidP="00020409">
      <w:pPr>
        <w:pStyle w:val="FSContent"/>
        <w:rPr>
          <w:cs/>
        </w:rPr>
      </w:pPr>
      <w:r w:rsidRPr="00160B0D">
        <w:rPr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020409" w:rsidRPr="00160B0D">
        <w:rPr>
          <w:cs/>
        </w:rPr>
        <w:t xml:space="preserve"> </w:t>
      </w:r>
      <w:r w:rsidRPr="00160B0D">
        <w:rPr>
          <w:cs/>
        </w:rPr>
        <w:t>ประมาณการ</w:t>
      </w:r>
      <w:r w:rsidR="00020409" w:rsidRPr="00160B0D">
        <w:rPr>
          <w:cs/>
        </w:rPr>
        <w:t xml:space="preserve">ระยะเวลาที่คาดว่าจะได้รับประโยชน์ของโปรแกรมคอมพิวเตอร์คือ </w:t>
      </w:r>
      <w:r w:rsidR="00B53767" w:rsidRPr="00160B0D">
        <w:t>5</w:t>
      </w:r>
      <w:r w:rsidR="0073673D">
        <w:t xml:space="preserve"> </w:t>
      </w:r>
      <w:r w:rsidR="0073673D">
        <w:rPr>
          <w:rFonts w:hint="cs"/>
          <w:cs/>
        </w:rPr>
        <w:t xml:space="preserve">และ </w:t>
      </w:r>
      <w:r w:rsidR="0073673D">
        <w:t>10</w:t>
      </w:r>
      <w:r w:rsidR="00020409" w:rsidRPr="00160B0D">
        <w:t xml:space="preserve"> </w:t>
      </w:r>
      <w:r w:rsidR="00020409" w:rsidRPr="00160B0D">
        <w:rPr>
          <w:cs/>
        </w:rPr>
        <w:t>ปี</w:t>
      </w:r>
    </w:p>
    <w:p w14:paraId="6AFEA62B" w14:textId="77777777" w:rsidR="00020409" w:rsidRPr="008E1E15" w:rsidRDefault="00020409" w:rsidP="00020409">
      <w:pPr>
        <w:pStyle w:val="FSBlank"/>
        <w:rPr>
          <w:sz w:val="24"/>
          <w:szCs w:val="24"/>
          <w:highlight w:val="yellow"/>
        </w:rPr>
      </w:pPr>
    </w:p>
    <w:p w14:paraId="4639C106" w14:textId="3C484DFC" w:rsidR="00020409" w:rsidRDefault="00020409" w:rsidP="00020409">
      <w:pPr>
        <w:pStyle w:val="FSContent"/>
      </w:pPr>
      <w:r w:rsidRPr="00CB6A34">
        <w:rPr>
          <w:rFonts w:hint="cs"/>
          <w:cs/>
        </w:rPr>
        <w:t>ค่าสมาชิกสนามกอล์ฟวัดมูลค่าด้วยราคาทุนหักผลขาดทุนจากการด้อยค่า</w:t>
      </w:r>
    </w:p>
    <w:p w14:paraId="78525F62" w14:textId="77777777" w:rsidR="00310FC7" w:rsidRPr="00CB6A34" w:rsidRDefault="00310FC7" w:rsidP="00020409">
      <w:pPr>
        <w:pStyle w:val="FSContent"/>
      </w:pPr>
    </w:p>
    <w:p w14:paraId="35C2B52A" w14:textId="59E3523A" w:rsidR="00194C0A" w:rsidRDefault="00194C0A" w:rsidP="00020409">
      <w:pPr>
        <w:pStyle w:val="FSHeadPolicy"/>
        <w:ind w:left="540" w:hanging="540"/>
      </w:pPr>
      <w:r>
        <w:rPr>
          <w:rFonts w:hint="cs"/>
          <w:cs/>
        </w:rPr>
        <w:t>สัญญาเช่า</w:t>
      </w:r>
    </w:p>
    <w:p w14:paraId="75F15448" w14:textId="080AFD43" w:rsidR="00194C0A" w:rsidRPr="008E1E15" w:rsidRDefault="00194C0A" w:rsidP="00194C0A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14:paraId="2593D7FF" w14:textId="2AC3FA61" w:rsidR="00D6104E" w:rsidRDefault="00194C0A" w:rsidP="00A878F6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194C0A">
        <w:rPr>
          <w:rFonts w:hint="cs"/>
          <w:b w:val="0"/>
          <w:bCs w:val="0"/>
          <w:i w:val="0"/>
          <w:iCs w:val="0"/>
          <w:cs/>
        </w:rPr>
        <w:t>ณ</w:t>
      </w:r>
      <w:r w:rsidRPr="00194C0A">
        <w:rPr>
          <w:b w:val="0"/>
          <w:bCs w:val="0"/>
          <w:i w:val="0"/>
          <w:iCs w:val="0"/>
          <w:cs/>
        </w:rPr>
        <w:t xml:space="preserve"> </w:t>
      </w:r>
      <w:r w:rsidRPr="00194C0A">
        <w:rPr>
          <w:rFonts w:hint="cs"/>
          <w:b w:val="0"/>
          <w:bCs w:val="0"/>
          <w:i w:val="0"/>
          <w:iCs w:val="0"/>
          <w:cs/>
        </w:rPr>
        <w:t>วันเริ่มต้นของสัญญา</w:t>
      </w:r>
      <w:r w:rsidRPr="00194C0A">
        <w:rPr>
          <w:b w:val="0"/>
          <w:bCs w:val="0"/>
          <w:i w:val="0"/>
          <w:iCs w:val="0"/>
          <w:cs/>
        </w:rPr>
        <w:t xml:space="preserve"> </w:t>
      </w:r>
      <w:r w:rsidRPr="00194C0A">
        <w:rPr>
          <w:rFonts w:hint="cs"/>
          <w:b w:val="0"/>
          <w:bCs w:val="0"/>
          <w:i w:val="0"/>
          <w:iCs w:val="0"/>
          <w:cs/>
        </w:rPr>
        <w:t>บริษั</w:t>
      </w:r>
      <w:r>
        <w:rPr>
          <w:rFonts w:hint="cs"/>
          <w:b w:val="0"/>
          <w:bCs w:val="0"/>
          <w:i w:val="0"/>
          <w:iCs w:val="0"/>
          <w:cs/>
        </w:rPr>
        <w:t>ท</w:t>
      </w:r>
      <w:r w:rsidRPr="00194C0A">
        <w:rPr>
          <w:rFonts w:hint="cs"/>
          <w:b w:val="0"/>
          <w:bCs w:val="0"/>
          <w:i w:val="0"/>
          <w:iCs w:val="0"/>
          <w:cs/>
        </w:rPr>
        <w:t>จะประเมินว่าสัญญาเป็นสัญญาเช่าหรือประกอบด้วยสัญญาเช่า</w:t>
      </w:r>
      <w:r w:rsidR="00B83F14" w:rsidRPr="00B83F14">
        <w:rPr>
          <w:rFonts w:hint="cs"/>
          <w:b w:val="0"/>
          <w:bCs w:val="0"/>
          <w:i w:val="0"/>
          <w:iCs w:val="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B69190E" w14:textId="77777777" w:rsidR="00160B0D" w:rsidRPr="008E1E15" w:rsidRDefault="00160B0D" w:rsidP="00A878F6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14:paraId="1359A919" w14:textId="3BA387E0" w:rsidR="00B83F14" w:rsidRPr="00B83F14" w:rsidRDefault="00B83F14" w:rsidP="00B83F14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ณ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วันที่สัญญาเช่าเริ่มมีผล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หรือวันที่มีการเปลี่ยนแปลงสัญญาเช่า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>
        <w:rPr>
          <w:b w:val="0"/>
          <w:bCs w:val="0"/>
          <w:i w:val="0"/>
          <w:iCs w:val="0"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สำหรับสัญญาเช่าอสังหาริมทรัพย์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</w:t>
      </w:r>
      <w:r>
        <w:rPr>
          <w:rFonts w:hint="cs"/>
          <w:b w:val="0"/>
          <w:bCs w:val="0"/>
          <w:i w:val="0"/>
          <w:iCs w:val="0"/>
          <w:cs/>
        </w:rPr>
        <w:t>น</w:t>
      </w:r>
      <w:r w:rsidRPr="00B83F14">
        <w:rPr>
          <w:rFonts w:hint="cs"/>
          <w:b w:val="0"/>
          <w:bCs w:val="0"/>
          <w:i w:val="0"/>
          <w:iCs w:val="0"/>
          <w:cs/>
        </w:rPr>
        <w:t>สัญญาเช่าทั้งหมด</w:t>
      </w:r>
    </w:p>
    <w:p w14:paraId="498248FE" w14:textId="3EB10544" w:rsidR="00D6104E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D6104E">
        <w:rPr>
          <w:rFonts w:hint="cs"/>
          <w:b w:val="0"/>
          <w:bCs w:val="0"/>
          <w:i w:val="0"/>
          <w:iCs w:val="0"/>
          <w:cs/>
        </w:rPr>
        <w:lastRenderedPageBreak/>
        <w:t>บริษัทรับรู้สินทรัพย์สิทธิการใช้และหนี้สินตามสัญญาเช่า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ณ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วันที่สัญญาเช่าเริ่มมีผล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823E609" w14:textId="5D3BD243" w:rsidR="00D6104E" w:rsidRPr="00E3732F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14:paraId="5AFE3C0A" w14:textId="02A3C934" w:rsidR="00B83F14" w:rsidRDefault="00B83F14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และปรับปรุงเมื่อมีการวัดมูลค่าใหม่ของหนี้สินตามสัญญาเช่า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หรือบริษัทจะใช้สิทธิในการซื้อสินทรัพย์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606A7FEB" w14:textId="77777777" w:rsidR="00271A45" w:rsidRPr="00B83F14" w:rsidRDefault="00271A45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</w:p>
    <w:p w14:paraId="20B85526" w14:textId="4CB85172" w:rsidR="00D6104E" w:rsidRDefault="00B83F14" w:rsidP="003423C0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="0081244A">
        <w:rPr>
          <w:rFonts w:hint="cs"/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บริษัทใช้อัตราดอกเบี้ยเงินกู้ยืมส่วนเพิ่มของบริษัทในการคิดลดเป็นมูลค่าปัจจุบัน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C927D61" w14:textId="77777777" w:rsidR="00FA5020" w:rsidRPr="00FA5020" w:rsidRDefault="00FA5020" w:rsidP="00FA5020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</w:p>
    <w:p w14:paraId="44530904" w14:textId="72A2F35F" w:rsidR="003423C0" w:rsidRDefault="00B83F14" w:rsidP="00E80DE0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="008F37F7">
        <w:rPr>
          <w:b w:val="0"/>
          <w:bCs w:val="0"/>
          <w:i w:val="0"/>
          <w:iCs w:val="0"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เมื่อมีการวัดมูลค่าหนี้สินตามสัญญาเช่าใหม่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จะปรับปรุงกับมูลค่าตามบัญชีของสินทรัพย์สิทธิการใช้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หรือรับรู้ในกำไรหรือขาดทุน</w:t>
      </w:r>
      <w:r w:rsidRPr="00B83F14">
        <w:rPr>
          <w:b w:val="0"/>
          <w:bCs w:val="0"/>
          <w:i w:val="0"/>
          <w:iCs w:val="0"/>
          <w:cs/>
        </w:rPr>
        <w:t xml:space="preserve"> </w:t>
      </w:r>
      <w:r w:rsidRPr="00B83F14">
        <w:rPr>
          <w:rFonts w:hint="cs"/>
          <w:b w:val="0"/>
          <w:bCs w:val="0"/>
          <w:i w:val="0"/>
          <w:iCs w:val="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5CC458ED" w14:textId="77777777" w:rsidR="00310FC7" w:rsidRPr="00FA5020" w:rsidRDefault="00310FC7" w:rsidP="00E80DE0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cs/>
        </w:rPr>
      </w:pPr>
    </w:p>
    <w:p w14:paraId="1C2BC535" w14:textId="5B8221FF" w:rsidR="00D82627" w:rsidRDefault="00D82627" w:rsidP="00D82627">
      <w:pPr>
        <w:pStyle w:val="FSHeadPolicy"/>
        <w:ind w:left="540" w:hanging="540"/>
      </w:pPr>
      <w:r w:rsidRPr="00CB6A34">
        <w:rPr>
          <w:cs/>
        </w:rPr>
        <w:t>การด้อยค่า</w:t>
      </w:r>
      <w:r w:rsidRPr="005A3F69">
        <w:rPr>
          <w:rFonts w:hint="cs"/>
          <w:cs/>
        </w:rPr>
        <w:t>สินทรัพย์</w:t>
      </w:r>
      <w:r>
        <w:rPr>
          <w:rFonts w:hint="cs"/>
          <w:cs/>
        </w:rPr>
        <w:t>ที่ไม่ใช่สินทรัพย์</w:t>
      </w:r>
      <w:r w:rsidRPr="005A3F69">
        <w:rPr>
          <w:rFonts w:hint="cs"/>
          <w:cs/>
        </w:rPr>
        <w:t>ทางการเงิน</w:t>
      </w:r>
    </w:p>
    <w:p w14:paraId="08195AAF" w14:textId="674E5A69" w:rsidR="001335AC" w:rsidRPr="00DB47CF" w:rsidRDefault="001335AC" w:rsidP="001335AC">
      <w:pPr>
        <w:pStyle w:val="FSHeadPolicy"/>
        <w:numPr>
          <w:ilvl w:val="0"/>
          <w:numId w:val="0"/>
        </w:numPr>
        <w:ind w:left="540"/>
        <w:rPr>
          <w:sz w:val="14"/>
          <w:szCs w:val="14"/>
        </w:rPr>
      </w:pPr>
    </w:p>
    <w:p w14:paraId="51E50F76" w14:textId="77777777" w:rsidR="001335AC" w:rsidRPr="00CB6A34" w:rsidRDefault="001335AC" w:rsidP="001335AC">
      <w:pPr>
        <w:pStyle w:val="FSContent"/>
        <w:rPr>
          <w:highlight w:val="cyan"/>
        </w:rPr>
      </w:pPr>
      <w:r w:rsidRPr="00CB6A34">
        <w:rPr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CB6A34">
        <w:t xml:space="preserve">  </w:t>
      </w:r>
      <w:r w:rsidRPr="00CB6A34">
        <w:rPr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5B8F0E83" w14:textId="77777777" w:rsidR="001335AC" w:rsidRPr="00DB47CF" w:rsidRDefault="001335AC" w:rsidP="001335AC">
      <w:pPr>
        <w:pStyle w:val="FSBlank"/>
        <w:rPr>
          <w:sz w:val="18"/>
          <w:szCs w:val="18"/>
        </w:rPr>
      </w:pPr>
    </w:p>
    <w:p w14:paraId="1A2C9FF8" w14:textId="20E3A31F" w:rsidR="001335AC" w:rsidRDefault="001335AC" w:rsidP="001335AC">
      <w:pPr>
        <w:pStyle w:val="FSBlank"/>
        <w:rPr>
          <w:sz w:val="30"/>
          <w:szCs w:val="30"/>
        </w:rPr>
      </w:pPr>
      <w:r w:rsidRPr="00D82627">
        <w:rPr>
          <w:rFonts w:hint="cs"/>
          <w:sz w:val="30"/>
          <w:szCs w:val="30"/>
          <w:cs/>
        </w:rPr>
        <w:t>ขาดทุนจากการด้อยค่ารับรู้</w:t>
      </w:r>
      <w:r w:rsidR="008F37F7">
        <w:rPr>
          <w:rFonts w:hint="cs"/>
          <w:sz w:val="30"/>
          <w:szCs w:val="30"/>
          <w:cs/>
        </w:rPr>
        <w:t>ในกำไรหรือขาดทุน</w:t>
      </w:r>
      <w:r w:rsidRPr="00D82627">
        <w:rPr>
          <w:rFonts w:hint="cs"/>
          <w:sz w:val="30"/>
          <w:szCs w:val="30"/>
          <w:cs/>
        </w:rPr>
        <w:t>เมื่อมูลค่าตามบัญชีของสินทรัพย์</w:t>
      </w:r>
      <w:r w:rsidRPr="00D82627">
        <w:rPr>
          <w:sz w:val="30"/>
          <w:szCs w:val="30"/>
          <w:cs/>
        </w:rPr>
        <w:t xml:space="preserve"> </w:t>
      </w:r>
      <w:r w:rsidRPr="00D82627">
        <w:rPr>
          <w:rFonts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42C7C58C" w14:textId="77777777" w:rsidR="00FA5020" w:rsidRDefault="00FA5020" w:rsidP="001335AC">
      <w:pPr>
        <w:pStyle w:val="FSBlank"/>
        <w:rPr>
          <w:sz w:val="30"/>
          <w:szCs w:val="30"/>
        </w:rPr>
      </w:pPr>
    </w:p>
    <w:p w14:paraId="35E20AA4" w14:textId="49FDFBB2" w:rsidR="00FD44E6" w:rsidRDefault="00895FC8" w:rsidP="00F22413">
      <w:pPr>
        <w:pStyle w:val="FSContent"/>
      </w:pPr>
      <w:r w:rsidRPr="00895FC8">
        <w:rPr>
          <w:rFonts w:hint="cs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895FC8">
        <w:rPr>
          <w:cs/>
        </w:rPr>
        <w:t xml:space="preserve"> </w:t>
      </w:r>
      <w:r w:rsidRPr="00895FC8">
        <w:rPr>
          <w:rFonts w:hint="cs"/>
          <w:cs/>
        </w:rPr>
        <w:t>ซึ่งแปรไปตามเวลาและความเสี่ยงที่มีต่อสินทรัพย์</w:t>
      </w:r>
      <w:r w:rsidR="00495692">
        <w:rPr>
          <w:rFonts w:hint="cs"/>
          <w:cs/>
        </w:rPr>
        <w:t>ที่เกี่ยวข้องหรือหน่วยสินทรัพย์ที่ก่อให้เกิดเงินสด</w:t>
      </w:r>
    </w:p>
    <w:p w14:paraId="75310727" w14:textId="77777777" w:rsidR="00E3732F" w:rsidRDefault="00E3732F" w:rsidP="00F22413">
      <w:pPr>
        <w:pStyle w:val="FSContent"/>
      </w:pPr>
    </w:p>
    <w:p w14:paraId="65597FEC" w14:textId="523E33DF" w:rsidR="00E3732F" w:rsidRPr="00CB04F4" w:rsidRDefault="008F37F7" w:rsidP="00CB04F4">
      <w:pPr>
        <w:pStyle w:val="FSContent"/>
      </w:pPr>
      <w:r w:rsidRPr="008F37F7">
        <w:rPr>
          <w:rFonts w:hint="cs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8F37F7">
        <w:rPr>
          <w:cs/>
        </w:rPr>
        <w:t xml:space="preserve"> </w:t>
      </w:r>
      <w:r w:rsidRPr="008F37F7">
        <w:rPr>
          <w:rFonts w:hint="cs"/>
          <w:cs/>
        </w:rPr>
        <w:t>เสมือนหนึ่งไม่เคยมีการบันทึกขาดทุนจากการด้อยค่ามาก่อน</w:t>
      </w:r>
    </w:p>
    <w:p w14:paraId="0B2347B7" w14:textId="6382F272" w:rsidR="00E3732F" w:rsidRDefault="00E3732F" w:rsidP="00977A4D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14:paraId="43539640" w14:textId="75BB3E6E" w:rsidR="00261166" w:rsidRPr="00D553A5" w:rsidRDefault="00261166" w:rsidP="00261166">
      <w:pPr>
        <w:pStyle w:val="FSHeadPolicy"/>
        <w:ind w:left="540" w:hanging="540"/>
      </w:pPr>
      <w:r w:rsidRPr="00D553A5">
        <w:rPr>
          <w:cs/>
        </w:rPr>
        <w:t>ผลประโยชน์ของพนักงาน</w:t>
      </w:r>
    </w:p>
    <w:p w14:paraId="4DE7D887" w14:textId="77777777" w:rsidR="00261166" w:rsidRPr="00DB47CF" w:rsidRDefault="00261166" w:rsidP="00261166">
      <w:pPr>
        <w:pStyle w:val="FSContent"/>
        <w:rPr>
          <w:sz w:val="24"/>
          <w:szCs w:val="24"/>
        </w:rPr>
      </w:pPr>
    </w:p>
    <w:p w14:paraId="4B4D7757" w14:textId="13DAD9F2"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โครงการสมทบเงิน</w:t>
      </w:r>
    </w:p>
    <w:p w14:paraId="75E81BF8" w14:textId="77777777" w:rsidR="00261166" w:rsidRPr="00DB47CF" w:rsidRDefault="00261166" w:rsidP="00261166">
      <w:pPr>
        <w:pStyle w:val="FSContent"/>
        <w:rPr>
          <w:sz w:val="24"/>
          <w:szCs w:val="24"/>
        </w:rPr>
      </w:pPr>
    </w:p>
    <w:p w14:paraId="7D098EA9" w14:textId="6C70F95F" w:rsidR="00E3732F" w:rsidRDefault="0032095D" w:rsidP="00FA5020">
      <w:pPr>
        <w:pStyle w:val="FSContent"/>
      </w:pPr>
      <w:r w:rsidRPr="0032095D">
        <w:rPr>
          <w:rFonts w:hint="cs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261166">
        <w:rPr>
          <w:cs/>
        </w:rPr>
        <w:t xml:space="preserve"> </w:t>
      </w:r>
    </w:p>
    <w:p w14:paraId="1C418EE8" w14:textId="0679795B" w:rsidR="00310FC7" w:rsidRDefault="00310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EA16D01" w14:textId="73945303"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โครงการผลประโยชน์ที่กำหนดไว้</w:t>
      </w:r>
    </w:p>
    <w:p w14:paraId="11DFAE7C" w14:textId="77777777" w:rsidR="00261166" w:rsidRPr="00DB47CF" w:rsidRDefault="00261166" w:rsidP="00261166">
      <w:pPr>
        <w:pStyle w:val="FSContent"/>
        <w:rPr>
          <w:sz w:val="24"/>
          <w:szCs w:val="24"/>
        </w:rPr>
      </w:pPr>
    </w:p>
    <w:p w14:paraId="06D7D783" w14:textId="3509557D" w:rsidR="00A878F6" w:rsidRDefault="0032095D" w:rsidP="003423C0">
      <w:pPr>
        <w:pStyle w:val="FSContent"/>
      </w:pPr>
      <w:r w:rsidRPr="00DB6993">
        <w:rPr>
          <w:rFonts w:hint="cs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</w:t>
      </w:r>
      <w:r w:rsidRPr="00160B0D">
        <w:rPr>
          <w:cs/>
        </w:rPr>
        <w:t>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734C1FEF" w14:textId="77777777" w:rsidR="00310FC7" w:rsidRDefault="00310FC7" w:rsidP="003423C0">
      <w:pPr>
        <w:pStyle w:val="FSContent"/>
      </w:pPr>
    </w:p>
    <w:p w14:paraId="001703B2" w14:textId="2101000C" w:rsidR="00261166" w:rsidRDefault="00261166" w:rsidP="009019D4">
      <w:pPr>
        <w:pStyle w:val="FSContent"/>
      </w:pPr>
      <w:r>
        <w:rPr>
          <w:rFonts w:hint="cs"/>
          <w:cs/>
        </w:rPr>
        <w:t>ในการวัดมูลค่าใหม่ของหนี้สินผลประโยชน์ที่กำหนดไว้สุทธิ</w:t>
      </w:r>
      <w:r>
        <w:rPr>
          <w:cs/>
        </w:rPr>
        <w:t xml:space="preserve"> </w:t>
      </w:r>
      <w:r>
        <w:rPr>
          <w:rFonts w:hint="cs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>
        <w:rPr>
          <w:cs/>
        </w:rPr>
        <w:t xml:space="preserve"> </w:t>
      </w:r>
      <w:r>
        <w:rPr>
          <w:rFonts w:hint="cs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ต้นปี</w:t>
      </w:r>
      <w:r>
        <w:rPr>
          <w:cs/>
        </w:rPr>
        <w:t xml:space="preserve"> </w:t>
      </w:r>
      <w:r>
        <w:rPr>
          <w:rFonts w:hint="cs"/>
          <w:cs/>
        </w:rPr>
        <w:t>โดยคำนึงถึงการเปลี่ยนแปลงใดๆ</w:t>
      </w:r>
      <w:r>
        <w:rPr>
          <w:cs/>
        </w:rPr>
        <w:t xml:space="preserve"> </w:t>
      </w:r>
      <w:r>
        <w:rPr>
          <w:rFonts w:hint="cs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>
        <w:rPr>
          <w:cs/>
        </w:rPr>
        <w:t xml:space="preserve"> </w:t>
      </w:r>
      <w:r>
        <w:rPr>
          <w:rFonts w:hint="cs"/>
          <w:cs/>
        </w:rPr>
        <w:t>ดอกเบี้ยจ่ายสุทธิและค่าใช้จ่ายอื่นๆ</w:t>
      </w:r>
      <w:r>
        <w:rPr>
          <w:cs/>
        </w:rPr>
        <w:t xml:space="preserve"> </w:t>
      </w:r>
      <w:r>
        <w:rPr>
          <w:rFonts w:hint="cs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28480084" w14:textId="77777777" w:rsidR="00495692" w:rsidRDefault="00495692" w:rsidP="009019D4">
      <w:pPr>
        <w:pStyle w:val="FSContent"/>
      </w:pPr>
    </w:p>
    <w:p w14:paraId="0DF57113" w14:textId="77777777" w:rsidR="00261166" w:rsidRDefault="00261166" w:rsidP="00261166">
      <w:pPr>
        <w:pStyle w:val="FSContent"/>
      </w:pPr>
      <w:r>
        <w:rPr>
          <w:rFonts w:hint="cs"/>
          <w:cs/>
        </w:rPr>
        <w:t>เมื่อมีการเปลี่ยนแปลงผลประโยชน์ของโครงการหรือการลดขนาดโครงการ</w:t>
      </w:r>
      <w:r>
        <w:rPr>
          <w:cs/>
        </w:rPr>
        <w:t xml:space="preserve"> </w:t>
      </w:r>
      <w:r>
        <w:rPr>
          <w:rFonts w:hint="cs"/>
          <w:cs/>
        </w:rPr>
        <w:t>การเปลี่ยนแปลงในผลประโยชน์ที่เกี่ยวข้องกับการบริการในอดีต</w:t>
      </w:r>
      <w:r>
        <w:rPr>
          <w:cs/>
        </w:rPr>
        <w:t xml:space="preserve"> </w:t>
      </w:r>
      <w:r>
        <w:rPr>
          <w:rFonts w:hint="cs"/>
          <w:cs/>
        </w:rPr>
        <w:t>หรือ</w:t>
      </w:r>
      <w:r>
        <w:rPr>
          <w:cs/>
        </w:rPr>
        <w:t xml:space="preserve"> </w:t>
      </w:r>
      <w:r>
        <w:rPr>
          <w:rFonts w:hint="cs"/>
          <w:cs/>
        </w:rPr>
        <w:t>กำไรหรือขาดทุนจากการลดขนาดโครงการต้องรับรู้ในกำไรหรือขาดทุนทันที</w:t>
      </w:r>
      <w:r>
        <w:rPr>
          <w:cs/>
        </w:rPr>
        <w:t xml:space="preserve"> </w:t>
      </w:r>
      <w:r>
        <w:rPr>
          <w:rFonts w:hint="cs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  <w:r>
        <w:rPr>
          <w:cs/>
        </w:rPr>
        <w:t xml:space="preserve"> </w:t>
      </w:r>
    </w:p>
    <w:p w14:paraId="20C86CE4" w14:textId="77777777" w:rsidR="00765DE1" w:rsidRDefault="00765DE1" w:rsidP="00261166">
      <w:pPr>
        <w:pStyle w:val="FSContent"/>
      </w:pPr>
    </w:p>
    <w:p w14:paraId="493F6DA1" w14:textId="77777777" w:rsidR="00BC7216" w:rsidRDefault="00BC7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i/>
          <w:iCs/>
          <w:cs/>
        </w:rPr>
        <w:br w:type="page"/>
      </w:r>
    </w:p>
    <w:p w14:paraId="381938A7" w14:textId="6E017702"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lastRenderedPageBreak/>
        <w:t>ผลประโยชน์ระยะยาวอื่น</w:t>
      </w:r>
      <w:r w:rsidRPr="00261166">
        <w:rPr>
          <w:i/>
          <w:iCs/>
          <w:cs/>
        </w:rPr>
        <w:t xml:space="preserve"> </w:t>
      </w:r>
    </w:p>
    <w:p w14:paraId="3A9F2F4B" w14:textId="77777777" w:rsidR="00261166" w:rsidRDefault="00261166" w:rsidP="00261166">
      <w:pPr>
        <w:pStyle w:val="FSContent"/>
      </w:pPr>
    </w:p>
    <w:p w14:paraId="49A8BE62" w14:textId="5540C7E5" w:rsidR="00E3732F" w:rsidRPr="00CB04F4" w:rsidRDefault="00261166" w:rsidP="00CB04F4">
      <w:pPr>
        <w:pStyle w:val="FSContent"/>
      </w:pPr>
      <w:r>
        <w:rPr>
          <w:rFonts w:hint="cs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>
        <w:rPr>
          <w:cs/>
        </w:rPr>
        <w:t xml:space="preserve"> </w:t>
      </w:r>
      <w:r>
        <w:rPr>
          <w:rFonts w:hint="cs"/>
          <w:cs/>
        </w:rPr>
        <w:t>ซึ่งผลประโยชน์นี้ได้คิดลดกระแสเงินสดเพื่อให้เป็นมูลค่าปัจจุบัน</w:t>
      </w:r>
      <w:r>
        <w:rPr>
          <w:cs/>
        </w:rPr>
        <w:t xml:space="preserve"> </w:t>
      </w:r>
      <w:r>
        <w:rPr>
          <w:rFonts w:hint="cs"/>
          <w:cs/>
        </w:rPr>
        <w:t>การวัดมูลค่าใหม่จะรับรู้ในกำไรหรือขาดทุนเมื่อเกิดขึ้น</w:t>
      </w:r>
    </w:p>
    <w:p w14:paraId="35EA1737" w14:textId="77777777" w:rsidR="00E3732F" w:rsidRDefault="00E3732F" w:rsidP="00261166">
      <w:pPr>
        <w:pStyle w:val="FSContent"/>
        <w:rPr>
          <w:i/>
          <w:iCs/>
          <w:cs/>
        </w:rPr>
      </w:pPr>
    </w:p>
    <w:p w14:paraId="74EA5D32" w14:textId="4A38B099"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ผลประโยชน์ระยะสั้นของพนักงาน</w:t>
      </w:r>
    </w:p>
    <w:p w14:paraId="5E064471" w14:textId="77777777" w:rsidR="00261166" w:rsidRDefault="00261166" w:rsidP="00261166">
      <w:pPr>
        <w:pStyle w:val="FSContent"/>
      </w:pPr>
    </w:p>
    <w:p w14:paraId="70845D9F" w14:textId="2D911753" w:rsidR="00FA5020" w:rsidRDefault="00261166" w:rsidP="003423C0">
      <w:pPr>
        <w:pStyle w:val="FSContent"/>
      </w:pPr>
      <w:r>
        <w:rPr>
          <w:rFonts w:hint="cs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>
        <w:rPr>
          <w:cs/>
        </w:rPr>
        <w:t xml:space="preserve"> </w:t>
      </w:r>
      <w:r>
        <w:rPr>
          <w:rFonts w:hint="cs"/>
          <w:cs/>
        </w:rPr>
        <w:t>หนี้สินรับรู้ด้วยมูลค่าที่คาดว่าจะจ่ายชำระ</w:t>
      </w:r>
      <w:r>
        <w:rPr>
          <w:cs/>
        </w:rPr>
        <w:t xml:space="preserve"> </w:t>
      </w:r>
      <w:r>
        <w:rPr>
          <w:rFonts w:hint="cs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39717D1" w14:textId="3E6BA021" w:rsidR="00310FC7" w:rsidRDefault="00310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2164E918" w14:textId="4A720783" w:rsidR="00261166" w:rsidRDefault="00261166" w:rsidP="00261166">
      <w:pPr>
        <w:pStyle w:val="FSHeadPolicy"/>
        <w:ind w:left="540" w:hanging="540"/>
      </w:pPr>
      <w:r w:rsidRPr="000C2AEA">
        <w:rPr>
          <w:cs/>
        </w:rPr>
        <w:t>ประมาณการหนี้สิน</w:t>
      </w:r>
    </w:p>
    <w:p w14:paraId="642A8A6C" w14:textId="77777777" w:rsidR="00261166" w:rsidRPr="000C2AEA" w:rsidRDefault="00261166" w:rsidP="00261166">
      <w:pPr>
        <w:pStyle w:val="FSHeadPolicy"/>
        <w:numPr>
          <w:ilvl w:val="0"/>
          <w:numId w:val="0"/>
        </w:numPr>
        <w:ind w:left="540"/>
      </w:pPr>
    </w:p>
    <w:p w14:paraId="69ED2C39" w14:textId="5567A282" w:rsidR="00695CAF" w:rsidRDefault="009019D4" w:rsidP="00261166">
      <w:pPr>
        <w:pStyle w:val="FSContent"/>
      </w:pPr>
      <w:r w:rsidRPr="009019D4">
        <w:rPr>
          <w:rFonts w:hint="cs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9019D4">
        <w:rPr>
          <w:cs/>
        </w:rPr>
        <w:t xml:space="preserve">  </w:t>
      </w:r>
      <w:r w:rsidRPr="009019D4">
        <w:rPr>
          <w:rFonts w:hint="cs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9019D4">
        <w:rPr>
          <w:cs/>
        </w:rPr>
        <w:t xml:space="preserve">  </w:t>
      </w:r>
      <w:r w:rsidRPr="009019D4">
        <w:rPr>
          <w:rFonts w:hint="cs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AE6F1D7" w14:textId="77777777" w:rsidR="00B16643" w:rsidRDefault="00B16643" w:rsidP="00261166">
      <w:pPr>
        <w:pStyle w:val="FSContent"/>
      </w:pPr>
    </w:p>
    <w:p w14:paraId="05F9E8F6" w14:textId="59321534" w:rsidR="00261166" w:rsidRPr="009F056F" w:rsidRDefault="00261166" w:rsidP="00261166">
      <w:pPr>
        <w:pStyle w:val="FSHeadPolicy"/>
        <w:ind w:left="540" w:hanging="540"/>
      </w:pPr>
      <w:r w:rsidRPr="009F056F">
        <w:rPr>
          <w:rFonts w:hint="cs"/>
          <w:cs/>
        </w:rPr>
        <w:t>การวัดมูลค่ายุติธรรม</w:t>
      </w:r>
    </w:p>
    <w:p w14:paraId="716454CA" w14:textId="77777777" w:rsidR="009F056F" w:rsidRPr="00261166" w:rsidRDefault="009F056F" w:rsidP="009F056F">
      <w:pPr>
        <w:pStyle w:val="FSHeadPolicy"/>
        <w:numPr>
          <w:ilvl w:val="0"/>
          <w:numId w:val="0"/>
        </w:numPr>
        <w:ind w:left="540"/>
        <w:rPr>
          <w:color w:val="FF0000"/>
        </w:rPr>
      </w:pPr>
    </w:p>
    <w:p w14:paraId="496488D0" w14:textId="6F0B56D5" w:rsidR="0032095D" w:rsidRDefault="0032095D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ณ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วันที่วัดมูลค่าในตลาดหลัก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หรือตลาดที่ให้ประโยชน์สูงสุด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32095D">
        <w:rPr>
          <w:rFonts w:ascii="Angsana New" w:hAnsi="Angsana New" w:cs="Angsana New" w:hint="cs"/>
          <w:sz w:val="30"/>
          <w:szCs w:val="30"/>
          <w:cs/>
        </w:rPr>
        <w:t>หากไม่มีตลาดหลัก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br/>
      </w:r>
      <w:r w:rsidRPr="0032095D">
        <w:rPr>
          <w:rFonts w:ascii="Angsana New" w:hAnsi="Angsana New" w:cs="Angsana New" w:hint="cs"/>
          <w:sz w:val="30"/>
          <w:szCs w:val="30"/>
          <w:cs/>
        </w:rPr>
        <w:t>ที่บริษัทสามารถเข้าถึงได้ในวันดังกล่าว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27E912E" w14:textId="77777777" w:rsidR="00765DE1" w:rsidRPr="00DB47CF" w:rsidRDefault="00765DE1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Cordia New"/>
          <w:sz w:val="30"/>
          <w:szCs w:val="30"/>
        </w:rPr>
      </w:pPr>
    </w:p>
    <w:p w14:paraId="235B7CA7" w14:textId="38BD880C" w:rsidR="0032095D" w:rsidRDefault="0032095D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095D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095D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7F030E5A" w14:textId="77777777" w:rsidR="009F056F" w:rsidRPr="0086496D" w:rsidRDefault="009F056F" w:rsidP="009F056F">
      <w:pPr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34AA0D6" w14:textId="62EEE725"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Pr="009F056F">
        <w:rPr>
          <w:rFonts w:ascii="Angsana New" w:hAnsi="Angsana New" w:cs="Angsana New"/>
          <w:sz w:val="30"/>
          <w:szCs w:val="30"/>
        </w:rPr>
        <w:t xml:space="preserve">  </w:t>
      </w:r>
      <w:r w:rsidRPr="009F056F">
        <w:rPr>
          <w:rFonts w:ascii="Angsana New" w:hAnsi="Angsana New" w:cs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108FB3F" w14:textId="533771C2"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pacing w:val="-2"/>
          <w:sz w:val="30"/>
          <w:szCs w:val="30"/>
          <w:cs/>
        </w:rPr>
        <w:t>ข้อมูลระดับ</w:t>
      </w:r>
      <w:r w:rsidRPr="009F05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pacing w:val="-2"/>
          <w:sz w:val="30"/>
          <w:szCs w:val="30"/>
        </w:rPr>
        <w:t>2</w:t>
      </w:r>
      <w:r w:rsidRPr="009F056F">
        <w:rPr>
          <w:rFonts w:ascii="Angsana New" w:hAnsi="Angsana New" w:cs="Angsana New"/>
          <w:spacing w:val="-2"/>
          <w:sz w:val="30"/>
          <w:szCs w:val="30"/>
        </w:rPr>
        <w:t xml:space="preserve">  </w:t>
      </w:r>
      <w:r w:rsidRPr="009F056F">
        <w:rPr>
          <w:rFonts w:ascii="Angsana New" w:hAnsi="Angsana New" w:cs="Angsana New"/>
          <w:spacing w:val="-2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9F056F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B53767">
        <w:rPr>
          <w:rFonts w:ascii="Angsana New" w:hAnsi="Angsana New" w:cs="Angsana New"/>
          <w:sz w:val="30"/>
          <w:szCs w:val="30"/>
        </w:rPr>
        <w:t>1</w:t>
      </w:r>
    </w:p>
    <w:p w14:paraId="609B80FE" w14:textId="5D70FDC7"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9F056F">
        <w:rPr>
          <w:rFonts w:ascii="Angsana New" w:hAnsi="Angsana New" w:cs="Angsana New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Pr="009F056F">
        <w:rPr>
          <w:rFonts w:ascii="Angsana New" w:hAnsi="Angsana New" w:cs="Angsana New"/>
          <w:sz w:val="30"/>
          <w:szCs w:val="30"/>
        </w:rPr>
        <w:t xml:space="preserve">  </w:t>
      </w:r>
      <w:r w:rsidRPr="009F056F">
        <w:rPr>
          <w:rFonts w:ascii="Angsana New" w:hAnsi="Angsana New" w:cs="Angsana New" w:hint="cs"/>
          <w:sz w:val="30"/>
          <w:szCs w:val="30"/>
          <w:cs/>
        </w:rPr>
        <w:t>ข้อมูลที่ใช้</w:t>
      </w:r>
      <w:r w:rsidRPr="009F056F">
        <w:rPr>
          <w:rFonts w:ascii="Angsana New" w:hAnsi="Angsana New" w:cs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200C865B" w14:textId="5A7C02A4" w:rsidR="00A13A11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lastRenderedPageBreak/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bookmarkStart w:id="2" w:name="OLE_LINK7"/>
      <w:bookmarkStart w:id="3" w:name="OLE_LINK8"/>
    </w:p>
    <w:p w14:paraId="627E4097" w14:textId="25BD61EB" w:rsidR="002B0544" w:rsidRDefault="002B054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D62370E" w14:textId="5CD8DDB3" w:rsidR="00E24A14" w:rsidRDefault="00E24A1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4A14">
        <w:rPr>
          <w:rFonts w:ascii="Angsana New" w:hAnsi="Angsana New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1909C5E1" w14:textId="03D24A7E" w:rsidR="00310FC7" w:rsidRDefault="00310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1E383C9" w14:textId="26795DA2" w:rsidR="00E3052B" w:rsidRDefault="00E24A14" w:rsidP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4A14">
        <w:rPr>
          <w:rFonts w:ascii="Angsana New" w:hAnsi="Angsana New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ณ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หากบริษัทพิจารณาว่ามูลค่ายุติธรรมของเครื่องมือทางการเงิน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ณ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ณ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E24A14">
        <w:rPr>
          <w:rFonts w:ascii="Angsana New" w:hAnsi="Angsana New" w:cs="Angsana New"/>
          <w:sz w:val="30"/>
          <w:szCs w:val="30"/>
          <w:cs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Pr="00E24A14">
        <w:rPr>
          <w:rFonts w:ascii="Angsana New" w:hAnsi="Angsana New" w:cs="Angsana New"/>
          <w:sz w:val="30"/>
          <w:szCs w:val="30"/>
        </w:rPr>
        <w:t xml:space="preserve"> </w:t>
      </w:r>
      <w:r w:rsidRPr="00E24A14">
        <w:rPr>
          <w:rFonts w:ascii="Angsana New" w:hAnsi="Angsana New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FC1053D" w14:textId="77777777" w:rsidR="00E3052B" w:rsidRDefault="00E3052B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B8B249B" w14:textId="0B3314BB" w:rsidR="00C37BEC" w:rsidRPr="002B54BD" w:rsidRDefault="00C37BEC" w:rsidP="004167EE">
      <w:pPr>
        <w:pStyle w:val="FSHeadPolicy"/>
        <w:ind w:left="540" w:hanging="540"/>
      </w:pPr>
      <w:r w:rsidRPr="002B54BD">
        <w:rPr>
          <w:cs/>
        </w:rPr>
        <w:t>รายได้</w:t>
      </w:r>
      <w:r w:rsidR="00E24A14" w:rsidRPr="00E24A14">
        <w:rPr>
          <w:rFonts w:hint="cs"/>
          <w:cs/>
        </w:rPr>
        <w:t>จากสัญญาที่ทำกับลูกค้า</w:t>
      </w:r>
      <w:r w:rsidR="00DC468A" w:rsidRPr="002B54BD">
        <w:t xml:space="preserve"> </w:t>
      </w:r>
    </w:p>
    <w:p w14:paraId="44081617" w14:textId="77777777" w:rsidR="00DC468A" w:rsidRPr="002B54BD" w:rsidRDefault="00DC468A" w:rsidP="0030121B">
      <w:pPr>
        <w:pStyle w:val="FSContent"/>
      </w:pPr>
    </w:p>
    <w:p w14:paraId="01803ECC" w14:textId="77777777" w:rsidR="00E80DE0" w:rsidRDefault="00E80DE0" w:rsidP="00DC46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0DE0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</w:t>
      </w:r>
      <w:r w:rsidRPr="00E80DE0">
        <w:rPr>
          <w:rFonts w:ascii="Angsana New" w:hAnsi="Angsana New"/>
          <w:sz w:val="30"/>
          <w:szCs w:val="30"/>
          <w:cs/>
        </w:rPr>
        <w:t xml:space="preserve"> </w:t>
      </w:r>
      <w:r w:rsidRPr="00E80DE0">
        <w:rPr>
          <w:rFonts w:ascii="Angsana New" w:hAnsi="Angsana New" w:hint="cs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6ACF1B25" w14:textId="77777777" w:rsidR="005D3FA8" w:rsidRPr="005D3FA8" w:rsidRDefault="005D3FA8" w:rsidP="00E80DE0">
      <w:pPr>
        <w:pStyle w:val="FSBlank"/>
        <w:ind w:left="0"/>
        <w:rPr>
          <w:sz w:val="30"/>
          <w:szCs w:val="30"/>
        </w:rPr>
      </w:pPr>
    </w:p>
    <w:p w14:paraId="76EF95A9" w14:textId="265140DF" w:rsidR="00E3732F" w:rsidRDefault="005D3FA8" w:rsidP="005D3FA8">
      <w:pPr>
        <w:pStyle w:val="FSBlank"/>
        <w:rPr>
          <w:sz w:val="30"/>
          <w:szCs w:val="30"/>
        </w:rPr>
      </w:pPr>
      <w:r w:rsidRPr="005D3FA8">
        <w:rPr>
          <w:rFonts w:hint="cs"/>
          <w:sz w:val="30"/>
          <w:szCs w:val="30"/>
          <w:cs/>
        </w:rPr>
        <w:t>รายได้จากการขายสินค้ารับรู้</w:t>
      </w:r>
      <w:r w:rsidRPr="005D3FA8">
        <w:rPr>
          <w:sz w:val="30"/>
          <w:szCs w:val="30"/>
          <w:cs/>
        </w:rPr>
        <w:t xml:space="preserve"> </w:t>
      </w:r>
      <w:r w:rsidRPr="005D3FA8">
        <w:rPr>
          <w:rFonts w:hint="cs"/>
          <w:sz w:val="30"/>
          <w:szCs w:val="30"/>
          <w:cs/>
        </w:rPr>
        <w:t>ณ</w:t>
      </w:r>
      <w:r w:rsidRPr="005D3FA8">
        <w:rPr>
          <w:sz w:val="30"/>
          <w:szCs w:val="30"/>
          <w:cs/>
        </w:rPr>
        <w:t xml:space="preserve"> </w:t>
      </w:r>
      <w:r w:rsidRPr="005D3FA8">
        <w:rPr>
          <w:rFonts w:hint="cs"/>
          <w:sz w:val="30"/>
          <w:szCs w:val="30"/>
          <w:cs/>
        </w:rPr>
        <w:t>วันที่มีการส่งมอบสินค้าให้กับลูกค้า</w:t>
      </w:r>
    </w:p>
    <w:p w14:paraId="52206F01" w14:textId="77777777" w:rsidR="00FB71E6" w:rsidRPr="00FB71E6" w:rsidRDefault="00FB71E6" w:rsidP="00FB71E6">
      <w:pPr>
        <w:pStyle w:val="FSBlank"/>
        <w:rPr>
          <w:sz w:val="30"/>
          <w:szCs w:val="30"/>
        </w:rPr>
      </w:pPr>
    </w:p>
    <w:p w14:paraId="7B71FBC6" w14:textId="77777777" w:rsidR="00457B88" w:rsidRPr="00E16A77" w:rsidRDefault="00457B88" w:rsidP="00457B88">
      <w:pPr>
        <w:pStyle w:val="FSHeadPolicy"/>
        <w:ind w:left="540" w:hanging="540"/>
      </w:pPr>
      <w:r w:rsidRPr="00E16A77">
        <w:rPr>
          <w:cs/>
        </w:rPr>
        <w:t>ภาษีเงินได้</w:t>
      </w:r>
    </w:p>
    <w:p w14:paraId="5ED4D74F" w14:textId="77777777" w:rsidR="00457B88" w:rsidRPr="00F62F05" w:rsidRDefault="00457B88" w:rsidP="00457B88">
      <w:pPr>
        <w:pStyle w:val="FSContent"/>
        <w:rPr>
          <w:sz w:val="26"/>
          <w:szCs w:val="26"/>
        </w:rPr>
      </w:pPr>
    </w:p>
    <w:p w14:paraId="2654DF9F" w14:textId="2AF9BC5B" w:rsidR="00457B88" w:rsidRDefault="000F539A" w:rsidP="00457B88">
      <w:pPr>
        <w:pStyle w:val="FSContent"/>
      </w:pPr>
      <w:r w:rsidRPr="000F539A">
        <w:rPr>
          <w:rFonts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9BBC108" w14:textId="77777777" w:rsidR="007D15E4" w:rsidRPr="000F539A" w:rsidRDefault="007D15E4" w:rsidP="00457B88">
      <w:pPr>
        <w:pStyle w:val="FSContent"/>
      </w:pPr>
    </w:p>
    <w:p w14:paraId="465BE68E" w14:textId="5820671F"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t>ภาษีเงินได้ของ</w:t>
      </w:r>
      <w:r w:rsidRPr="00B77FE8">
        <w:rPr>
          <w:cs/>
        </w:rPr>
        <w:t>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</w:t>
      </w:r>
      <w:r w:rsidRPr="000F539A">
        <w:rPr>
          <w:rFonts w:hint="cs"/>
          <w:cs/>
        </w:rPr>
        <w:t>ลบังคับใช้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วันที่รายงาน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ตลอดจนการปรับปรุงทางภาษีที่เกี่ยวกับรายการในปีก่อน ๆ</w:t>
      </w:r>
      <w:r w:rsidRPr="000F539A">
        <w:rPr>
          <w:cs/>
        </w:rPr>
        <w:t xml:space="preserve"> </w:t>
      </w:r>
    </w:p>
    <w:p w14:paraId="4EA8A4C9" w14:textId="77777777" w:rsidR="000F539A" w:rsidRPr="008E1E15" w:rsidRDefault="000F539A" w:rsidP="000F539A">
      <w:pPr>
        <w:pStyle w:val="FSContent"/>
        <w:rPr>
          <w:sz w:val="24"/>
          <w:szCs w:val="24"/>
        </w:rPr>
      </w:pPr>
    </w:p>
    <w:p w14:paraId="33FCB845" w14:textId="77777777" w:rsidR="00BC7216" w:rsidRDefault="00BC7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cs/>
        </w:rPr>
        <w:br w:type="page"/>
      </w:r>
    </w:p>
    <w:p w14:paraId="36C68CA2" w14:textId="088A12B7"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ภาษีเงินได้รอการตัดบัญชีจะไม่ถูกรับรู้เมื่อเกิดจากผล</w:t>
      </w:r>
      <w:r w:rsidRPr="00FA5020">
        <w:rPr>
          <w:rFonts w:hint="cs"/>
          <w:cs/>
        </w:rPr>
        <w:t>แตกต่างชั่วคราว</w:t>
      </w:r>
      <w:r w:rsidRPr="00FA5020">
        <w:rPr>
          <w:cs/>
        </w:rPr>
        <w:t xml:space="preserve"> </w:t>
      </w:r>
      <w:r w:rsidRPr="00FA5020">
        <w:rPr>
          <w:rFonts w:hint="cs"/>
          <w:cs/>
        </w:rPr>
        <w:t>สำหรับการรับรู้สินทรัพย์หรือหนี้สินในครั้งแรกซึ่งเป็นรายการที่</w:t>
      </w:r>
      <w:r w:rsidRPr="00FA5020">
        <w:rPr>
          <w:cs/>
        </w:rPr>
        <w:t>ไม่ใช่การรวมธุรกิจ</w:t>
      </w:r>
      <w:r w:rsidR="005C165B" w:rsidRPr="00FA5020">
        <w:rPr>
          <w:rFonts w:eastAsia="Times New Roman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7A0E05FA" w14:textId="77777777" w:rsidR="000F539A" w:rsidRPr="008E1E15" w:rsidRDefault="000F539A" w:rsidP="000F539A">
      <w:pPr>
        <w:pStyle w:val="FSContent"/>
        <w:rPr>
          <w:sz w:val="24"/>
          <w:szCs w:val="24"/>
        </w:rPr>
      </w:pPr>
    </w:p>
    <w:p w14:paraId="070853F1" w14:textId="18F975AA"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วันสิ้นรอบระยะเวลารายงาน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โดยใช้อัตราภาษีที่ประกาศใช้หรือที่คาดว่ามีผลบังคับใช้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วันที่รายงาน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ทั้งนี้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6588EB70" w14:textId="77777777" w:rsidR="000F539A" w:rsidRPr="008E1E15" w:rsidRDefault="000F539A" w:rsidP="000F539A">
      <w:pPr>
        <w:pStyle w:val="FSContent"/>
        <w:rPr>
          <w:sz w:val="24"/>
          <w:szCs w:val="24"/>
        </w:rPr>
      </w:pPr>
    </w:p>
    <w:p w14:paraId="7B1F80DE" w14:textId="5C946A80" w:rsidR="00457B88" w:rsidRDefault="000F539A" w:rsidP="00A878F6">
      <w:pPr>
        <w:pStyle w:val="FSContent"/>
      </w:pPr>
      <w:r w:rsidRPr="000F539A">
        <w:rPr>
          <w:rFonts w:hint="cs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สินทรัพย์ภาษีเงินได้รอการตัดบัญชีจะถูกทบทวน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ณ</w:t>
      </w:r>
      <w:r w:rsidRPr="000F539A">
        <w:rPr>
          <w:cs/>
        </w:rPr>
        <w:t xml:space="preserve"> </w:t>
      </w:r>
      <w:r w:rsidRPr="000F539A">
        <w:rPr>
          <w:rFonts w:hint="cs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6C7C5C40" w14:textId="52565322" w:rsidR="005D3FA8" w:rsidRDefault="005D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27ABD014" w14:textId="1A0C7F4D" w:rsidR="00FD44E6" w:rsidRPr="002B54BD" w:rsidRDefault="00FD44E6" w:rsidP="004167EE">
      <w:pPr>
        <w:pStyle w:val="FSHeadPolicy"/>
        <w:ind w:left="540" w:hanging="540"/>
      </w:pPr>
      <w:r w:rsidRPr="002B54BD">
        <w:rPr>
          <w:cs/>
        </w:rPr>
        <w:t xml:space="preserve">กำไรต่อหุ้น </w:t>
      </w:r>
    </w:p>
    <w:p w14:paraId="055A48D1" w14:textId="77777777" w:rsidR="00FD44E6" w:rsidRPr="008E1E15" w:rsidRDefault="00FD44E6" w:rsidP="001E5620">
      <w:pPr>
        <w:pStyle w:val="FSBlank"/>
        <w:rPr>
          <w:sz w:val="24"/>
          <w:szCs w:val="24"/>
        </w:rPr>
      </w:pPr>
    </w:p>
    <w:p w14:paraId="47223222" w14:textId="3D8BBCDC" w:rsidR="00954A6A" w:rsidRDefault="000B5D6C" w:rsidP="00954A6A">
      <w:pPr>
        <w:tabs>
          <w:tab w:val="left" w:pos="100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B5D6C">
        <w:rPr>
          <w:rFonts w:ascii="Angsana New" w:hAnsi="Angsana New" w:cs="Angsana New" w:hint="cs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68126487" w14:textId="77777777" w:rsidR="00954A6A" w:rsidRPr="00954A6A" w:rsidRDefault="00954A6A" w:rsidP="00954A6A">
      <w:pPr>
        <w:tabs>
          <w:tab w:val="left" w:pos="100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4C31989" w14:textId="00408B07" w:rsidR="008F0035" w:rsidRPr="000C2AEA" w:rsidRDefault="008F0035" w:rsidP="004167EE">
      <w:pPr>
        <w:pStyle w:val="FSHeadPolicy"/>
        <w:ind w:left="540" w:hanging="540"/>
        <w:rPr>
          <w:cs/>
        </w:rPr>
      </w:pPr>
      <w:r w:rsidRPr="000C2AEA">
        <w:rPr>
          <w:rFonts w:hint="cs"/>
          <w:cs/>
        </w:rPr>
        <w:t>รายงานทางการเงินจำแนกตามส่วนงาน</w:t>
      </w:r>
    </w:p>
    <w:p w14:paraId="1BB7623B" w14:textId="77777777" w:rsidR="008F0035" w:rsidRPr="00DB47CF" w:rsidRDefault="008F0035" w:rsidP="00B16643">
      <w:pPr>
        <w:pStyle w:val="FSContent"/>
        <w:rPr>
          <w:sz w:val="20"/>
          <w:szCs w:val="20"/>
          <w:highlight w:val="cyan"/>
        </w:rPr>
      </w:pPr>
    </w:p>
    <w:p w14:paraId="65403385" w14:textId="5AAF87AF" w:rsidR="008F0035" w:rsidRDefault="008F0035" w:rsidP="001E5620">
      <w:pPr>
        <w:pStyle w:val="FSContent"/>
      </w:pPr>
      <w:r w:rsidRPr="000C2AEA">
        <w:rPr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</w:t>
      </w:r>
      <w:r w:rsidR="001E5620" w:rsidRPr="000C2AEA">
        <w:rPr>
          <w:cs/>
        </w:rPr>
        <w:br/>
      </w:r>
      <w:r w:rsidRPr="000C2AEA">
        <w:rPr>
          <w:cs/>
        </w:rPr>
        <w:t xml:space="preserve"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11C88D1" w14:textId="77777777" w:rsidR="00FA5020" w:rsidRDefault="00FA5020" w:rsidP="00FA5020">
      <w:pPr>
        <w:pStyle w:val="FSContent"/>
        <w:ind w:left="0"/>
      </w:pPr>
    </w:p>
    <w:p w14:paraId="6B845C96" w14:textId="77777777" w:rsidR="00310FC7" w:rsidRPr="00310FC7" w:rsidRDefault="00310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46EB357F" w14:textId="54C02CD2" w:rsidR="00EE4131" w:rsidRDefault="00EE4131" w:rsidP="005C7BCD">
      <w:pPr>
        <w:pStyle w:val="FSHeadMain"/>
      </w:pPr>
      <w:r w:rsidRPr="00B44823">
        <w:rPr>
          <w:cs/>
        </w:rPr>
        <w:lastRenderedPageBreak/>
        <w:t>บุคคลหรือกิจการที่เกี่ยวข้องกัน</w:t>
      </w:r>
    </w:p>
    <w:p w14:paraId="487013B1" w14:textId="77777777" w:rsidR="00E72E9F" w:rsidRPr="008E1E15" w:rsidRDefault="00E72E9F" w:rsidP="00E72E9F">
      <w:pPr>
        <w:pStyle w:val="FSBlank"/>
        <w:rPr>
          <w:sz w:val="16"/>
          <w:szCs w:val="16"/>
          <w:highlight w:val="cyan"/>
        </w:rPr>
      </w:pPr>
    </w:p>
    <w:p w14:paraId="1636EF79" w14:textId="28A6458F" w:rsidR="005C6632" w:rsidRDefault="005C6632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5C6632">
        <w:rPr>
          <w:rFonts w:hint="cs"/>
          <w:b w:val="0"/>
          <w:bCs w:val="0"/>
          <w:cs/>
          <w:lang w:val="en-US"/>
        </w:rPr>
        <w:t>สำหรับบุคคลหรือกิจการอื่นที่เกี่ยวข้องกันที่มีรายการระหว่างกันที่มีนัยสำคัญกับบริษัทในระหว่างปีมีดังต่อไปนี้</w:t>
      </w:r>
    </w:p>
    <w:p w14:paraId="30C97B6F" w14:textId="3C911150" w:rsidR="00C96465" w:rsidRPr="008E1E15" w:rsidRDefault="00C96465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sz w:val="16"/>
          <w:szCs w:val="16"/>
          <w:lang w:val="en-US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780"/>
        <w:gridCol w:w="1440"/>
        <w:gridCol w:w="3942"/>
      </w:tblGrid>
      <w:tr w:rsidR="00C96465" w:rsidRPr="00C96465" w14:paraId="7A327808" w14:textId="77777777" w:rsidTr="00C3746E">
        <w:trPr>
          <w:tblHeader/>
        </w:trPr>
        <w:tc>
          <w:tcPr>
            <w:tcW w:w="3780" w:type="dxa"/>
          </w:tcPr>
          <w:p w14:paraId="7A1EBE92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81CD78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942" w:type="dxa"/>
          </w:tcPr>
          <w:p w14:paraId="76B433C1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96465" w:rsidRPr="00C96465" w14:paraId="7100F53D" w14:textId="77777777" w:rsidTr="00C3746E">
        <w:trPr>
          <w:tblHeader/>
        </w:trPr>
        <w:tc>
          <w:tcPr>
            <w:tcW w:w="3780" w:type="dxa"/>
          </w:tcPr>
          <w:p w14:paraId="7D33D419" w14:textId="77777777" w:rsidR="00C96465" w:rsidRPr="00C96465" w:rsidRDefault="00C96465" w:rsidP="00C96465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485CB366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42" w:type="dxa"/>
          </w:tcPr>
          <w:p w14:paraId="275B34AF" w14:textId="77777777" w:rsidR="00C96465" w:rsidRPr="00C96465" w:rsidRDefault="00C96465" w:rsidP="00C96465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6465" w:rsidRPr="00C96465" w14:paraId="14B5960E" w14:textId="77777777" w:rsidTr="00C3746E">
        <w:tc>
          <w:tcPr>
            <w:tcW w:w="3780" w:type="dxa"/>
          </w:tcPr>
          <w:p w14:paraId="4CCD12EE" w14:textId="245B2F70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>CTJ Holding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440" w:type="dxa"/>
          </w:tcPr>
          <w:p w14:paraId="725C1258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14:paraId="05F7F66E" w14:textId="77F25C8A" w:rsidR="00C96465" w:rsidRPr="00C96465" w:rsidRDefault="00C96465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เป็นบริษัทใหญ่ ถือหุ้นร้อยละ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C96465" w:rsidRPr="00C96465" w14:paraId="74B59691" w14:textId="77777777" w:rsidTr="00C3746E">
        <w:tc>
          <w:tcPr>
            <w:tcW w:w="3780" w:type="dxa"/>
          </w:tcPr>
          <w:p w14:paraId="154A647D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61FDDB3C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62D0861B" w14:textId="1804B418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มีผู้ถือหุ้นร่วมกันและถือหุ้นร้อยละ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D96786" w:rsidRPr="00C96465" w14:paraId="02857B26" w14:textId="77777777" w:rsidTr="00C3746E">
        <w:tc>
          <w:tcPr>
            <w:tcW w:w="3780" w:type="dxa"/>
          </w:tcPr>
          <w:p w14:paraId="7E4A690B" w14:textId="0D199BAC"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</w:rPr>
              <w:t>Okumura Metals</w:t>
            </w:r>
            <w:r w:rsidR="00160B0D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440" w:type="dxa"/>
          </w:tcPr>
          <w:p w14:paraId="07ACD1B9" w14:textId="2A75CAD6" w:rsidR="00D96786" w:rsidRPr="00160B0D" w:rsidRDefault="00160B0D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7CF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14:paraId="0BF64A1A" w14:textId="24174B4A" w:rsidR="00D96786" w:rsidRPr="00C96465" w:rsidRDefault="00BC7924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C96465" w:rsidRPr="00C96465" w14:paraId="50C6B9FA" w14:textId="77777777" w:rsidTr="00C3746E">
        <w:tc>
          <w:tcPr>
            <w:tcW w:w="3780" w:type="dxa"/>
          </w:tcPr>
          <w:p w14:paraId="22E3AAE6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โอคุมุระ เมทัลส์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32001B7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4DEE79E2" w14:textId="2D7D23D4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C96465" w:rsidRPr="00C96465" w14:paraId="3211B887" w14:textId="77777777" w:rsidTr="00C3746E">
        <w:tc>
          <w:tcPr>
            <w:tcW w:w="3780" w:type="dxa"/>
          </w:tcPr>
          <w:p w14:paraId="72D994B8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Okumura Metals (Malaysia) </w:t>
            </w:r>
            <w:proofErr w:type="spellStart"/>
            <w:r w:rsidRPr="00C96465"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 w:rsidRPr="00C96465">
              <w:rPr>
                <w:rFonts w:ascii="Angsana New" w:hAnsi="Angsana New" w:cs="Angsana New"/>
                <w:sz w:val="30"/>
                <w:szCs w:val="30"/>
              </w:rPr>
              <w:t>. Bhd.</w:t>
            </w:r>
          </w:p>
        </w:tc>
        <w:tc>
          <w:tcPr>
            <w:tcW w:w="1440" w:type="dxa"/>
          </w:tcPr>
          <w:p w14:paraId="202B3C13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942" w:type="dxa"/>
          </w:tcPr>
          <w:p w14:paraId="35AC67AA" w14:textId="4C6AF838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D96786" w:rsidRPr="00C96465" w14:paraId="033C53B9" w14:textId="77777777" w:rsidTr="00C3746E">
        <w:tc>
          <w:tcPr>
            <w:tcW w:w="3780" w:type="dxa"/>
          </w:tcPr>
          <w:p w14:paraId="6CE0EFBA" w14:textId="5D4F9147"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40" w:type="dxa"/>
          </w:tcPr>
          <w:p w14:paraId="0C59A6DD" w14:textId="224DDD2B"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66631C2A" w14:textId="1A46BECB"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304BD4" w:rsidRPr="00C96465" w14:paraId="4018BB9D" w14:textId="77777777" w:rsidTr="0086622C">
        <w:tc>
          <w:tcPr>
            <w:tcW w:w="3780" w:type="dxa"/>
          </w:tcPr>
          <w:p w14:paraId="170C919E" w14:textId="3032E53B" w:rsidR="00304BD4" w:rsidRPr="00C96465" w:rsidRDefault="00184A5A" w:rsidP="0086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84A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ธานิ</w:t>
            </w:r>
            <w:r w:rsidRPr="00184A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กูชิ</w:t>
            </w:r>
            <w:r w:rsidRPr="00184A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เมททัล</w:t>
            </w:r>
            <w:r w:rsidRPr="00184A5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583B1631" w14:textId="77777777" w:rsidR="00304BD4" w:rsidRPr="00C96465" w:rsidRDefault="00304BD4" w:rsidP="0086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6DCF2DB0" w14:textId="77777777" w:rsidR="00304BD4" w:rsidRPr="00C96465" w:rsidRDefault="00304BD4" w:rsidP="0086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5C5D7A" w:rsidRPr="00C96465" w14:paraId="798AA2C9" w14:textId="77777777" w:rsidTr="0086622C">
        <w:tc>
          <w:tcPr>
            <w:tcW w:w="3780" w:type="dxa"/>
          </w:tcPr>
          <w:p w14:paraId="0B6CE782" w14:textId="45EB821F" w:rsidR="005C5D7A" w:rsidRPr="00184A5A" w:rsidRDefault="005C5D7A" w:rsidP="005C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D7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5C5D7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C5D7A">
              <w:rPr>
                <w:rFonts w:ascii="Angsana New" w:hAnsi="Angsana New" w:cs="Angsana New" w:hint="cs"/>
                <w:sz w:val="30"/>
                <w:szCs w:val="30"/>
                <w:cs/>
              </w:rPr>
              <w:t>กรุงเทพประกันชีวิต</w:t>
            </w:r>
            <w:r w:rsidRPr="005C5D7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C5D7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5C5D7A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5C5D7A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5C5D7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6BFA132E" w14:textId="275C8AD1" w:rsidR="005C5D7A" w:rsidRPr="00C96465" w:rsidRDefault="005C5D7A" w:rsidP="005C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73BECB50" w14:textId="2446418E" w:rsidR="005C5D7A" w:rsidRDefault="005C5D7A" w:rsidP="005C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C96465" w:rsidRPr="00C96465" w14:paraId="7FF37F17" w14:textId="77777777" w:rsidTr="00C3746E">
        <w:tc>
          <w:tcPr>
            <w:tcW w:w="3780" w:type="dxa"/>
          </w:tcPr>
          <w:p w14:paraId="45708081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40" w:type="dxa"/>
          </w:tcPr>
          <w:p w14:paraId="07FEB394" w14:textId="77777777"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/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14:paraId="513BD8A8" w14:textId="3497DC98" w:rsidR="00C96465" w:rsidRPr="00C96465" w:rsidRDefault="00C96465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 w:hanging="27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 และควบคุมกิจกรรมต่างๆ</w:t>
            </w:r>
            <w:r w:rsidR="00BC792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ของกิจการ 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6659173" w14:textId="33419F9A" w:rsidR="00963235" w:rsidRPr="00310FC7" w:rsidRDefault="00963235" w:rsidP="00CE1C8C">
      <w:pPr>
        <w:pStyle w:val="FSContent"/>
        <w:ind w:left="0"/>
        <w:rPr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2A4FB7" w:rsidRPr="0061466F" w14:paraId="2A8862D3" w14:textId="77777777" w:rsidTr="005C5D7A">
        <w:trPr>
          <w:tblHeader/>
        </w:trPr>
        <w:tc>
          <w:tcPr>
            <w:tcW w:w="6300" w:type="dxa"/>
          </w:tcPr>
          <w:p w14:paraId="1189C684" w14:textId="7C8FC9E7" w:rsidR="002A4FB7" w:rsidRPr="0061466F" w:rsidRDefault="00CE1C8C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1C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0" w:type="dxa"/>
          </w:tcPr>
          <w:p w14:paraId="6D917258" w14:textId="4DA3EF6F" w:rsidR="002A4FB7" w:rsidRPr="0061466F" w:rsidRDefault="002A4FB7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C833D" w14:textId="77777777" w:rsidR="002A4FB7" w:rsidRPr="0061466F" w:rsidRDefault="002A4FB7" w:rsidP="00787B3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A3C34E" w14:textId="5F86B393" w:rsidR="002A4FB7" w:rsidRPr="0061466F" w:rsidRDefault="002A4FB7" w:rsidP="00773D6C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C8C" w:rsidRPr="0061466F" w14:paraId="6E12BA6C" w14:textId="77777777" w:rsidTr="005C5D7A">
        <w:trPr>
          <w:tblHeader/>
        </w:trPr>
        <w:tc>
          <w:tcPr>
            <w:tcW w:w="6300" w:type="dxa"/>
          </w:tcPr>
          <w:p w14:paraId="7B8C87AA" w14:textId="5BFCDEC8" w:rsidR="00CE1C8C" w:rsidRPr="0061466F" w:rsidRDefault="00CE1C8C" w:rsidP="00D6601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1C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E1C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CE1C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93D7D9E" w14:textId="26A7E160" w:rsidR="00CE1C8C" w:rsidRPr="0061466F" w:rsidRDefault="00F21787" w:rsidP="00D6601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08EFCA" w14:textId="77777777" w:rsidR="00CE1C8C" w:rsidRPr="0061466F" w:rsidRDefault="00CE1C8C" w:rsidP="00D66016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E3E69C" w14:textId="289F9621" w:rsidR="00CE1C8C" w:rsidRPr="0061466F" w:rsidRDefault="00F21787" w:rsidP="00D6601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A4FB7" w:rsidRPr="0061466F" w14:paraId="33682DF1" w14:textId="77777777" w:rsidTr="005C5D7A">
        <w:trPr>
          <w:tblHeader/>
        </w:trPr>
        <w:tc>
          <w:tcPr>
            <w:tcW w:w="6300" w:type="dxa"/>
          </w:tcPr>
          <w:p w14:paraId="4D440A2D" w14:textId="24A5610F" w:rsidR="002A4FB7" w:rsidRPr="0061466F" w:rsidRDefault="002A4FB7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6472BCD" w14:textId="77777777" w:rsidR="002A4FB7" w:rsidRPr="0061466F" w:rsidRDefault="002A4FB7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E023E" w:rsidRPr="0061466F" w14:paraId="590283A1" w14:textId="77777777" w:rsidTr="005C5D7A">
        <w:tc>
          <w:tcPr>
            <w:tcW w:w="6300" w:type="dxa"/>
          </w:tcPr>
          <w:p w14:paraId="0700FA02" w14:textId="6D953C23" w:rsidR="001E023E" w:rsidRPr="0061466F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sz w:val="30"/>
                <w:szCs w:val="30"/>
              </w:rPr>
              <w:br w:type="page"/>
            </w: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4B83E2D6" w14:textId="77777777"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209DB" w14:textId="77777777"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60CF6D" w14:textId="77777777"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2E1D" w:rsidRPr="0061466F" w14:paraId="3335ACDB" w14:textId="77777777" w:rsidTr="005C5D7A">
        <w:tc>
          <w:tcPr>
            <w:tcW w:w="6300" w:type="dxa"/>
          </w:tcPr>
          <w:p w14:paraId="50809B38" w14:textId="77777777" w:rsidR="00E32E1D" w:rsidRPr="0061466F" w:rsidRDefault="00E32E1D" w:rsidP="00E32E1D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0CF841D" w14:textId="130272F6" w:rsidR="00E32E1D" w:rsidRPr="0061466F" w:rsidRDefault="00BE3599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1,351,106</w:t>
            </w:r>
          </w:p>
        </w:tc>
        <w:tc>
          <w:tcPr>
            <w:tcW w:w="270" w:type="dxa"/>
          </w:tcPr>
          <w:p w14:paraId="640C4565" w14:textId="77777777" w:rsidR="00E32E1D" w:rsidRPr="0061466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F0D15" w14:textId="37743A69" w:rsidR="00E32E1D" w:rsidRPr="0061466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sz w:val="30"/>
                <w:szCs w:val="30"/>
              </w:rPr>
              <w:t>1,279,762</w:t>
            </w:r>
          </w:p>
        </w:tc>
      </w:tr>
      <w:tr w:rsidR="00E32E1D" w:rsidRPr="0061466F" w14:paraId="3D35599A" w14:textId="77777777" w:rsidTr="005C5D7A">
        <w:tc>
          <w:tcPr>
            <w:tcW w:w="6300" w:type="dxa"/>
          </w:tcPr>
          <w:p w14:paraId="2D351950" w14:textId="5706654B" w:rsidR="00E32E1D" w:rsidRPr="00E3052B" w:rsidRDefault="00E32E1D" w:rsidP="00E32E1D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241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260" w:type="dxa"/>
          </w:tcPr>
          <w:p w14:paraId="6918DE0A" w14:textId="1507BF21" w:rsidR="00E32E1D" w:rsidRPr="0061466F" w:rsidRDefault="000F5095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45,849</w:t>
            </w:r>
          </w:p>
        </w:tc>
        <w:tc>
          <w:tcPr>
            <w:tcW w:w="270" w:type="dxa"/>
          </w:tcPr>
          <w:p w14:paraId="7A0B0683" w14:textId="77777777" w:rsidR="00E32E1D" w:rsidRPr="0061466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05CA7A" w14:textId="4F08DFC6" w:rsidR="00E32E1D" w:rsidRPr="0061466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sz w:val="30"/>
                <w:szCs w:val="30"/>
              </w:rPr>
              <w:t>11,205</w:t>
            </w:r>
          </w:p>
        </w:tc>
      </w:tr>
      <w:tr w:rsidR="00917AAE" w:rsidRPr="0061466F" w14:paraId="52FC7111" w14:textId="77777777" w:rsidTr="005C5D7A">
        <w:tc>
          <w:tcPr>
            <w:tcW w:w="6300" w:type="dxa"/>
          </w:tcPr>
          <w:p w14:paraId="320A35B8" w14:textId="7F530214" w:rsidR="00917AAE" w:rsidRPr="0061466F" w:rsidRDefault="00917AAE" w:rsidP="00917AA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  <w:vAlign w:val="center"/>
          </w:tcPr>
          <w:p w14:paraId="4CBB9960" w14:textId="562FF788" w:rsidR="00917AAE" w:rsidRPr="007C301A" w:rsidRDefault="00917AAE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5020">
              <w:rPr>
                <w:rFonts w:ascii="Angsana New" w:hAnsi="Angsana New" w:cs="Angsana New"/>
                <w:sz w:val="30"/>
                <w:szCs w:val="30"/>
              </w:rPr>
              <w:t>10,318</w:t>
            </w:r>
          </w:p>
        </w:tc>
        <w:tc>
          <w:tcPr>
            <w:tcW w:w="270" w:type="dxa"/>
          </w:tcPr>
          <w:p w14:paraId="53F7E74B" w14:textId="77777777" w:rsidR="00917AAE" w:rsidRPr="0061466F" w:rsidRDefault="00917AAE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87105E8" w14:textId="4619FD83" w:rsidR="00917AAE" w:rsidRPr="007C301A" w:rsidRDefault="00917AAE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sz w:val="30"/>
                <w:szCs w:val="30"/>
              </w:rPr>
              <w:t>10,141</w:t>
            </w:r>
          </w:p>
        </w:tc>
      </w:tr>
      <w:tr w:rsidR="00917AAE" w:rsidRPr="0061466F" w14:paraId="2B9EB50F" w14:textId="77777777" w:rsidTr="005C5D7A">
        <w:tc>
          <w:tcPr>
            <w:tcW w:w="6300" w:type="dxa"/>
          </w:tcPr>
          <w:p w14:paraId="3E5CB6A3" w14:textId="07F73657" w:rsidR="00917AAE" w:rsidRPr="0061466F" w:rsidRDefault="00917AAE" w:rsidP="00917AA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0" w:type="dxa"/>
            <w:vAlign w:val="center"/>
          </w:tcPr>
          <w:p w14:paraId="05D75F37" w14:textId="077D9D47" w:rsidR="00917AAE" w:rsidRDefault="00917AAE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5020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DC43FB"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326C65D9" w14:textId="77777777" w:rsidR="00917AAE" w:rsidRPr="0061466F" w:rsidRDefault="00917AAE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8BF766" w14:textId="44570D67" w:rsidR="00917AAE" w:rsidRDefault="00917AAE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</w:rPr>
              <w:t>606</w:t>
            </w:r>
          </w:p>
        </w:tc>
      </w:tr>
      <w:tr w:rsidR="005C5D7A" w:rsidRPr="0061466F" w14:paraId="138D4595" w14:textId="77777777" w:rsidTr="005C5D7A">
        <w:tc>
          <w:tcPr>
            <w:tcW w:w="6300" w:type="dxa"/>
          </w:tcPr>
          <w:p w14:paraId="33506FFD" w14:textId="77777777" w:rsidR="005C5D7A" w:rsidRPr="0061466F" w:rsidRDefault="005C5D7A" w:rsidP="00917AA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FE5117D" w14:textId="77777777" w:rsidR="005C5D7A" w:rsidRPr="00FA5020" w:rsidRDefault="005C5D7A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CA688" w14:textId="77777777" w:rsidR="005C5D7A" w:rsidRPr="0061466F" w:rsidRDefault="005C5D7A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D52C7" w14:textId="77777777" w:rsidR="005C5D7A" w:rsidRPr="00B22DCB" w:rsidRDefault="005C5D7A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D7A" w:rsidRPr="0061466F" w14:paraId="1FC4BACA" w14:textId="77777777" w:rsidTr="005C5D7A">
        <w:tc>
          <w:tcPr>
            <w:tcW w:w="6300" w:type="dxa"/>
          </w:tcPr>
          <w:p w14:paraId="66CC348E" w14:textId="77777777" w:rsidR="005C5D7A" w:rsidRPr="0061466F" w:rsidRDefault="005C5D7A" w:rsidP="00917AA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3092771" w14:textId="77777777" w:rsidR="005C5D7A" w:rsidRPr="00FA5020" w:rsidRDefault="005C5D7A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3AFD8E" w14:textId="77777777" w:rsidR="005C5D7A" w:rsidRPr="0061466F" w:rsidRDefault="005C5D7A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1E12D1" w14:textId="77777777" w:rsidR="005C5D7A" w:rsidRPr="00B22DCB" w:rsidRDefault="005C5D7A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D7A" w:rsidRPr="0061466F" w14:paraId="1387D26D" w14:textId="77777777" w:rsidTr="005C5D7A">
        <w:tc>
          <w:tcPr>
            <w:tcW w:w="6300" w:type="dxa"/>
          </w:tcPr>
          <w:p w14:paraId="7DEFAE30" w14:textId="77777777" w:rsidR="005C5D7A" w:rsidRPr="0061466F" w:rsidRDefault="005C5D7A" w:rsidP="00917AA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EFA5E59" w14:textId="77777777" w:rsidR="005C5D7A" w:rsidRPr="00FA5020" w:rsidRDefault="005C5D7A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2605D" w14:textId="77777777" w:rsidR="005C5D7A" w:rsidRPr="0061466F" w:rsidRDefault="005C5D7A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79624" w14:textId="77777777" w:rsidR="005C5D7A" w:rsidRPr="00B22DCB" w:rsidRDefault="005C5D7A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D7A" w:rsidRPr="0061466F" w14:paraId="319AF73E" w14:textId="77777777" w:rsidTr="005C5D7A">
        <w:tc>
          <w:tcPr>
            <w:tcW w:w="6300" w:type="dxa"/>
          </w:tcPr>
          <w:p w14:paraId="6B631F73" w14:textId="77777777" w:rsidR="005C5D7A" w:rsidRPr="0061466F" w:rsidRDefault="005C5D7A" w:rsidP="00917AA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4BA5D56" w14:textId="77777777" w:rsidR="005C5D7A" w:rsidRPr="00FA5020" w:rsidRDefault="005C5D7A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B8F13" w14:textId="77777777" w:rsidR="005C5D7A" w:rsidRPr="0061466F" w:rsidRDefault="005C5D7A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C95C8" w14:textId="77777777" w:rsidR="005C5D7A" w:rsidRPr="00B22DCB" w:rsidRDefault="005C5D7A" w:rsidP="0091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2E1D" w:rsidRPr="0061466F" w14:paraId="538E5B5C" w14:textId="77777777" w:rsidTr="005C5D7A">
        <w:tc>
          <w:tcPr>
            <w:tcW w:w="6300" w:type="dxa"/>
          </w:tcPr>
          <w:p w14:paraId="42ED7A54" w14:textId="682BEC49" w:rsidR="00E32E1D" w:rsidRPr="0061466F" w:rsidRDefault="00E32E1D" w:rsidP="00E32E1D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</w:tcPr>
          <w:p w14:paraId="2B7ACCB2" w14:textId="77777777" w:rsidR="00E32E1D" w:rsidRPr="0061466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B9CE3" w14:textId="77777777" w:rsidR="00E32E1D" w:rsidRPr="0061466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E6A3C" w14:textId="77777777" w:rsidR="00E32E1D" w:rsidRPr="0061466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E32E1D" w:rsidRPr="0061466F" w14:paraId="12F2B34C" w14:textId="77777777" w:rsidTr="005C5D7A">
        <w:tc>
          <w:tcPr>
            <w:tcW w:w="6300" w:type="dxa"/>
          </w:tcPr>
          <w:p w14:paraId="1753B0EA" w14:textId="77777777" w:rsidR="00E32E1D" w:rsidRPr="0061466F" w:rsidRDefault="00E32E1D" w:rsidP="00E32E1D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00B6C858" w14:textId="77777777" w:rsidR="00E32E1D" w:rsidRPr="0061466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08872" w14:textId="77777777" w:rsidR="00E32E1D" w:rsidRPr="0061466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F6B44" w14:textId="77777777" w:rsidR="00E32E1D" w:rsidRPr="0061466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980BE5" w:rsidRPr="0061466F" w14:paraId="1205066E" w14:textId="77777777" w:rsidTr="005C5D7A">
        <w:tc>
          <w:tcPr>
            <w:tcW w:w="6300" w:type="dxa"/>
          </w:tcPr>
          <w:p w14:paraId="03D528CE" w14:textId="77777777" w:rsidR="00980BE5" w:rsidRPr="0061466F" w:rsidRDefault="00980BE5" w:rsidP="00980BE5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  <w:vAlign w:val="center"/>
          </w:tcPr>
          <w:p w14:paraId="238B112C" w14:textId="665818D9" w:rsidR="00980BE5" w:rsidRPr="0061466F" w:rsidRDefault="00980BE5" w:rsidP="00980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5020">
              <w:rPr>
                <w:rFonts w:ascii="Angsana New" w:hAnsi="Angsana New" w:cs="Angsana New"/>
                <w:sz w:val="30"/>
                <w:szCs w:val="30"/>
              </w:rPr>
              <w:t>35,577</w:t>
            </w:r>
          </w:p>
        </w:tc>
        <w:tc>
          <w:tcPr>
            <w:tcW w:w="270" w:type="dxa"/>
          </w:tcPr>
          <w:p w14:paraId="291E9084" w14:textId="77777777" w:rsidR="00980BE5" w:rsidRPr="0061466F" w:rsidRDefault="00980BE5" w:rsidP="00980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ACF07" w14:textId="45CC7F2B" w:rsidR="00980BE5" w:rsidRPr="0061466F" w:rsidRDefault="00980BE5" w:rsidP="00980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sz w:val="30"/>
                <w:szCs w:val="30"/>
              </w:rPr>
              <w:t>42,418</w:t>
            </w:r>
          </w:p>
        </w:tc>
      </w:tr>
      <w:tr w:rsidR="00980BE5" w:rsidRPr="0061466F" w14:paraId="60444D8D" w14:textId="77777777" w:rsidTr="005C5D7A">
        <w:tc>
          <w:tcPr>
            <w:tcW w:w="6300" w:type="dxa"/>
          </w:tcPr>
          <w:p w14:paraId="65D456FE" w14:textId="77777777" w:rsidR="00980BE5" w:rsidRPr="0061466F" w:rsidRDefault="00980BE5" w:rsidP="00980BE5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center"/>
          </w:tcPr>
          <w:p w14:paraId="1E1A2E7C" w14:textId="5CBE2894" w:rsidR="00980BE5" w:rsidRPr="0061466F" w:rsidRDefault="00980BE5" w:rsidP="00980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5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60736" w14:textId="77777777" w:rsidR="00980BE5" w:rsidRPr="0061466F" w:rsidRDefault="00980BE5" w:rsidP="00980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FF9D59" w14:textId="55E33E8E" w:rsidR="00980BE5" w:rsidRPr="0061466F" w:rsidRDefault="00980BE5" w:rsidP="00980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sz w:val="30"/>
                <w:szCs w:val="30"/>
              </w:rPr>
              <w:t>319</w:t>
            </w:r>
          </w:p>
        </w:tc>
      </w:tr>
      <w:tr w:rsidR="00E32E1D" w:rsidRPr="0061466F" w14:paraId="0B10494B" w14:textId="77777777" w:rsidTr="005C5D7A">
        <w:tc>
          <w:tcPr>
            <w:tcW w:w="6300" w:type="dxa"/>
          </w:tcPr>
          <w:p w14:paraId="375FFB7B" w14:textId="77777777" w:rsidR="00E32E1D" w:rsidRPr="0061466F" w:rsidRDefault="00E32E1D" w:rsidP="00E32E1D">
            <w:pPr>
              <w:ind w:left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3F6EAE" w14:textId="416EF115" w:rsidR="00E32E1D" w:rsidRPr="00F163AC" w:rsidRDefault="00F163AC" w:rsidP="00F1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63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35,577</w:t>
            </w:r>
          </w:p>
        </w:tc>
        <w:tc>
          <w:tcPr>
            <w:tcW w:w="270" w:type="dxa"/>
          </w:tcPr>
          <w:p w14:paraId="3485F09D" w14:textId="77777777" w:rsidR="00E32E1D" w:rsidRPr="0061466F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6C83FD" w14:textId="01552756" w:rsidR="00E32E1D" w:rsidRPr="0061466F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42,737</w:t>
            </w:r>
          </w:p>
        </w:tc>
      </w:tr>
      <w:tr w:rsidR="005C5D7A" w:rsidRPr="0061466F" w14:paraId="3343FB80" w14:textId="77777777" w:rsidTr="005C5D7A">
        <w:tc>
          <w:tcPr>
            <w:tcW w:w="6300" w:type="dxa"/>
          </w:tcPr>
          <w:p w14:paraId="77EBB6E6" w14:textId="77777777" w:rsidR="005C5D7A" w:rsidRPr="0061466F" w:rsidRDefault="005C5D7A" w:rsidP="00E32E1D">
            <w:pPr>
              <w:ind w:left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D4875F" w14:textId="77777777" w:rsidR="005C5D7A" w:rsidRPr="00F163AC" w:rsidRDefault="005C5D7A" w:rsidP="00F1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A1E0D" w14:textId="77777777" w:rsidR="005C5D7A" w:rsidRPr="0061466F" w:rsidRDefault="005C5D7A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3FD10F" w14:textId="77777777" w:rsidR="005C5D7A" w:rsidRPr="00B22DCB" w:rsidRDefault="005C5D7A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E023E" w:rsidRPr="003C5735" w14:paraId="1D075BF2" w14:textId="77777777" w:rsidTr="005C5D7A">
        <w:trPr>
          <w:tblHeader/>
        </w:trPr>
        <w:tc>
          <w:tcPr>
            <w:tcW w:w="6300" w:type="dxa"/>
          </w:tcPr>
          <w:p w14:paraId="2030021C" w14:textId="48479F4F" w:rsidR="001E023E" w:rsidRPr="005C4D27" w:rsidRDefault="005C4D27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260" w:type="dxa"/>
          </w:tcPr>
          <w:p w14:paraId="6CCDA078" w14:textId="77636DCD" w:rsidR="001E023E" w:rsidRPr="0061466F" w:rsidRDefault="001E023E" w:rsidP="00310FC7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2138E" w14:textId="77777777" w:rsidR="001E023E" w:rsidRPr="0061466F" w:rsidRDefault="001E023E" w:rsidP="001E02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050115" w14:textId="66737BDB" w:rsidR="001E023E" w:rsidRPr="0061466F" w:rsidRDefault="001E023E" w:rsidP="001E023E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1787" w:rsidRPr="003C5735" w14:paraId="00E4D95D" w14:textId="77777777" w:rsidTr="005C5D7A">
        <w:trPr>
          <w:tblHeader/>
        </w:trPr>
        <w:tc>
          <w:tcPr>
            <w:tcW w:w="6300" w:type="dxa"/>
          </w:tcPr>
          <w:p w14:paraId="687A027A" w14:textId="11D17184" w:rsidR="00F21787" w:rsidRPr="005C4D27" w:rsidRDefault="00F21787" w:rsidP="00F2178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5C4D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C4D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2BBDEB4C" w14:textId="46A5DC1D" w:rsidR="00F21787" w:rsidRPr="0061466F" w:rsidRDefault="00F21787" w:rsidP="00F21787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F88872" w14:textId="77777777" w:rsidR="00F21787" w:rsidRPr="0061466F" w:rsidRDefault="00F21787" w:rsidP="00F21787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973BFA" w14:textId="0B32F428" w:rsidR="00F21787" w:rsidRPr="0061466F" w:rsidRDefault="00F21787" w:rsidP="00F21787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E023E" w:rsidRPr="003C5735" w14:paraId="07F53884" w14:textId="77777777" w:rsidTr="005D3FA8">
        <w:trPr>
          <w:cantSplit/>
          <w:tblHeader/>
        </w:trPr>
        <w:tc>
          <w:tcPr>
            <w:tcW w:w="6300" w:type="dxa"/>
          </w:tcPr>
          <w:p w14:paraId="6064432C" w14:textId="77777777" w:rsidR="001E023E" w:rsidRPr="003C5735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171DB43" w14:textId="422E58D8"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23E" w:rsidRPr="003C5735" w14:paraId="67619886" w14:textId="77777777" w:rsidTr="005D3FA8">
        <w:trPr>
          <w:cantSplit/>
        </w:trPr>
        <w:tc>
          <w:tcPr>
            <w:tcW w:w="6300" w:type="dxa"/>
          </w:tcPr>
          <w:p w14:paraId="3E5F1A2C" w14:textId="77777777" w:rsidR="001E023E" w:rsidRPr="003C5735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0" w:type="dxa"/>
            <w:gridSpan w:val="3"/>
          </w:tcPr>
          <w:p w14:paraId="617BD9DB" w14:textId="07132D9D"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32E1D" w:rsidRPr="003C5735" w14:paraId="68E4A30C" w14:textId="77777777" w:rsidTr="005C5D7A">
        <w:tc>
          <w:tcPr>
            <w:tcW w:w="6300" w:type="dxa"/>
            <w:vAlign w:val="bottom"/>
          </w:tcPr>
          <w:p w14:paraId="26253116" w14:textId="77777777" w:rsidR="00E32E1D" w:rsidRPr="003C5735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BD8DBC0" w14:textId="194B6E56" w:rsidR="00E32E1D" w:rsidRPr="003C5735" w:rsidRDefault="00CC27DB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335,760</w:t>
            </w:r>
          </w:p>
        </w:tc>
        <w:tc>
          <w:tcPr>
            <w:tcW w:w="270" w:type="dxa"/>
            <w:vAlign w:val="bottom"/>
          </w:tcPr>
          <w:p w14:paraId="49734EE2" w14:textId="77777777" w:rsidR="00E32E1D" w:rsidRPr="003C5735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A610F0" w14:textId="086354A8" w:rsidR="00E32E1D" w:rsidRPr="003C5735" w:rsidRDefault="00E32E1D" w:rsidP="00C6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269,842</w:t>
            </w:r>
          </w:p>
        </w:tc>
      </w:tr>
      <w:tr w:rsidR="00E32E1D" w:rsidRPr="00310FC7" w14:paraId="3BD13AF6" w14:textId="77777777" w:rsidTr="005C5D7A">
        <w:trPr>
          <w:trHeight w:val="144"/>
        </w:trPr>
        <w:tc>
          <w:tcPr>
            <w:tcW w:w="6300" w:type="dxa"/>
          </w:tcPr>
          <w:p w14:paraId="264FF7BA" w14:textId="36F2C52F" w:rsidR="00E32E1D" w:rsidRPr="00310FC7" w:rsidRDefault="00E32E1D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4" w:name="_Hlk31825080"/>
          </w:p>
        </w:tc>
        <w:tc>
          <w:tcPr>
            <w:tcW w:w="1260" w:type="dxa"/>
          </w:tcPr>
          <w:p w14:paraId="64DF516A" w14:textId="77777777" w:rsidR="00E32E1D" w:rsidRPr="00310FC7" w:rsidRDefault="00E32E1D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34E36" w14:textId="77777777" w:rsidR="00E32E1D" w:rsidRPr="00310FC7" w:rsidRDefault="00E32E1D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1C4D60" w14:textId="77777777" w:rsidR="00E32E1D" w:rsidRPr="00310FC7" w:rsidRDefault="00E32E1D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4"/>
      <w:tr w:rsidR="00E32E1D" w:rsidRPr="003C5735" w14:paraId="608BDDB3" w14:textId="77777777" w:rsidTr="005C5D7A">
        <w:trPr>
          <w:trHeight w:val="60"/>
        </w:trPr>
        <w:tc>
          <w:tcPr>
            <w:tcW w:w="6300" w:type="dxa"/>
          </w:tcPr>
          <w:p w14:paraId="3A4096D0" w14:textId="4215EE5C" w:rsidR="00E32E1D" w:rsidRPr="002B54B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5AE67AEF" w14:textId="77777777" w:rsidR="00E32E1D" w:rsidRPr="002B54B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0706B4" w14:textId="77777777" w:rsidR="00E32E1D" w:rsidRPr="002B54B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99061A" w14:textId="77777777" w:rsidR="00E32E1D" w:rsidRPr="002B54B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2E1D" w:rsidRPr="003C5735" w14:paraId="3A06DEA6" w14:textId="77777777" w:rsidTr="005C5D7A">
        <w:trPr>
          <w:trHeight w:val="60"/>
        </w:trPr>
        <w:tc>
          <w:tcPr>
            <w:tcW w:w="6300" w:type="dxa"/>
            <w:vAlign w:val="bottom"/>
          </w:tcPr>
          <w:p w14:paraId="7AEA0D08" w14:textId="1AF8BB12" w:rsidR="00E32E1D" w:rsidRPr="002B54B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002F3D5" w14:textId="2D2E6E69" w:rsidR="00E32E1D" w:rsidRPr="00B22DCB" w:rsidRDefault="00CC27DB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1,144</w:t>
            </w:r>
          </w:p>
        </w:tc>
        <w:tc>
          <w:tcPr>
            <w:tcW w:w="270" w:type="dxa"/>
            <w:vAlign w:val="bottom"/>
          </w:tcPr>
          <w:p w14:paraId="0C50D2AD" w14:textId="77777777" w:rsidR="00E32E1D" w:rsidRPr="00B22DCB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3AEF558" w14:textId="31009FEC" w:rsidR="00E32E1D" w:rsidRPr="00B22DCB" w:rsidRDefault="00E32E1D" w:rsidP="00C6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</w:t>
            </w:r>
          </w:p>
        </w:tc>
      </w:tr>
      <w:tr w:rsidR="00C62A4F" w:rsidRPr="003C5735" w14:paraId="2BB22F1F" w14:textId="77777777" w:rsidTr="005C5D7A">
        <w:trPr>
          <w:trHeight w:val="60"/>
        </w:trPr>
        <w:tc>
          <w:tcPr>
            <w:tcW w:w="6300" w:type="dxa"/>
            <w:vAlign w:val="bottom"/>
          </w:tcPr>
          <w:p w14:paraId="6080FB9A" w14:textId="77777777" w:rsidR="00C62A4F" w:rsidRPr="002B54BD" w:rsidRDefault="00C62A4F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F412CE5" w14:textId="77777777" w:rsidR="00C62A4F" w:rsidRPr="002B54BD" w:rsidRDefault="00C62A4F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6420E4" w14:textId="77777777" w:rsidR="00C62A4F" w:rsidRPr="002B54BD" w:rsidRDefault="00C62A4F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4E7A2F" w14:textId="77777777" w:rsidR="00C62A4F" w:rsidRPr="002B54BD" w:rsidRDefault="00C62A4F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27DB" w:rsidRPr="003C5735" w14:paraId="14C46BDF" w14:textId="77777777" w:rsidTr="005C5D7A">
        <w:trPr>
          <w:trHeight w:val="60"/>
        </w:trPr>
        <w:tc>
          <w:tcPr>
            <w:tcW w:w="6300" w:type="dxa"/>
            <w:vAlign w:val="bottom"/>
          </w:tcPr>
          <w:p w14:paraId="3DB80D08" w14:textId="078137AB" w:rsidR="00CC27DB" w:rsidRPr="002B54BD" w:rsidRDefault="00F03451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58D8C418" w14:textId="77777777" w:rsidR="00CC27DB" w:rsidRPr="002B54BD" w:rsidRDefault="00CC27DB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E7C4E8" w14:textId="77777777" w:rsidR="00CC27DB" w:rsidRPr="002B54BD" w:rsidRDefault="00CC27DB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79B93E" w14:textId="77777777" w:rsidR="00CC27DB" w:rsidRPr="002B54BD" w:rsidRDefault="00CC27DB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3451" w:rsidRPr="003C5735" w14:paraId="179345F9" w14:textId="77777777" w:rsidTr="005C5D7A">
        <w:trPr>
          <w:trHeight w:val="60"/>
        </w:trPr>
        <w:tc>
          <w:tcPr>
            <w:tcW w:w="6300" w:type="dxa"/>
            <w:vAlign w:val="bottom"/>
          </w:tcPr>
          <w:p w14:paraId="4A2C449D" w14:textId="7C91C305" w:rsidR="00F03451" w:rsidRPr="002B54BD" w:rsidRDefault="00F03451" w:rsidP="00F0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bottom"/>
          </w:tcPr>
          <w:p w14:paraId="1F5109CA" w14:textId="5C093352" w:rsidR="00F03451" w:rsidRPr="00F03451" w:rsidRDefault="00F03451" w:rsidP="00F0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11,147</w:t>
            </w:r>
          </w:p>
        </w:tc>
        <w:tc>
          <w:tcPr>
            <w:tcW w:w="270" w:type="dxa"/>
            <w:vAlign w:val="bottom"/>
          </w:tcPr>
          <w:p w14:paraId="02F13A31" w14:textId="77777777" w:rsidR="00F03451" w:rsidRPr="00F03451" w:rsidRDefault="00F03451" w:rsidP="00F0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5218ED" w14:textId="43EB1C78" w:rsidR="00F03451" w:rsidRPr="00FA5020" w:rsidRDefault="00F03451" w:rsidP="00CD2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5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03451" w:rsidRPr="00310FC7" w14:paraId="42870920" w14:textId="77777777" w:rsidTr="005C5D7A">
        <w:trPr>
          <w:trHeight w:val="144"/>
        </w:trPr>
        <w:tc>
          <w:tcPr>
            <w:tcW w:w="6300" w:type="dxa"/>
            <w:vAlign w:val="bottom"/>
          </w:tcPr>
          <w:p w14:paraId="6F8DFDB3" w14:textId="77777777" w:rsidR="00F03451" w:rsidRPr="00310FC7" w:rsidRDefault="00F03451" w:rsidP="00F0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54AA647" w14:textId="77777777" w:rsidR="00F03451" w:rsidRPr="002B54BD" w:rsidRDefault="00F03451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D9BB27" w14:textId="77777777" w:rsidR="00F03451" w:rsidRPr="002B54BD" w:rsidRDefault="00F03451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ED73FA" w14:textId="77777777" w:rsidR="00F03451" w:rsidRPr="002B54BD" w:rsidRDefault="00F03451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3451" w:rsidRPr="003C5735" w14:paraId="7CA28F25" w14:textId="77777777" w:rsidTr="005C5D7A">
        <w:trPr>
          <w:trHeight w:val="60"/>
        </w:trPr>
        <w:tc>
          <w:tcPr>
            <w:tcW w:w="6300" w:type="dxa"/>
            <w:vAlign w:val="bottom"/>
          </w:tcPr>
          <w:p w14:paraId="1516CD35" w14:textId="77777777" w:rsidR="00F03451" w:rsidRPr="002B54BD" w:rsidRDefault="00F03451" w:rsidP="00F0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B54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26CB2047" w14:textId="77777777" w:rsidR="00F03451" w:rsidRPr="002B54BD" w:rsidRDefault="00F03451" w:rsidP="00F0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A21C35" w14:textId="77777777" w:rsidR="00F03451" w:rsidRPr="002B54BD" w:rsidRDefault="00F03451" w:rsidP="00F0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2103FB" w14:textId="77777777" w:rsidR="00F03451" w:rsidRPr="002B54BD" w:rsidRDefault="00F03451" w:rsidP="00F0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3451" w:rsidRPr="003C5735" w14:paraId="5A9C5920" w14:textId="77777777" w:rsidTr="005C5D7A">
        <w:trPr>
          <w:trHeight w:val="60"/>
        </w:trPr>
        <w:tc>
          <w:tcPr>
            <w:tcW w:w="6300" w:type="dxa"/>
            <w:vAlign w:val="bottom"/>
          </w:tcPr>
          <w:p w14:paraId="390DE0AB" w14:textId="77777777" w:rsidR="00F03451" w:rsidRPr="002B54BD" w:rsidRDefault="00F03451" w:rsidP="00F0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54B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470D277" w14:textId="177FF974" w:rsidR="00F03451" w:rsidRPr="005C6632" w:rsidRDefault="00F03451" w:rsidP="00F0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5,381</w:t>
            </w:r>
          </w:p>
        </w:tc>
        <w:tc>
          <w:tcPr>
            <w:tcW w:w="270" w:type="dxa"/>
            <w:vAlign w:val="bottom"/>
          </w:tcPr>
          <w:p w14:paraId="574710F8" w14:textId="77777777" w:rsidR="00F03451" w:rsidRPr="005C6632" w:rsidRDefault="00F03451" w:rsidP="00F0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62EFF4" w14:textId="315DA5D9" w:rsidR="00F03451" w:rsidRPr="001D371B" w:rsidRDefault="00F03451" w:rsidP="00CD2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4,116</w:t>
            </w:r>
          </w:p>
        </w:tc>
      </w:tr>
    </w:tbl>
    <w:p w14:paraId="52EEA406" w14:textId="77777777" w:rsidR="00B22DCB" w:rsidRPr="00C62A4F" w:rsidRDefault="00B22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1A05E20" w14:textId="77777777" w:rsidR="000D06FE" w:rsidRPr="00A23A8F" w:rsidRDefault="00AA476B" w:rsidP="00DB616B">
      <w:pPr>
        <w:pStyle w:val="FSHeadMain"/>
      </w:pPr>
      <w:r w:rsidRPr="00A23A8F">
        <w:rPr>
          <w:cs/>
        </w:rPr>
        <w:t>เงินสดและรายการเทียบเท่าเงินสด</w:t>
      </w:r>
    </w:p>
    <w:p w14:paraId="5047BE5A" w14:textId="77777777" w:rsidR="008F6C3D" w:rsidRPr="00C62A4F" w:rsidRDefault="008F6C3D" w:rsidP="009C30C6">
      <w:pPr>
        <w:pStyle w:val="FSBlank"/>
        <w:spacing w:line="240" w:lineRule="auto"/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296"/>
        <w:gridCol w:w="1195"/>
        <w:gridCol w:w="249"/>
        <w:gridCol w:w="1350"/>
      </w:tblGrid>
      <w:tr w:rsidR="00F21787" w:rsidRPr="00A23A8F" w14:paraId="49C5CD54" w14:textId="77777777" w:rsidTr="00F74EEA">
        <w:tc>
          <w:tcPr>
            <w:tcW w:w="6296" w:type="dxa"/>
          </w:tcPr>
          <w:p w14:paraId="6B5E5C88" w14:textId="77777777" w:rsidR="00F21787" w:rsidRPr="00A23A8F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1E10C572" w14:textId="77E465CD" w:rsidR="00F21787" w:rsidRPr="00A23A8F" w:rsidRDefault="00F21787" w:rsidP="00F2178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9" w:type="dxa"/>
          </w:tcPr>
          <w:p w14:paraId="04735998" w14:textId="77777777" w:rsidR="00F21787" w:rsidRPr="00A23A8F" w:rsidRDefault="00F21787" w:rsidP="00F2178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40D204" w14:textId="1103BD34" w:rsidR="00F21787" w:rsidRPr="00A23A8F" w:rsidRDefault="00F21787" w:rsidP="00F2178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631BE" w:rsidRPr="00A23A8F" w14:paraId="0D889176" w14:textId="77777777" w:rsidTr="00F74EEA">
        <w:tc>
          <w:tcPr>
            <w:tcW w:w="6296" w:type="dxa"/>
          </w:tcPr>
          <w:p w14:paraId="4462DC3E" w14:textId="77777777"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4" w:type="dxa"/>
            <w:gridSpan w:val="3"/>
          </w:tcPr>
          <w:p w14:paraId="1FA8105D" w14:textId="77777777"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DA0" w:rsidRPr="00A23A8F" w14:paraId="6CD93153" w14:textId="77777777" w:rsidTr="000C3DA0">
        <w:tc>
          <w:tcPr>
            <w:tcW w:w="6296" w:type="dxa"/>
            <w:vAlign w:val="center"/>
          </w:tcPr>
          <w:p w14:paraId="4B410EE5" w14:textId="77777777" w:rsidR="000C3DA0" w:rsidRPr="00A23A8F" w:rsidRDefault="000C3DA0" w:rsidP="000C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95" w:type="dxa"/>
            <w:vAlign w:val="center"/>
          </w:tcPr>
          <w:p w14:paraId="19E5356B" w14:textId="6114EB39" w:rsidR="000C3DA0" w:rsidRPr="00F163AC" w:rsidRDefault="000C3DA0" w:rsidP="000C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F163AC">
              <w:rPr>
                <w:rFonts w:ascii="Angsana New" w:hAnsi="Angsana New" w:cs="Angsana New"/>
                <w:sz w:val="30"/>
                <w:szCs w:val="30"/>
                <w:lang w:val="th-TH"/>
              </w:rPr>
              <w:t>60</w:t>
            </w:r>
          </w:p>
        </w:tc>
        <w:tc>
          <w:tcPr>
            <w:tcW w:w="249" w:type="dxa"/>
            <w:vAlign w:val="center"/>
          </w:tcPr>
          <w:p w14:paraId="093F15A1" w14:textId="77777777" w:rsidR="000C3DA0" w:rsidRPr="00A23A8F" w:rsidRDefault="000C3DA0" w:rsidP="000C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42D671A" w14:textId="02EB1B88" w:rsidR="000C3DA0" w:rsidRPr="00F74EEA" w:rsidRDefault="000C3DA0" w:rsidP="00CD22F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C3DA0" w:rsidRPr="00A23A8F" w14:paraId="79A047CA" w14:textId="77777777" w:rsidTr="000C3DA0">
        <w:tc>
          <w:tcPr>
            <w:tcW w:w="6296" w:type="dxa"/>
            <w:vAlign w:val="center"/>
          </w:tcPr>
          <w:p w14:paraId="63463808" w14:textId="6C8D0467" w:rsidR="000C3DA0" w:rsidRPr="00A23A8F" w:rsidRDefault="000C3DA0" w:rsidP="000C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95" w:type="dxa"/>
            <w:vAlign w:val="center"/>
          </w:tcPr>
          <w:p w14:paraId="17E086EA" w14:textId="7A90E436" w:rsidR="000C3DA0" w:rsidRPr="00A23A8F" w:rsidRDefault="000C3DA0" w:rsidP="000C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F163AC">
              <w:rPr>
                <w:rFonts w:ascii="Angsana New" w:hAnsi="Angsana New" w:cs="Angsana New"/>
                <w:sz w:val="30"/>
                <w:szCs w:val="30"/>
                <w:lang w:val="th-TH"/>
              </w:rPr>
              <w:t>18,145</w:t>
            </w:r>
          </w:p>
        </w:tc>
        <w:tc>
          <w:tcPr>
            <w:tcW w:w="249" w:type="dxa"/>
            <w:vAlign w:val="center"/>
          </w:tcPr>
          <w:p w14:paraId="1BA48A17" w14:textId="77777777" w:rsidR="000C3DA0" w:rsidRPr="00A23A8F" w:rsidRDefault="000C3DA0" w:rsidP="000C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25247FC" w14:textId="5FCF3C80" w:rsidR="000C3DA0" w:rsidRPr="00A23A8F" w:rsidRDefault="000C3DA0" w:rsidP="000C3DA0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</w:rPr>
              <w:t>63,503</w:t>
            </w:r>
          </w:p>
        </w:tc>
      </w:tr>
      <w:tr w:rsidR="000C3DA0" w:rsidRPr="00A23A8F" w14:paraId="3E68BC92" w14:textId="77777777" w:rsidTr="000C3DA0">
        <w:tc>
          <w:tcPr>
            <w:tcW w:w="6296" w:type="dxa"/>
          </w:tcPr>
          <w:p w14:paraId="631AFE18" w14:textId="77777777" w:rsidR="000C3DA0" w:rsidRPr="00A23A8F" w:rsidRDefault="000C3DA0" w:rsidP="000C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92B7E3" w14:textId="238FEB26" w:rsidR="000C3DA0" w:rsidRPr="00EE5822" w:rsidRDefault="000C3DA0" w:rsidP="00EE5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5822">
              <w:rPr>
                <w:rFonts w:ascii="Angsana New" w:hAnsi="Angsana New" w:cs="Angsana New"/>
                <w:b/>
                <w:bCs/>
                <w:sz w:val="30"/>
                <w:szCs w:val="30"/>
                <w:lang w:val="th-TH"/>
              </w:rPr>
              <w:t>18,205</w:t>
            </w:r>
          </w:p>
        </w:tc>
        <w:tc>
          <w:tcPr>
            <w:tcW w:w="249" w:type="dxa"/>
          </w:tcPr>
          <w:p w14:paraId="20A538CA" w14:textId="77777777" w:rsidR="000C3DA0" w:rsidRPr="00A23A8F" w:rsidRDefault="000C3DA0" w:rsidP="000C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804F22" w14:textId="3795153F" w:rsidR="000C3DA0" w:rsidRPr="00A23A8F" w:rsidRDefault="000C3DA0" w:rsidP="000C3DA0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63,563</w:t>
            </w:r>
          </w:p>
        </w:tc>
      </w:tr>
    </w:tbl>
    <w:p w14:paraId="29B2B00D" w14:textId="57F825AB" w:rsidR="00310FC7" w:rsidRPr="00954A6A" w:rsidRDefault="00310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b/>
          <w:bCs/>
          <w:sz w:val="30"/>
          <w:szCs w:val="30"/>
          <w:cs/>
          <w:lang w:val="th-TH"/>
        </w:rPr>
      </w:pPr>
    </w:p>
    <w:p w14:paraId="1EB277C9" w14:textId="168C9166" w:rsidR="0066386B" w:rsidRPr="0066386B" w:rsidRDefault="0066386B" w:rsidP="0066386B">
      <w:pPr>
        <w:pStyle w:val="FSHeadMain"/>
        <w:rPr>
          <w:b w:val="0"/>
          <w:bCs w:val="0"/>
          <w:sz w:val="24"/>
          <w:szCs w:val="24"/>
        </w:rPr>
      </w:pPr>
      <w:r w:rsidRPr="00DE05C7">
        <w:rPr>
          <w:cs/>
        </w:rPr>
        <w:lastRenderedPageBreak/>
        <w:t>ลูกหนี้</w:t>
      </w:r>
      <w:r>
        <w:rPr>
          <w:rFonts w:hint="cs"/>
          <w:cs/>
        </w:rPr>
        <w:t>การค้า</w:t>
      </w:r>
    </w:p>
    <w:p w14:paraId="3D9AC62E" w14:textId="2E4C7E86" w:rsidR="0066386B" w:rsidRPr="00C62A4F" w:rsidRDefault="0066386B" w:rsidP="0066386B">
      <w:pPr>
        <w:pStyle w:val="FSHeadMain"/>
        <w:numPr>
          <w:ilvl w:val="0"/>
          <w:numId w:val="0"/>
        </w:numPr>
        <w:ind w:left="518"/>
        <w:rPr>
          <w:sz w:val="18"/>
          <w:szCs w:val="1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080"/>
        <w:gridCol w:w="1170"/>
        <w:gridCol w:w="270"/>
        <w:gridCol w:w="1350"/>
      </w:tblGrid>
      <w:tr w:rsidR="00F21787" w:rsidRPr="0066386B" w14:paraId="18D6D33B" w14:textId="77777777" w:rsidTr="008E1E15">
        <w:tc>
          <w:tcPr>
            <w:tcW w:w="5220" w:type="dxa"/>
            <w:shd w:val="clear" w:color="auto" w:fill="auto"/>
          </w:tcPr>
          <w:p w14:paraId="0741F680" w14:textId="77777777" w:rsidR="00F21787" w:rsidRPr="0066386B" w:rsidRDefault="00F21787" w:rsidP="00F21787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9A4826" w14:textId="77777777" w:rsidR="00F21787" w:rsidRPr="0066386B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21CE9464" w14:textId="7CDB1B4E" w:rsidR="00F21787" w:rsidRPr="0066386B" w:rsidRDefault="00F21787" w:rsidP="00F21787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D1F8C90" w14:textId="77777777" w:rsidR="00F21787" w:rsidRPr="0066386B" w:rsidRDefault="00F21787" w:rsidP="00F21787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6020CB" w14:textId="0C16EF8F" w:rsidR="00F21787" w:rsidRPr="0066386B" w:rsidRDefault="00F21787" w:rsidP="00F21787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E023E" w:rsidRPr="0066386B" w14:paraId="13F6FAC2" w14:textId="77777777" w:rsidTr="008E1E15">
        <w:tc>
          <w:tcPr>
            <w:tcW w:w="5220" w:type="dxa"/>
            <w:shd w:val="clear" w:color="auto" w:fill="auto"/>
          </w:tcPr>
          <w:p w14:paraId="04723CDA" w14:textId="77777777" w:rsidR="001E023E" w:rsidRPr="0066386B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953670" w14:textId="77777777" w:rsidR="001E023E" w:rsidRPr="0066386B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505625DA" w14:textId="77777777" w:rsidR="001E023E" w:rsidRPr="0066386B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E023E" w:rsidRPr="00196853" w14:paraId="0FA0A8DC" w14:textId="77777777" w:rsidTr="00B0136E">
        <w:tc>
          <w:tcPr>
            <w:tcW w:w="5220" w:type="dxa"/>
            <w:shd w:val="clear" w:color="auto" w:fill="auto"/>
          </w:tcPr>
          <w:p w14:paraId="04FEA0CC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8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376B6E0E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69CE8D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25CB4C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9F4CE72" w14:textId="77777777"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83C22" w:rsidRPr="00196853" w14:paraId="5020EAD1" w14:textId="77777777" w:rsidTr="00783C22">
        <w:tc>
          <w:tcPr>
            <w:tcW w:w="5220" w:type="dxa"/>
            <w:shd w:val="clear" w:color="auto" w:fill="auto"/>
          </w:tcPr>
          <w:p w14:paraId="217AB14D" w14:textId="77777777" w:rsidR="00783C22" w:rsidRPr="00196853" w:rsidRDefault="00783C22" w:rsidP="00783C22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F0A558" w14:textId="77777777" w:rsidR="00783C22" w:rsidRPr="00196853" w:rsidRDefault="00783C22" w:rsidP="00783C22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042105" w14:textId="45DD12C3" w:rsidR="00783C22" w:rsidRPr="00C24895" w:rsidRDefault="00783C22" w:rsidP="00CD22F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163AC">
              <w:rPr>
                <w:rFonts w:ascii="Angsana New" w:hAnsi="Angsana New" w:cs="Angsana New"/>
                <w:sz w:val="30"/>
                <w:szCs w:val="30"/>
                <w:lang w:val="en-US"/>
              </w:rPr>
              <w:t>334,969</w:t>
            </w:r>
          </w:p>
        </w:tc>
        <w:tc>
          <w:tcPr>
            <w:tcW w:w="270" w:type="dxa"/>
            <w:shd w:val="clear" w:color="auto" w:fill="auto"/>
          </w:tcPr>
          <w:p w14:paraId="2273A6FE" w14:textId="77777777" w:rsidR="00783C22" w:rsidRPr="00196853" w:rsidRDefault="00783C22" w:rsidP="00F163AC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9DA2096" w14:textId="73E67EEB" w:rsidR="00783C22" w:rsidRPr="00196853" w:rsidRDefault="00783C22" w:rsidP="00783C22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269,842</w:t>
            </w:r>
          </w:p>
        </w:tc>
      </w:tr>
      <w:tr w:rsidR="00783C22" w:rsidRPr="0066386B" w14:paraId="5F106166" w14:textId="77777777" w:rsidTr="00783C22">
        <w:tc>
          <w:tcPr>
            <w:tcW w:w="5220" w:type="dxa"/>
            <w:shd w:val="clear" w:color="auto" w:fill="auto"/>
          </w:tcPr>
          <w:p w14:paraId="7BC9E650" w14:textId="3B3C5DB7" w:rsidR="00783C22" w:rsidRPr="0066386B" w:rsidRDefault="00783C22" w:rsidP="0078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</w:tcPr>
          <w:p w14:paraId="0B95831A" w14:textId="77777777" w:rsidR="00783C22" w:rsidRDefault="00783C22" w:rsidP="00783C22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D32FA0" w14:textId="7C9220BA" w:rsidR="00783C22" w:rsidRPr="00783C22" w:rsidRDefault="00783C22" w:rsidP="00783C22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701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D6C2ED" w14:textId="77777777" w:rsidR="00783C22" w:rsidRPr="00783C22" w:rsidRDefault="00783C22" w:rsidP="00783C22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300C19C" w14:textId="0CFE88EB" w:rsidR="00783C22" w:rsidRPr="00783C22" w:rsidRDefault="00783C22" w:rsidP="008C47D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791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83C22" w:rsidRPr="0066386B" w14:paraId="050F16DD" w14:textId="77777777" w:rsidTr="00783C22">
        <w:tc>
          <w:tcPr>
            <w:tcW w:w="5220" w:type="dxa"/>
            <w:shd w:val="clear" w:color="auto" w:fill="auto"/>
          </w:tcPr>
          <w:p w14:paraId="41FBBD51" w14:textId="15E4050F" w:rsidR="00783C22" w:rsidRPr="0066386B" w:rsidRDefault="00783C22" w:rsidP="0078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  <w:shd w:val="clear" w:color="auto" w:fill="auto"/>
          </w:tcPr>
          <w:p w14:paraId="719A9B79" w14:textId="77777777" w:rsidR="00783C22" w:rsidRDefault="00783C22" w:rsidP="00783C22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B62FF" w14:textId="4D259BDB" w:rsidR="00783C22" w:rsidRPr="00F163AC" w:rsidRDefault="00783C22" w:rsidP="00783C22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163AC">
              <w:rPr>
                <w:rFonts w:ascii="Angsana New" w:hAnsi="Angsana New" w:cs="Angsana New"/>
                <w:sz w:val="30"/>
                <w:szCs w:val="30"/>
                <w:lang w:val="en-US"/>
              </w:rPr>
              <w:t>791</w:t>
            </w:r>
          </w:p>
        </w:tc>
        <w:tc>
          <w:tcPr>
            <w:tcW w:w="270" w:type="dxa"/>
            <w:shd w:val="clear" w:color="auto" w:fill="auto"/>
          </w:tcPr>
          <w:p w14:paraId="0E21BC2A" w14:textId="77777777" w:rsidR="00783C22" w:rsidRPr="0066386B" w:rsidRDefault="00783C22" w:rsidP="00783C22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3C3D79" w14:textId="36F9EDB2" w:rsidR="00783C22" w:rsidRPr="00783C22" w:rsidRDefault="00783C22" w:rsidP="00C54315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791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3C2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783C22" w:rsidRPr="0066386B" w14:paraId="3C8D82F6" w14:textId="77777777" w:rsidTr="00783C22">
        <w:tc>
          <w:tcPr>
            <w:tcW w:w="5220" w:type="dxa"/>
            <w:shd w:val="clear" w:color="auto" w:fill="auto"/>
          </w:tcPr>
          <w:p w14:paraId="34EC8FFE" w14:textId="77777777" w:rsidR="00783C22" w:rsidRPr="0066386B" w:rsidRDefault="00783C22" w:rsidP="0078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5CDE75" w14:textId="42319389" w:rsidR="00783C22" w:rsidRPr="0066386B" w:rsidRDefault="00783C22" w:rsidP="00783C22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F30E0" w14:textId="36D8F24E" w:rsidR="00783C22" w:rsidRPr="0066386B" w:rsidRDefault="00783C22" w:rsidP="00F163AC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163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335,760</w:t>
            </w:r>
          </w:p>
        </w:tc>
        <w:tc>
          <w:tcPr>
            <w:tcW w:w="270" w:type="dxa"/>
            <w:shd w:val="clear" w:color="auto" w:fill="auto"/>
          </w:tcPr>
          <w:p w14:paraId="7A9303AC" w14:textId="77777777" w:rsidR="00783C22" w:rsidRPr="0066386B" w:rsidRDefault="00783C22" w:rsidP="00F163AC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0D8E3" w14:textId="4CB97139" w:rsidR="00783C22" w:rsidRPr="0066386B" w:rsidRDefault="00783C22" w:rsidP="00783C22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269,842</w:t>
            </w:r>
          </w:p>
        </w:tc>
      </w:tr>
      <w:tr w:rsidR="003423C0" w:rsidRPr="00310FC7" w14:paraId="618DB3F5" w14:textId="77777777" w:rsidTr="00310FC7">
        <w:tc>
          <w:tcPr>
            <w:tcW w:w="5220" w:type="dxa"/>
            <w:shd w:val="clear" w:color="auto" w:fill="auto"/>
          </w:tcPr>
          <w:p w14:paraId="5F85A6B4" w14:textId="77777777" w:rsidR="003423C0" w:rsidRPr="00310FC7" w:rsidRDefault="003423C0" w:rsidP="00F7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593457" w14:textId="77777777" w:rsidR="003423C0" w:rsidRPr="00310FC7" w:rsidRDefault="003423C0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39A520" w14:textId="77777777" w:rsidR="003423C0" w:rsidRPr="00310FC7" w:rsidRDefault="003423C0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80AD51" w14:textId="77777777" w:rsidR="003423C0" w:rsidRPr="00310FC7" w:rsidRDefault="003423C0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85DD76" w14:textId="77777777" w:rsidR="003423C0" w:rsidRPr="00310FC7" w:rsidRDefault="003423C0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1B38" w:rsidRPr="00F60BE2" w14:paraId="4329EEA0" w14:textId="77777777" w:rsidTr="008E1E15">
        <w:tc>
          <w:tcPr>
            <w:tcW w:w="5220" w:type="dxa"/>
            <w:shd w:val="clear" w:color="auto" w:fill="auto"/>
          </w:tcPr>
          <w:p w14:paraId="4FBDAA21" w14:textId="77777777" w:rsidR="00F71B38" w:rsidRPr="00F60BE2" w:rsidRDefault="00F71B38" w:rsidP="00F7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0B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1080" w:type="dxa"/>
            <w:shd w:val="clear" w:color="auto" w:fill="auto"/>
          </w:tcPr>
          <w:p w14:paraId="3A3487E9" w14:textId="77777777" w:rsidR="00F71B38" w:rsidRPr="00F60BE2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C4EB9E8" w14:textId="77777777" w:rsidR="00F71B38" w:rsidRPr="00F60BE2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3EBEF7" w14:textId="77777777" w:rsidR="00F71B38" w:rsidRPr="00F60BE2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930E0B9" w14:textId="77777777" w:rsidR="00F71B38" w:rsidRPr="00F60BE2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71B38" w:rsidRPr="00F60BE2" w14:paraId="47D93B4E" w14:textId="77777777" w:rsidTr="008E1E15">
        <w:tc>
          <w:tcPr>
            <w:tcW w:w="5220" w:type="dxa"/>
            <w:shd w:val="clear" w:color="auto" w:fill="auto"/>
          </w:tcPr>
          <w:p w14:paraId="3AB44CA9" w14:textId="77777777" w:rsidR="00F71B38" w:rsidRPr="00F60BE2" w:rsidRDefault="00F71B38" w:rsidP="00F7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31EDD5BF" w14:textId="77777777" w:rsidR="00F71B38" w:rsidRPr="00F60BE2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C2DDEE0" w14:textId="5EFD38AE" w:rsidR="00F71B38" w:rsidRPr="00F60BE2" w:rsidRDefault="004C20C7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</w:t>
            </w:r>
            <w:r w:rsidR="008A4303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A430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11793">
              <w:rPr>
                <w:rFonts w:ascii="Angsana New" w:hAnsi="Angsana New" w:cs="Angsana New"/>
                <w:sz w:val="30"/>
                <w:szCs w:val="30"/>
                <w:lang w:val="en-US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56CBECB9" w14:textId="77777777" w:rsidR="00F71B38" w:rsidRPr="00F60BE2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8455BA2" w14:textId="1558476E" w:rsidR="00F71B38" w:rsidRPr="00F60BE2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854,744</w:t>
            </w:r>
          </w:p>
        </w:tc>
      </w:tr>
      <w:tr w:rsidR="00F71B38" w:rsidRPr="0066386B" w14:paraId="7F4DD878" w14:textId="77777777" w:rsidTr="004C20C7">
        <w:tc>
          <w:tcPr>
            <w:tcW w:w="5220" w:type="dxa"/>
            <w:shd w:val="clear" w:color="auto" w:fill="auto"/>
          </w:tcPr>
          <w:p w14:paraId="73C4F6ED" w14:textId="77777777" w:rsidR="00F71B38" w:rsidRPr="00F60BE2" w:rsidRDefault="00F71B38" w:rsidP="00F7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</w:tcPr>
          <w:p w14:paraId="6641C8E6" w14:textId="77777777" w:rsidR="00F71B38" w:rsidRPr="0066386B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C5017D" w14:textId="15FB803C" w:rsidR="00F71B38" w:rsidRPr="008C47DD" w:rsidRDefault="00F71B38" w:rsidP="008C47D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701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D6DB66" w14:textId="77777777" w:rsidR="00F71B38" w:rsidRPr="0066386B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1AB9A5F" w14:textId="6C732E6C" w:rsidR="00F71B38" w:rsidRPr="0066386B" w:rsidRDefault="00F71B38" w:rsidP="008C47D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791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71B38" w:rsidRPr="0066386B" w14:paraId="5DD22DB4" w14:textId="77777777" w:rsidTr="004C20C7">
        <w:tc>
          <w:tcPr>
            <w:tcW w:w="5220" w:type="dxa"/>
            <w:shd w:val="clear" w:color="auto" w:fill="auto"/>
          </w:tcPr>
          <w:p w14:paraId="68766901" w14:textId="2C41CC83" w:rsidR="00F71B38" w:rsidRPr="00E3052B" w:rsidRDefault="00F71B38" w:rsidP="00F7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  <w:shd w:val="clear" w:color="auto" w:fill="auto"/>
          </w:tcPr>
          <w:p w14:paraId="21A73D7B" w14:textId="77777777" w:rsidR="00F71B38" w:rsidRPr="0066386B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7EE63AA" w14:textId="1067719F" w:rsidR="00F71B38" w:rsidRPr="00F60BE2" w:rsidRDefault="004C20C7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7,4</w:t>
            </w:r>
            <w:r w:rsidR="00411793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7F722B46" w14:textId="77777777" w:rsidR="00F71B38" w:rsidRPr="0066386B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9F31750" w14:textId="3121BB39" w:rsidR="00F71B38" w:rsidRPr="00F60BE2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4,301</w:t>
            </w:r>
          </w:p>
        </w:tc>
      </w:tr>
      <w:tr w:rsidR="004C20C7" w:rsidRPr="0066386B" w14:paraId="6171F94E" w14:textId="77777777" w:rsidTr="004C20C7">
        <w:tc>
          <w:tcPr>
            <w:tcW w:w="5220" w:type="dxa"/>
            <w:shd w:val="clear" w:color="auto" w:fill="auto"/>
          </w:tcPr>
          <w:p w14:paraId="110B08E4" w14:textId="3EE90A60" w:rsidR="004C20C7" w:rsidRPr="00196853" w:rsidRDefault="00F163AC" w:rsidP="00F7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F163AC">
              <w:rPr>
                <w:rFonts w:ascii="Angsana New" w:hAnsi="Angsana New" w:cs="Angsana New" w:hint="cs"/>
                <w:sz w:val="30"/>
                <w:szCs w:val="30"/>
                <w:cs/>
              </w:rPr>
              <w:t>มากกว่า</w:t>
            </w:r>
            <w:r w:rsidRPr="00F163AC">
              <w:rPr>
                <w:rFonts w:ascii="Angsana New" w:hAnsi="Angsana New" w:cs="Angsana New"/>
                <w:sz w:val="30"/>
                <w:szCs w:val="30"/>
                <w:cs/>
              </w:rPr>
              <w:t xml:space="preserve"> 90 </w:t>
            </w:r>
            <w:r w:rsidRPr="00F163AC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  <w:shd w:val="clear" w:color="auto" w:fill="auto"/>
          </w:tcPr>
          <w:p w14:paraId="6F60D55D" w14:textId="77777777" w:rsidR="004C20C7" w:rsidRPr="0066386B" w:rsidRDefault="004C20C7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E63603" w14:textId="78ABAA1A" w:rsidR="004C20C7" w:rsidRDefault="004C20C7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12,638</w:t>
            </w:r>
          </w:p>
        </w:tc>
        <w:tc>
          <w:tcPr>
            <w:tcW w:w="270" w:type="dxa"/>
            <w:shd w:val="clear" w:color="auto" w:fill="auto"/>
          </w:tcPr>
          <w:p w14:paraId="4AB2FA37" w14:textId="77777777" w:rsidR="004C20C7" w:rsidRPr="0066386B" w:rsidRDefault="004C20C7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F35E3D3" w14:textId="757F6193" w:rsidR="004C20C7" w:rsidRPr="0028215B" w:rsidRDefault="004C20C7" w:rsidP="004C20C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791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3C2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71B38" w:rsidRPr="0066386B" w14:paraId="325E8F28" w14:textId="77777777" w:rsidTr="008E1E15">
        <w:tc>
          <w:tcPr>
            <w:tcW w:w="5220" w:type="dxa"/>
            <w:shd w:val="clear" w:color="auto" w:fill="auto"/>
          </w:tcPr>
          <w:p w14:paraId="633043D5" w14:textId="77777777" w:rsidR="00F71B38" w:rsidRPr="0066386B" w:rsidRDefault="00F71B38" w:rsidP="00F7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A71C5E" w14:textId="77777777" w:rsidR="00F71B38" w:rsidRPr="0066386B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821C2" w14:textId="26FC1930" w:rsidR="00F71B38" w:rsidRPr="0066386B" w:rsidRDefault="004C20C7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</w:t>
            </w:r>
            <w:r w:rsidR="00111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111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3033E0A0" w14:textId="77777777" w:rsidR="00F71B38" w:rsidRPr="0066386B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D2919" w14:textId="1F3B68AC" w:rsidR="00F71B38" w:rsidRPr="0066386B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859,045</w:t>
            </w:r>
          </w:p>
        </w:tc>
      </w:tr>
      <w:tr w:rsidR="00F71B38" w:rsidRPr="00310FC7" w14:paraId="70EFC7C2" w14:textId="77777777" w:rsidTr="00310FC7">
        <w:trPr>
          <w:trHeight w:val="144"/>
        </w:trPr>
        <w:tc>
          <w:tcPr>
            <w:tcW w:w="5220" w:type="dxa"/>
            <w:shd w:val="clear" w:color="auto" w:fill="auto"/>
          </w:tcPr>
          <w:p w14:paraId="70A6BAA9" w14:textId="77777777" w:rsidR="00F71B38" w:rsidRPr="00310FC7" w:rsidRDefault="00F71B38" w:rsidP="00F7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53CA06" w14:textId="77777777" w:rsidR="00F71B38" w:rsidRPr="00310FC7" w:rsidRDefault="00F71B38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7A1FEB" w14:textId="77777777" w:rsidR="00F71B38" w:rsidRPr="00310FC7" w:rsidRDefault="00F71B38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276F1D" w14:textId="77777777" w:rsidR="00F71B38" w:rsidRPr="00310FC7" w:rsidRDefault="00F71B38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DE5F02" w14:textId="77777777" w:rsidR="00F71B38" w:rsidRPr="00310FC7" w:rsidRDefault="00F71B38" w:rsidP="00310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1B38" w:rsidRPr="0066386B" w14:paraId="59A0BD05" w14:textId="77777777" w:rsidTr="008E1E15">
        <w:tc>
          <w:tcPr>
            <w:tcW w:w="5220" w:type="dxa"/>
            <w:shd w:val="clear" w:color="auto" w:fill="auto"/>
          </w:tcPr>
          <w:p w14:paraId="39CF5D3B" w14:textId="77777777" w:rsidR="00F71B38" w:rsidRPr="0066386B" w:rsidRDefault="00F71B38" w:rsidP="00F71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38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3386EBB" w14:textId="77777777" w:rsidR="00F71B38" w:rsidRPr="0066386B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6FCF506" w14:textId="5D03CE82" w:rsidR="00F71B38" w:rsidRPr="0066386B" w:rsidRDefault="004C20C7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111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111B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046</w:t>
            </w:r>
          </w:p>
        </w:tc>
        <w:tc>
          <w:tcPr>
            <w:tcW w:w="270" w:type="dxa"/>
            <w:shd w:val="clear" w:color="auto" w:fill="auto"/>
          </w:tcPr>
          <w:p w14:paraId="315088AD" w14:textId="77777777" w:rsidR="00F71B38" w:rsidRPr="0066386B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9980FBD" w14:textId="27604E1C" w:rsidR="00F71B38" w:rsidRPr="0066386B" w:rsidRDefault="00F71B38" w:rsidP="00F71B38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1,128,887</w:t>
            </w:r>
          </w:p>
        </w:tc>
      </w:tr>
    </w:tbl>
    <w:p w14:paraId="18AB0D25" w14:textId="77777777" w:rsidR="00310FC7" w:rsidRPr="00310FC7" w:rsidRDefault="00310FC7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5107B9" w14:textId="4718ACD4" w:rsidR="00FA3F5B" w:rsidRPr="00FA3F5B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0C8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53767" w:rsidRPr="00850C81">
        <w:rPr>
          <w:rFonts w:ascii="Angsana New" w:hAnsi="Angsana New"/>
          <w:sz w:val="30"/>
          <w:szCs w:val="30"/>
        </w:rPr>
        <w:t>31</w:t>
      </w:r>
      <w:r w:rsidRPr="00850C81">
        <w:rPr>
          <w:rFonts w:ascii="Angsana New" w:hAnsi="Angsana New"/>
          <w:sz w:val="30"/>
          <w:szCs w:val="30"/>
        </w:rPr>
        <w:t xml:space="preserve"> </w:t>
      </w:r>
      <w:r w:rsidRPr="00850C81">
        <w:rPr>
          <w:rFonts w:ascii="Angsana New" w:hAnsi="Angsana New"/>
          <w:sz w:val="30"/>
          <w:szCs w:val="30"/>
          <w:cs/>
        </w:rPr>
        <w:t xml:space="preserve">ธันวาคม </w:t>
      </w:r>
      <w:r w:rsidR="00F21787" w:rsidRPr="00850C81">
        <w:rPr>
          <w:rFonts w:ascii="Angsana New" w:hAnsi="Angsana New"/>
          <w:sz w:val="30"/>
          <w:szCs w:val="30"/>
        </w:rPr>
        <w:t>256</w:t>
      </w:r>
      <w:r w:rsidR="00E32E1D" w:rsidRPr="00850C81">
        <w:rPr>
          <w:rFonts w:ascii="Angsana New" w:hAnsi="Angsana New"/>
          <w:sz w:val="30"/>
          <w:szCs w:val="30"/>
        </w:rPr>
        <w:t>7</w:t>
      </w:r>
      <w:r w:rsidR="001E023E" w:rsidRPr="00850C81">
        <w:rPr>
          <w:rFonts w:ascii="Angsana New" w:hAnsi="Angsana New" w:hint="cs"/>
          <w:sz w:val="30"/>
          <w:szCs w:val="30"/>
          <w:cs/>
        </w:rPr>
        <w:t xml:space="preserve"> </w:t>
      </w:r>
      <w:r w:rsidRPr="00850C81">
        <w:rPr>
          <w:rFonts w:ascii="Angsana New" w:hAnsi="Angsana New" w:hint="cs"/>
          <w:sz w:val="30"/>
          <w:szCs w:val="30"/>
          <w:cs/>
        </w:rPr>
        <w:t xml:space="preserve">และ </w:t>
      </w:r>
      <w:r w:rsidR="00F21787" w:rsidRPr="00850C81">
        <w:rPr>
          <w:rFonts w:ascii="Angsana New" w:hAnsi="Angsana New"/>
          <w:sz w:val="30"/>
          <w:szCs w:val="30"/>
        </w:rPr>
        <w:t>256</w:t>
      </w:r>
      <w:r w:rsidR="00E32E1D" w:rsidRPr="00850C81">
        <w:rPr>
          <w:rFonts w:ascii="Angsana New" w:hAnsi="Angsana New"/>
          <w:sz w:val="30"/>
          <w:szCs w:val="30"/>
        </w:rPr>
        <w:t>6</w:t>
      </w:r>
      <w:r w:rsidR="001E023E" w:rsidRPr="00850C81">
        <w:rPr>
          <w:rFonts w:ascii="Angsana New" w:hAnsi="Angsana New"/>
          <w:sz w:val="30"/>
          <w:szCs w:val="30"/>
        </w:rPr>
        <w:t xml:space="preserve"> </w:t>
      </w:r>
      <w:r w:rsidRPr="00850C81">
        <w:rPr>
          <w:rFonts w:ascii="Angsana New" w:hAnsi="Angsana New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14:paraId="58AC7384" w14:textId="77777777" w:rsidR="00F60BE2" w:rsidRPr="008E1E15" w:rsidRDefault="00F60BE2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2FE5A752" w14:textId="0C880174" w:rsidR="00FA3F5B" w:rsidRPr="00FA3F5B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3F5B">
        <w:rPr>
          <w:rFonts w:ascii="Angsana New" w:hAnsi="Angsana New"/>
          <w:i/>
          <w:iCs/>
          <w:sz w:val="30"/>
          <w:szCs w:val="30"/>
          <w:cs/>
        </w:rPr>
        <w:t>สัญญาขายลดลูกหนี้</w:t>
      </w:r>
    </w:p>
    <w:p w14:paraId="1850D407" w14:textId="77777777" w:rsidR="00FA3F5B" w:rsidRPr="008E1E15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2115EE4" w14:textId="0E027391" w:rsidR="00E5551C" w:rsidRPr="006D6645" w:rsidRDefault="004D33FA" w:rsidP="006D66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7288">
        <w:rPr>
          <w:rFonts w:ascii="Angsana New" w:hAnsi="Angsana New"/>
          <w:sz w:val="30"/>
          <w:szCs w:val="30"/>
          <w:cs/>
        </w:rPr>
        <w:t>ในระหว่างปี</w:t>
      </w:r>
      <w:r w:rsidR="00FA3F5B" w:rsidRPr="00FF7288">
        <w:rPr>
          <w:rFonts w:ascii="Angsana New" w:hAnsi="Angsana New"/>
          <w:sz w:val="30"/>
          <w:szCs w:val="30"/>
        </w:rPr>
        <w:t xml:space="preserve"> </w:t>
      </w:r>
      <w:r w:rsidR="00F21787">
        <w:rPr>
          <w:rFonts w:ascii="Angsana New" w:hAnsi="Angsana New"/>
          <w:sz w:val="30"/>
          <w:szCs w:val="30"/>
        </w:rPr>
        <w:t>256</w:t>
      </w:r>
      <w:r w:rsidR="00E32E1D">
        <w:rPr>
          <w:rFonts w:ascii="Angsana New" w:hAnsi="Angsana New"/>
          <w:sz w:val="30"/>
          <w:szCs w:val="30"/>
        </w:rPr>
        <w:t>7</w:t>
      </w:r>
      <w:r w:rsidR="001E023E" w:rsidRPr="00FF7288">
        <w:rPr>
          <w:rFonts w:ascii="Angsana New" w:hAnsi="Angsana New"/>
          <w:sz w:val="30"/>
          <w:szCs w:val="30"/>
        </w:rPr>
        <w:t xml:space="preserve"> </w:t>
      </w:r>
      <w:r w:rsidR="00FA3F5B" w:rsidRPr="00FF7288">
        <w:rPr>
          <w:rFonts w:ascii="Angsana New" w:hAnsi="Angsana New"/>
          <w:sz w:val="30"/>
          <w:szCs w:val="30"/>
          <w:cs/>
        </w:rPr>
        <w:t xml:space="preserve">บริษัทได้โอนสิทธิเรียกร้องที่จะได้รับชำระหนี้จากลูกหนี้จำนวนเงิน </w:t>
      </w:r>
      <w:r w:rsidR="0094305E">
        <w:rPr>
          <w:rFonts w:ascii="Angsana New" w:hAnsi="Angsana New"/>
          <w:sz w:val="30"/>
          <w:szCs w:val="30"/>
        </w:rPr>
        <w:t>1,391.8</w:t>
      </w:r>
      <w:r w:rsidR="0028215B">
        <w:rPr>
          <w:rFonts w:ascii="Angsana New" w:hAnsi="Angsana New"/>
          <w:sz w:val="30"/>
          <w:szCs w:val="30"/>
        </w:rPr>
        <w:t xml:space="preserve"> </w:t>
      </w:r>
      <w:r w:rsidR="00FA3F5B" w:rsidRPr="00FF7288">
        <w:rPr>
          <w:rFonts w:ascii="Angsana New" w:hAnsi="Angsana New"/>
          <w:sz w:val="30"/>
          <w:szCs w:val="30"/>
          <w:cs/>
        </w:rPr>
        <w:t>ล้านบาท</w:t>
      </w:r>
      <w:r w:rsidR="006D6645">
        <w:rPr>
          <w:rFonts w:ascii="Angsana New" w:hAnsi="Angsana New"/>
          <w:sz w:val="30"/>
          <w:szCs w:val="30"/>
        </w:rPr>
        <w:t xml:space="preserve"> </w:t>
      </w:r>
      <w:r w:rsidR="00F163AC">
        <w:rPr>
          <w:rFonts w:ascii="Angsana New" w:hAnsi="Angsana New"/>
          <w:sz w:val="30"/>
          <w:szCs w:val="30"/>
          <w:cs/>
        </w:rPr>
        <w:br/>
      </w:r>
      <w:r w:rsidR="00FA3F5B" w:rsidRPr="006D6645">
        <w:rPr>
          <w:rFonts w:ascii="Angsana New" w:hAnsi="Angsana New"/>
          <w:i/>
          <w:iCs/>
          <w:sz w:val="30"/>
          <w:szCs w:val="30"/>
          <w:cs/>
        </w:rPr>
        <w:t>(</w:t>
      </w:r>
      <w:r w:rsidR="00F21787" w:rsidRPr="006D6645">
        <w:rPr>
          <w:rFonts w:ascii="Angsana New" w:hAnsi="Angsana New"/>
          <w:i/>
          <w:iCs/>
          <w:sz w:val="30"/>
          <w:szCs w:val="30"/>
        </w:rPr>
        <w:t>256</w:t>
      </w:r>
      <w:r w:rsidR="00E32E1D">
        <w:rPr>
          <w:rFonts w:ascii="Angsana New" w:hAnsi="Angsana New"/>
          <w:i/>
          <w:iCs/>
          <w:sz w:val="30"/>
          <w:szCs w:val="30"/>
        </w:rPr>
        <w:t>6</w:t>
      </w:r>
      <w:r w:rsidR="00FA3F5B" w:rsidRPr="006D6645">
        <w:rPr>
          <w:rFonts w:ascii="Angsana New" w:hAnsi="Angsana New"/>
          <w:i/>
          <w:iCs/>
          <w:sz w:val="30"/>
          <w:szCs w:val="30"/>
        </w:rPr>
        <w:t xml:space="preserve">: </w:t>
      </w:r>
      <w:r w:rsidR="00E32E1D">
        <w:rPr>
          <w:rFonts w:ascii="Angsana New" w:hAnsi="Angsana New"/>
          <w:i/>
          <w:iCs/>
          <w:sz w:val="30"/>
          <w:szCs w:val="30"/>
        </w:rPr>
        <w:t>1</w:t>
      </w:r>
      <w:r w:rsidR="00F21787" w:rsidRPr="006D6645">
        <w:rPr>
          <w:rFonts w:ascii="Angsana New" w:hAnsi="Angsana New"/>
          <w:i/>
          <w:iCs/>
          <w:sz w:val="30"/>
          <w:szCs w:val="30"/>
        </w:rPr>
        <w:t>,</w:t>
      </w:r>
      <w:r w:rsidR="00E32E1D">
        <w:rPr>
          <w:rFonts w:ascii="Angsana New" w:hAnsi="Angsana New"/>
          <w:i/>
          <w:iCs/>
          <w:sz w:val="30"/>
          <w:szCs w:val="30"/>
        </w:rPr>
        <w:t>236</w:t>
      </w:r>
      <w:r w:rsidR="00F21787" w:rsidRPr="006D6645">
        <w:rPr>
          <w:rFonts w:ascii="Angsana New" w:hAnsi="Angsana New"/>
          <w:i/>
          <w:iCs/>
          <w:sz w:val="30"/>
          <w:szCs w:val="30"/>
        </w:rPr>
        <w:t>.</w:t>
      </w:r>
      <w:r w:rsidR="00E32E1D">
        <w:rPr>
          <w:rFonts w:ascii="Angsana New" w:hAnsi="Angsana New"/>
          <w:i/>
          <w:iCs/>
          <w:sz w:val="30"/>
          <w:szCs w:val="30"/>
        </w:rPr>
        <w:t>9</w:t>
      </w:r>
      <w:r w:rsidR="00F21787" w:rsidRPr="006D6645">
        <w:rPr>
          <w:rFonts w:ascii="Angsana New" w:hAnsi="Angsana New"/>
          <w:i/>
          <w:iCs/>
          <w:sz w:val="30"/>
          <w:szCs w:val="30"/>
        </w:rPr>
        <w:t xml:space="preserve"> </w:t>
      </w:r>
      <w:r w:rsidR="00FF7288" w:rsidRPr="006D664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A3F5B" w:rsidRPr="006D6645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FA3F5B" w:rsidRPr="006D6645">
        <w:rPr>
          <w:rFonts w:ascii="Angsana New" w:hAnsi="Angsana New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FA3F5B" w:rsidRPr="006D6645">
        <w:rPr>
          <w:rFonts w:ascii="Angsana New" w:hAnsi="Angsana New"/>
          <w:sz w:val="30"/>
          <w:szCs w:val="30"/>
        </w:rPr>
        <w:t xml:space="preserve"> </w:t>
      </w:r>
      <w:r w:rsidR="00FA3F5B" w:rsidRPr="006D6645">
        <w:rPr>
          <w:rFonts w:ascii="Angsana New" w:hAnsi="Angsana New" w:hint="cs"/>
          <w:sz w:val="30"/>
          <w:szCs w:val="30"/>
          <w:cs/>
        </w:rPr>
        <w:t>โดยบริษัทได้รับเงินจากสถาบันการเงิน</w:t>
      </w:r>
      <w:r w:rsidR="00FA3F5B" w:rsidRPr="006D6645">
        <w:rPr>
          <w:rFonts w:ascii="Angsana New" w:hAnsi="Angsana New"/>
          <w:sz w:val="30"/>
          <w:szCs w:val="30"/>
          <w:cs/>
        </w:rPr>
        <w:t xml:space="preserve"> </w:t>
      </w:r>
      <w:r w:rsidR="00850C81">
        <w:rPr>
          <w:rFonts w:ascii="Angsana New" w:hAnsi="Angsana New"/>
          <w:sz w:val="30"/>
          <w:szCs w:val="30"/>
        </w:rPr>
        <w:t>1,362.0</w:t>
      </w:r>
      <w:r w:rsidR="00E32E1D">
        <w:rPr>
          <w:rFonts w:ascii="Angsana New" w:hAnsi="Angsana New"/>
          <w:sz w:val="30"/>
          <w:szCs w:val="30"/>
        </w:rPr>
        <w:t xml:space="preserve"> </w:t>
      </w:r>
      <w:r w:rsidR="00FA3F5B" w:rsidRPr="006D6645">
        <w:rPr>
          <w:rFonts w:ascii="Angsana New" w:hAnsi="Angsana New" w:hint="cs"/>
          <w:sz w:val="30"/>
          <w:szCs w:val="30"/>
          <w:cs/>
        </w:rPr>
        <w:t>ล้านบาท</w:t>
      </w:r>
      <w:r w:rsidR="00954A6A">
        <w:rPr>
          <w:rFonts w:ascii="Angsana New" w:hAnsi="Angsana New" w:hint="cs"/>
          <w:sz w:val="30"/>
          <w:szCs w:val="30"/>
          <w:cs/>
        </w:rPr>
        <w:t xml:space="preserve"> </w:t>
      </w:r>
      <w:r w:rsidR="00954A6A" w:rsidRPr="006D6645">
        <w:rPr>
          <w:rFonts w:ascii="Angsana New" w:hAnsi="Angsana New"/>
          <w:i/>
          <w:iCs/>
          <w:sz w:val="30"/>
          <w:szCs w:val="30"/>
          <w:cs/>
        </w:rPr>
        <w:t>(</w:t>
      </w:r>
      <w:r w:rsidR="00954A6A" w:rsidRPr="006D6645">
        <w:rPr>
          <w:rFonts w:ascii="Angsana New" w:hAnsi="Angsana New"/>
          <w:i/>
          <w:iCs/>
          <w:sz w:val="30"/>
          <w:szCs w:val="30"/>
        </w:rPr>
        <w:t>256</w:t>
      </w:r>
      <w:r w:rsidR="00954A6A">
        <w:rPr>
          <w:rFonts w:ascii="Angsana New" w:hAnsi="Angsana New"/>
          <w:i/>
          <w:iCs/>
          <w:sz w:val="30"/>
          <w:szCs w:val="30"/>
        </w:rPr>
        <w:t>6</w:t>
      </w:r>
      <w:r w:rsidR="00954A6A" w:rsidRPr="006D6645">
        <w:rPr>
          <w:rFonts w:ascii="Angsana New" w:hAnsi="Angsana New"/>
          <w:i/>
          <w:iCs/>
          <w:sz w:val="30"/>
          <w:szCs w:val="30"/>
        </w:rPr>
        <w:t xml:space="preserve">: </w:t>
      </w:r>
      <w:r w:rsidR="00954A6A">
        <w:rPr>
          <w:rFonts w:ascii="Angsana New" w:hAnsi="Angsana New"/>
          <w:i/>
          <w:iCs/>
          <w:sz w:val="30"/>
          <w:szCs w:val="30"/>
        </w:rPr>
        <w:t>1</w:t>
      </w:r>
      <w:r w:rsidR="00954A6A" w:rsidRPr="006D6645">
        <w:rPr>
          <w:rFonts w:ascii="Angsana New" w:hAnsi="Angsana New"/>
          <w:i/>
          <w:iCs/>
          <w:sz w:val="30"/>
          <w:szCs w:val="30"/>
        </w:rPr>
        <w:t>,</w:t>
      </w:r>
      <w:r w:rsidR="00954A6A">
        <w:rPr>
          <w:rFonts w:ascii="Angsana New" w:hAnsi="Angsana New"/>
          <w:i/>
          <w:iCs/>
          <w:sz w:val="30"/>
          <w:szCs w:val="30"/>
        </w:rPr>
        <w:t>217</w:t>
      </w:r>
      <w:r w:rsidR="00954A6A" w:rsidRPr="006D6645">
        <w:rPr>
          <w:rFonts w:ascii="Angsana New" w:hAnsi="Angsana New"/>
          <w:i/>
          <w:iCs/>
          <w:sz w:val="30"/>
          <w:szCs w:val="30"/>
        </w:rPr>
        <w:t>.</w:t>
      </w:r>
      <w:r w:rsidR="00954A6A">
        <w:rPr>
          <w:rFonts w:ascii="Angsana New" w:hAnsi="Angsana New"/>
          <w:i/>
          <w:iCs/>
          <w:sz w:val="30"/>
          <w:szCs w:val="30"/>
        </w:rPr>
        <w:t>0</w:t>
      </w:r>
      <w:r w:rsidR="00954A6A" w:rsidRPr="006D6645">
        <w:rPr>
          <w:rFonts w:ascii="Angsana New" w:hAnsi="Angsana New"/>
          <w:i/>
          <w:iCs/>
          <w:sz w:val="30"/>
          <w:szCs w:val="30"/>
        </w:rPr>
        <w:t xml:space="preserve"> </w:t>
      </w:r>
      <w:r w:rsidR="00954A6A" w:rsidRPr="006D664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54A6A" w:rsidRPr="006D6645">
        <w:rPr>
          <w:rFonts w:ascii="Angsana New" w:hAnsi="Angsana New"/>
          <w:i/>
          <w:iCs/>
          <w:sz w:val="30"/>
          <w:szCs w:val="30"/>
          <w:cs/>
        </w:rPr>
        <w:t>)</w:t>
      </w:r>
      <w:r w:rsidR="00FA3F5B" w:rsidRPr="006D6645">
        <w:rPr>
          <w:rFonts w:ascii="Angsana New" w:hAnsi="Angsana New"/>
          <w:sz w:val="30"/>
          <w:szCs w:val="30"/>
          <w:cs/>
        </w:rPr>
        <w:t xml:space="preserve"> </w:t>
      </w:r>
      <w:r w:rsidR="00FA3F5B" w:rsidRPr="006D6645">
        <w:rPr>
          <w:rFonts w:ascii="Angsana New" w:hAnsi="Angsana New" w:hint="cs"/>
          <w:sz w:val="30"/>
          <w:szCs w:val="30"/>
          <w:cs/>
        </w:rPr>
        <w:t>ทั้งนี้</w:t>
      </w:r>
      <w:r w:rsidR="00FA3F5B" w:rsidRPr="006D6645">
        <w:rPr>
          <w:rFonts w:ascii="Angsana New" w:hAnsi="Angsana New"/>
          <w:sz w:val="30"/>
          <w:szCs w:val="30"/>
          <w:cs/>
        </w:rPr>
        <w:t xml:space="preserve"> </w:t>
      </w:r>
      <w:r w:rsidR="00FA3F5B" w:rsidRPr="006D6645">
        <w:rPr>
          <w:rFonts w:ascii="Angsana New" w:hAnsi="Angsana New" w:hint="cs"/>
          <w:sz w:val="30"/>
          <w:szCs w:val="30"/>
          <w:cs/>
        </w:rPr>
        <w:t>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32F5868F" w14:textId="77777777" w:rsidR="007400E1" w:rsidRPr="00D71C89" w:rsidRDefault="0074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1136B65" w14:textId="77777777" w:rsidR="00310FC7" w:rsidRDefault="00310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13513FBB" w14:textId="033AC7E6" w:rsidR="00977CA1" w:rsidRPr="00DE05C7" w:rsidRDefault="00977CA1" w:rsidP="00C473D4">
      <w:pPr>
        <w:pStyle w:val="FSHeadMain"/>
        <w:rPr>
          <w:cs/>
        </w:rPr>
      </w:pPr>
      <w:r w:rsidRPr="00DE05C7">
        <w:rPr>
          <w:rFonts w:hint="cs"/>
          <w:cs/>
        </w:rPr>
        <w:lastRenderedPageBreak/>
        <w:t>สินค้าคงเหลือ</w:t>
      </w:r>
    </w:p>
    <w:p w14:paraId="2F06A7CD" w14:textId="77777777" w:rsidR="00564625" w:rsidRPr="005F3DD7" w:rsidRDefault="00564625" w:rsidP="00C473D4">
      <w:pPr>
        <w:pStyle w:val="FSBlank"/>
        <w:rPr>
          <w:sz w:val="24"/>
          <w:szCs w:val="24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415"/>
      </w:tblGrid>
      <w:tr w:rsidR="00F21787" w:rsidRPr="00DE05C7" w14:paraId="366D97FE" w14:textId="77777777" w:rsidTr="00FD494C">
        <w:trPr>
          <w:cantSplit/>
          <w:tblHeader/>
        </w:trPr>
        <w:tc>
          <w:tcPr>
            <w:tcW w:w="6120" w:type="dxa"/>
          </w:tcPr>
          <w:p w14:paraId="2D602629" w14:textId="77777777" w:rsidR="00F21787" w:rsidRPr="00DE05C7" w:rsidRDefault="00F21787" w:rsidP="00F2178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A4BFB2" w14:textId="2B8DE495" w:rsidR="00F21787" w:rsidRPr="002B54BD" w:rsidRDefault="00F21787" w:rsidP="00F2178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75AF079" w14:textId="77777777" w:rsidR="00F21787" w:rsidRPr="002B54BD" w:rsidRDefault="00F21787" w:rsidP="00F2178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36C81F82" w14:textId="3D9A4D54" w:rsidR="00F21787" w:rsidRPr="002B54BD" w:rsidRDefault="00F21787" w:rsidP="00F2178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809D6" w:rsidRPr="00DE05C7" w14:paraId="23D52BBB" w14:textId="77777777" w:rsidTr="00FD494C">
        <w:trPr>
          <w:cantSplit/>
          <w:tblHeader/>
        </w:trPr>
        <w:tc>
          <w:tcPr>
            <w:tcW w:w="6120" w:type="dxa"/>
          </w:tcPr>
          <w:p w14:paraId="256CB5FB" w14:textId="77777777" w:rsidR="002809D6" w:rsidRPr="00DE05C7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5" w:type="dxa"/>
            <w:gridSpan w:val="3"/>
          </w:tcPr>
          <w:p w14:paraId="568E1554" w14:textId="77777777" w:rsidR="002809D6" w:rsidRPr="00DE05C7" w:rsidRDefault="002809D6" w:rsidP="002809D6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2E1D" w:rsidRPr="00DE05C7" w14:paraId="75D1D951" w14:textId="77777777" w:rsidTr="008E1E15">
        <w:trPr>
          <w:cantSplit/>
        </w:trPr>
        <w:tc>
          <w:tcPr>
            <w:tcW w:w="6120" w:type="dxa"/>
          </w:tcPr>
          <w:p w14:paraId="43FB7435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20A5F5D7" w14:textId="25429C64" w:rsidR="00E32E1D" w:rsidRPr="00DE05C7" w:rsidRDefault="00CF32AB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270,385</w:t>
            </w:r>
          </w:p>
        </w:tc>
        <w:tc>
          <w:tcPr>
            <w:tcW w:w="270" w:type="dxa"/>
          </w:tcPr>
          <w:p w14:paraId="19D4F1C1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194B38E1" w14:textId="037E0F35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9667AF">
              <w:rPr>
                <w:rFonts w:ascii="Angsana New" w:hAnsi="Angsana New" w:cs="Angsana New"/>
                <w:sz w:val="30"/>
                <w:szCs w:val="30"/>
              </w:rPr>
              <w:t>315,322</w:t>
            </w:r>
          </w:p>
        </w:tc>
      </w:tr>
      <w:tr w:rsidR="00E32E1D" w:rsidRPr="00DE05C7" w14:paraId="136F87FE" w14:textId="77777777" w:rsidTr="008E1E15">
        <w:trPr>
          <w:cantSplit/>
        </w:trPr>
        <w:tc>
          <w:tcPr>
            <w:tcW w:w="6120" w:type="dxa"/>
          </w:tcPr>
          <w:p w14:paraId="0E8AE081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50" w:type="dxa"/>
          </w:tcPr>
          <w:p w14:paraId="00D373E2" w14:textId="1B27F1A6" w:rsidR="00CF32AB" w:rsidRPr="00DE05C7" w:rsidRDefault="00CF32AB" w:rsidP="00CF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436,037</w:t>
            </w:r>
          </w:p>
        </w:tc>
        <w:tc>
          <w:tcPr>
            <w:tcW w:w="270" w:type="dxa"/>
          </w:tcPr>
          <w:p w14:paraId="4B114F5C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721E6758" w14:textId="7F47328C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9667AF">
              <w:rPr>
                <w:rFonts w:ascii="Angsana New" w:hAnsi="Angsana New" w:cs="Angsana New"/>
                <w:sz w:val="30"/>
                <w:szCs w:val="30"/>
              </w:rPr>
              <w:t>491,012</w:t>
            </w:r>
          </w:p>
        </w:tc>
      </w:tr>
      <w:tr w:rsidR="00E32E1D" w:rsidRPr="00DE05C7" w14:paraId="15E8DC10" w14:textId="77777777" w:rsidTr="008E1E15">
        <w:trPr>
          <w:cantSplit/>
        </w:trPr>
        <w:tc>
          <w:tcPr>
            <w:tcW w:w="6120" w:type="dxa"/>
          </w:tcPr>
          <w:p w14:paraId="38C0D9D7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</w:tcPr>
          <w:p w14:paraId="5971DA48" w14:textId="6363113F" w:rsidR="00E32E1D" w:rsidRPr="00DE05C7" w:rsidRDefault="00CF32AB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104,185</w:t>
            </w:r>
          </w:p>
        </w:tc>
        <w:tc>
          <w:tcPr>
            <w:tcW w:w="270" w:type="dxa"/>
          </w:tcPr>
          <w:p w14:paraId="7FCFD970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63D5A35C" w14:textId="4BB96852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9667AF">
              <w:rPr>
                <w:rFonts w:ascii="Angsana New" w:hAnsi="Angsana New" w:cs="Angsana New"/>
                <w:sz w:val="30"/>
                <w:szCs w:val="30"/>
              </w:rPr>
              <w:t>72,677</w:t>
            </w:r>
          </w:p>
        </w:tc>
      </w:tr>
      <w:tr w:rsidR="00E32E1D" w:rsidRPr="00DE05C7" w14:paraId="4C577EC9" w14:textId="77777777" w:rsidTr="008E1E15">
        <w:trPr>
          <w:cantSplit/>
        </w:trPr>
        <w:tc>
          <w:tcPr>
            <w:tcW w:w="6120" w:type="dxa"/>
          </w:tcPr>
          <w:p w14:paraId="214F0AE9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50" w:type="dxa"/>
          </w:tcPr>
          <w:p w14:paraId="70624FDA" w14:textId="1450DE81" w:rsidR="00E32E1D" w:rsidRPr="00DE05C7" w:rsidRDefault="00CF32AB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188,730</w:t>
            </w:r>
          </w:p>
        </w:tc>
        <w:tc>
          <w:tcPr>
            <w:tcW w:w="270" w:type="dxa"/>
          </w:tcPr>
          <w:p w14:paraId="069E5BC7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433A542" w14:textId="1AED8705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9667AF">
              <w:rPr>
                <w:rFonts w:ascii="Angsana New" w:hAnsi="Angsana New" w:cs="Angsana New"/>
                <w:sz w:val="30"/>
                <w:szCs w:val="30"/>
              </w:rPr>
              <w:t>194,003</w:t>
            </w:r>
          </w:p>
        </w:tc>
      </w:tr>
      <w:tr w:rsidR="00E32E1D" w:rsidRPr="00DE05C7" w14:paraId="09EAC19E" w14:textId="77777777" w:rsidTr="008E1E15">
        <w:trPr>
          <w:cantSplit/>
        </w:trPr>
        <w:tc>
          <w:tcPr>
            <w:tcW w:w="6120" w:type="dxa"/>
          </w:tcPr>
          <w:p w14:paraId="53A7CC7F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5CF80E" w14:textId="37EB70C7" w:rsidR="00E32E1D" w:rsidRPr="00DE05C7" w:rsidRDefault="00CF32AB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37,88</w:t>
            </w:r>
            <w:r w:rsidR="00111B2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4A51BB5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D24DACC" w14:textId="2908AB7B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9667AF">
              <w:rPr>
                <w:rFonts w:ascii="Angsana New" w:hAnsi="Angsana New" w:cs="Angsana New"/>
                <w:sz w:val="30"/>
                <w:szCs w:val="30"/>
              </w:rPr>
              <w:t>5,17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32E1D" w:rsidRPr="00DE05C7" w14:paraId="0A80C1C1" w14:textId="77777777" w:rsidTr="00F66A59">
        <w:trPr>
          <w:cantSplit/>
        </w:trPr>
        <w:tc>
          <w:tcPr>
            <w:tcW w:w="6120" w:type="dxa"/>
          </w:tcPr>
          <w:p w14:paraId="0E128778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E3BB7D" w14:textId="3588935D" w:rsidR="00E32E1D" w:rsidRPr="00DE05C7" w:rsidRDefault="00CF32AB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1,037,2</w:t>
            </w:r>
            <w:r w:rsidR="00111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69CB3C0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74A8CB00" w14:textId="485329DE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7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1,078,19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E32E1D" w:rsidRPr="00DE05C7" w14:paraId="3C6E5C04" w14:textId="77777777" w:rsidTr="00F66A59">
        <w:trPr>
          <w:cantSplit/>
        </w:trPr>
        <w:tc>
          <w:tcPr>
            <w:tcW w:w="6120" w:type="dxa"/>
          </w:tcPr>
          <w:p w14:paraId="32D2616C" w14:textId="5F4AB526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664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F02C39" w14:textId="31D65973" w:rsidR="00E32E1D" w:rsidRPr="00DE05C7" w:rsidRDefault="004F23FC" w:rsidP="004F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D6531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37FE483" w14:textId="1880089C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F66A59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F66A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6A59">
              <w:rPr>
                <w:rFonts w:ascii="Angsana New" w:hAnsi="Angsana New" w:cs="Angsana New"/>
                <w:sz w:val="30"/>
                <w:szCs w:val="30"/>
                <w:cs/>
              </w:rPr>
              <w:t>299)</w:t>
            </w:r>
          </w:p>
        </w:tc>
      </w:tr>
      <w:tr w:rsidR="00E32E1D" w:rsidRPr="00DE05C7" w14:paraId="482288AB" w14:textId="77777777" w:rsidTr="00F66A59">
        <w:trPr>
          <w:cantSplit/>
        </w:trPr>
        <w:tc>
          <w:tcPr>
            <w:tcW w:w="6120" w:type="dxa"/>
          </w:tcPr>
          <w:p w14:paraId="2CA4185D" w14:textId="00405A15" w:rsidR="00E32E1D" w:rsidRPr="00F66A59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6A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47854C" w14:textId="26FB4A44" w:rsidR="00E32E1D" w:rsidRPr="007E2008" w:rsidRDefault="004F23FC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1,037,2</w:t>
            </w:r>
            <w:r w:rsidR="00111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8D190DA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6AAE9F4F" w14:textId="10E0FDF3" w:rsidR="00E32E1D" w:rsidRPr="007E200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073</w:t>
            </w: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20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3423C0" w:rsidRPr="00DE05C7" w14:paraId="604E0507" w14:textId="77777777" w:rsidTr="00FD494C">
        <w:trPr>
          <w:cantSplit/>
        </w:trPr>
        <w:tc>
          <w:tcPr>
            <w:tcW w:w="6120" w:type="dxa"/>
          </w:tcPr>
          <w:p w14:paraId="0F0D8552" w14:textId="77777777" w:rsidR="003423C0" w:rsidRPr="00F66A59" w:rsidRDefault="003423C0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C066B2" w14:textId="77777777" w:rsidR="003423C0" w:rsidRDefault="003423C0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06E37" w14:textId="77777777" w:rsidR="003423C0" w:rsidRPr="00DE05C7" w:rsidRDefault="003423C0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41010C9F" w14:textId="77777777" w:rsidR="003423C0" w:rsidRPr="007E2008" w:rsidRDefault="003423C0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32E1D" w:rsidRPr="00DE05C7" w14:paraId="6ADEC247" w14:textId="77777777" w:rsidTr="00F66A59">
        <w:trPr>
          <w:cantSplit/>
        </w:trPr>
        <w:tc>
          <w:tcPr>
            <w:tcW w:w="6120" w:type="dxa"/>
          </w:tcPr>
          <w:p w14:paraId="23322660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</w:t>
            </w: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บัญชีต้นทุนขายสินค้า</w:t>
            </w:r>
          </w:p>
        </w:tc>
        <w:tc>
          <w:tcPr>
            <w:tcW w:w="1350" w:type="dxa"/>
          </w:tcPr>
          <w:p w14:paraId="55F6F07D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4CD6A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4F94BD4" w14:textId="77777777" w:rsidR="00E32E1D" w:rsidRPr="00DE05C7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4D36" w:rsidRPr="00DE05C7" w14:paraId="405509A0" w14:textId="77777777" w:rsidTr="00205B16">
        <w:trPr>
          <w:cantSplit/>
        </w:trPr>
        <w:tc>
          <w:tcPr>
            <w:tcW w:w="6120" w:type="dxa"/>
          </w:tcPr>
          <w:p w14:paraId="7ED01BD2" w14:textId="77777777" w:rsidR="00034D36" w:rsidRPr="00DE05C7" w:rsidRDefault="00034D36" w:rsidP="00034D36">
            <w:pPr>
              <w:numPr>
                <w:ilvl w:val="1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10C83536" w14:textId="01E8DF52" w:rsidR="00034D36" w:rsidRPr="00C72023" w:rsidRDefault="00034D36" w:rsidP="0003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C72023">
              <w:rPr>
                <w:rFonts w:ascii="Angsana New" w:hAnsi="Angsana New" w:cs="Angsana New"/>
                <w:sz w:val="30"/>
                <w:szCs w:val="30"/>
              </w:rPr>
              <w:t>7,6</w:t>
            </w:r>
            <w:r w:rsidR="00C62A4F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1941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62A4F">
              <w:rPr>
                <w:rFonts w:ascii="Angsana New" w:hAnsi="Angsana New" w:cs="Angsana New"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14:paraId="6BAE1E13" w14:textId="77777777" w:rsidR="00034D36" w:rsidRPr="00422E48" w:rsidRDefault="00034D36" w:rsidP="0003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11C4A75B" w14:textId="63DBED01" w:rsidR="00034D36" w:rsidRPr="00422E48" w:rsidRDefault="00034D36" w:rsidP="0003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422E48">
              <w:rPr>
                <w:rFonts w:ascii="Angsana New" w:hAnsi="Angsana New" w:cs="Angsana New"/>
                <w:sz w:val="30"/>
                <w:szCs w:val="30"/>
              </w:rPr>
              <w:t>6,383,877</w:t>
            </w:r>
          </w:p>
        </w:tc>
      </w:tr>
      <w:tr w:rsidR="00034D36" w:rsidRPr="00DE05C7" w14:paraId="28502AA6" w14:textId="77777777" w:rsidTr="00205B16">
        <w:trPr>
          <w:cantSplit/>
        </w:trPr>
        <w:tc>
          <w:tcPr>
            <w:tcW w:w="6120" w:type="dxa"/>
          </w:tcPr>
          <w:p w14:paraId="03F3FBF0" w14:textId="34291762" w:rsidR="00034D36" w:rsidRPr="00DE05C7" w:rsidRDefault="00034D36" w:rsidP="00034D36">
            <w:pPr>
              <w:numPr>
                <w:ilvl w:val="1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2008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350" w:type="dxa"/>
          </w:tcPr>
          <w:p w14:paraId="4214C775" w14:textId="61AA85D3" w:rsidR="00034D36" w:rsidRPr="00034D36" w:rsidRDefault="00034D36" w:rsidP="0003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4D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49FDB" w14:textId="77777777" w:rsidR="00034D36" w:rsidRPr="00422E48" w:rsidRDefault="00034D36" w:rsidP="0003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14:paraId="27E571EC" w14:textId="76D261C8" w:rsidR="00034D36" w:rsidRPr="00422E48" w:rsidRDefault="00034D36" w:rsidP="0003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422E48">
              <w:rPr>
                <w:rFonts w:ascii="Angsana New" w:hAnsi="Angsana New" w:cs="Angsana New"/>
                <w:sz w:val="30"/>
                <w:szCs w:val="30"/>
              </w:rPr>
              <w:t>4,299</w:t>
            </w:r>
          </w:p>
        </w:tc>
      </w:tr>
      <w:tr w:rsidR="00170088" w:rsidRPr="00DE05C7" w14:paraId="5F0E5956" w14:textId="77777777" w:rsidTr="006D6645">
        <w:trPr>
          <w:cantSplit/>
        </w:trPr>
        <w:tc>
          <w:tcPr>
            <w:tcW w:w="6120" w:type="dxa"/>
          </w:tcPr>
          <w:p w14:paraId="7FBBFC74" w14:textId="0801C085" w:rsidR="00170088" w:rsidRPr="007E2008" w:rsidRDefault="00170088" w:rsidP="0017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A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D0E6FF" w14:textId="65DCD21B" w:rsidR="00170088" w:rsidRPr="007E2008" w:rsidRDefault="00170088" w:rsidP="0017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4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7,616,415</w:t>
            </w:r>
          </w:p>
        </w:tc>
        <w:tc>
          <w:tcPr>
            <w:tcW w:w="270" w:type="dxa"/>
          </w:tcPr>
          <w:p w14:paraId="0E3AC465" w14:textId="77777777" w:rsidR="00170088" w:rsidRPr="00DE05C7" w:rsidRDefault="00170088" w:rsidP="0017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F8CFE8D" w14:textId="55B8926D" w:rsidR="00170088" w:rsidRPr="007E2008" w:rsidRDefault="00170088" w:rsidP="0017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6,388,176</w:t>
            </w:r>
          </w:p>
        </w:tc>
      </w:tr>
    </w:tbl>
    <w:p w14:paraId="195F287A" w14:textId="77777777" w:rsidR="00B778EB" w:rsidRPr="00B44823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B778EB" w:rsidRPr="00B44823" w:rsidSect="006F222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72A092A1" w14:textId="77777777" w:rsidR="00B778EB" w:rsidRPr="00B44823" w:rsidRDefault="00B778EB" w:rsidP="000B257C">
      <w:pPr>
        <w:numPr>
          <w:ilvl w:val="0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448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1526212D" w14:textId="77777777" w:rsidR="00B778EB" w:rsidRPr="001467E0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tbl>
      <w:tblPr>
        <w:tblW w:w="14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4"/>
        <w:gridCol w:w="1152"/>
        <w:gridCol w:w="249"/>
        <w:gridCol w:w="1149"/>
        <w:gridCol w:w="238"/>
        <w:gridCol w:w="1157"/>
        <w:gridCol w:w="238"/>
        <w:gridCol w:w="1152"/>
        <w:gridCol w:w="243"/>
        <w:gridCol w:w="1146"/>
        <w:gridCol w:w="8"/>
        <w:gridCol w:w="232"/>
        <w:gridCol w:w="8"/>
        <w:gridCol w:w="1435"/>
        <w:gridCol w:w="269"/>
        <w:gridCol w:w="1189"/>
      </w:tblGrid>
      <w:tr w:rsidR="008A2982" w:rsidRPr="00914313" w14:paraId="4BD42494" w14:textId="77777777" w:rsidTr="008E1E15">
        <w:trPr>
          <w:tblHeader/>
        </w:trPr>
        <w:tc>
          <w:tcPr>
            <w:tcW w:w="1514" w:type="pct"/>
          </w:tcPr>
          <w:p w14:paraId="72D38A6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387136B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A4D8F7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14:paraId="3C85481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14:paraId="602B198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707F5051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5F39326D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30507B4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86" w:type="pct"/>
            <w:vAlign w:val="bottom"/>
          </w:tcPr>
          <w:p w14:paraId="1A9734E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14:paraId="35D56C6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57AC167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7FE5A5E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5" w:type="pct"/>
            <w:vAlign w:val="bottom"/>
          </w:tcPr>
          <w:p w14:paraId="281B236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342A0A26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14:paraId="2D382BA1" w14:textId="77777777" w:rsidTr="008E1E15">
        <w:trPr>
          <w:tblHeader/>
        </w:trPr>
        <w:tc>
          <w:tcPr>
            <w:tcW w:w="1514" w:type="pct"/>
          </w:tcPr>
          <w:p w14:paraId="248C144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2CF227A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0E81F4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14:paraId="440529C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14:paraId="151FC31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7E8BBAA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51851B3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7A7313B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86" w:type="pct"/>
            <w:vAlign w:val="bottom"/>
          </w:tcPr>
          <w:p w14:paraId="2BC8D09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14:paraId="51F6FAC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0B00BBC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362FABD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95" w:type="pct"/>
            <w:vAlign w:val="bottom"/>
          </w:tcPr>
          <w:p w14:paraId="5DDF161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525F4DC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14:paraId="2C9BB82E" w14:textId="77777777" w:rsidTr="008E1E15">
        <w:trPr>
          <w:tblHeader/>
        </w:trPr>
        <w:tc>
          <w:tcPr>
            <w:tcW w:w="1514" w:type="pct"/>
          </w:tcPr>
          <w:p w14:paraId="5EEE92E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0185C85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88" w:type="pct"/>
            <w:vAlign w:val="bottom"/>
          </w:tcPr>
          <w:p w14:paraId="0462613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14:paraId="4D38E8C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84" w:type="pct"/>
            <w:vAlign w:val="bottom"/>
          </w:tcPr>
          <w:p w14:paraId="1B47FA0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33502BF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4" w:type="pct"/>
            <w:vAlign w:val="bottom"/>
          </w:tcPr>
          <w:p w14:paraId="25B4B1B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2012E91D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86" w:type="pct"/>
            <w:vAlign w:val="bottom"/>
          </w:tcPr>
          <w:p w14:paraId="1085CE6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14:paraId="784B5F1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7E8AE45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3167D83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95" w:type="pct"/>
            <w:vAlign w:val="bottom"/>
          </w:tcPr>
          <w:p w14:paraId="77DEAFB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3508C5D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14:paraId="3BC6AA58" w14:textId="77777777" w:rsidTr="008E1E15">
        <w:trPr>
          <w:tblHeader/>
        </w:trPr>
        <w:tc>
          <w:tcPr>
            <w:tcW w:w="1514" w:type="pct"/>
          </w:tcPr>
          <w:p w14:paraId="6CF5911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23CB9A56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8" w:type="pct"/>
            <w:vAlign w:val="bottom"/>
          </w:tcPr>
          <w:p w14:paraId="54ECA8A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14:paraId="160E556D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4" w:type="pct"/>
            <w:vAlign w:val="bottom"/>
          </w:tcPr>
          <w:p w14:paraId="3EEFF2C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16411D9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4" w:type="pct"/>
            <w:vAlign w:val="bottom"/>
          </w:tcPr>
          <w:p w14:paraId="5B18581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4FF8FD7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86" w:type="pct"/>
            <w:vAlign w:val="bottom"/>
          </w:tcPr>
          <w:p w14:paraId="1E21A40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14:paraId="0B9DEDB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" w:type="pct"/>
            <w:gridSpan w:val="2"/>
            <w:vAlign w:val="bottom"/>
          </w:tcPr>
          <w:p w14:paraId="44B6660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14:paraId="2474990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5" w:type="pct"/>
            <w:vAlign w:val="bottom"/>
          </w:tcPr>
          <w:p w14:paraId="282022E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73E88F1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0280B" w:rsidRPr="00914313" w14:paraId="2B2FF36D" w14:textId="77777777" w:rsidTr="003B3061">
        <w:trPr>
          <w:tblHeader/>
        </w:trPr>
        <w:tc>
          <w:tcPr>
            <w:tcW w:w="1514" w:type="pct"/>
          </w:tcPr>
          <w:p w14:paraId="4F81B9F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86" w:type="pct"/>
            <w:gridSpan w:val="15"/>
          </w:tcPr>
          <w:p w14:paraId="3EC874A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A2982" w:rsidRPr="00914313" w14:paraId="7957095B" w14:textId="77777777" w:rsidTr="008E1E15">
        <w:tc>
          <w:tcPr>
            <w:tcW w:w="1514" w:type="pct"/>
          </w:tcPr>
          <w:p w14:paraId="699A5E6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7" w:type="pct"/>
          </w:tcPr>
          <w:p w14:paraId="6223C1D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10D173E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4E587AB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336802B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83BF5BA" w14:textId="77777777" w:rsidR="0060280B" w:rsidRPr="00914313" w:rsidRDefault="0060280B" w:rsidP="008E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6F4EA79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3780A04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5C919BD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591424A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74CDFDB1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D8A5AE6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</w:tcPr>
          <w:p w14:paraId="5FCDFD1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7C73963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2"/>
      <w:bookmarkEnd w:id="3"/>
      <w:tr w:rsidR="00E32E1D" w:rsidRPr="00914313" w14:paraId="452DFE76" w14:textId="77777777" w:rsidTr="008E1E15">
        <w:tc>
          <w:tcPr>
            <w:tcW w:w="1514" w:type="pct"/>
          </w:tcPr>
          <w:p w14:paraId="1B0EE39E" w14:textId="4F9AC13B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407" w:type="pct"/>
          </w:tcPr>
          <w:p w14:paraId="253EEC1B" w14:textId="7D02B8E7" w:rsidR="00E32E1D" w:rsidRPr="00E32E1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14:paraId="79F49B20" w14:textId="77777777" w:rsidR="00E32E1D" w:rsidRPr="00E32E1D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37F01A3B" w14:textId="7D64D9A9" w:rsidR="00E32E1D" w:rsidRPr="00E32E1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601,847</w:t>
            </w:r>
          </w:p>
        </w:tc>
        <w:tc>
          <w:tcPr>
            <w:tcW w:w="84" w:type="pct"/>
          </w:tcPr>
          <w:p w14:paraId="112B09CD" w14:textId="77777777" w:rsidR="00E32E1D" w:rsidRPr="00E32E1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B23B213" w14:textId="77FEC4BD" w:rsidR="00E32E1D" w:rsidRPr="00E32E1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4,469,494</w:t>
            </w:r>
          </w:p>
        </w:tc>
        <w:tc>
          <w:tcPr>
            <w:tcW w:w="84" w:type="pct"/>
          </w:tcPr>
          <w:p w14:paraId="63734A02" w14:textId="77777777" w:rsidR="00E32E1D" w:rsidRPr="00E32E1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58EB1707" w14:textId="25383CB0" w:rsidR="00E32E1D" w:rsidRPr="00E32E1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47,295</w:t>
            </w:r>
          </w:p>
        </w:tc>
        <w:tc>
          <w:tcPr>
            <w:tcW w:w="86" w:type="pct"/>
          </w:tcPr>
          <w:p w14:paraId="4DDF3B63" w14:textId="77777777" w:rsidR="00E32E1D" w:rsidRPr="00E32E1D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07F628A0" w14:textId="478DCBEE" w:rsidR="00E32E1D" w:rsidRPr="00E32E1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3,390</w:t>
            </w:r>
          </w:p>
        </w:tc>
        <w:tc>
          <w:tcPr>
            <w:tcW w:w="85" w:type="pct"/>
            <w:gridSpan w:val="2"/>
          </w:tcPr>
          <w:p w14:paraId="09812592" w14:textId="77777777" w:rsidR="00E32E1D" w:rsidRPr="00E32E1D" w:rsidRDefault="00E32E1D" w:rsidP="00E32E1D">
            <w:pPr>
              <w:pStyle w:val="a1"/>
              <w:tabs>
                <w:tab w:val="decimal" w:pos="979"/>
              </w:tabs>
              <w:spacing w:line="240" w:lineRule="atLeast"/>
              <w:ind w:right="-79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07" w:type="pct"/>
          </w:tcPr>
          <w:p w14:paraId="3A8B024B" w14:textId="7F788A2E" w:rsidR="00E32E1D" w:rsidRPr="00E32E1D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69,203</w:t>
            </w:r>
          </w:p>
        </w:tc>
        <w:tc>
          <w:tcPr>
            <w:tcW w:w="95" w:type="pct"/>
          </w:tcPr>
          <w:p w14:paraId="01E3D031" w14:textId="77777777" w:rsidR="00E32E1D" w:rsidRPr="00E32E1D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1BB68C38" w14:textId="6C21AF46" w:rsidR="00E32E1D" w:rsidRPr="00E32E1D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5,372,829</w:t>
            </w:r>
          </w:p>
        </w:tc>
      </w:tr>
      <w:tr w:rsidR="00E32E1D" w:rsidRPr="00914313" w14:paraId="73335A48" w14:textId="77777777" w:rsidTr="008E1E15">
        <w:tc>
          <w:tcPr>
            <w:tcW w:w="1514" w:type="pct"/>
          </w:tcPr>
          <w:p w14:paraId="1087D59A" w14:textId="77777777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461A3B87" w14:textId="1E57495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776A87ED" w14:textId="77777777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4CED7FCA" w14:textId="02EA3C2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E4C496A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FA949F6" w14:textId="2E967CA9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31F11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84" w:type="pct"/>
          </w:tcPr>
          <w:p w14:paraId="7C875621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F00222D" w14:textId="506771BB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86" w:type="pct"/>
          </w:tcPr>
          <w:p w14:paraId="732C11A7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7CAE36DD" w14:textId="5C2092CD" w:rsidR="00E32E1D" w:rsidRPr="00914313" w:rsidRDefault="00E32E1D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14:paraId="427BBE96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204B558A" w14:textId="4556884C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28,</w:t>
            </w:r>
            <w:r>
              <w:rPr>
                <w:rFonts w:ascii="Angsana New" w:hAnsi="Angsana New" w:cs="Angsana New"/>
                <w:sz w:val="28"/>
                <w:szCs w:val="28"/>
              </w:rPr>
              <w:t>215</w:t>
            </w:r>
          </w:p>
        </w:tc>
        <w:tc>
          <w:tcPr>
            <w:tcW w:w="95" w:type="pct"/>
          </w:tcPr>
          <w:p w14:paraId="051D48D5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4F7FC19C" w14:textId="57DCF83E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A31F11">
              <w:rPr>
                <w:rFonts w:ascii="Angsana New" w:hAnsi="Angsana New" w:cs="Angsana New"/>
                <w:sz w:val="28"/>
                <w:szCs w:val="28"/>
              </w:rPr>
              <w:t>29,431</w:t>
            </w:r>
          </w:p>
        </w:tc>
      </w:tr>
      <w:tr w:rsidR="00E32E1D" w:rsidRPr="00914313" w14:paraId="2EF96F25" w14:textId="77777777" w:rsidTr="008E1E15">
        <w:tc>
          <w:tcPr>
            <w:tcW w:w="1514" w:type="pct"/>
          </w:tcPr>
          <w:p w14:paraId="141B697B" w14:textId="77777777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7AAA47C1" w14:textId="621D5894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718FC087" w14:textId="77777777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32DA0057" w14:textId="06371FFC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3,149</w:t>
            </w:r>
          </w:p>
        </w:tc>
        <w:tc>
          <w:tcPr>
            <w:tcW w:w="84" w:type="pct"/>
          </w:tcPr>
          <w:p w14:paraId="704BE8D6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B3054C7" w14:textId="2B7FA926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31F11">
              <w:rPr>
                <w:rFonts w:ascii="Angsana New" w:hAnsi="Angsana New" w:cs="Angsana New"/>
                <w:sz w:val="28"/>
                <w:szCs w:val="28"/>
              </w:rPr>
              <w:t>24,</w:t>
            </w:r>
            <w:r>
              <w:rPr>
                <w:rFonts w:ascii="Angsana New" w:hAnsi="Angsana New" w:cs="Angsana New"/>
                <w:sz w:val="28"/>
                <w:szCs w:val="28"/>
              </w:rPr>
              <w:t>317</w:t>
            </w:r>
          </w:p>
        </w:tc>
        <w:tc>
          <w:tcPr>
            <w:tcW w:w="84" w:type="pct"/>
          </w:tcPr>
          <w:p w14:paraId="783113A8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0DCC0B2C" w14:textId="2F6DBCA6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67D54344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7B826EF3" w14:textId="15775534" w:rsidR="00E32E1D" w:rsidRPr="00914313" w:rsidRDefault="00E32E1D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14:paraId="55E76C05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2A27CC84" w14:textId="5DCFD281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(27,4</w:t>
            </w:r>
            <w:r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Pr="00BA500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5" w:type="pct"/>
          </w:tcPr>
          <w:p w14:paraId="53DDAF7B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7AA1DF1E" w14:textId="05716E8F" w:rsidR="00E32E1D" w:rsidRPr="00914313" w:rsidRDefault="00E32E1D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2E1D" w:rsidRPr="00914313" w14:paraId="521FD6D4" w14:textId="77777777" w:rsidTr="008E1E15">
        <w:tc>
          <w:tcPr>
            <w:tcW w:w="1514" w:type="pct"/>
          </w:tcPr>
          <w:p w14:paraId="3229B1FD" w14:textId="77777777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049DFEB2" w14:textId="1FD66971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C40A697" w14:textId="77777777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1743C3FA" w14:textId="7EEABF66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(194)</w:t>
            </w:r>
          </w:p>
        </w:tc>
        <w:tc>
          <w:tcPr>
            <w:tcW w:w="84" w:type="pct"/>
          </w:tcPr>
          <w:p w14:paraId="1DC20E7C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8B27B85" w14:textId="1C5B3F2D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(14,004)</w:t>
            </w:r>
          </w:p>
        </w:tc>
        <w:tc>
          <w:tcPr>
            <w:tcW w:w="84" w:type="pct"/>
          </w:tcPr>
          <w:p w14:paraId="32397A4E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215C5C5" w14:textId="7820FDB0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(10,637)</w:t>
            </w:r>
          </w:p>
        </w:tc>
        <w:tc>
          <w:tcPr>
            <w:tcW w:w="86" w:type="pct"/>
          </w:tcPr>
          <w:p w14:paraId="785102AF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56E0F7E6" w14:textId="41696F2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 xml:space="preserve">               (54)</w:t>
            </w:r>
          </w:p>
        </w:tc>
        <w:tc>
          <w:tcPr>
            <w:tcW w:w="85" w:type="pct"/>
            <w:gridSpan w:val="2"/>
          </w:tcPr>
          <w:p w14:paraId="0F930401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60D5EDA" w14:textId="38F0E711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9FC856C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07974ADE" w14:textId="1F718F89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(24,889)</w:t>
            </w:r>
          </w:p>
        </w:tc>
      </w:tr>
      <w:tr w:rsidR="00E32E1D" w:rsidRPr="00914313" w14:paraId="444E00D9" w14:textId="77777777" w:rsidTr="008E1E15">
        <w:tc>
          <w:tcPr>
            <w:tcW w:w="1514" w:type="pct"/>
          </w:tcPr>
          <w:p w14:paraId="2A8154FD" w14:textId="50C9F07F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EA63CCF" w14:textId="05FFA184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14:paraId="0A77B54F" w14:textId="77777777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D733E97" w14:textId="59310970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604,802</w:t>
            </w:r>
          </w:p>
        </w:tc>
        <w:tc>
          <w:tcPr>
            <w:tcW w:w="84" w:type="pct"/>
          </w:tcPr>
          <w:p w14:paraId="3934E4BF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3D384E93" w14:textId="505D51F3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4,480,037</w:t>
            </w:r>
          </w:p>
        </w:tc>
        <w:tc>
          <w:tcPr>
            <w:tcW w:w="84" w:type="pct"/>
          </w:tcPr>
          <w:p w14:paraId="342B396A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9467371" w14:textId="3CB2B472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37,644</w:t>
            </w:r>
          </w:p>
        </w:tc>
        <w:tc>
          <w:tcPr>
            <w:tcW w:w="86" w:type="pct"/>
          </w:tcPr>
          <w:p w14:paraId="1EC7B163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</w:tcBorders>
          </w:tcPr>
          <w:p w14:paraId="6DECD5D7" w14:textId="48A6C1AA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3,336</w:t>
            </w:r>
          </w:p>
        </w:tc>
        <w:tc>
          <w:tcPr>
            <w:tcW w:w="85" w:type="pct"/>
            <w:gridSpan w:val="2"/>
          </w:tcPr>
          <w:p w14:paraId="31D47FC2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14:paraId="4036099F" w14:textId="51561207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69,952</w:t>
            </w:r>
          </w:p>
        </w:tc>
        <w:tc>
          <w:tcPr>
            <w:tcW w:w="95" w:type="pct"/>
          </w:tcPr>
          <w:p w14:paraId="741BF1EC" w14:textId="77777777" w:rsidR="00E32E1D" w:rsidRPr="00914313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6F1CF0C7" w14:textId="5380C46A" w:rsidR="00E32E1D" w:rsidRPr="00914313" w:rsidRDefault="00E32E1D" w:rsidP="00E3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5,377,371</w:t>
            </w:r>
          </w:p>
        </w:tc>
      </w:tr>
      <w:tr w:rsidR="00D67518" w:rsidRPr="00914313" w14:paraId="1C4A466C" w14:textId="77777777" w:rsidTr="00D67518">
        <w:tc>
          <w:tcPr>
            <w:tcW w:w="1514" w:type="pct"/>
          </w:tcPr>
          <w:p w14:paraId="7F8356BA" w14:textId="77777777" w:rsidR="00D67518" w:rsidRPr="00914313" w:rsidRDefault="00D67518" w:rsidP="00D67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6CA30BDD" w14:textId="7C0BF384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460B0583" w14:textId="77777777" w:rsidR="00D67518" w:rsidRPr="00914313" w:rsidRDefault="00D67518" w:rsidP="00D67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2FDF3F8B" w14:textId="4C9AEE7B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4" w:type="pct"/>
          </w:tcPr>
          <w:p w14:paraId="22957FE1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C57A00C" w14:textId="4DE87E19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847</w:t>
            </w:r>
          </w:p>
        </w:tc>
        <w:tc>
          <w:tcPr>
            <w:tcW w:w="84" w:type="pct"/>
          </w:tcPr>
          <w:p w14:paraId="28A3C6E0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center"/>
          </w:tcPr>
          <w:p w14:paraId="2E114309" w14:textId="2873E276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1,012</w:t>
            </w:r>
          </w:p>
        </w:tc>
        <w:tc>
          <w:tcPr>
            <w:tcW w:w="86" w:type="pct"/>
            <w:vAlign w:val="center"/>
          </w:tcPr>
          <w:p w14:paraId="67458AEE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center"/>
          </w:tcPr>
          <w:p w14:paraId="71EFC46B" w14:textId="164E3312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  <w:vAlign w:val="center"/>
          </w:tcPr>
          <w:p w14:paraId="164F35A9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center"/>
          </w:tcPr>
          <w:p w14:paraId="77CA4060" w14:textId="510A048B" w:rsidR="00D67518" w:rsidRPr="00914313" w:rsidRDefault="00D67518" w:rsidP="00D67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32,682</w:t>
            </w:r>
          </w:p>
        </w:tc>
        <w:tc>
          <w:tcPr>
            <w:tcW w:w="95" w:type="pct"/>
            <w:vAlign w:val="center"/>
          </w:tcPr>
          <w:p w14:paraId="2514949E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center"/>
          </w:tcPr>
          <w:p w14:paraId="2196410D" w14:textId="085D1B85" w:rsidR="00D67518" w:rsidRPr="00914313" w:rsidRDefault="00D67518" w:rsidP="00D67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34,635</w:t>
            </w:r>
          </w:p>
        </w:tc>
      </w:tr>
      <w:tr w:rsidR="00D67518" w:rsidRPr="00914313" w14:paraId="4EE1620A" w14:textId="77777777" w:rsidTr="00D67518">
        <w:tc>
          <w:tcPr>
            <w:tcW w:w="1514" w:type="pct"/>
          </w:tcPr>
          <w:p w14:paraId="687C67A3" w14:textId="77777777" w:rsidR="00D67518" w:rsidRPr="00914313" w:rsidRDefault="00D67518" w:rsidP="00D67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407" w:type="pct"/>
          </w:tcPr>
          <w:p w14:paraId="07A0C038" w14:textId="718A03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CFADC51" w14:textId="77777777" w:rsidR="00D67518" w:rsidRPr="00914313" w:rsidRDefault="00D67518" w:rsidP="00D67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7EE2DD33" w14:textId="4D544B5D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667A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645</w:t>
            </w:r>
          </w:p>
        </w:tc>
        <w:tc>
          <w:tcPr>
            <w:tcW w:w="84" w:type="pct"/>
          </w:tcPr>
          <w:p w14:paraId="604CDC32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FA84EF0" w14:textId="2851D845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Pr="00A31F11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84" w:type="pct"/>
          </w:tcPr>
          <w:p w14:paraId="76E95927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center"/>
          </w:tcPr>
          <w:p w14:paraId="710E12B1" w14:textId="00C395F9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3,024</w:t>
            </w:r>
          </w:p>
        </w:tc>
        <w:tc>
          <w:tcPr>
            <w:tcW w:w="86" w:type="pct"/>
            <w:vAlign w:val="center"/>
          </w:tcPr>
          <w:p w14:paraId="43F0154C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center"/>
          </w:tcPr>
          <w:p w14:paraId="6C6DEE55" w14:textId="76F57AAE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  <w:vAlign w:val="center"/>
          </w:tcPr>
          <w:p w14:paraId="505D1808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center"/>
          </w:tcPr>
          <w:p w14:paraId="1E6FCD24" w14:textId="42705C59" w:rsidR="00D67518" w:rsidRPr="00914313" w:rsidRDefault="00D67518" w:rsidP="00D67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(98,469)</w:t>
            </w:r>
          </w:p>
        </w:tc>
        <w:tc>
          <w:tcPr>
            <w:tcW w:w="95" w:type="pct"/>
            <w:vAlign w:val="center"/>
          </w:tcPr>
          <w:p w14:paraId="421D9693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center"/>
          </w:tcPr>
          <w:p w14:paraId="04265D99" w14:textId="6B9394FA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67518" w:rsidRPr="00914313" w14:paraId="5ED2BA40" w14:textId="77777777" w:rsidTr="00D67518">
        <w:tc>
          <w:tcPr>
            <w:tcW w:w="1514" w:type="pct"/>
          </w:tcPr>
          <w:p w14:paraId="377B00F6" w14:textId="77777777" w:rsidR="00D67518" w:rsidRPr="00914313" w:rsidRDefault="00D67518" w:rsidP="00D67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04E0A35B" w14:textId="56B3D774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8E78033" w14:textId="77777777" w:rsidR="00D67518" w:rsidRPr="00914313" w:rsidRDefault="00D67518" w:rsidP="00D67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242DE977" w14:textId="593569E0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(4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9667A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4" w:type="pct"/>
          </w:tcPr>
          <w:p w14:paraId="106231E8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2214330" w14:textId="7497F992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667AF">
              <w:rPr>
                <w:rFonts w:ascii="Angsana New" w:hAnsi="Angsana New" w:cs="Angsana New"/>
                <w:sz w:val="28"/>
                <w:szCs w:val="28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667AF">
              <w:rPr>
                <w:rFonts w:ascii="Angsana New" w:hAnsi="Angsana New" w:cs="Angsana New"/>
                <w:sz w:val="28"/>
                <w:szCs w:val="28"/>
              </w:rPr>
              <w:t>,0</w:t>
            </w: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  <w:r w:rsidRPr="009667A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4" w:type="pct"/>
          </w:tcPr>
          <w:p w14:paraId="711B3ADD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center"/>
          </w:tcPr>
          <w:p w14:paraId="3CAE137E" w14:textId="57F40934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(1,93</w:t>
            </w:r>
            <w:r w:rsidR="001865D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6751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  <w:vAlign w:val="center"/>
          </w:tcPr>
          <w:p w14:paraId="7D2E8F21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center"/>
          </w:tcPr>
          <w:p w14:paraId="7E35D454" w14:textId="17C72213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(20)</w:t>
            </w:r>
          </w:p>
        </w:tc>
        <w:tc>
          <w:tcPr>
            <w:tcW w:w="85" w:type="pct"/>
            <w:gridSpan w:val="2"/>
            <w:vAlign w:val="center"/>
          </w:tcPr>
          <w:p w14:paraId="721F97B8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center"/>
          </w:tcPr>
          <w:p w14:paraId="410C5BC4" w14:textId="4D72F211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  <w:vAlign w:val="center"/>
          </w:tcPr>
          <w:p w14:paraId="122933AA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center"/>
          </w:tcPr>
          <w:p w14:paraId="51AFC2D8" w14:textId="3E67D804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sz w:val="28"/>
                <w:szCs w:val="28"/>
              </w:rPr>
              <w:t>(14,0</w:t>
            </w:r>
            <w:r w:rsidR="001865DA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Pr="00D6751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67518" w:rsidRPr="00914313" w14:paraId="76A74482" w14:textId="77777777" w:rsidTr="00D67518">
        <w:tc>
          <w:tcPr>
            <w:tcW w:w="1514" w:type="pct"/>
          </w:tcPr>
          <w:p w14:paraId="554004A9" w14:textId="48E71317" w:rsidR="00D67518" w:rsidRPr="00914313" w:rsidRDefault="00D67518" w:rsidP="00D67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13FFB851" w14:textId="093EB1DE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14:paraId="544EA4A3" w14:textId="77777777" w:rsidR="00D67518" w:rsidRPr="00914313" w:rsidRDefault="00D67518" w:rsidP="00D67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80ED74E" w14:textId="0C85BD35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606,501</w:t>
            </w:r>
          </w:p>
        </w:tc>
        <w:tc>
          <w:tcPr>
            <w:tcW w:w="84" w:type="pct"/>
          </w:tcPr>
          <w:p w14:paraId="1C66C03A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2CE93256" w14:textId="122556BC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4,562,608</w:t>
            </w:r>
          </w:p>
        </w:tc>
        <w:tc>
          <w:tcPr>
            <w:tcW w:w="84" w:type="pct"/>
          </w:tcPr>
          <w:p w14:paraId="093CC8BD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DB6AD" w14:textId="71A54396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39,74</w:t>
            </w:r>
            <w:r w:rsidR="001865D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" w:type="pct"/>
            <w:vAlign w:val="center"/>
          </w:tcPr>
          <w:p w14:paraId="6985F7A4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44E4" w14:textId="736892FA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3,316</w:t>
            </w:r>
          </w:p>
        </w:tc>
        <w:tc>
          <w:tcPr>
            <w:tcW w:w="85" w:type="pct"/>
            <w:gridSpan w:val="2"/>
            <w:vAlign w:val="center"/>
          </w:tcPr>
          <w:p w14:paraId="14B1B167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F7655" w14:textId="0DDB6321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4,165</w:t>
            </w:r>
          </w:p>
        </w:tc>
        <w:tc>
          <w:tcPr>
            <w:tcW w:w="95" w:type="pct"/>
            <w:vAlign w:val="center"/>
          </w:tcPr>
          <w:p w14:paraId="209BAABE" w14:textId="77777777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20B46" w14:textId="3DEE265C" w:rsidR="00D67518" w:rsidRPr="00914313" w:rsidRDefault="00D67518" w:rsidP="00D6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751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5,397,93</w:t>
            </w:r>
            <w:r w:rsidR="001865D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  <w:tr w:rsidR="00F678C4" w:rsidRPr="00914313" w14:paraId="6EA3F767" w14:textId="77777777" w:rsidTr="008E1E15">
        <w:trPr>
          <w:trHeight w:val="216"/>
        </w:trPr>
        <w:tc>
          <w:tcPr>
            <w:tcW w:w="1514" w:type="pct"/>
          </w:tcPr>
          <w:p w14:paraId="09FC2564" w14:textId="77777777" w:rsidR="00F678C4" w:rsidRPr="00914313" w:rsidRDefault="00F678C4" w:rsidP="00F678C4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2933320A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2C1372C4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01268779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E27DE43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1A8677C0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3ACC3A9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05DB0C1B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F6C15E4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30909A81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36841610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14:paraId="044F3D6E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6EF461BA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30560253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78C4" w:rsidRPr="00914313" w14:paraId="12DED0C7" w14:textId="77777777" w:rsidTr="008E1E15">
        <w:trPr>
          <w:trHeight w:val="216"/>
        </w:trPr>
        <w:tc>
          <w:tcPr>
            <w:tcW w:w="1514" w:type="pct"/>
          </w:tcPr>
          <w:p w14:paraId="4C71F13D" w14:textId="77777777" w:rsidR="00F678C4" w:rsidRPr="00914313" w:rsidRDefault="00F678C4" w:rsidP="00F678C4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4A40975D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2AFB9B56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1182EFD6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6737A40E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5C9D9995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2519C392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687074BB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D3B08B8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1CCA4C12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17D4FE1F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14:paraId="6125ABD9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7D3E93B2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64B51B22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78C4" w:rsidRPr="00914313" w14:paraId="0981DCE0" w14:textId="77777777" w:rsidTr="008E1E15">
        <w:trPr>
          <w:trHeight w:val="216"/>
        </w:trPr>
        <w:tc>
          <w:tcPr>
            <w:tcW w:w="1514" w:type="pct"/>
          </w:tcPr>
          <w:p w14:paraId="23570EAD" w14:textId="77777777" w:rsidR="00F678C4" w:rsidRPr="00914313" w:rsidRDefault="00F678C4" w:rsidP="00F678C4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DDAB7D2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2ACADD3D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439640DB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7642E746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7FAF60D6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622EE0D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05132964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4B278B70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471D24AC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414C448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14:paraId="6BBAEA47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7CBA83C0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1A5D5490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78C4" w:rsidRPr="00914313" w14:paraId="5FF88BDA" w14:textId="77777777" w:rsidTr="008E1E15">
        <w:trPr>
          <w:trHeight w:val="216"/>
        </w:trPr>
        <w:tc>
          <w:tcPr>
            <w:tcW w:w="1514" w:type="pct"/>
          </w:tcPr>
          <w:p w14:paraId="56033891" w14:textId="77777777" w:rsidR="00F678C4" w:rsidRPr="00914313" w:rsidRDefault="00F678C4" w:rsidP="00F678C4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49DFF8C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4C6174C7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51C9C4BE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448D8DAE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05813231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486F3D72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6E95085E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666EE2B3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46FBE43D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86FD1A0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14:paraId="04C9BC53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4A4A5D6C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21EEC497" w14:textId="77777777" w:rsidR="00F678C4" w:rsidRPr="00914313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78C4" w:rsidRPr="00914313" w14:paraId="3D26AF81" w14:textId="77777777" w:rsidTr="008E1E15">
        <w:trPr>
          <w:trHeight w:val="216"/>
        </w:trPr>
        <w:tc>
          <w:tcPr>
            <w:tcW w:w="1514" w:type="pct"/>
          </w:tcPr>
          <w:p w14:paraId="3640905B" w14:textId="07153602" w:rsidR="00F678C4" w:rsidRPr="00914313" w:rsidRDefault="00F678C4" w:rsidP="00F678C4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407" w:type="pct"/>
          </w:tcPr>
          <w:p w14:paraId="65EECC4C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15206644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16FFEC56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731A6A78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7736585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010A76C3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097AC958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468AF8C8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5C76DE65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573EA0A8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8A63050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</w:tcPr>
          <w:p w14:paraId="3A983A64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7D04D32F" w14:textId="77777777" w:rsidR="00F678C4" w:rsidRPr="00494D11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78C4" w:rsidRPr="00914313" w14:paraId="575D665F" w14:textId="77777777" w:rsidTr="008E1E15">
        <w:trPr>
          <w:trHeight w:val="342"/>
        </w:trPr>
        <w:tc>
          <w:tcPr>
            <w:tcW w:w="1514" w:type="pct"/>
          </w:tcPr>
          <w:p w14:paraId="1027C467" w14:textId="4C7B463F" w:rsidR="00F678C4" w:rsidRPr="00914313" w:rsidRDefault="00F678C4" w:rsidP="00F678C4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407" w:type="pct"/>
          </w:tcPr>
          <w:p w14:paraId="60A66368" w14:textId="7E292BB4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73,970</w:t>
            </w:r>
          </w:p>
        </w:tc>
        <w:tc>
          <w:tcPr>
            <w:tcW w:w="88" w:type="pct"/>
          </w:tcPr>
          <w:p w14:paraId="6A406B43" w14:textId="77777777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445FEB6A" w14:textId="6D5AEBDD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557,560</w:t>
            </w:r>
          </w:p>
        </w:tc>
        <w:tc>
          <w:tcPr>
            <w:tcW w:w="84" w:type="pct"/>
          </w:tcPr>
          <w:p w14:paraId="2ED727F0" w14:textId="77777777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F23E148" w14:textId="216A3670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4,331,758</w:t>
            </w:r>
          </w:p>
        </w:tc>
        <w:tc>
          <w:tcPr>
            <w:tcW w:w="84" w:type="pct"/>
          </w:tcPr>
          <w:p w14:paraId="6E863862" w14:textId="77777777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2E2DEE68" w14:textId="46062856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45,222</w:t>
            </w:r>
          </w:p>
        </w:tc>
        <w:tc>
          <w:tcPr>
            <w:tcW w:w="86" w:type="pct"/>
          </w:tcPr>
          <w:p w14:paraId="331FC75A" w14:textId="77777777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652F8AAE" w14:textId="21039FC4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3,215</w:t>
            </w:r>
          </w:p>
        </w:tc>
        <w:tc>
          <w:tcPr>
            <w:tcW w:w="85" w:type="pct"/>
            <w:gridSpan w:val="2"/>
          </w:tcPr>
          <w:p w14:paraId="6BE81DE2" w14:textId="77777777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42CF5DCA" w14:textId="7578164A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284DDD6F" w14:textId="77777777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4E34B700" w14:textId="50A2A2B1" w:rsidR="00F678C4" w:rsidRPr="00E32E1D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E32E1D">
              <w:rPr>
                <w:rFonts w:ascii="Angsana New" w:hAnsi="Angsana New" w:cs="Angsana New"/>
                <w:sz w:val="28"/>
                <w:szCs w:val="28"/>
              </w:rPr>
              <w:t>5,011,725</w:t>
            </w:r>
          </w:p>
        </w:tc>
      </w:tr>
      <w:tr w:rsidR="00F678C4" w:rsidRPr="00914313" w14:paraId="0F209BBA" w14:textId="77777777" w:rsidTr="008E1E15">
        <w:trPr>
          <w:trHeight w:val="288"/>
        </w:trPr>
        <w:tc>
          <w:tcPr>
            <w:tcW w:w="1514" w:type="pct"/>
          </w:tcPr>
          <w:p w14:paraId="352D2F84" w14:textId="77777777" w:rsidR="00F678C4" w:rsidRPr="00914313" w:rsidRDefault="00F678C4" w:rsidP="00F678C4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2184AF1A" w14:textId="613166A6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629</w:t>
            </w:r>
          </w:p>
        </w:tc>
        <w:tc>
          <w:tcPr>
            <w:tcW w:w="88" w:type="pct"/>
          </w:tcPr>
          <w:p w14:paraId="7A3E2B3E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3E0DEF92" w14:textId="74DE7513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9,900</w:t>
            </w:r>
          </w:p>
        </w:tc>
        <w:tc>
          <w:tcPr>
            <w:tcW w:w="84" w:type="pct"/>
          </w:tcPr>
          <w:p w14:paraId="37AC8C3B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18C8541" w14:textId="122AE58B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31F11">
              <w:rPr>
                <w:rFonts w:ascii="Angsana New" w:hAnsi="Angsana New" w:cs="Angsana New"/>
                <w:sz w:val="28"/>
                <w:szCs w:val="28"/>
              </w:rPr>
              <w:t>30,448</w:t>
            </w:r>
          </w:p>
        </w:tc>
        <w:tc>
          <w:tcPr>
            <w:tcW w:w="84" w:type="pct"/>
          </w:tcPr>
          <w:p w14:paraId="36E0F5F1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F47E49B" w14:textId="3CA43D8C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31F11">
              <w:rPr>
                <w:rFonts w:ascii="Angsana New" w:hAnsi="Angsana New" w:cs="Angsana New"/>
                <w:sz w:val="28"/>
                <w:szCs w:val="28"/>
              </w:rPr>
              <w:t>1,161</w:t>
            </w:r>
          </w:p>
        </w:tc>
        <w:tc>
          <w:tcPr>
            <w:tcW w:w="86" w:type="pct"/>
          </w:tcPr>
          <w:p w14:paraId="341A0825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65B73467" w14:textId="5E539D46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85" w:type="pct"/>
            <w:gridSpan w:val="2"/>
          </w:tcPr>
          <w:p w14:paraId="40623FC4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4350EB5" w14:textId="5907D1D9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5281FAB0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5F7B0FF9" w14:textId="51E078D6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31F11">
              <w:rPr>
                <w:rFonts w:ascii="Angsana New" w:hAnsi="Angsana New" w:cs="Angsana New"/>
                <w:sz w:val="28"/>
                <w:szCs w:val="28"/>
              </w:rPr>
              <w:t>42,226</w:t>
            </w:r>
          </w:p>
        </w:tc>
      </w:tr>
      <w:tr w:rsidR="00F678C4" w:rsidRPr="00914313" w14:paraId="2FE2B95E" w14:textId="77777777" w:rsidTr="008E1E15">
        <w:trPr>
          <w:trHeight w:val="198"/>
        </w:trPr>
        <w:tc>
          <w:tcPr>
            <w:tcW w:w="1514" w:type="pct"/>
          </w:tcPr>
          <w:p w14:paraId="7052A6A9" w14:textId="77777777" w:rsidR="00F678C4" w:rsidRPr="00914313" w:rsidRDefault="00F678C4" w:rsidP="00F678C4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2DD0A485" w14:textId="31630353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844575C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30D8447B" w14:textId="502CED74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(194)</w:t>
            </w:r>
          </w:p>
        </w:tc>
        <w:tc>
          <w:tcPr>
            <w:tcW w:w="84" w:type="pct"/>
          </w:tcPr>
          <w:p w14:paraId="73C7F746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59663B67" w14:textId="6656AE83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(14,004)</w:t>
            </w:r>
          </w:p>
        </w:tc>
        <w:tc>
          <w:tcPr>
            <w:tcW w:w="84" w:type="pct"/>
          </w:tcPr>
          <w:p w14:paraId="4201CBBD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59F1EC06" w14:textId="774E057A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(10,636)</w:t>
            </w:r>
          </w:p>
        </w:tc>
        <w:tc>
          <w:tcPr>
            <w:tcW w:w="86" w:type="pct"/>
          </w:tcPr>
          <w:p w14:paraId="30F87E45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bottom w:val="single" w:sz="4" w:space="0" w:color="auto"/>
            </w:tcBorders>
          </w:tcPr>
          <w:p w14:paraId="4810D99C" w14:textId="1A32661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(54)</w:t>
            </w:r>
          </w:p>
        </w:tc>
        <w:tc>
          <w:tcPr>
            <w:tcW w:w="85" w:type="pct"/>
            <w:gridSpan w:val="2"/>
          </w:tcPr>
          <w:p w14:paraId="49790685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42FBF5C8" w14:textId="35DB6A63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5710CED9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3ADC48D4" w14:textId="6E2F4CD2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sz w:val="28"/>
                <w:szCs w:val="28"/>
              </w:rPr>
              <w:t>(24,88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BA500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678C4" w:rsidRPr="00914313" w14:paraId="5CA17A84" w14:textId="77777777" w:rsidTr="008E1E15">
        <w:tc>
          <w:tcPr>
            <w:tcW w:w="1514" w:type="pct"/>
          </w:tcPr>
          <w:p w14:paraId="27EE2883" w14:textId="5D2D9F1F" w:rsidR="00F678C4" w:rsidRPr="00914313" w:rsidRDefault="00F678C4" w:rsidP="00F678C4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7694E980" w14:textId="544C8FD5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74,599</w:t>
            </w:r>
          </w:p>
        </w:tc>
        <w:tc>
          <w:tcPr>
            <w:tcW w:w="88" w:type="pct"/>
          </w:tcPr>
          <w:p w14:paraId="49CED161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1E435613" w14:textId="064BCDC3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567,266</w:t>
            </w:r>
          </w:p>
        </w:tc>
        <w:tc>
          <w:tcPr>
            <w:tcW w:w="84" w:type="pct"/>
          </w:tcPr>
          <w:p w14:paraId="1849D698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63BA47D4" w14:textId="0BEB351A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4,348,20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4" w:type="pct"/>
          </w:tcPr>
          <w:p w14:paraId="7C627C35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6944088B" w14:textId="762A26A9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35,74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" w:type="pct"/>
          </w:tcPr>
          <w:p w14:paraId="7208B01C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</w:tcBorders>
          </w:tcPr>
          <w:p w14:paraId="5259066D" w14:textId="6365EBEB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3,249</w:t>
            </w:r>
          </w:p>
        </w:tc>
        <w:tc>
          <w:tcPr>
            <w:tcW w:w="85" w:type="pct"/>
            <w:gridSpan w:val="2"/>
          </w:tcPr>
          <w:p w14:paraId="3C585EF0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14:paraId="253EE0C6" w14:textId="409D8ADD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7841DF9F" w14:textId="77777777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122CD2D9" w14:textId="4AD81573" w:rsidR="00F678C4" w:rsidRPr="00914313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5,029,063</w:t>
            </w:r>
          </w:p>
        </w:tc>
      </w:tr>
      <w:tr w:rsidR="009B0A57" w:rsidRPr="00914313" w14:paraId="5383627F" w14:textId="77777777" w:rsidTr="008E1E15">
        <w:tc>
          <w:tcPr>
            <w:tcW w:w="1514" w:type="pct"/>
          </w:tcPr>
          <w:p w14:paraId="39E5EFD2" w14:textId="77777777" w:rsidR="009B0A57" w:rsidRPr="00914313" w:rsidRDefault="009B0A57" w:rsidP="009B0A57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452E2B46" w14:textId="776A3534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629</w:t>
            </w:r>
          </w:p>
        </w:tc>
        <w:tc>
          <w:tcPr>
            <w:tcW w:w="88" w:type="pct"/>
          </w:tcPr>
          <w:p w14:paraId="173EEA0F" w14:textId="77777777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63A5FBD1" w14:textId="4087FC6F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9,775</w:t>
            </w:r>
          </w:p>
        </w:tc>
        <w:tc>
          <w:tcPr>
            <w:tcW w:w="84" w:type="pct"/>
          </w:tcPr>
          <w:p w14:paraId="71BA6DDE" w14:textId="77777777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1815E1E6" w14:textId="3BEC0192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34,849</w:t>
            </w:r>
          </w:p>
        </w:tc>
        <w:tc>
          <w:tcPr>
            <w:tcW w:w="84" w:type="pct"/>
          </w:tcPr>
          <w:p w14:paraId="1A87FEF6" w14:textId="77777777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6E4CE500" w14:textId="6805104F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1,034</w:t>
            </w:r>
          </w:p>
        </w:tc>
        <w:tc>
          <w:tcPr>
            <w:tcW w:w="86" w:type="pct"/>
          </w:tcPr>
          <w:p w14:paraId="16FA35B3" w14:textId="77777777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17EAE1E1" w14:textId="254F9179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85" w:type="pct"/>
            <w:gridSpan w:val="2"/>
          </w:tcPr>
          <w:p w14:paraId="28E84404" w14:textId="77777777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718607AB" w14:textId="788CA293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3DE1307E" w14:textId="77777777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030E37E8" w14:textId="4645D684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46,336</w:t>
            </w:r>
          </w:p>
        </w:tc>
      </w:tr>
      <w:tr w:rsidR="009B0A57" w:rsidRPr="00914313" w14:paraId="7849A13A" w14:textId="77777777" w:rsidTr="008E1E15">
        <w:tc>
          <w:tcPr>
            <w:tcW w:w="1514" w:type="pct"/>
          </w:tcPr>
          <w:p w14:paraId="72668A36" w14:textId="77777777" w:rsidR="009B0A57" w:rsidRPr="00914313" w:rsidRDefault="009B0A57" w:rsidP="009B0A57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62D135EC" w14:textId="00435C33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F0E85C4" w14:textId="77777777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14:paraId="3B2E5A50" w14:textId="3334C6A0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(31)</w:t>
            </w:r>
          </w:p>
        </w:tc>
        <w:tc>
          <w:tcPr>
            <w:tcW w:w="84" w:type="pct"/>
          </w:tcPr>
          <w:p w14:paraId="7C4B8C0C" w14:textId="77777777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9489228" w14:textId="0AB4C784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(12,076)</w:t>
            </w:r>
          </w:p>
        </w:tc>
        <w:tc>
          <w:tcPr>
            <w:tcW w:w="84" w:type="pct"/>
          </w:tcPr>
          <w:p w14:paraId="701BF4A6" w14:textId="77777777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14:paraId="7B8588B3" w14:textId="5456B738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(1,933)</w:t>
            </w:r>
          </w:p>
        </w:tc>
        <w:tc>
          <w:tcPr>
            <w:tcW w:w="86" w:type="pct"/>
          </w:tcPr>
          <w:p w14:paraId="4CDA39BB" w14:textId="77777777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14:paraId="6AE59AC4" w14:textId="1DBFB5E3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(20)</w:t>
            </w:r>
          </w:p>
        </w:tc>
        <w:tc>
          <w:tcPr>
            <w:tcW w:w="85" w:type="pct"/>
            <w:gridSpan w:val="2"/>
          </w:tcPr>
          <w:p w14:paraId="056F3742" w14:textId="7874A493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14:paraId="16A7A1BE" w14:textId="5EB1976F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37F4A36E" w14:textId="77777777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3F2E8FA6" w14:textId="5E0B7296" w:rsidR="009B0A57" w:rsidRPr="00914313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sz w:val="28"/>
                <w:szCs w:val="28"/>
              </w:rPr>
              <w:t>(14,060)</w:t>
            </w:r>
          </w:p>
        </w:tc>
      </w:tr>
      <w:tr w:rsidR="009B0A57" w:rsidRPr="009B0A57" w14:paraId="48721399" w14:textId="77777777" w:rsidTr="008E1E15">
        <w:tc>
          <w:tcPr>
            <w:tcW w:w="1514" w:type="pct"/>
          </w:tcPr>
          <w:p w14:paraId="3BBB2AAD" w14:textId="033B1CF2" w:rsidR="009B0A57" w:rsidRPr="00914313" w:rsidRDefault="009B0A57" w:rsidP="009B0A57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16610B63" w14:textId="7837C898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75,228</w:t>
            </w:r>
          </w:p>
        </w:tc>
        <w:tc>
          <w:tcPr>
            <w:tcW w:w="88" w:type="pct"/>
          </w:tcPr>
          <w:p w14:paraId="23FE94F5" w14:textId="77777777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78A5331F" w14:textId="0F1762D6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577,010</w:t>
            </w:r>
          </w:p>
        </w:tc>
        <w:tc>
          <w:tcPr>
            <w:tcW w:w="84" w:type="pct"/>
          </w:tcPr>
          <w:p w14:paraId="74A72E56" w14:textId="77777777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4CA97FAB" w14:textId="0F3769B6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4,370,975</w:t>
            </w:r>
          </w:p>
        </w:tc>
        <w:tc>
          <w:tcPr>
            <w:tcW w:w="84" w:type="pct"/>
          </w:tcPr>
          <w:p w14:paraId="1D93A8A7" w14:textId="77777777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44B9C6DD" w14:textId="5BDF26E9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34,848</w:t>
            </w:r>
          </w:p>
        </w:tc>
        <w:tc>
          <w:tcPr>
            <w:tcW w:w="86" w:type="pct"/>
          </w:tcPr>
          <w:p w14:paraId="260EEEF8" w14:textId="77777777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25C0A" w14:textId="1AE4908A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3,278</w:t>
            </w:r>
          </w:p>
        </w:tc>
        <w:tc>
          <w:tcPr>
            <w:tcW w:w="85" w:type="pct"/>
            <w:gridSpan w:val="2"/>
          </w:tcPr>
          <w:p w14:paraId="5DC1AB18" w14:textId="77777777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14:paraId="69CDB226" w14:textId="4D89B415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338545E" w14:textId="77777777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73095796" w14:textId="36CE5B14" w:rsidR="009B0A57" w:rsidRPr="009B0A57" w:rsidRDefault="009B0A57" w:rsidP="009B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B0A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5,061,339</w:t>
            </w:r>
          </w:p>
        </w:tc>
      </w:tr>
      <w:tr w:rsidR="00F678C4" w:rsidRPr="00583FEE" w14:paraId="25A09E94" w14:textId="77777777" w:rsidTr="008E1E15">
        <w:trPr>
          <w:trHeight w:val="242"/>
        </w:trPr>
        <w:tc>
          <w:tcPr>
            <w:tcW w:w="1514" w:type="pct"/>
          </w:tcPr>
          <w:p w14:paraId="5B66A308" w14:textId="77777777" w:rsidR="00F678C4" w:rsidRPr="00583FEE" w:rsidRDefault="00F678C4" w:rsidP="00F678C4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14:paraId="0B894A91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</w:tcPr>
          <w:p w14:paraId="2CFE5C4B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6" w:type="pct"/>
          </w:tcPr>
          <w:p w14:paraId="352764E4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14:paraId="435648C8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14:paraId="60330535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14:paraId="205BB951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7" w:type="pct"/>
          </w:tcPr>
          <w:p w14:paraId="79E123F3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4D2D2513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</w:tcPr>
          <w:p w14:paraId="57F43739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  <w:gridSpan w:val="2"/>
          </w:tcPr>
          <w:p w14:paraId="4EF76012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gridSpan w:val="2"/>
          </w:tcPr>
          <w:p w14:paraId="032D6EA1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00F9D309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0B21AAC3" w14:textId="77777777" w:rsidR="00F678C4" w:rsidRPr="00583FEE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678C4" w:rsidRPr="00914313" w14:paraId="322A1BFC" w14:textId="77777777" w:rsidTr="008E1E15">
        <w:tc>
          <w:tcPr>
            <w:tcW w:w="1514" w:type="pct"/>
          </w:tcPr>
          <w:p w14:paraId="1DF04CC5" w14:textId="77777777" w:rsidR="00F678C4" w:rsidRPr="00673E54" w:rsidRDefault="00F678C4" w:rsidP="00F678C4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14:paraId="26BDE5AE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5E20FBF5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326EC53D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5E9189D4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10616D99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4B6496C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14:paraId="602B689C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7C59013C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</w:tcPr>
          <w:p w14:paraId="7D914F75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AA234AA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2"/>
          </w:tcPr>
          <w:p w14:paraId="4BCB2CA8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14:paraId="4C7D0D23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746DC4F7" w14:textId="77777777" w:rsidR="00F678C4" w:rsidRPr="00673E54" w:rsidRDefault="00F678C4" w:rsidP="00F6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78C4" w:rsidRPr="00914313" w14:paraId="753D045C" w14:textId="77777777" w:rsidTr="008E1E15">
        <w:tc>
          <w:tcPr>
            <w:tcW w:w="1514" w:type="pct"/>
          </w:tcPr>
          <w:p w14:paraId="26FDC115" w14:textId="3F370878" w:rsidR="00F678C4" w:rsidRPr="00673E54" w:rsidRDefault="00F678C4" w:rsidP="00F678C4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6FE51592" w14:textId="4E886C98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107,001</w:t>
            </w:r>
          </w:p>
        </w:tc>
        <w:tc>
          <w:tcPr>
            <w:tcW w:w="88" w:type="pct"/>
          </w:tcPr>
          <w:p w14:paraId="4279852A" w14:textId="77777777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double" w:sz="4" w:space="0" w:color="auto"/>
            </w:tcBorders>
          </w:tcPr>
          <w:p w14:paraId="4AF6714D" w14:textId="3418CD22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37,536</w:t>
            </w:r>
          </w:p>
        </w:tc>
        <w:tc>
          <w:tcPr>
            <w:tcW w:w="84" w:type="pct"/>
          </w:tcPr>
          <w:p w14:paraId="6B657707" w14:textId="77777777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2E944280" w14:textId="43123716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131,83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4" w:type="pct"/>
          </w:tcPr>
          <w:p w14:paraId="08C80531" w14:textId="77777777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14:paraId="7C7BD05C" w14:textId="7B2B34A4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" w:type="pct"/>
          </w:tcPr>
          <w:p w14:paraId="34F55607" w14:textId="77777777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double" w:sz="4" w:space="0" w:color="auto"/>
            </w:tcBorders>
          </w:tcPr>
          <w:p w14:paraId="42F22714" w14:textId="71FBA516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85" w:type="pct"/>
            <w:gridSpan w:val="2"/>
          </w:tcPr>
          <w:p w14:paraId="5ED2109E" w14:textId="77777777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</w:tcPr>
          <w:p w14:paraId="3BD45BE2" w14:textId="3DD8970C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69,952</w:t>
            </w:r>
          </w:p>
        </w:tc>
        <w:tc>
          <w:tcPr>
            <w:tcW w:w="95" w:type="pct"/>
          </w:tcPr>
          <w:p w14:paraId="5CD5C8D0" w14:textId="77777777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14:paraId="1085B9FE" w14:textId="3A160466" w:rsidR="00F678C4" w:rsidRPr="00673E54" w:rsidRDefault="00F678C4" w:rsidP="00F6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0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348,308</w:t>
            </w:r>
          </w:p>
        </w:tc>
      </w:tr>
      <w:tr w:rsidR="00C031ED" w:rsidRPr="00914313" w14:paraId="2C0B01CF" w14:textId="77777777" w:rsidTr="008E1E15">
        <w:tc>
          <w:tcPr>
            <w:tcW w:w="1514" w:type="pct"/>
          </w:tcPr>
          <w:p w14:paraId="40DD3B60" w14:textId="44FD9222" w:rsidR="00C031ED" w:rsidRPr="00673E54" w:rsidRDefault="00C031ED" w:rsidP="00C031ED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14:paraId="023BB8C1" w14:textId="7B243E3E" w:rsidR="00C031ED" w:rsidRPr="00673E54" w:rsidRDefault="00F163AC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106,372</w:t>
            </w:r>
          </w:p>
        </w:tc>
        <w:tc>
          <w:tcPr>
            <w:tcW w:w="88" w:type="pct"/>
          </w:tcPr>
          <w:p w14:paraId="482B86A6" w14:textId="77777777" w:rsidR="00C031ED" w:rsidRPr="00673E54" w:rsidRDefault="00C031ED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double" w:sz="4" w:space="0" w:color="auto"/>
              <w:bottom w:val="double" w:sz="4" w:space="0" w:color="auto"/>
            </w:tcBorders>
          </w:tcPr>
          <w:p w14:paraId="48D97389" w14:textId="6F67455E" w:rsidR="00C031ED" w:rsidRPr="00673E54" w:rsidRDefault="00F163AC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1865D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,491</w:t>
            </w:r>
          </w:p>
        </w:tc>
        <w:tc>
          <w:tcPr>
            <w:tcW w:w="84" w:type="pct"/>
          </w:tcPr>
          <w:p w14:paraId="59322875" w14:textId="77777777" w:rsidR="00C031ED" w:rsidRPr="00673E54" w:rsidRDefault="00C031ED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double" w:sz="4" w:space="0" w:color="auto"/>
              <w:bottom w:val="double" w:sz="4" w:space="0" w:color="auto"/>
            </w:tcBorders>
          </w:tcPr>
          <w:p w14:paraId="7446FA99" w14:textId="23C6D430" w:rsidR="00C031ED" w:rsidRPr="00673E54" w:rsidRDefault="00F163AC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191,633</w:t>
            </w:r>
          </w:p>
        </w:tc>
        <w:tc>
          <w:tcPr>
            <w:tcW w:w="84" w:type="pct"/>
          </w:tcPr>
          <w:p w14:paraId="6208C793" w14:textId="77777777" w:rsidR="00C031ED" w:rsidRPr="00673E54" w:rsidRDefault="00C031ED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14:paraId="05DD4652" w14:textId="6D9C57FD" w:rsidR="00C031ED" w:rsidRPr="00673E54" w:rsidRDefault="00F163AC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4,89</w:t>
            </w:r>
            <w:r w:rsidR="001865D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6" w:type="pct"/>
          </w:tcPr>
          <w:p w14:paraId="14DF6B31" w14:textId="77777777" w:rsidR="00C031ED" w:rsidRPr="00673E54" w:rsidRDefault="00C031ED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double" w:sz="4" w:space="0" w:color="auto"/>
              <w:bottom w:val="double" w:sz="4" w:space="0" w:color="auto"/>
            </w:tcBorders>
          </w:tcPr>
          <w:p w14:paraId="5A200181" w14:textId="6EEE2EFF" w:rsidR="00C031ED" w:rsidRPr="00673E54" w:rsidRDefault="00F163AC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85" w:type="pct"/>
            <w:gridSpan w:val="2"/>
          </w:tcPr>
          <w:p w14:paraId="18E68F60" w14:textId="77777777" w:rsidR="00C031ED" w:rsidRPr="00673E54" w:rsidRDefault="00C031ED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01723B9" w14:textId="64AA9828" w:rsidR="00C031ED" w:rsidRPr="00673E54" w:rsidRDefault="00F163AC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4,165</w:t>
            </w:r>
          </w:p>
        </w:tc>
        <w:tc>
          <w:tcPr>
            <w:tcW w:w="95" w:type="pct"/>
          </w:tcPr>
          <w:p w14:paraId="72C265D7" w14:textId="77777777" w:rsidR="00C031ED" w:rsidRPr="00673E54" w:rsidRDefault="00C031ED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double" w:sz="4" w:space="0" w:color="auto"/>
            </w:tcBorders>
          </w:tcPr>
          <w:p w14:paraId="26C9F00E" w14:textId="35AC35BE" w:rsidR="00C031ED" w:rsidRPr="00673E54" w:rsidRDefault="00F163AC" w:rsidP="00C0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6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336,59</w:t>
            </w:r>
            <w:r w:rsidR="001865D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3D5128EF" w14:textId="77777777" w:rsidR="00477BEF" w:rsidRPr="0025748F" w:rsidRDefault="00477BEF" w:rsidP="00A25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00"/>
        <w:jc w:val="thaiDistribute"/>
        <w:rPr>
          <w:rFonts w:ascii="Angsana New" w:hAnsi="Angsana New" w:cs="Angsana New"/>
          <w:sz w:val="22"/>
          <w:szCs w:val="22"/>
        </w:rPr>
      </w:pPr>
    </w:p>
    <w:p w14:paraId="1942989C" w14:textId="311A79E4" w:rsidR="00A6754B" w:rsidRPr="009C1D51" w:rsidRDefault="00A6754B" w:rsidP="009C1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30"/>
        <w:jc w:val="thaiDistribute"/>
        <w:rPr>
          <w:rFonts w:ascii="Angsana New" w:hAnsi="Angsana New" w:cs="Angsana New"/>
          <w:sz w:val="30"/>
          <w:szCs w:val="30"/>
        </w:rPr>
        <w:sectPr w:rsidR="00A6754B" w:rsidRPr="009C1D51" w:rsidSect="00AB510F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ADBCDA" w14:textId="51A07BB2" w:rsidR="00204D6E" w:rsidRPr="000E4A6D" w:rsidRDefault="00B122ED" w:rsidP="000E4A6D">
      <w:pPr>
        <w:pStyle w:val="FSHeadMain"/>
      </w:pPr>
      <w:r w:rsidRPr="00D9696A">
        <w:rPr>
          <w:cs/>
        </w:rPr>
        <w:lastRenderedPageBreak/>
        <w:t xml:space="preserve"> </w:t>
      </w:r>
      <w:r w:rsidR="00AA158C">
        <w:rPr>
          <w:rFonts w:hint="cs"/>
          <w:cs/>
        </w:rPr>
        <w:t>เงินกู้ยืมระยะสั้นจากสถาบันการเงิน</w:t>
      </w:r>
    </w:p>
    <w:p w14:paraId="3F8CC6AB" w14:textId="77777777" w:rsidR="006C3868" w:rsidRPr="006C3868" w:rsidRDefault="006C3868" w:rsidP="00534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eastAsia="Times New Roman" w:hAnsi="Angsana New" w:cs="Angsana New"/>
          <w:spacing w:val="2"/>
        </w:rPr>
      </w:pPr>
    </w:p>
    <w:p w14:paraId="2BD6D078" w14:textId="28B300C6" w:rsidR="00F000D2" w:rsidRDefault="00FA3F5B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 w:cs="Angsana New"/>
          <w:spacing w:val="-2"/>
          <w:sz w:val="30"/>
          <w:szCs w:val="30"/>
        </w:rPr>
        <w:t>31</w:t>
      </w:r>
      <w:r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57362">
        <w:rPr>
          <w:rFonts w:ascii="Angsana New" w:hAnsi="Angsana New" w:cs="Angsana New"/>
          <w:spacing w:val="-2"/>
          <w:sz w:val="30"/>
          <w:szCs w:val="30"/>
        </w:rPr>
        <w:t>256</w:t>
      </w:r>
      <w:r w:rsidR="00E32E1D">
        <w:rPr>
          <w:rFonts w:ascii="Angsana New" w:hAnsi="Angsana New" w:cs="Angsana New"/>
          <w:spacing w:val="-2"/>
          <w:sz w:val="30"/>
          <w:szCs w:val="30"/>
        </w:rPr>
        <w:t>7</w:t>
      </w:r>
      <w:r w:rsidR="00BF43C7"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34590">
        <w:rPr>
          <w:rFonts w:ascii="Angsana New" w:hAnsi="Angsana New" w:cs="Angsana New" w:hint="cs"/>
          <w:spacing w:val="-2"/>
          <w:sz w:val="30"/>
          <w:szCs w:val="30"/>
          <w:cs/>
        </w:rPr>
        <w:t>บริษัทมี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>เงินกู้ยืมระยะสั้น</w:t>
      </w:r>
      <w:r w:rsidR="00534590">
        <w:rPr>
          <w:rFonts w:ascii="Angsana New" w:hAnsi="Angsana New" w:cs="Angsana New" w:hint="cs"/>
          <w:spacing w:val="-2"/>
          <w:sz w:val="30"/>
          <w:szCs w:val="30"/>
          <w:cs/>
        </w:rPr>
        <w:t>ส่วนที่ไม่มีหลักประกัน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>จากสถาบันการเงินจำนวน</w:t>
      </w:r>
      <w:r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8025D">
        <w:rPr>
          <w:rFonts w:ascii="Angsana New" w:hAnsi="Angsana New" w:cs="Angsana New"/>
          <w:spacing w:val="-2"/>
          <w:sz w:val="30"/>
          <w:szCs w:val="30"/>
        </w:rPr>
        <w:t>985</w:t>
      </w:r>
      <w:r w:rsidR="00BF43C7" w:rsidRPr="00FA3F5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>ล้านบาทมีกำหนดชำระคืนเมื่อทวงถาม</w:t>
      </w:r>
      <w:r w:rsidR="0053459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534590"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534590">
        <w:rPr>
          <w:rFonts w:ascii="Angsana New" w:hAnsi="Angsana New" w:cs="Angsana New"/>
          <w:i/>
          <w:iCs/>
          <w:spacing w:val="-2"/>
          <w:sz w:val="30"/>
          <w:szCs w:val="30"/>
        </w:rPr>
        <w:t>2566</w:t>
      </w:r>
      <w:r w:rsidR="00534590"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534590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700 </w:t>
      </w:r>
      <w:r w:rsidR="00534590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="00534590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ซึ่งเงินกู้ยืมดังกล่าวมีดอกเบี้ยในอัตราร้อยละ </w:t>
      </w:r>
      <w:r w:rsidR="0048025D">
        <w:rPr>
          <w:rFonts w:ascii="Angsana New" w:hAnsi="Angsana New" w:cs="Angsana New"/>
          <w:spacing w:val="-2"/>
          <w:sz w:val="30"/>
          <w:szCs w:val="30"/>
        </w:rPr>
        <w:t>2.83 - 3.30</w:t>
      </w:r>
      <w:r w:rsidR="00E32E1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ต่อปี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BF43C7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E32E1D">
        <w:rPr>
          <w:rFonts w:ascii="Angsana New" w:hAnsi="Angsana New" w:cs="Angsana New"/>
          <w:i/>
          <w:iCs/>
          <w:spacing w:val="-2"/>
          <w:sz w:val="30"/>
          <w:szCs w:val="30"/>
        </w:rPr>
        <w:t>6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อัตราร้อยละ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E32E1D" w:rsidRPr="00E32E1D">
        <w:rPr>
          <w:rFonts w:ascii="Angsana New" w:hAnsi="Angsana New" w:cs="Angsana New"/>
          <w:i/>
          <w:iCs/>
          <w:spacing w:val="-2"/>
          <w:sz w:val="30"/>
          <w:szCs w:val="30"/>
        </w:rPr>
        <w:t>1.83 - 3.30</w:t>
      </w:r>
      <w:r w:rsidR="00E32E1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ต่อปี)</w:t>
      </w:r>
    </w:p>
    <w:p w14:paraId="6F40C547" w14:textId="77777777" w:rsidR="00762B45" w:rsidRPr="00DB47CF" w:rsidRDefault="00762B45" w:rsidP="00DB47CF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  <w:sz w:val="22"/>
          <w:szCs w:val="22"/>
        </w:rPr>
      </w:pPr>
    </w:p>
    <w:p w14:paraId="38625073" w14:textId="77777777" w:rsidR="008958D3" w:rsidRPr="00DB47CF" w:rsidRDefault="008958D3" w:rsidP="00DB47CF">
      <w:pPr>
        <w:pStyle w:val="FSHeadMain"/>
        <w:numPr>
          <w:ilvl w:val="0"/>
          <w:numId w:val="0"/>
        </w:numPr>
        <w:ind w:left="540"/>
        <w:rPr>
          <w:rFonts w:eastAsia="Times New Roman"/>
          <w:b w:val="0"/>
          <w:bCs w:val="0"/>
          <w:i/>
          <w:iCs/>
        </w:rPr>
      </w:pPr>
      <w:r w:rsidRPr="00DB47CF">
        <w:rPr>
          <w:rFonts w:eastAsia="Times New Roman" w:hint="cs"/>
          <w:i/>
          <w:iCs/>
          <w:cs/>
        </w:rPr>
        <w:t>วงเงินสินเชื่อที่ยังไม่ได้เบิกใช้</w:t>
      </w:r>
    </w:p>
    <w:p w14:paraId="2EB528EA" w14:textId="77777777" w:rsidR="008958D3" w:rsidRPr="00DB47CF" w:rsidRDefault="008958D3" w:rsidP="009208CB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  <w:sz w:val="16"/>
          <w:szCs w:val="16"/>
        </w:rPr>
      </w:pPr>
    </w:p>
    <w:p w14:paraId="76EF6A60" w14:textId="28C9A145" w:rsidR="008958D3" w:rsidRDefault="008958D3" w:rsidP="00E94A5F">
      <w:pPr>
        <w:pStyle w:val="FSContent"/>
      </w:pPr>
      <w:r w:rsidRPr="00175879">
        <w:rPr>
          <w:cs/>
        </w:rPr>
        <w:t xml:space="preserve">ณ วันที่ </w:t>
      </w:r>
      <w:r w:rsidR="00B53767">
        <w:t>31</w:t>
      </w:r>
      <w:r w:rsidR="00892EE6" w:rsidRPr="00175879">
        <w:t xml:space="preserve"> </w:t>
      </w:r>
      <w:r w:rsidR="00892EE6" w:rsidRPr="00175879">
        <w:rPr>
          <w:cs/>
        </w:rPr>
        <w:t xml:space="preserve">ธันวาคม </w:t>
      </w:r>
      <w:r w:rsidR="008C68FC">
        <w:t>256</w:t>
      </w:r>
      <w:r w:rsidR="00E32E1D">
        <w:t>7</w:t>
      </w:r>
      <w:r w:rsidR="00BF43C7" w:rsidRPr="00175879">
        <w:t xml:space="preserve"> </w:t>
      </w:r>
      <w:r w:rsidRPr="00175879">
        <w:rPr>
          <w:cs/>
        </w:rPr>
        <w:t>บริษัทมีวงเงินสินเชื่อที่ยังไม่ได้เบิกใช้จำนวนเงิน</w:t>
      </w:r>
      <w:r w:rsidR="00D31F62" w:rsidRPr="00175879">
        <w:t xml:space="preserve"> </w:t>
      </w:r>
      <w:r w:rsidR="00F6259B">
        <w:t>6</w:t>
      </w:r>
      <w:r w:rsidR="00CC0DD8" w:rsidRPr="00175879">
        <w:t xml:space="preserve"> </w:t>
      </w:r>
      <w:r w:rsidRPr="00175879">
        <w:rPr>
          <w:cs/>
        </w:rPr>
        <w:t>ล้านเหรียญสหรัฐอเมริกา และ</w:t>
      </w:r>
      <w:r w:rsidR="001B5D63" w:rsidRPr="00175879">
        <w:t xml:space="preserve"> </w:t>
      </w:r>
      <w:r w:rsidR="00A336FF">
        <w:br/>
      </w:r>
      <w:r w:rsidR="00F6259B">
        <w:t>1,375</w:t>
      </w:r>
      <w:r w:rsidR="00E9055B">
        <w:t xml:space="preserve"> </w:t>
      </w:r>
      <w:r w:rsidRPr="00175879">
        <w:rPr>
          <w:cs/>
        </w:rPr>
        <w:t xml:space="preserve">ล้านบาท </w:t>
      </w:r>
      <w:r w:rsidRPr="00175879">
        <w:rPr>
          <w:i/>
          <w:iCs/>
          <w:cs/>
        </w:rPr>
        <w:t>(</w:t>
      </w:r>
      <w:r w:rsidR="00BF43C7">
        <w:rPr>
          <w:i/>
          <w:iCs/>
        </w:rPr>
        <w:t>256</w:t>
      </w:r>
      <w:r w:rsidR="00E32E1D">
        <w:rPr>
          <w:i/>
          <w:iCs/>
        </w:rPr>
        <w:t>6</w:t>
      </w:r>
      <w:r w:rsidRPr="00175879">
        <w:rPr>
          <w:i/>
          <w:iCs/>
        </w:rPr>
        <w:t xml:space="preserve">: </w:t>
      </w:r>
      <w:r w:rsidR="008C68FC" w:rsidRPr="008C68FC">
        <w:rPr>
          <w:i/>
          <w:iCs/>
        </w:rPr>
        <w:t xml:space="preserve">6 </w:t>
      </w:r>
      <w:r w:rsidR="008C68FC" w:rsidRPr="008C68FC">
        <w:rPr>
          <w:rFonts w:hint="cs"/>
          <w:i/>
          <w:iCs/>
          <w:cs/>
        </w:rPr>
        <w:t>ล้านเหรียญสหรัฐอเมริกา</w:t>
      </w:r>
      <w:r w:rsidR="008C68FC" w:rsidRPr="008C68FC">
        <w:rPr>
          <w:i/>
          <w:iCs/>
          <w:cs/>
        </w:rPr>
        <w:t xml:space="preserve"> </w:t>
      </w:r>
      <w:r w:rsidR="008C68FC" w:rsidRPr="008C68FC">
        <w:rPr>
          <w:rFonts w:hint="cs"/>
          <w:i/>
          <w:iCs/>
          <w:cs/>
        </w:rPr>
        <w:t>และ</w:t>
      </w:r>
      <w:r w:rsidR="008C68FC" w:rsidRPr="008C68FC">
        <w:rPr>
          <w:i/>
          <w:iCs/>
          <w:cs/>
        </w:rPr>
        <w:t xml:space="preserve"> </w:t>
      </w:r>
      <w:r w:rsidR="008C68FC" w:rsidRPr="008C68FC">
        <w:rPr>
          <w:i/>
          <w:iCs/>
        </w:rPr>
        <w:t>1,</w:t>
      </w:r>
      <w:r w:rsidR="00E32E1D">
        <w:rPr>
          <w:i/>
          <w:iCs/>
        </w:rPr>
        <w:t>660</w:t>
      </w:r>
      <w:r w:rsidR="00BA5004">
        <w:rPr>
          <w:i/>
          <w:iCs/>
        </w:rPr>
        <w:t xml:space="preserve"> </w:t>
      </w:r>
      <w:r w:rsidR="008C68FC" w:rsidRPr="008C68FC">
        <w:rPr>
          <w:rFonts w:hint="cs"/>
          <w:i/>
          <w:iCs/>
          <w:cs/>
        </w:rPr>
        <w:t>ล้านบาท</w:t>
      </w:r>
      <w:r w:rsidRPr="00175879">
        <w:rPr>
          <w:i/>
          <w:iCs/>
          <w:cs/>
        </w:rPr>
        <w:t>)</w:t>
      </w:r>
    </w:p>
    <w:p w14:paraId="040CE62F" w14:textId="77777777" w:rsidR="00A81CD3" w:rsidRPr="00DB47CF" w:rsidRDefault="00A81CD3" w:rsidP="00A81CD3">
      <w:pPr>
        <w:pStyle w:val="FSHeadMain"/>
        <w:numPr>
          <w:ilvl w:val="0"/>
          <w:numId w:val="0"/>
        </w:numPr>
        <w:ind w:left="518"/>
        <w:rPr>
          <w:sz w:val="18"/>
          <w:szCs w:val="18"/>
        </w:rPr>
      </w:pPr>
    </w:p>
    <w:p w14:paraId="598FD153" w14:textId="0FA690C7" w:rsidR="00D618EA" w:rsidRPr="002F57AC" w:rsidRDefault="00A95E32" w:rsidP="00A95E32">
      <w:pPr>
        <w:pStyle w:val="FSHeadMain"/>
        <w:rPr>
          <w:cs/>
        </w:rPr>
      </w:pPr>
      <w:r w:rsidRPr="002F57AC">
        <w:rPr>
          <w:rFonts w:hint="cs"/>
          <w:cs/>
        </w:rPr>
        <w:t>ประมาณการหนี้สินสำหรับผลประโยชน์พนักงาน</w:t>
      </w:r>
    </w:p>
    <w:p w14:paraId="7D5E30C5" w14:textId="77777777" w:rsidR="00E17722" w:rsidRPr="006C3868" w:rsidRDefault="00E17722" w:rsidP="00A331AA">
      <w:pPr>
        <w:pStyle w:val="FSBlank"/>
        <w:spacing w:line="240" w:lineRule="auto"/>
        <w:rPr>
          <w:sz w:val="24"/>
          <w:szCs w:val="24"/>
        </w:rPr>
      </w:pPr>
    </w:p>
    <w:tbl>
      <w:tblPr>
        <w:tblW w:w="478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1"/>
        <w:gridCol w:w="1235"/>
        <w:gridCol w:w="237"/>
        <w:gridCol w:w="1239"/>
      </w:tblGrid>
      <w:tr w:rsidR="00F21787" w:rsidRPr="002F57AC" w14:paraId="06C00520" w14:textId="77777777" w:rsidTr="003332A1">
        <w:tc>
          <w:tcPr>
            <w:tcW w:w="3525" w:type="pct"/>
          </w:tcPr>
          <w:p w14:paraId="2181EAAE" w14:textId="03220FF3" w:rsidR="00F21787" w:rsidRPr="002F57AC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2" w:type="pct"/>
          </w:tcPr>
          <w:p w14:paraId="1014EB75" w14:textId="11979A1D" w:rsidR="00F21787" w:rsidRPr="002F57AC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D999D9B" w14:textId="77777777" w:rsidR="00F21787" w:rsidRPr="002F57AC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74" w:type="pct"/>
          </w:tcPr>
          <w:p w14:paraId="593FFC54" w14:textId="1AC08AC4" w:rsidR="00F21787" w:rsidRPr="002F57AC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B3061" w:rsidRPr="002F57AC" w14:paraId="39F5E91A" w14:textId="77777777" w:rsidTr="003332A1">
        <w:tc>
          <w:tcPr>
            <w:tcW w:w="3525" w:type="pct"/>
          </w:tcPr>
          <w:p w14:paraId="0F91519A" w14:textId="77777777"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75" w:type="pct"/>
            <w:gridSpan w:val="3"/>
            <w:noWrap/>
          </w:tcPr>
          <w:p w14:paraId="54F44488" w14:textId="77777777"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32E1D" w:rsidRPr="002F57AC" w14:paraId="4E07C849" w14:textId="77777777" w:rsidTr="003332A1">
        <w:tc>
          <w:tcPr>
            <w:tcW w:w="3525" w:type="pct"/>
          </w:tcPr>
          <w:p w14:paraId="76A99870" w14:textId="77777777" w:rsidR="00E32E1D" w:rsidRPr="002F57AC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672" w:type="pct"/>
            <w:tcBorders>
              <w:bottom w:val="nil"/>
            </w:tcBorders>
          </w:tcPr>
          <w:p w14:paraId="6349F473" w14:textId="16FAE442" w:rsidR="00E32E1D" w:rsidRPr="002F57AC" w:rsidRDefault="00F3424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114,882</w:t>
            </w:r>
          </w:p>
        </w:tc>
        <w:tc>
          <w:tcPr>
            <w:tcW w:w="129" w:type="pct"/>
            <w:tcBorders>
              <w:bottom w:val="nil"/>
            </w:tcBorders>
          </w:tcPr>
          <w:p w14:paraId="2733D20B" w14:textId="77777777" w:rsidR="00E32E1D" w:rsidRPr="002F57AC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14:paraId="0A0DC9EA" w14:textId="32EFE7D3" w:rsidR="00E32E1D" w:rsidRPr="002F57AC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112,96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32E1D" w:rsidRPr="002F57AC" w14:paraId="3A6C5E4D" w14:textId="77777777" w:rsidTr="003332A1">
        <w:tc>
          <w:tcPr>
            <w:tcW w:w="3525" w:type="pct"/>
            <w:tcBorders>
              <w:bottom w:val="nil"/>
            </w:tcBorders>
          </w:tcPr>
          <w:p w14:paraId="1B9B6DCA" w14:textId="77777777" w:rsidR="00E32E1D" w:rsidRPr="002F57AC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72" w:type="pct"/>
            <w:tcBorders>
              <w:bottom w:val="nil"/>
            </w:tcBorders>
          </w:tcPr>
          <w:p w14:paraId="34CFACFC" w14:textId="7DAE21D4" w:rsidR="00E32E1D" w:rsidRPr="002F57AC" w:rsidRDefault="00F3424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8,476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1E2C07C8" w14:textId="77777777" w:rsidR="00E32E1D" w:rsidRPr="002F57AC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14:paraId="1A333B08" w14:textId="099423B9" w:rsidR="00E32E1D" w:rsidRPr="002F57AC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6,979</w:t>
            </w:r>
          </w:p>
        </w:tc>
      </w:tr>
      <w:tr w:rsidR="00E32E1D" w:rsidRPr="002F57AC" w14:paraId="1480129A" w14:textId="77777777" w:rsidTr="003332A1">
        <w:tc>
          <w:tcPr>
            <w:tcW w:w="3525" w:type="pct"/>
            <w:tcBorders>
              <w:bottom w:val="nil"/>
            </w:tcBorders>
          </w:tcPr>
          <w:p w14:paraId="6A6A72E2" w14:textId="77777777" w:rsidR="00E32E1D" w:rsidRPr="002F57AC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10C629D0" w14:textId="232F8A3C" w:rsidR="00E32E1D" w:rsidRPr="002F57AC" w:rsidRDefault="00F3424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7,169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1D3EBEA5" w14:textId="77777777" w:rsidR="00E32E1D" w:rsidRPr="002F57AC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14:paraId="0B248E9F" w14:textId="7B54E79A" w:rsidR="00E32E1D" w:rsidRPr="002F57AC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7,375</w:t>
            </w:r>
          </w:p>
        </w:tc>
      </w:tr>
      <w:tr w:rsidR="00E32E1D" w:rsidRPr="002F57AC" w14:paraId="212CB5D7" w14:textId="77777777" w:rsidTr="003332A1">
        <w:tc>
          <w:tcPr>
            <w:tcW w:w="3525" w:type="pct"/>
            <w:tcBorders>
              <w:bottom w:val="nil"/>
            </w:tcBorders>
            <w:vAlign w:val="bottom"/>
          </w:tcPr>
          <w:p w14:paraId="10565133" w14:textId="77777777" w:rsidR="00E32E1D" w:rsidRPr="002F57AC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A75CE4B" w14:textId="1DAF4C80" w:rsidR="00E32E1D" w:rsidRPr="002F57AC" w:rsidRDefault="00F3424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130,527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477F8FF" w14:textId="77777777" w:rsidR="00E32E1D" w:rsidRPr="002F57AC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998421A" w14:textId="2E8B2FDD" w:rsidR="00E32E1D" w:rsidRPr="002F57AC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3C27966B" w14:textId="77777777" w:rsidR="006C3868" w:rsidRPr="006C3868" w:rsidRDefault="006C3868" w:rsidP="008A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14:paraId="307724B1" w14:textId="16AE6A10" w:rsidR="008A3B85" w:rsidRPr="002F57AC" w:rsidRDefault="008A3B85" w:rsidP="008A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GB"/>
        </w:rPr>
      </w:pPr>
      <w:r w:rsidRPr="002F57A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โครงการผลประโยชน์หลังออกจากงาน</w:t>
      </w:r>
    </w:p>
    <w:p w14:paraId="65C75797" w14:textId="77777777" w:rsidR="008A3B85" w:rsidRPr="006C3868" w:rsidRDefault="008A3B85" w:rsidP="008A3B85">
      <w:pPr>
        <w:pStyle w:val="FSBlank"/>
        <w:spacing w:line="240" w:lineRule="auto"/>
        <w:rPr>
          <w:sz w:val="24"/>
          <w:szCs w:val="24"/>
          <w:cs/>
        </w:rPr>
      </w:pPr>
    </w:p>
    <w:p w14:paraId="2B782C06" w14:textId="2E05E157" w:rsidR="008A3B85" w:rsidRPr="002F57AC" w:rsidRDefault="008A3B85" w:rsidP="008A3B85">
      <w:pPr>
        <w:pStyle w:val="FSContent"/>
      </w:pPr>
      <w:r w:rsidRPr="002F57AC">
        <w:rPr>
          <w:cs/>
        </w:rPr>
        <w:t>บริษัทจัดการโครงการ</w:t>
      </w:r>
      <w:r w:rsidRPr="002F57AC">
        <w:rPr>
          <w:rFonts w:hint="cs"/>
          <w:cs/>
        </w:rPr>
        <w:t>ผลประโยชน์ที่กำหนดไว้</w:t>
      </w:r>
      <w:r w:rsidRPr="002F57AC">
        <w:rPr>
          <w:cs/>
        </w:rPr>
        <w:t xml:space="preserve">ตามข้อกำหนดของพระราชบัญญัติคุ้มครองแรงงาน พ.ศ. </w:t>
      </w:r>
      <w:r w:rsidR="00B53767">
        <w:t>2541</w:t>
      </w:r>
      <w:r w:rsidRPr="002F57AC">
        <w:rPr>
          <w:rFonts w:hint="cs"/>
          <w:cs/>
        </w:rPr>
        <w:t xml:space="preserve"> </w:t>
      </w:r>
      <w:r w:rsidRPr="002F57AC">
        <w:rPr>
          <w:cs/>
        </w:rPr>
        <w:br/>
        <w:t>ในการให้ผลประโยชน์เมื่อเกษียณแก่พนักงานตามสิทธิและอายุงาน</w:t>
      </w:r>
      <w:r>
        <w:t xml:space="preserve"> </w:t>
      </w:r>
      <w:r w:rsidRPr="002F57AC">
        <w:rPr>
          <w:rFonts w:hint="cs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ได้แก่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ความเสี่ยงของช่วงชีวิต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ความเสี่ยงจากอัตราแลกเปลี่ยน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ความเสี่ยงจากอัตราดอกเบี้ย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และความเสี่ยงจากตลาด</w:t>
      </w:r>
      <w:r w:rsidRPr="002F57AC">
        <w:rPr>
          <w:cs/>
        </w:rPr>
        <w:t xml:space="preserve"> (</w:t>
      </w:r>
      <w:r w:rsidRPr="002F57AC">
        <w:rPr>
          <w:rFonts w:hint="cs"/>
          <w:cs/>
        </w:rPr>
        <w:t>เงินลงทุน</w:t>
      </w:r>
      <w:r w:rsidRPr="002F57AC">
        <w:rPr>
          <w:cs/>
        </w:rPr>
        <w:t>)</w:t>
      </w:r>
    </w:p>
    <w:tbl>
      <w:tblPr>
        <w:tblW w:w="93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81"/>
        <w:gridCol w:w="1267"/>
        <w:gridCol w:w="236"/>
        <w:gridCol w:w="1267"/>
      </w:tblGrid>
      <w:tr w:rsidR="00F21787" w:rsidRPr="00312C48" w14:paraId="4F67E641" w14:textId="77777777" w:rsidTr="00495692">
        <w:trPr>
          <w:tblHeader/>
        </w:trPr>
        <w:tc>
          <w:tcPr>
            <w:tcW w:w="6581" w:type="dxa"/>
          </w:tcPr>
          <w:p w14:paraId="7776713F" w14:textId="77777777" w:rsidR="00F21787" w:rsidRPr="003B3061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267" w:type="dxa"/>
          </w:tcPr>
          <w:p w14:paraId="15E363A4" w14:textId="7A47F823" w:rsidR="00F21787" w:rsidRPr="00312C4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F7257D4" w14:textId="77777777" w:rsidR="00F21787" w:rsidRPr="00312C4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70A04444" w14:textId="4EC73359" w:rsidR="00F21787" w:rsidRPr="00312C4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F43C7" w:rsidRPr="00312C48" w14:paraId="42E601AC" w14:textId="77777777" w:rsidTr="00495692">
        <w:trPr>
          <w:tblHeader/>
        </w:trPr>
        <w:tc>
          <w:tcPr>
            <w:tcW w:w="6581" w:type="dxa"/>
          </w:tcPr>
          <w:p w14:paraId="5FF927B3" w14:textId="77777777" w:rsidR="00BF43C7" w:rsidRPr="003B3061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7474E0EE" w14:textId="77777777"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12C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12C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32E1D" w:rsidRPr="00312C48" w14:paraId="3C6626FC" w14:textId="77777777" w:rsidTr="008A3B85">
        <w:tc>
          <w:tcPr>
            <w:tcW w:w="6581" w:type="dxa"/>
          </w:tcPr>
          <w:p w14:paraId="0CDAFD07" w14:textId="5D45F54B" w:rsidR="00E32E1D" w:rsidRPr="003B3061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3B306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7" w:type="dxa"/>
            <w:vAlign w:val="bottom"/>
          </w:tcPr>
          <w:p w14:paraId="4829AB57" w14:textId="28320F2C" w:rsidR="00E32E1D" w:rsidRPr="00E32E1D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2E1D">
              <w:rPr>
                <w:rFonts w:ascii="Angsana New" w:hAnsi="Angsana New" w:cs="Angsana New"/>
                <w:sz w:val="30"/>
                <w:szCs w:val="30"/>
              </w:rPr>
              <w:t>112,961</w:t>
            </w:r>
          </w:p>
        </w:tc>
        <w:tc>
          <w:tcPr>
            <w:tcW w:w="236" w:type="dxa"/>
          </w:tcPr>
          <w:p w14:paraId="019F127C" w14:textId="77777777" w:rsidR="00E32E1D" w:rsidRPr="00312C4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4E94C569" w14:textId="706C0F7F" w:rsidR="00E32E1D" w:rsidRPr="00312C4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40DFE">
              <w:rPr>
                <w:rFonts w:ascii="Angsana New" w:hAnsi="Angsana New" w:cs="Angsana New"/>
                <w:sz w:val="30"/>
                <w:szCs w:val="30"/>
              </w:rPr>
              <w:t>117,149</w:t>
            </w:r>
          </w:p>
        </w:tc>
      </w:tr>
      <w:tr w:rsidR="00E32E1D" w:rsidRPr="00312C48" w14:paraId="5828884D" w14:textId="77777777" w:rsidTr="008A3B85">
        <w:tc>
          <w:tcPr>
            <w:tcW w:w="6581" w:type="dxa"/>
          </w:tcPr>
          <w:p w14:paraId="6783939D" w14:textId="77777777" w:rsidR="00E32E1D" w:rsidRPr="000F09C6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F09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7" w:type="dxa"/>
          </w:tcPr>
          <w:p w14:paraId="3DC2DB95" w14:textId="77777777" w:rsidR="00E32E1D" w:rsidRPr="00312C4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6EAC08" w14:textId="77777777" w:rsidR="00E32E1D" w:rsidRPr="00312C4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BCAA4FE" w14:textId="77777777" w:rsidR="00E32E1D" w:rsidRPr="00312C4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7D1B" w:rsidRPr="00312C48" w14:paraId="4920647F" w14:textId="77777777" w:rsidTr="006505F5">
        <w:tc>
          <w:tcPr>
            <w:tcW w:w="6581" w:type="dxa"/>
          </w:tcPr>
          <w:p w14:paraId="2601DEB2" w14:textId="77777777" w:rsidR="003F7D1B" w:rsidRPr="003B3061" w:rsidRDefault="003F7D1B" w:rsidP="003F7D1B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  <w:r w:rsidRPr="003B3061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1267" w:type="dxa"/>
          </w:tcPr>
          <w:p w14:paraId="30C91BA5" w14:textId="3819E618" w:rsidR="003F7D1B" w:rsidRPr="00312C48" w:rsidRDefault="003F7D1B" w:rsidP="003F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F7D1B">
              <w:rPr>
                <w:rFonts w:ascii="Angsana New" w:hAnsi="Angsana New" w:cs="Angsana New"/>
                <w:sz w:val="30"/>
                <w:szCs w:val="30"/>
              </w:rPr>
              <w:t>6,027</w:t>
            </w:r>
          </w:p>
        </w:tc>
        <w:tc>
          <w:tcPr>
            <w:tcW w:w="236" w:type="dxa"/>
          </w:tcPr>
          <w:p w14:paraId="2E365FA3" w14:textId="77777777" w:rsidR="003F7D1B" w:rsidRPr="00312C48" w:rsidRDefault="003F7D1B" w:rsidP="003F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6FFA9C2" w14:textId="70149599" w:rsidR="003F7D1B" w:rsidRPr="00312C48" w:rsidRDefault="003F7D1B" w:rsidP="003F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6,377</w:t>
            </w:r>
          </w:p>
        </w:tc>
      </w:tr>
      <w:tr w:rsidR="003F7D1B" w:rsidRPr="00312C48" w14:paraId="2480B008" w14:textId="77777777" w:rsidTr="006505F5">
        <w:tc>
          <w:tcPr>
            <w:tcW w:w="6581" w:type="dxa"/>
          </w:tcPr>
          <w:p w14:paraId="40E0D402" w14:textId="77777777" w:rsidR="003F7D1B" w:rsidRPr="003B3061" w:rsidRDefault="003F7D1B" w:rsidP="003F7D1B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7" w:type="dxa"/>
          </w:tcPr>
          <w:p w14:paraId="0C323343" w14:textId="549CFB76" w:rsidR="003F7D1B" w:rsidRPr="00312C48" w:rsidRDefault="003F7D1B" w:rsidP="003F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F7D1B">
              <w:rPr>
                <w:rFonts w:ascii="Angsana New" w:hAnsi="Angsana New" w:cs="Angsana New"/>
                <w:sz w:val="30"/>
                <w:szCs w:val="30"/>
              </w:rPr>
              <w:t>1,834</w:t>
            </w:r>
          </w:p>
        </w:tc>
        <w:tc>
          <w:tcPr>
            <w:tcW w:w="236" w:type="dxa"/>
          </w:tcPr>
          <w:p w14:paraId="7CE53F58" w14:textId="77777777" w:rsidR="003F7D1B" w:rsidRPr="00312C48" w:rsidRDefault="003F7D1B" w:rsidP="003F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1BC010B" w14:textId="296D8852" w:rsidR="003F7D1B" w:rsidRPr="00312C48" w:rsidRDefault="003F7D1B" w:rsidP="003F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1,772</w:t>
            </w:r>
          </w:p>
        </w:tc>
      </w:tr>
      <w:tr w:rsidR="00534590" w:rsidRPr="00312C48" w14:paraId="131C3E76" w14:textId="77777777" w:rsidTr="006505F5">
        <w:tc>
          <w:tcPr>
            <w:tcW w:w="6581" w:type="dxa"/>
          </w:tcPr>
          <w:p w14:paraId="780C62D3" w14:textId="77777777" w:rsidR="00534590" w:rsidRPr="003B3061" w:rsidRDefault="00534590" w:rsidP="003F7D1B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E383855" w14:textId="77777777" w:rsidR="00534590" w:rsidRPr="003F7D1B" w:rsidRDefault="00534590" w:rsidP="003F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D5DC23" w14:textId="77777777" w:rsidR="00534590" w:rsidRPr="00312C48" w:rsidRDefault="00534590" w:rsidP="003F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06AFA97" w14:textId="77777777" w:rsidR="00534590" w:rsidRPr="00BB095B" w:rsidRDefault="00534590" w:rsidP="003F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4590" w:rsidRPr="00312C48" w14:paraId="2D1E8CA2" w14:textId="77777777" w:rsidTr="006505F5">
        <w:tc>
          <w:tcPr>
            <w:tcW w:w="6581" w:type="dxa"/>
          </w:tcPr>
          <w:p w14:paraId="6DF805A4" w14:textId="77777777" w:rsidR="00534590" w:rsidRPr="003B3061" w:rsidRDefault="00534590" w:rsidP="003F7D1B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5EFD6827" w14:textId="77777777" w:rsidR="00534590" w:rsidRPr="003F7D1B" w:rsidRDefault="00534590" w:rsidP="003F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917882" w14:textId="77777777" w:rsidR="00534590" w:rsidRPr="00312C48" w:rsidRDefault="00534590" w:rsidP="003F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9C8F2FB" w14:textId="77777777" w:rsidR="00534590" w:rsidRPr="00BB095B" w:rsidRDefault="00534590" w:rsidP="003F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269" w:rsidRPr="00312C48" w14:paraId="33D2E0AB" w14:textId="77777777" w:rsidTr="006505F5">
        <w:tc>
          <w:tcPr>
            <w:tcW w:w="6581" w:type="dxa"/>
          </w:tcPr>
          <w:p w14:paraId="13A06B35" w14:textId="195AF24C" w:rsidR="00543269" w:rsidRPr="003B3061" w:rsidRDefault="004F74B1" w:rsidP="00E32E1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09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รับรู้ในกำไรหรือขาดทุน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7" w:type="dxa"/>
          </w:tcPr>
          <w:p w14:paraId="0C3D9F3B" w14:textId="77777777" w:rsidR="00543269" w:rsidRPr="00312C48" w:rsidRDefault="00543269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125F25" w14:textId="77777777" w:rsidR="00543269" w:rsidRPr="00312C48" w:rsidRDefault="00543269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2D8D792" w14:textId="77777777" w:rsidR="00543269" w:rsidRDefault="00543269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FAE" w:rsidRPr="00312C48" w14:paraId="2ACAA1DA" w14:textId="77777777" w:rsidTr="000F09C6">
        <w:tc>
          <w:tcPr>
            <w:tcW w:w="6581" w:type="dxa"/>
          </w:tcPr>
          <w:p w14:paraId="42839465" w14:textId="53312A7C" w:rsidR="005B0FAE" w:rsidRPr="003000F8" w:rsidRDefault="003000F8" w:rsidP="00E32E1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00F8">
              <w:rPr>
                <w:rFonts w:ascii="Angsana New" w:hAnsi="Angsana New" w:cs="Angsana New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267" w:type="dxa"/>
          </w:tcPr>
          <w:p w14:paraId="4CE0B01F" w14:textId="77777777" w:rsidR="005B0FAE" w:rsidRPr="00312C48" w:rsidRDefault="005B0FAE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16F66" w14:textId="77777777" w:rsidR="005B0FAE" w:rsidRPr="00312C48" w:rsidRDefault="005B0FAE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AB899A" w14:textId="77777777" w:rsidR="005B0FAE" w:rsidRDefault="005B0FAE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269" w:rsidRPr="00312C48" w14:paraId="18830B48" w14:textId="77777777" w:rsidTr="003000F8">
        <w:tc>
          <w:tcPr>
            <w:tcW w:w="6581" w:type="dxa"/>
          </w:tcPr>
          <w:p w14:paraId="38EBF0EF" w14:textId="028B8FDA" w:rsidR="00543269" w:rsidRPr="006A3ED2" w:rsidRDefault="005B0FAE" w:rsidP="00E32E1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3ED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3A0F1E" w:rsidRPr="006A3ED2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</w:t>
            </w:r>
            <w:r w:rsidR="009347E6" w:rsidRPr="006A3ED2">
              <w:rPr>
                <w:rFonts w:ascii="Angsana New" w:hAnsi="Angsana New" w:cs="Angsana New" w:hint="cs"/>
                <w:sz w:val="30"/>
                <w:szCs w:val="30"/>
                <w:cs/>
              </w:rPr>
              <w:t>มติทางการเงิน</w:t>
            </w:r>
          </w:p>
        </w:tc>
        <w:tc>
          <w:tcPr>
            <w:tcW w:w="1267" w:type="dxa"/>
          </w:tcPr>
          <w:p w14:paraId="4E86E467" w14:textId="323D8D1C" w:rsidR="00543269" w:rsidRPr="006A3ED2" w:rsidRDefault="000250D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6A3ED2">
              <w:rPr>
                <w:rFonts w:ascii="Angsana New" w:hAnsi="Angsana New" w:cs="Angsana New"/>
                <w:sz w:val="30"/>
                <w:szCs w:val="30"/>
              </w:rPr>
              <w:t>(1,87</w:t>
            </w:r>
            <w:r w:rsidR="006A3ED2" w:rsidRPr="006A3ED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A3ED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F52C9E" w14:textId="77777777" w:rsidR="00543269" w:rsidRPr="006A3ED2" w:rsidRDefault="00543269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3BD8424" w14:textId="0294C752" w:rsidR="00543269" w:rsidRPr="006A3ED2" w:rsidRDefault="00D74B36" w:rsidP="00D7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6A3E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3269" w:rsidRPr="00312C48" w14:paraId="6A8B1A26" w14:textId="77777777" w:rsidTr="003000F8">
        <w:tc>
          <w:tcPr>
            <w:tcW w:w="6581" w:type="dxa"/>
          </w:tcPr>
          <w:p w14:paraId="164DF510" w14:textId="543D7AC3" w:rsidR="00543269" w:rsidRPr="006A3ED2" w:rsidRDefault="005B0FAE" w:rsidP="00E32E1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3ED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9347E6" w:rsidRPr="006A3ED2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7" w:type="dxa"/>
          </w:tcPr>
          <w:p w14:paraId="47BF375D" w14:textId="54305601" w:rsidR="00543269" w:rsidRPr="006A3ED2" w:rsidRDefault="000250D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6A3ED2">
              <w:rPr>
                <w:rFonts w:ascii="Angsana New" w:hAnsi="Angsana New" w:cs="Angsana New"/>
                <w:sz w:val="30"/>
                <w:szCs w:val="30"/>
              </w:rPr>
              <w:t>11,135</w:t>
            </w:r>
          </w:p>
        </w:tc>
        <w:tc>
          <w:tcPr>
            <w:tcW w:w="236" w:type="dxa"/>
          </w:tcPr>
          <w:p w14:paraId="0DBBBF62" w14:textId="77777777" w:rsidR="00543269" w:rsidRPr="006A3ED2" w:rsidRDefault="00543269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6A9C8D9" w14:textId="6E71108C" w:rsidR="00543269" w:rsidRPr="006A3ED2" w:rsidRDefault="00D74B36" w:rsidP="00D7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6A3E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2E1D" w:rsidRPr="00312C48" w14:paraId="155E83D6" w14:textId="77777777" w:rsidTr="00201372">
        <w:tc>
          <w:tcPr>
            <w:tcW w:w="6581" w:type="dxa"/>
          </w:tcPr>
          <w:p w14:paraId="7C515E07" w14:textId="5814C84D" w:rsidR="00E32E1D" w:rsidRPr="00DB47CF" w:rsidRDefault="00E32E1D" w:rsidP="00E32E1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8912EE3" w14:textId="79571881" w:rsidR="00E32E1D" w:rsidRPr="00240DE9" w:rsidRDefault="00347F6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(15,20</w:t>
            </w:r>
            <w:r w:rsidR="003000F8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4C091C1" w14:textId="77777777" w:rsidR="00E32E1D" w:rsidRPr="00DB47C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AA48A67" w14:textId="3DC4F594" w:rsidR="00E32E1D" w:rsidRPr="00DB47C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</w:rPr>
              <w:t>(12,337)</w:t>
            </w:r>
          </w:p>
        </w:tc>
      </w:tr>
      <w:tr w:rsidR="00E32E1D" w:rsidRPr="00312C48" w14:paraId="653B53D2" w14:textId="77777777" w:rsidTr="00201372">
        <w:tc>
          <w:tcPr>
            <w:tcW w:w="6581" w:type="dxa"/>
          </w:tcPr>
          <w:p w14:paraId="5D23DC19" w14:textId="5369F5F2" w:rsidR="00E32E1D" w:rsidRPr="00DB47C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3B30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3B30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43BF8AB1" w14:textId="053E35DA" w:rsidR="007C7126" w:rsidRPr="00DB47CF" w:rsidRDefault="007C7126" w:rsidP="007C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  <w:r w:rsidRPr="007C71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114,882</w:t>
            </w:r>
          </w:p>
        </w:tc>
        <w:tc>
          <w:tcPr>
            <w:tcW w:w="236" w:type="dxa"/>
          </w:tcPr>
          <w:p w14:paraId="26387973" w14:textId="77777777" w:rsidR="00E32E1D" w:rsidRPr="00DB47C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5F97FFC0" w14:textId="772B34E9" w:rsidR="00E32E1D" w:rsidRPr="00DB47CF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  <w:r w:rsidRPr="00BB09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1A16C40A" w14:textId="77777777" w:rsidR="003332A1" w:rsidRPr="008D3A5D" w:rsidRDefault="003332A1">
      <w:pPr>
        <w:rPr>
          <w:rFonts w:ascii="Angsana New" w:hAnsi="Angsana New" w:cs="Angsana New"/>
        </w:rPr>
      </w:pP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67"/>
        <w:gridCol w:w="236"/>
        <w:gridCol w:w="1267"/>
      </w:tblGrid>
      <w:tr w:rsidR="00F21787" w:rsidRPr="008922C8" w14:paraId="344EC3A7" w14:textId="77777777" w:rsidTr="003332A1">
        <w:tc>
          <w:tcPr>
            <w:tcW w:w="6570" w:type="dxa"/>
          </w:tcPr>
          <w:p w14:paraId="54F0E72F" w14:textId="6F44BBC1" w:rsidR="00F21787" w:rsidRPr="008A3B8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3B8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67" w:type="dxa"/>
          </w:tcPr>
          <w:p w14:paraId="38E1C739" w14:textId="0E530436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8A4A4AE" w14:textId="77777777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6F4E9248" w14:textId="0C30156A" w:rsidR="00F21787" w:rsidRPr="008922C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F43C7" w:rsidRPr="008922C8" w14:paraId="69F9642E" w14:textId="77777777" w:rsidTr="003332A1">
        <w:tc>
          <w:tcPr>
            <w:tcW w:w="6570" w:type="dxa"/>
          </w:tcPr>
          <w:p w14:paraId="4CB49BEF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47CEF77D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 w:firstLine="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F43C7" w:rsidRPr="008922C8" w14:paraId="15DBC55F" w14:textId="77777777" w:rsidTr="003332A1">
        <w:tc>
          <w:tcPr>
            <w:tcW w:w="6570" w:type="dxa"/>
          </w:tcPr>
          <w:p w14:paraId="1F851686" w14:textId="77777777" w:rsidR="00BF43C7" w:rsidRPr="008922C8" w:rsidRDefault="00BF43C7" w:rsidP="00BF43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7" w:type="dxa"/>
            <w:vAlign w:val="bottom"/>
          </w:tcPr>
          <w:p w14:paraId="4FBDD60A" w14:textId="3D33417D" w:rsidR="00BF43C7" w:rsidRPr="008922C8" w:rsidRDefault="008569ED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F4442">
              <w:rPr>
                <w:rFonts w:ascii="Angsana New" w:hAnsi="Angsana New" w:cs="Angsana New"/>
                <w:sz w:val="30"/>
                <w:szCs w:val="30"/>
              </w:rPr>
              <w:t>.0</w:t>
            </w:r>
          </w:p>
        </w:tc>
        <w:tc>
          <w:tcPr>
            <w:tcW w:w="236" w:type="dxa"/>
          </w:tcPr>
          <w:p w14:paraId="40C922C9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7F485B19" w14:textId="06AF9D69" w:rsidR="00BF43C7" w:rsidRPr="008922C8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1.9</w:t>
            </w:r>
          </w:p>
        </w:tc>
      </w:tr>
      <w:tr w:rsidR="00BF43C7" w:rsidRPr="008922C8" w14:paraId="1C6C70B9" w14:textId="77777777" w:rsidTr="003332A1">
        <w:tc>
          <w:tcPr>
            <w:tcW w:w="6570" w:type="dxa"/>
          </w:tcPr>
          <w:p w14:paraId="2B2F8795" w14:textId="77777777" w:rsidR="00BF43C7" w:rsidRPr="008922C8" w:rsidRDefault="00BF43C7" w:rsidP="00BF43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7" w:type="dxa"/>
            <w:vAlign w:val="bottom"/>
          </w:tcPr>
          <w:p w14:paraId="59713033" w14:textId="1C5E13B3" w:rsidR="00BF43C7" w:rsidRPr="008922C8" w:rsidRDefault="00526890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F4442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5 - 6.5</w:t>
            </w:r>
          </w:p>
        </w:tc>
        <w:tc>
          <w:tcPr>
            <w:tcW w:w="236" w:type="dxa"/>
          </w:tcPr>
          <w:p w14:paraId="665302E5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9A2FA63" w14:textId="31B3D994" w:rsidR="00BF43C7" w:rsidRPr="008922C8" w:rsidRDefault="00526890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2.5 - 6.5</w:t>
            </w:r>
          </w:p>
        </w:tc>
      </w:tr>
      <w:tr w:rsidR="00BF43C7" w:rsidRPr="008922C8" w14:paraId="6A13D20B" w14:textId="77777777" w:rsidTr="003332A1">
        <w:tc>
          <w:tcPr>
            <w:tcW w:w="6570" w:type="dxa"/>
          </w:tcPr>
          <w:p w14:paraId="072D2AFF" w14:textId="77777777" w:rsidR="00BF43C7" w:rsidRPr="008922C8" w:rsidRDefault="00BF43C7" w:rsidP="00BF43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7" w:type="dxa"/>
            <w:vAlign w:val="bottom"/>
          </w:tcPr>
          <w:p w14:paraId="6AD73E8B" w14:textId="21C19FC4" w:rsidR="00BF43C7" w:rsidRPr="00FA3F5B" w:rsidRDefault="008569ED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4C7BEF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14</w:t>
            </w:r>
          </w:p>
        </w:tc>
        <w:tc>
          <w:tcPr>
            <w:tcW w:w="236" w:type="dxa"/>
          </w:tcPr>
          <w:p w14:paraId="5E874664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6A459C0" w14:textId="0E3CEA05" w:rsidR="00BF43C7" w:rsidRPr="008922C8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0 - 14</w:t>
            </w:r>
          </w:p>
        </w:tc>
      </w:tr>
    </w:tbl>
    <w:p w14:paraId="156DF226" w14:textId="77777777" w:rsidR="00D618EA" w:rsidRPr="008922C8" w:rsidRDefault="00D618EA" w:rsidP="00F50940">
      <w:pPr>
        <w:pStyle w:val="FSBlank"/>
        <w:rPr>
          <w:sz w:val="30"/>
          <w:szCs w:val="30"/>
          <w:highlight w:val="cyan"/>
        </w:rPr>
      </w:pPr>
    </w:p>
    <w:p w14:paraId="35EF62D6" w14:textId="77777777" w:rsidR="00727833" w:rsidRPr="008922C8" w:rsidRDefault="00D618EA" w:rsidP="00F50940">
      <w:pPr>
        <w:pStyle w:val="FSContent"/>
      </w:pPr>
      <w:r w:rsidRPr="008922C8">
        <w:rPr>
          <w:cs/>
        </w:rPr>
        <w:t>ข้อสมมติเกี่ยวกับอัตรามรณะในอนาคตถือตามข้อมูลทางสถิต</w:t>
      </w:r>
      <w:r w:rsidR="00D16874" w:rsidRPr="008922C8">
        <w:rPr>
          <w:cs/>
        </w:rPr>
        <w:t>ิที่เผยแพร่ทั่วไปและตารางมรณะ</w:t>
      </w:r>
    </w:p>
    <w:p w14:paraId="3BAF8D13" w14:textId="77777777" w:rsidR="00AE4C99" w:rsidRPr="008D3A5D" w:rsidRDefault="00AE4C99" w:rsidP="00B52FE3">
      <w:pPr>
        <w:pStyle w:val="FSBlank"/>
        <w:rPr>
          <w:sz w:val="18"/>
          <w:szCs w:val="18"/>
          <w:highlight w:val="cyan"/>
          <w:cs/>
        </w:rPr>
      </w:pPr>
    </w:p>
    <w:p w14:paraId="5FF44546" w14:textId="56E80F09" w:rsidR="009E1433" w:rsidRPr="006505F5" w:rsidRDefault="006A3882" w:rsidP="006505F5">
      <w:pPr>
        <w:pStyle w:val="FSContent"/>
      </w:pPr>
      <w:r w:rsidRPr="008922C8">
        <w:rPr>
          <w:rFonts w:hint="cs"/>
          <w:cs/>
        </w:rPr>
        <w:t>ณ</w:t>
      </w:r>
      <w:r w:rsidRPr="008922C8">
        <w:rPr>
          <w:cs/>
        </w:rPr>
        <w:t xml:space="preserve"> </w:t>
      </w:r>
      <w:r w:rsidRPr="008922C8">
        <w:rPr>
          <w:rFonts w:hint="cs"/>
          <w:cs/>
        </w:rPr>
        <w:t>วันที่</w:t>
      </w:r>
      <w:r w:rsidRPr="008922C8">
        <w:rPr>
          <w:cs/>
        </w:rPr>
        <w:t xml:space="preserve"> </w:t>
      </w:r>
      <w:r w:rsidR="00B53767">
        <w:t>31</w:t>
      </w:r>
      <w:r w:rsidRPr="008922C8">
        <w:t xml:space="preserve"> </w:t>
      </w:r>
      <w:r w:rsidRPr="008922C8">
        <w:rPr>
          <w:rFonts w:hint="cs"/>
          <w:cs/>
        </w:rPr>
        <w:t>ธันวาคม</w:t>
      </w:r>
      <w:r w:rsidRPr="008922C8">
        <w:rPr>
          <w:cs/>
        </w:rPr>
        <w:t xml:space="preserve"> </w:t>
      </w:r>
      <w:r w:rsidR="00C5703C">
        <w:t>256</w:t>
      </w:r>
      <w:r w:rsidR="00E32E1D">
        <w:t>7</w:t>
      </w:r>
      <w:r w:rsidR="00BF43C7" w:rsidRPr="008922C8">
        <w:t xml:space="preserve"> </w:t>
      </w:r>
      <w:r w:rsidRPr="008922C8">
        <w:rPr>
          <w:rFonts w:hint="cs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81731C">
        <w:t xml:space="preserve"> </w:t>
      </w:r>
      <w:r w:rsidR="00CC0A98">
        <w:t xml:space="preserve">11.4 </w:t>
      </w:r>
      <w:r w:rsidRPr="008922C8">
        <w:rPr>
          <w:rFonts w:hint="cs"/>
          <w:cs/>
        </w:rPr>
        <w:t>ปี</w:t>
      </w:r>
      <w:r w:rsidRPr="008922C8">
        <w:rPr>
          <w:cs/>
        </w:rPr>
        <w:t xml:space="preserve"> </w:t>
      </w:r>
      <w:r w:rsidR="0086071E" w:rsidRPr="008922C8">
        <w:br/>
      </w:r>
      <w:r w:rsidRPr="008922C8">
        <w:rPr>
          <w:i/>
          <w:iCs/>
          <w:cs/>
        </w:rPr>
        <w:t>(</w:t>
      </w:r>
      <w:r w:rsidR="00BF43C7">
        <w:rPr>
          <w:i/>
          <w:iCs/>
        </w:rPr>
        <w:t>256</w:t>
      </w:r>
      <w:r w:rsidR="00E32E1D">
        <w:rPr>
          <w:i/>
          <w:iCs/>
        </w:rPr>
        <w:t>6</w:t>
      </w:r>
      <w:r w:rsidR="00C027FE" w:rsidRPr="008922C8">
        <w:rPr>
          <w:i/>
          <w:iCs/>
        </w:rPr>
        <w:t xml:space="preserve">: </w:t>
      </w:r>
      <w:r w:rsidR="00BF43C7">
        <w:rPr>
          <w:i/>
          <w:iCs/>
        </w:rPr>
        <w:t>8.4</w:t>
      </w:r>
      <w:r w:rsidRPr="008922C8">
        <w:rPr>
          <w:i/>
          <w:iCs/>
        </w:rPr>
        <w:t xml:space="preserve"> </w:t>
      </w:r>
      <w:r w:rsidRPr="008922C8">
        <w:rPr>
          <w:rFonts w:hint="cs"/>
          <w:i/>
          <w:iCs/>
          <w:cs/>
        </w:rPr>
        <w:t>ปี</w:t>
      </w:r>
      <w:r w:rsidRPr="008922C8">
        <w:rPr>
          <w:i/>
          <w:iCs/>
          <w:cs/>
        </w:rPr>
        <w:t>)</w:t>
      </w:r>
    </w:p>
    <w:p w14:paraId="6490832A" w14:textId="77777777" w:rsidR="009D77A0" w:rsidRPr="008D3A5D" w:rsidRDefault="009D77A0" w:rsidP="00CC0A98">
      <w:pPr>
        <w:pStyle w:val="FSBlank"/>
        <w:ind w:left="0"/>
        <w:rPr>
          <w:sz w:val="18"/>
          <w:szCs w:val="18"/>
          <w:highlight w:val="cyan"/>
        </w:rPr>
      </w:pPr>
    </w:p>
    <w:p w14:paraId="009593CB" w14:textId="77777777" w:rsidR="00F50940" w:rsidRPr="008922C8" w:rsidRDefault="00F50940" w:rsidP="00F50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922C8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การวิเคราะห์ความอ่อนไหว</w:t>
      </w:r>
    </w:p>
    <w:p w14:paraId="0553713F" w14:textId="77777777" w:rsidR="00F50940" w:rsidRPr="00DB47CF" w:rsidRDefault="00F50940" w:rsidP="00F50940">
      <w:pPr>
        <w:pStyle w:val="FSBlank"/>
        <w:rPr>
          <w:sz w:val="18"/>
          <w:szCs w:val="18"/>
          <w:highlight w:val="cyan"/>
        </w:rPr>
      </w:pPr>
    </w:p>
    <w:p w14:paraId="6D2C2E97" w14:textId="1688CD55" w:rsidR="00F50940" w:rsidRPr="008922C8" w:rsidRDefault="00D47488" w:rsidP="00F50940">
      <w:pPr>
        <w:pStyle w:val="FSContent"/>
        <w:rPr>
          <w:spacing w:val="-2"/>
        </w:rPr>
      </w:pPr>
      <w:r w:rsidRPr="008922C8">
        <w:rPr>
          <w:rFonts w:hint="cs"/>
          <w:spacing w:val="-2"/>
          <w:cs/>
        </w:rPr>
        <w:t>การเปลี่ยนแปลงในแต่ละข้อสมมติ</w:t>
      </w:r>
      <w:r w:rsidR="00F50940" w:rsidRPr="008922C8">
        <w:rPr>
          <w:rFonts w:hint="cs"/>
          <w:spacing w:val="-2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ณ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วันที่รายงาน</w:t>
      </w:r>
      <w:r w:rsidR="00F50940" w:rsidRPr="008922C8">
        <w:rPr>
          <w:spacing w:val="-2"/>
          <w:cs/>
        </w:rPr>
        <w:t xml:space="preserve"> </w:t>
      </w:r>
      <w:r w:rsidRPr="008922C8">
        <w:rPr>
          <w:rFonts w:hint="cs"/>
          <w:spacing w:val="-2"/>
          <w:cs/>
        </w:rPr>
        <w:t>โดยถือว่าข้อสมมติ</w:t>
      </w:r>
      <w:r w:rsidR="004F04DF" w:rsidRPr="008922C8">
        <w:rPr>
          <w:rFonts w:hint="cs"/>
          <w:spacing w:val="-2"/>
          <w:cs/>
        </w:rPr>
        <w:t>อื่น</w:t>
      </w:r>
      <w:r w:rsidR="000F09C6">
        <w:rPr>
          <w:rFonts w:hint="cs"/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ๆ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คงที่</w:t>
      </w:r>
      <w:r w:rsidR="00F50940" w:rsidRPr="008922C8">
        <w:rPr>
          <w:spacing w:val="-2"/>
          <w:cs/>
        </w:rPr>
        <w:t xml:space="preserve"> </w:t>
      </w:r>
    </w:p>
    <w:p w14:paraId="75F0071E" w14:textId="0805E9AA" w:rsidR="007754E8" w:rsidRDefault="007754E8"/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86"/>
        <w:gridCol w:w="6"/>
        <w:gridCol w:w="6"/>
      </w:tblGrid>
      <w:tr w:rsidR="008A3B85" w:rsidRPr="008922C8" w14:paraId="01447C00" w14:textId="77777777" w:rsidTr="003332A1">
        <w:trPr>
          <w:gridAfter w:val="1"/>
          <w:wAfter w:w="6" w:type="dxa"/>
        </w:trPr>
        <w:tc>
          <w:tcPr>
            <w:tcW w:w="4590" w:type="dxa"/>
          </w:tcPr>
          <w:p w14:paraId="5A64F4B8" w14:textId="18FE7C37" w:rsidR="008A3B85" w:rsidRPr="0003039B" w:rsidRDefault="008A3B85" w:rsidP="008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right="-102" w:hanging="2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AB9D56D" w14:textId="55C25FF6"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70" w:type="dxa"/>
          </w:tcPr>
          <w:p w14:paraId="70AB71F5" w14:textId="481CFA44"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4"/>
            <w:vAlign w:val="bottom"/>
          </w:tcPr>
          <w:p w14:paraId="154E8B58" w14:textId="1CE83916"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ข้อสมมติลดลง</w:t>
            </w:r>
          </w:p>
        </w:tc>
      </w:tr>
      <w:tr w:rsidR="00E32E1D" w:rsidRPr="008922C8" w14:paraId="17F511F5" w14:textId="77777777" w:rsidTr="008E1E15">
        <w:tc>
          <w:tcPr>
            <w:tcW w:w="4590" w:type="dxa"/>
          </w:tcPr>
          <w:p w14:paraId="6C4F8782" w14:textId="435D50A4" w:rsidR="00E32E1D" w:rsidRPr="0003039B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hanging="2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303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220C13B6" w14:textId="35FE78D1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A1F9EDE" w14:textId="4AB522FD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290965" w14:textId="54666317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14C258F" w14:textId="663D7E74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0E793E" w14:textId="109FEF88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04E1278" w14:textId="77777777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8" w:type="dxa"/>
            <w:gridSpan w:val="3"/>
          </w:tcPr>
          <w:p w14:paraId="0E27625C" w14:textId="524A4E19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F43C7" w:rsidRPr="008922C8" w14:paraId="08DCBF69" w14:textId="77777777" w:rsidTr="003332A1">
        <w:trPr>
          <w:gridAfter w:val="2"/>
          <w:wAfter w:w="12" w:type="dxa"/>
        </w:trPr>
        <w:tc>
          <w:tcPr>
            <w:tcW w:w="4590" w:type="dxa"/>
          </w:tcPr>
          <w:p w14:paraId="47A1D53C" w14:textId="7777777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66" w:type="dxa"/>
            <w:gridSpan w:val="7"/>
            <w:vAlign w:val="center"/>
          </w:tcPr>
          <w:p w14:paraId="5CECF0BF" w14:textId="5D62FD67"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2E1D" w:rsidRPr="008922C8" w14:paraId="5409D01C" w14:textId="77777777" w:rsidTr="00825A23">
        <w:tc>
          <w:tcPr>
            <w:tcW w:w="4590" w:type="dxa"/>
          </w:tcPr>
          <w:p w14:paraId="2FBE8FC3" w14:textId="6B838E3C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3CB33B47" w14:textId="765726C5" w:rsidR="00E32E1D" w:rsidRPr="003332A1" w:rsidRDefault="00D33247" w:rsidP="00E32E1D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(5,924)</w:t>
            </w:r>
          </w:p>
        </w:tc>
        <w:tc>
          <w:tcPr>
            <w:tcW w:w="270" w:type="dxa"/>
          </w:tcPr>
          <w:p w14:paraId="790DEECE" w14:textId="445CF1C0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FD5D20" w14:textId="4C27924D" w:rsidR="00E32E1D" w:rsidRPr="003332A1" w:rsidRDefault="00E32E1D" w:rsidP="00E32E1D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lang w:val="en-US"/>
              </w:rPr>
              <w:t>(6,064)</w:t>
            </w:r>
          </w:p>
        </w:tc>
        <w:tc>
          <w:tcPr>
            <w:tcW w:w="270" w:type="dxa"/>
          </w:tcPr>
          <w:p w14:paraId="135CF967" w14:textId="215A5F0E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9E08AD" w14:textId="264E7312" w:rsidR="00E32E1D" w:rsidRPr="00D33247" w:rsidRDefault="00D33247" w:rsidP="00E32E1D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6,628</w:t>
            </w:r>
          </w:p>
        </w:tc>
        <w:tc>
          <w:tcPr>
            <w:tcW w:w="270" w:type="dxa"/>
            <w:vAlign w:val="bottom"/>
          </w:tcPr>
          <w:p w14:paraId="15BFB0B6" w14:textId="77777777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14:paraId="75EB041D" w14:textId="67064A76" w:rsidR="00E32E1D" w:rsidRPr="008922C8" w:rsidRDefault="00E32E1D" w:rsidP="00E32E1D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BB09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095B">
              <w:rPr>
                <w:rFonts w:ascii="Angsana New" w:hAnsi="Angsana New" w:cs="Angsana New"/>
                <w:sz w:val="30"/>
                <w:szCs w:val="30"/>
                <w:cs/>
              </w:rPr>
              <w:t>741</w:t>
            </w:r>
          </w:p>
        </w:tc>
      </w:tr>
      <w:tr w:rsidR="00E32E1D" w:rsidRPr="008922C8" w14:paraId="535764EF" w14:textId="77777777" w:rsidTr="00825A23">
        <w:tc>
          <w:tcPr>
            <w:tcW w:w="4590" w:type="dxa"/>
          </w:tcPr>
          <w:p w14:paraId="31866AFE" w14:textId="26DA9B59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0CC3642C" w14:textId="77777777" w:rsidR="00E32E1D" w:rsidRPr="003332A1" w:rsidRDefault="00E32E1D" w:rsidP="00E32E1D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E6B3EA" w14:textId="77777777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91003C" w14:textId="77777777" w:rsidR="00E32E1D" w:rsidRPr="003332A1" w:rsidRDefault="00E32E1D" w:rsidP="00E32E1D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C2CAAC" w14:textId="77777777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E61043" w14:textId="77777777" w:rsidR="00E32E1D" w:rsidRDefault="00E32E1D" w:rsidP="00E32E1D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0AA3C6" w14:textId="77777777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14:paraId="033996B6" w14:textId="77777777" w:rsidR="00E32E1D" w:rsidRPr="008922C8" w:rsidRDefault="00E32E1D" w:rsidP="00E32E1D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2E1D" w:rsidRPr="008922C8" w14:paraId="3C390EC5" w14:textId="77777777" w:rsidTr="00825A23">
        <w:tc>
          <w:tcPr>
            <w:tcW w:w="4590" w:type="dxa"/>
          </w:tcPr>
          <w:p w14:paraId="17819A84" w14:textId="2DDC63FE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6C001D00" w14:textId="69E40979" w:rsidR="00E32E1D" w:rsidRPr="003332A1" w:rsidRDefault="00D33247" w:rsidP="00E32E1D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6,465</w:t>
            </w:r>
          </w:p>
        </w:tc>
        <w:tc>
          <w:tcPr>
            <w:tcW w:w="270" w:type="dxa"/>
          </w:tcPr>
          <w:p w14:paraId="6129101F" w14:textId="42F5D52E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AE3325" w14:textId="02929652" w:rsidR="00E32E1D" w:rsidRPr="003332A1" w:rsidRDefault="00E32E1D" w:rsidP="00E32E1D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lang w:val="en-US"/>
              </w:rPr>
              <w:t>8,904</w:t>
            </w:r>
          </w:p>
        </w:tc>
        <w:tc>
          <w:tcPr>
            <w:tcW w:w="270" w:type="dxa"/>
          </w:tcPr>
          <w:p w14:paraId="43A09753" w14:textId="6CEA6193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117359" w14:textId="1A876C77" w:rsidR="00E32E1D" w:rsidRPr="00F75BBC" w:rsidRDefault="00F75BBC" w:rsidP="00E32E1D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(5,899)</w:t>
            </w:r>
          </w:p>
        </w:tc>
        <w:tc>
          <w:tcPr>
            <w:tcW w:w="270" w:type="dxa"/>
            <w:vAlign w:val="bottom"/>
          </w:tcPr>
          <w:p w14:paraId="5282FC6A" w14:textId="77777777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14:paraId="061A5B9B" w14:textId="40AD3DA0" w:rsidR="00E32E1D" w:rsidRPr="008922C8" w:rsidRDefault="00E32E1D" w:rsidP="00E32E1D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cs/>
              </w:rPr>
              <w:t>(8,085)</w:t>
            </w:r>
          </w:p>
        </w:tc>
      </w:tr>
      <w:tr w:rsidR="00E32E1D" w:rsidRPr="008922C8" w14:paraId="1F84BA87" w14:textId="77777777" w:rsidTr="003332A1">
        <w:tc>
          <w:tcPr>
            <w:tcW w:w="4590" w:type="dxa"/>
          </w:tcPr>
          <w:p w14:paraId="73F85DA6" w14:textId="73CE7025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5F115B4C" w14:textId="77777777" w:rsidR="00E32E1D" w:rsidRPr="003332A1" w:rsidRDefault="00E32E1D" w:rsidP="00E32E1D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5E100D" w14:textId="5B657A4A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E338DE" w14:textId="437BDB41" w:rsidR="00E32E1D" w:rsidRPr="003332A1" w:rsidRDefault="00E32E1D" w:rsidP="00E32E1D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A77780" w14:textId="13ECFE44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2DB174" w14:textId="02DA2419" w:rsidR="00E32E1D" w:rsidRPr="008922C8" w:rsidRDefault="00E32E1D" w:rsidP="00E32E1D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FD6443" w14:textId="77777777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14:paraId="44FC563A" w14:textId="4D0EA210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2E1D" w:rsidRPr="008922C8" w14:paraId="1D84A692" w14:textId="77777777" w:rsidTr="003332A1">
        <w:tc>
          <w:tcPr>
            <w:tcW w:w="4590" w:type="dxa"/>
          </w:tcPr>
          <w:p w14:paraId="4E0C7B82" w14:textId="48FC63A8" w:rsidR="00E32E1D" w:rsidRPr="0003039B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67E33143" w14:textId="7B7DFFAE" w:rsidR="00E32E1D" w:rsidRPr="003332A1" w:rsidRDefault="00D33247" w:rsidP="00E32E1D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(1,219)</w:t>
            </w:r>
          </w:p>
        </w:tc>
        <w:tc>
          <w:tcPr>
            <w:tcW w:w="270" w:type="dxa"/>
          </w:tcPr>
          <w:p w14:paraId="2410A206" w14:textId="37E85A76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8FB38F" w14:textId="526EBBC7" w:rsidR="00E32E1D" w:rsidRPr="003332A1" w:rsidRDefault="00E32E1D" w:rsidP="00E32E1D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lang w:val="en-US"/>
              </w:rPr>
              <w:t>(1,695)</w:t>
            </w:r>
          </w:p>
        </w:tc>
        <w:tc>
          <w:tcPr>
            <w:tcW w:w="270" w:type="dxa"/>
          </w:tcPr>
          <w:p w14:paraId="0F1CB920" w14:textId="79095F08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EB154C" w14:textId="6C67593C" w:rsidR="00E32E1D" w:rsidRPr="00F75BBC" w:rsidRDefault="00F75BBC" w:rsidP="00E32E1D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1,307</w:t>
            </w:r>
          </w:p>
        </w:tc>
        <w:tc>
          <w:tcPr>
            <w:tcW w:w="270" w:type="dxa"/>
            <w:vAlign w:val="bottom"/>
          </w:tcPr>
          <w:p w14:paraId="089CF41B" w14:textId="77777777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14:paraId="084D6E14" w14:textId="21B2CD3B" w:rsidR="00E32E1D" w:rsidRPr="008922C8" w:rsidRDefault="00E32E1D" w:rsidP="00E32E1D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B09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095B">
              <w:rPr>
                <w:rFonts w:ascii="Angsana New" w:hAnsi="Angsana New" w:cs="Angsana New"/>
                <w:sz w:val="30"/>
                <w:szCs w:val="30"/>
                <w:cs/>
              </w:rPr>
              <w:t>820</w:t>
            </w:r>
          </w:p>
        </w:tc>
      </w:tr>
      <w:tr w:rsidR="00E32E1D" w:rsidRPr="008922C8" w14:paraId="7980E2AC" w14:textId="77777777" w:rsidTr="003332A1">
        <w:tc>
          <w:tcPr>
            <w:tcW w:w="4590" w:type="dxa"/>
          </w:tcPr>
          <w:p w14:paraId="41F47D26" w14:textId="0F4FCB39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อัตรามรณะในอนาคต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38F827C4" w14:textId="7CF54B53" w:rsidR="00E32E1D" w:rsidRPr="003332A1" w:rsidRDefault="00D33247" w:rsidP="00E32E1D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270" w:type="dxa"/>
          </w:tcPr>
          <w:p w14:paraId="6C41B102" w14:textId="11E5D3B9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A0486" w14:textId="50D48E16" w:rsidR="00E32E1D" w:rsidRPr="003332A1" w:rsidRDefault="00E32E1D" w:rsidP="00E32E1D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</w:tcPr>
          <w:p w14:paraId="22FBC87C" w14:textId="5EE86650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1E5CE" w14:textId="081E84F2" w:rsidR="00E32E1D" w:rsidRPr="00F75BBC" w:rsidRDefault="00F75BBC" w:rsidP="00E32E1D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(245)</w:t>
            </w:r>
          </w:p>
        </w:tc>
        <w:tc>
          <w:tcPr>
            <w:tcW w:w="270" w:type="dxa"/>
            <w:vAlign w:val="bottom"/>
          </w:tcPr>
          <w:p w14:paraId="3B8A0938" w14:textId="77777777" w:rsidR="00E32E1D" w:rsidRPr="008922C8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14:paraId="39908D13" w14:textId="0F8E040F" w:rsidR="00E32E1D" w:rsidRPr="008922C8" w:rsidRDefault="00E32E1D" w:rsidP="00E32E1D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B095B">
              <w:rPr>
                <w:rFonts w:ascii="Angsana New" w:hAnsi="Angsana New" w:cs="Angsana New"/>
                <w:sz w:val="30"/>
                <w:szCs w:val="30"/>
                <w:cs/>
              </w:rPr>
              <w:t>(267)</w:t>
            </w:r>
          </w:p>
        </w:tc>
      </w:tr>
    </w:tbl>
    <w:p w14:paraId="39900CBA" w14:textId="77777777" w:rsidR="00FC2204" w:rsidRDefault="004256D3" w:rsidP="009A7EA9">
      <w:pPr>
        <w:pStyle w:val="FSHeadMain"/>
      </w:pPr>
      <w:r w:rsidRPr="00A908FE">
        <w:rPr>
          <w:cs/>
        </w:rPr>
        <w:lastRenderedPageBreak/>
        <w:t>สำรอง</w:t>
      </w:r>
    </w:p>
    <w:p w14:paraId="020B7D90" w14:textId="0DDCB9C8"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</w:rPr>
      </w:pPr>
    </w:p>
    <w:p w14:paraId="53883D16" w14:textId="77777777"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FC2204">
        <w:rPr>
          <w:rFonts w:hint="cs"/>
          <w:b w:val="0"/>
          <w:bCs w:val="0"/>
          <w:cs/>
          <w:lang w:val="en-US"/>
        </w:rPr>
        <w:t>สำรองประกอบด้วย</w:t>
      </w:r>
    </w:p>
    <w:p w14:paraId="2C9C5341" w14:textId="77777777"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lang w:val="en-US"/>
        </w:rPr>
      </w:pPr>
    </w:p>
    <w:p w14:paraId="67CFF789" w14:textId="0432AB6D"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i/>
          <w:iCs/>
          <w:lang w:val="en-US"/>
        </w:rPr>
      </w:pPr>
      <w:r w:rsidRPr="00FC2204">
        <w:rPr>
          <w:rFonts w:hint="cs"/>
          <w:i/>
          <w:iCs/>
          <w:cs/>
          <w:lang w:val="en-US"/>
        </w:rPr>
        <w:t>การจัดสรรกำไร</w:t>
      </w:r>
      <w:r w:rsidRPr="00FC2204">
        <w:rPr>
          <w:i/>
          <w:iCs/>
          <w:cs/>
          <w:lang w:val="en-US"/>
        </w:rPr>
        <w:t xml:space="preserve"> </w:t>
      </w:r>
      <w:r w:rsidRPr="00FC2204">
        <w:rPr>
          <w:rFonts w:hint="cs"/>
          <w:i/>
          <w:iCs/>
          <w:cs/>
          <w:lang w:val="en-US"/>
        </w:rPr>
        <w:t>และ</w:t>
      </w:r>
      <w:r w:rsidRPr="00FC2204">
        <w:rPr>
          <w:i/>
          <w:iCs/>
          <w:cs/>
          <w:lang w:val="en-US"/>
        </w:rPr>
        <w:t>/</w:t>
      </w:r>
      <w:r w:rsidRPr="00FC2204">
        <w:rPr>
          <w:rFonts w:hint="cs"/>
          <w:i/>
          <w:iCs/>
          <w:cs/>
          <w:lang w:val="en-US"/>
        </w:rPr>
        <w:t>หรือ</w:t>
      </w:r>
      <w:r w:rsidRPr="00FC2204">
        <w:rPr>
          <w:i/>
          <w:iCs/>
          <w:cs/>
          <w:lang w:val="en-US"/>
        </w:rPr>
        <w:t xml:space="preserve"> </w:t>
      </w:r>
      <w:r w:rsidRPr="00FC2204">
        <w:rPr>
          <w:rFonts w:hint="cs"/>
          <w:i/>
          <w:iCs/>
          <w:cs/>
          <w:lang w:val="en-US"/>
        </w:rPr>
        <w:t>กำไรสะสม</w:t>
      </w:r>
    </w:p>
    <w:p w14:paraId="4B92C4CA" w14:textId="77777777"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14:paraId="26713A6D" w14:textId="6F71E6F7" w:rsidR="00D3289C" w:rsidRDefault="00FC2204" w:rsidP="00FC2204">
      <w:pPr>
        <w:pStyle w:val="FSHeadMain"/>
        <w:numPr>
          <w:ilvl w:val="0"/>
          <w:numId w:val="0"/>
        </w:numPr>
        <w:ind w:left="518"/>
      </w:pPr>
      <w:r>
        <w:rPr>
          <w:rFonts w:hint="cs"/>
          <w:cs/>
          <w:lang w:val="en-US"/>
        </w:rPr>
        <w:t>สำรอง</w:t>
      </w:r>
      <w:r w:rsidR="00BE5AF0" w:rsidRPr="00A908FE">
        <w:rPr>
          <w:rFonts w:hint="cs"/>
          <w:cs/>
        </w:rPr>
        <w:t>ตามกฎหมาย</w:t>
      </w:r>
    </w:p>
    <w:p w14:paraId="7FB6735C" w14:textId="77777777" w:rsidR="00175879" w:rsidRPr="00DB47CF" w:rsidRDefault="00175879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14:paraId="4A9DD4B4" w14:textId="3ED44B28" w:rsidR="00D05EDF" w:rsidRDefault="00534590" w:rsidP="00D05EDF">
      <w:pPr>
        <w:pStyle w:val="FSContent"/>
      </w:pPr>
      <w:r w:rsidRPr="00534590">
        <w:rPr>
          <w:rFonts w:hint="cs"/>
          <w:cs/>
        </w:rPr>
        <w:t>ตามบทบัญญัติแห่งพระราชบัญญัติบริษัทมหาชนจำกัด</w:t>
      </w:r>
      <w:r w:rsidRPr="00534590">
        <w:rPr>
          <w:cs/>
        </w:rPr>
        <w:t xml:space="preserve"> </w:t>
      </w:r>
      <w:r w:rsidRPr="00534590">
        <w:rPr>
          <w:rFonts w:hint="cs"/>
          <w:cs/>
        </w:rPr>
        <w:t>พ</w:t>
      </w:r>
      <w:r w:rsidRPr="00534590">
        <w:rPr>
          <w:cs/>
        </w:rPr>
        <w:t>.</w:t>
      </w:r>
      <w:r w:rsidRPr="00534590">
        <w:rPr>
          <w:rFonts w:hint="cs"/>
          <w:cs/>
        </w:rPr>
        <w:t>ศ</w:t>
      </w:r>
      <w:r w:rsidRPr="00534590">
        <w:rPr>
          <w:cs/>
        </w:rPr>
        <w:t xml:space="preserve">. 2535 </w:t>
      </w:r>
      <w:r w:rsidRPr="00534590">
        <w:rPr>
          <w:rFonts w:hint="cs"/>
          <w:cs/>
        </w:rPr>
        <w:t>มาตรา</w:t>
      </w:r>
      <w:r w:rsidRPr="00534590">
        <w:rPr>
          <w:cs/>
        </w:rPr>
        <w:t xml:space="preserve"> 116 </w:t>
      </w:r>
      <w:r w:rsidRPr="00534590">
        <w:rPr>
          <w:rFonts w:hint="cs"/>
          <w:cs/>
        </w:rPr>
        <w:t>บริษัทจะต้องจัดสรรทุนสำรอง</w:t>
      </w:r>
      <w:r w:rsidRPr="00534590">
        <w:rPr>
          <w:cs/>
        </w:rPr>
        <w:t xml:space="preserve"> (“</w:t>
      </w:r>
      <w:r w:rsidRPr="00534590">
        <w:rPr>
          <w:rFonts w:hint="cs"/>
          <w:cs/>
        </w:rPr>
        <w:t>สำรองตามกฎหมาย</w:t>
      </w:r>
      <w:r w:rsidRPr="00534590">
        <w:rPr>
          <w:rFonts w:hint="eastAsia"/>
          <w:cs/>
        </w:rPr>
        <w:t>”</w:t>
      </w:r>
      <w:r w:rsidRPr="00534590">
        <w:rPr>
          <w:cs/>
        </w:rPr>
        <w:t xml:space="preserve">) </w:t>
      </w:r>
      <w:r w:rsidRPr="00534590">
        <w:rPr>
          <w:rFonts w:hint="cs"/>
          <w:cs/>
        </w:rPr>
        <w:t>อย่างน้อยร้อยละ</w:t>
      </w:r>
      <w:r w:rsidRPr="00534590">
        <w:rPr>
          <w:cs/>
        </w:rPr>
        <w:t xml:space="preserve"> 5 </w:t>
      </w:r>
      <w:r w:rsidRPr="00534590">
        <w:rPr>
          <w:rFonts w:hint="cs"/>
          <w:cs/>
        </w:rPr>
        <w:t>ของกำไรสุทธิประจำปีหลังจากหักขาดทุนสะสมยกมา</w:t>
      </w:r>
      <w:r w:rsidRPr="00534590">
        <w:rPr>
          <w:cs/>
        </w:rPr>
        <w:t xml:space="preserve"> (</w:t>
      </w:r>
      <w:r w:rsidRPr="00534590">
        <w:rPr>
          <w:rFonts w:hint="cs"/>
          <w:cs/>
        </w:rPr>
        <w:t>ถ้ามี</w:t>
      </w:r>
      <w:r w:rsidRPr="00534590">
        <w:rPr>
          <w:cs/>
        </w:rPr>
        <w:t xml:space="preserve">) </w:t>
      </w:r>
      <w:r w:rsidRPr="00534590">
        <w:rPr>
          <w:rFonts w:hint="cs"/>
          <w:cs/>
        </w:rPr>
        <w:t>จนกว่าสำรองดังกล่าวมีจำนวนไม่น้อยกว่าร้อยละ</w:t>
      </w:r>
      <w:r w:rsidRPr="00534590">
        <w:rPr>
          <w:cs/>
        </w:rPr>
        <w:t xml:space="preserve"> 10 </w:t>
      </w:r>
      <w:r w:rsidRPr="00534590">
        <w:rPr>
          <w:rFonts w:hint="cs"/>
          <w:cs/>
        </w:rPr>
        <w:t>ของทุนจดทะเบียน</w:t>
      </w:r>
      <w:r w:rsidRPr="00534590">
        <w:rPr>
          <w:cs/>
        </w:rPr>
        <w:t xml:space="preserve"> </w:t>
      </w:r>
      <w:r w:rsidRPr="00534590">
        <w:rPr>
          <w:rFonts w:hint="cs"/>
          <w:cs/>
        </w:rPr>
        <w:t>เงินสำรองนี้จะนำไปจ่ายเป็นเงินปันผลไม่ได้</w:t>
      </w:r>
    </w:p>
    <w:p w14:paraId="3010F67A" w14:textId="77777777" w:rsidR="003332A1" w:rsidRPr="00DB47CF" w:rsidRDefault="003332A1" w:rsidP="00DB47CF">
      <w:pPr>
        <w:pStyle w:val="FSHeadMain"/>
        <w:numPr>
          <w:ilvl w:val="0"/>
          <w:numId w:val="0"/>
        </w:numPr>
        <w:ind w:left="518"/>
        <w:rPr>
          <w:b w:val="0"/>
          <w:bCs w:val="0"/>
          <w:sz w:val="18"/>
          <w:szCs w:val="18"/>
        </w:rPr>
      </w:pPr>
    </w:p>
    <w:p w14:paraId="21E15290" w14:textId="580AC413" w:rsidR="00FC2204" w:rsidRDefault="00FC2204" w:rsidP="009A7EA9">
      <w:pPr>
        <w:pStyle w:val="FSContent"/>
        <w:rPr>
          <w:b/>
          <w:bCs/>
          <w:i/>
          <w:iCs/>
        </w:rPr>
      </w:pPr>
      <w:r w:rsidRPr="00FC2204">
        <w:rPr>
          <w:rFonts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452D0B90" w14:textId="6C216C06" w:rsidR="00FC2204" w:rsidRPr="00DB47CF" w:rsidRDefault="00FC2204" w:rsidP="009A7EA9">
      <w:pPr>
        <w:pStyle w:val="FSContent"/>
        <w:rPr>
          <w:sz w:val="18"/>
          <w:szCs w:val="18"/>
        </w:rPr>
      </w:pPr>
    </w:p>
    <w:p w14:paraId="2C63A7DE" w14:textId="4EE3BD61" w:rsidR="00FC2204" w:rsidRDefault="00FC2204" w:rsidP="00FC2204">
      <w:pPr>
        <w:pStyle w:val="FSContent"/>
        <w:rPr>
          <w:b/>
          <w:bCs/>
          <w:cs/>
        </w:rPr>
      </w:pPr>
      <w:r w:rsidRPr="0003039B">
        <w:rPr>
          <w:rFonts w:hint="cs"/>
          <w:b/>
          <w:bCs/>
          <w:cs/>
        </w:rPr>
        <w:t>สำรองการป้องกันความเสี่ยง</w:t>
      </w:r>
      <w:r w:rsidR="00872732">
        <w:rPr>
          <w:rFonts w:hint="cs"/>
          <w:b/>
          <w:bCs/>
          <w:cs/>
        </w:rPr>
        <w:t>กระแสเงินสด</w:t>
      </w:r>
    </w:p>
    <w:p w14:paraId="1F67444E" w14:textId="77777777" w:rsidR="00175879" w:rsidRPr="00DB47CF" w:rsidRDefault="00175879" w:rsidP="00FC2204">
      <w:pPr>
        <w:pStyle w:val="FSContent"/>
        <w:rPr>
          <w:b/>
          <w:bCs/>
          <w:sz w:val="20"/>
          <w:szCs w:val="20"/>
        </w:rPr>
      </w:pPr>
    </w:p>
    <w:p w14:paraId="740D6296" w14:textId="68F8E7F6" w:rsidR="003332A1" w:rsidRPr="00204130" w:rsidRDefault="00FC2204" w:rsidP="00204130">
      <w:pPr>
        <w:pStyle w:val="FSContent"/>
      </w:pPr>
      <w:r>
        <w:rPr>
          <w:rFonts w:hint="cs"/>
          <w:cs/>
        </w:rPr>
        <w:t>สำรองการป้องกันความเสี่ยง</w:t>
      </w:r>
      <w:r w:rsidR="00872732">
        <w:rPr>
          <w:rFonts w:hint="cs"/>
          <w:cs/>
        </w:rPr>
        <w:t>กระแสเงินสด</w:t>
      </w:r>
      <w:r>
        <w:rPr>
          <w:rFonts w:hint="cs"/>
          <w:cs/>
        </w:rPr>
        <w:t>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</w:t>
      </w:r>
      <w:r>
        <w:rPr>
          <w:cs/>
        </w:rPr>
        <w:t xml:space="preserve"> </w:t>
      </w:r>
      <w:r>
        <w:rPr>
          <w:rFonts w:hint="cs"/>
          <w:cs/>
        </w:rPr>
        <w:t>ซึ่งรอการรับรู้ในภายหลังในกำไรหรือขาดทุน</w:t>
      </w:r>
      <w:r>
        <w:rPr>
          <w:cs/>
        </w:rPr>
        <w:t xml:space="preserve"> </w:t>
      </w:r>
      <w:r>
        <w:rPr>
          <w:rFonts w:hint="cs"/>
          <w:cs/>
        </w:rPr>
        <w:t>หรือรวมเป็นต้นทุนเมื่อเริ่มแรก</w:t>
      </w:r>
      <w:r>
        <w:rPr>
          <w:cs/>
        </w:rPr>
        <w:t xml:space="preserve"> </w:t>
      </w:r>
      <w:r>
        <w:rPr>
          <w:rFonts w:hint="cs"/>
          <w:cs/>
        </w:rPr>
        <w:t>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1B7F7EFF" w14:textId="77777777" w:rsidR="00A22235" w:rsidRDefault="00A22235" w:rsidP="009A7EA9">
      <w:pPr>
        <w:pStyle w:val="FSContent"/>
        <w:rPr>
          <w:sz w:val="24"/>
          <w:szCs w:val="24"/>
        </w:rPr>
      </w:pPr>
    </w:p>
    <w:p w14:paraId="408C0D34" w14:textId="77777777" w:rsidR="00D3289C" w:rsidRPr="00A908FE" w:rsidRDefault="00FE57D3" w:rsidP="009A7EA9">
      <w:pPr>
        <w:pStyle w:val="FSHeadMain"/>
        <w:rPr>
          <w:cs/>
        </w:rPr>
      </w:pPr>
      <w:r w:rsidRPr="00A908FE">
        <w:rPr>
          <w:cs/>
        </w:rPr>
        <w:t>ส่วนงาน</w:t>
      </w:r>
      <w:r w:rsidR="000A6CA2" w:rsidRPr="00A908FE">
        <w:rPr>
          <w:rFonts w:hint="cs"/>
          <w:cs/>
        </w:rPr>
        <w:t>ดำเนินงาน</w:t>
      </w:r>
      <w:r w:rsidR="00F72880">
        <w:rPr>
          <w:rFonts w:hint="cs"/>
          <w:cs/>
        </w:rPr>
        <w:t>และการจำแนกรายได้</w:t>
      </w:r>
    </w:p>
    <w:p w14:paraId="57E34F58" w14:textId="77777777" w:rsidR="00F477B1" w:rsidRPr="00FC2204" w:rsidRDefault="00F477B1" w:rsidP="009A7EA9">
      <w:pPr>
        <w:pStyle w:val="FSBlank"/>
        <w:rPr>
          <w:sz w:val="24"/>
          <w:szCs w:val="24"/>
        </w:rPr>
      </w:pPr>
    </w:p>
    <w:p w14:paraId="1441C8B2" w14:textId="144E127F" w:rsidR="00432048" w:rsidRPr="007754E8" w:rsidRDefault="00CE2BFD" w:rsidP="007754E8">
      <w:pPr>
        <w:pStyle w:val="FSContent"/>
      </w:pPr>
      <w:r>
        <w:rPr>
          <w:rFonts w:hint="cs"/>
          <w:cs/>
        </w:rPr>
        <w:t>ผู้บริหารพิจารณาว่า</w:t>
      </w:r>
      <w:r w:rsidR="00821E6B" w:rsidRPr="00A908FE">
        <w:rPr>
          <w:cs/>
        </w:rPr>
        <w:t>บริษัท</w:t>
      </w:r>
      <w:r w:rsidR="00362F89" w:rsidRPr="00A908FE">
        <w:rPr>
          <w:cs/>
        </w:rPr>
        <w:t xml:space="preserve">ดำเนินกิจการในส่วนงานธุรกิจเดียวคือ </w:t>
      </w:r>
      <w:r w:rsidR="00821E6B" w:rsidRPr="00A908FE">
        <w:rPr>
          <w:cs/>
        </w:rPr>
        <w:t>ธุรกิจผลิตท่อทองแดง</w:t>
      </w:r>
      <w:r w:rsidR="00362F89" w:rsidRPr="00A908FE">
        <w:rPr>
          <w:cs/>
        </w:rPr>
        <w:t>ไร้ตะเข็บ ดังนั้นฝ่ายบริหารจึงพิจารณา</w:t>
      </w:r>
      <w:r w:rsidR="006B5FFA" w:rsidRPr="00A908FE">
        <w:rPr>
          <w:cs/>
        </w:rPr>
        <w:t>ว่าบริษัทมีส่วนงาน</w:t>
      </w:r>
      <w:r w:rsidR="006B5FFA" w:rsidRPr="00A908FE">
        <w:rPr>
          <w:rFonts w:hint="cs"/>
          <w:cs/>
        </w:rPr>
        <w:t>ที่รายงาน</w:t>
      </w:r>
      <w:r w:rsidR="00362F89" w:rsidRPr="00A908FE">
        <w:rPr>
          <w:cs/>
        </w:rPr>
        <w:t>เพียงส่วนงานเดียว</w:t>
      </w:r>
    </w:p>
    <w:p w14:paraId="23A9550C" w14:textId="77777777" w:rsidR="00534590" w:rsidRDefault="00534590" w:rsidP="00E03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ABD0152" w14:textId="051C244D" w:rsidR="00821E6B" w:rsidRPr="00A908FE" w:rsidRDefault="00821E6B" w:rsidP="00E03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908F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7FE88A84" w14:textId="77777777" w:rsidR="00F477B1" w:rsidRPr="00FC2204" w:rsidRDefault="00F477B1" w:rsidP="009A7EA9">
      <w:pPr>
        <w:pStyle w:val="FSBlank"/>
        <w:rPr>
          <w:sz w:val="24"/>
          <w:szCs w:val="24"/>
        </w:rPr>
      </w:pPr>
    </w:p>
    <w:p w14:paraId="1716E118" w14:textId="1F223D4D" w:rsidR="00821E6B" w:rsidRDefault="00555839" w:rsidP="009A7EA9">
      <w:pPr>
        <w:pStyle w:val="FSContent"/>
        <w:rPr>
          <w:snapToGrid w:val="0"/>
          <w:lang w:eastAsia="th-TH"/>
        </w:rPr>
      </w:pPr>
      <w:r w:rsidRPr="00A908FE">
        <w:rPr>
          <w:rFonts w:hint="cs"/>
          <w:snapToGrid w:val="0"/>
          <w:cs/>
          <w:lang w:eastAsia="th-TH"/>
        </w:rPr>
        <w:t xml:space="preserve">บริษัทดำเนินธุรกิจเฉพาะในประเทศไทยเท่านั้น </w:t>
      </w:r>
      <w:r w:rsidR="00C20F31" w:rsidRPr="00A908FE">
        <w:rPr>
          <w:snapToGrid w:val="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63C60200" w14:textId="7FE79822" w:rsidR="00811335" w:rsidRDefault="00811335" w:rsidP="009A7EA9">
      <w:pPr>
        <w:pStyle w:val="FSBlank"/>
        <w:rPr>
          <w:sz w:val="24"/>
          <w:szCs w:val="24"/>
        </w:rPr>
      </w:pPr>
    </w:p>
    <w:p w14:paraId="0AF26C40" w14:textId="77777777" w:rsidR="0042422E" w:rsidRDefault="0042422E">
      <w:r>
        <w:br w:type="page"/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414"/>
        <w:gridCol w:w="10"/>
      </w:tblGrid>
      <w:tr w:rsidR="00F21787" w:rsidRPr="00A908FE" w14:paraId="76161946" w14:textId="77777777" w:rsidTr="008E1E15">
        <w:tc>
          <w:tcPr>
            <w:tcW w:w="6120" w:type="dxa"/>
          </w:tcPr>
          <w:p w14:paraId="3E47A140" w14:textId="2CAD2F0A" w:rsidR="00F21787" w:rsidRPr="00A908FE" w:rsidRDefault="00F21787" w:rsidP="00F21787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01F9A0" w14:textId="24021A77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D2661D" w14:textId="77777777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4" w:type="dxa"/>
            <w:gridSpan w:val="2"/>
          </w:tcPr>
          <w:p w14:paraId="35A42B18" w14:textId="3AF94D5E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F6EF4" w:rsidRPr="00A908FE" w14:paraId="62E77026" w14:textId="77777777" w:rsidTr="008E1E15">
        <w:trPr>
          <w:gridAfter w:val="1"/>
          <w:wAfter w:w="10" w:type="dxa"/>
          <w:cantSplit/>
        </w:trPr>
        <w:tc>
          <w:tcPr>
            <w:tcW w:w="6120" w:type="dxa"/>
          </w:tcPr>
          <w:p w14:paraId="48D47F4D" w14:textId="77777777" w:rsidR="007F6EF4" w:rsidRPr="00A908FE" w:rsidRDefault="007F6EF4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4" w:type="dxa"/>
            <w:gridSpan w:val="3"/>
          </w:tcPr>
          <w:p w14:paraId="1B2483F8" w14:textId="77777777" w:rsidR="007F6EF4" w:rsidRPr="00A908FE" w:rsidRDefault="007F6EF4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000" w:rsidRPr="00A908FE" w14:paraId="4184167D" w14:textId="77777777" w:rsidTr="008E1E15">
        <w:trPr>
          <w:gridAfter w:val="1"/>
          <w:wAfter w:w="10" w:type="dxa"/>
          <w:cantSplit/>
        </w:trPr>
        <w:tc>
          <w:tcPr>
            <w:tcW w:w="6120" w:type="dxa"/>
          </w:tcPr>
          <w:p w14:paraId="63C63E57" w14:textId="77777777"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034" w:type="dxa"/>
            <w:gridSpan w:val="3"/>
          </w:tcPr>
          <w:p w14:paraId="475275F5" w14:textId="77777777"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26000" w:rsidRPr="00A908FE" w14:paraId="6D35C163" w14:textId="77777777" w:rsidTr="008E1E15">
        <w:trPr>
          <w:gridAfter w:val="1"/>
          <w:wAfter w:w="10" w:type="dxa"/>
          <w:cantSplit/>
        </w:trPr>
        <w:tc>
          <w:tcPr>
            <w:tcW w:w="6120" w:type="dxa"/>
          </w:tcPr>
          <w:p w14:paraId="035F9520" w14:textId="77777777"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3034" w:type="dxa"/>
            <w:gridSpan w:val="3"/>
          </w:tcPr>
          <w:p w14:paraId="04E8ACB1" w14:textId="77777777"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32E1D" w:rsidRPr="00A908FE" w14:paraId="570C4BF0" w14:textId="77777777" w:rsidTr="008E1E15">
        <w:tc>
          <w:tcPr>
            <w:tcW w:w="6120" w:type="dxa"/>
          </w:tcPr>
          <w:p w14:paraId="4248F0EB" w14:textId="77777777" w:rsidR="00E32E1D" w:rsidRPr="00A908FE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034F4E40" w14:textId="6929FF01" w:rsidR="00C02C54" w:rsidRPr="00A908FE" w:rsidRDefault="00C02C54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4,089,667</w:t>
            </w:r>
          </w:p>
        </w:tc>
        <w:tc>
          <w:tcPr>
            <w:tcW w:w="270" w:type="dxa"/>
          </w:tcPr>
          <w:p w14:paraId="1479AFCA" w14:textId="77777777" w:rsidR="00E32E1D" w:rsidRPr="00A908FE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1B599741" w14:textId="126668DA" w:rsidR="00E32E1D" w:rsidRPr="00A908FE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8E2CF2">
              <w:rPr>
                <w:rFonts w:ascii="Angsana New" w:hAnsi="Angsana New" w:cs="Angsana New"/>
                <w:sz w:val="30"/>
                <w:szCs w:val="30"/>
              </w:rPr>
              <w:t>4,224,138</w:t>
            </w:r>
          </w:p>
        </w:tc>
      </w:tr>
      <w:tr w:rsidR="00654985" w:rsidRPr="00A908FE" w14:paraId="0C6F32BB" w14:textId="77777777" w:rsidTr="008E1E15">
        <w:tc>
          <w:tcPr>
            <w:tcW w:w="6120" w:type="dxa"/>
          </w:tcPr>
          <w:p w14:paraId="0907DC0E" w14:textId="06804854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FD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350" w:type="dxa"/>
          </w:tcPr>
          <w:p w14:paraId="0D91AB61" w14:textId="62F95DD3" w:rsidR="00654985" w:rsidRPr="008E2CF2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54985">
              <w:rPr>
                <w:rFonts w:ascii="Angsana New" w:hAnsi="Angsana New" w:cs="Angsana New"/>
                <w:sz w:val="30"/>
                <w:szCs w:val="30"/>
              </w:rPr>
              <w:t>435,108</w:t>
            </w:r>
          </w:p>
        </w:tc>
        <w:tc>
          <w:tcPr>
            <w:tcW w:w="270" w:type="dxa"/>
          </w:tcPr>
          <w:p w14:paraId="286854BF" w14:textId="77777777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587F92E" w14:textId="5A3E77BE" w:rsidR="00654985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374,567</w:t>
            </w:r>
          </w:p>
        </w:tc>
      </w:tr>
      <w:tr w:rsidR="00654985" w:rsidRPr="00A908FE" w14:paraId="7974C47B" w14:textId="77777777" w:rsidTr="008E1E15">
        <w:tc>
          <w:tcPr>
            <w:tcW w:w="6120" w:type="dxa"/>
          </w:tcPr>
          <w:p w14:paraId="0DCA204A" w14:textId="77777777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350" w:type="dxa"/>
          </w:tcPr>
          <w:p w14:paraId="1E457227" w14:textId="13914457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54985">
              <w:rPr>
                <w:rFonts w:ascii="Angsana New" w:hAnsi="Angsana New" w:cs="Angsana New"/>
                <w:sz w:val="30"/>
                <w:szCs w:val="30"/>
              </w:rPr>
              <w:t>417,288</w:t>
            </w:r>
          </w:p>
        </w:tc>
        <w:tc>
          <w:tcPr>
            <w:tcW w:w="270" w:type="dxa"/>
          </w:tcPr>
          <w:p w14:paraId="69390FA4" w14:textId="77777777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D19FFBD" w14:textId="60B8811F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8E2CF2">
              <w:rPr>
                <w:rFonts w:ascii="Angsana New" w:hAnsi="Angsana New" w:cs="Angsana New"/>
                <w:sz w:val="30"/>
                <w:szCs w:val="30"/>
              </w:rPr>
              <w:t>362,495</w:t>
            </w:r>
          </w:p>
        </w:tc>
      </w:tr>
      <w:tr w:rsidR="00654985" w:rsidRPr="00A908FE" w14:paraId="4FB735C5" w14:textId="77777777" w:rsidTr="008E1E15">
        <w:tc>
          <w:tcPr>
            <w:tcW w:w="6120" w:type="dxa"/>
          </w:tcPr>
          <w:p w14:paraId="198C0589" w14:textId="77777777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D25B9" w14:textId="46F78B88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54985">
              <w:rPr>
                <w:rFonts w:ascii="Angsana New" w:hAnsi="Angsana New" w:cs="Angsana New"/>
                <w:sz w:val="30"/>
                <w:szCs w:val="30"/>
              </w:rPr>
              <w:t>2,750,520</w:t>
            </w:r>
          </w:p>
        </w:tc>
        <w:tc>
          <w:tcPr>
            <w:tcW w:w="270" w:type="dxa"/>
          </w:tcPr>
          <w:p w14:paraId="125CF297" w14:textId="77777777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</w:tcPr>
          <w:p w14:paraId="12D3502B" w14:textId="7590275E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1,784,666</w:t>
            </w:r>
          </w:p>
        </w:tc>
      </w:tr>
      <w:tr w:rsidR="00654985" w:rsidRPr="00A908FE" w14:paraId="308CD34F" w14:textId="77777777" w:rsidTr="008E1E15">
        <w:tc>
          <w:tcPr>
            <w:tcW w:w="6120" w:type="dxa"/>
          </w:tcPr>
          <w:p w14:paraId="4296B097" w14:textId="77777777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23E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016B85" w14:textId="21B0B6A7" w:rsidR="00654985" w:rsidRPr="00654985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549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7,692,583</w:t>
            </w:r>
          </w:p>
        </w:tc>
        <w:tc>
          <w:tcPr>
            <w:tcW w:w="270" w:type="dxa"/>
          </w:tcPr>
          <w:p w14:paraId="13869EEB" w14:textId="77777777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8B496E" w14:textId="498015DC" w:rsidR="00654985" w:rsidRPr="00A908FE" w:rsidRDefault="00654985" w:rsidP="0065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6,745,866</w:t>
            </w:r>
          </w:p>
        </w:tc>
      </w:tr>
    </w:tbl>
    <w:p w14:paraId="1CF954A7" w14:textId="725BDBC8" w:rsidR="006664D1" w:rsidRDefault="006664D1" w:rsidP="004C088B">
      <w:pPr>
        <w:pStyle w:val="FSContent"/>
        <w:rPr>
          <w:b/>
          <w:bCs/>
          <w:i/>
          <w:iCs/>
        </w:rPr>
      </w:pPr>
    </w:p>
    <w:p w14:paraId="490B6B76" w14:textId="1E1A458C" w:rsidR="0027514F" w:rsidRPr="00DB47CF" w:rsidRDefault="00CB139C" w:rsidP="004C088B">
      <w:pPr>
        <w:pStyle w:val="FSContent"/>
        <w:rPr>
          <w:cs/>
        </w:rPr>
      </w:pPr>
      <w:r w:rsidRPr="00CB139C">
        <w:rPr>
          <w:rFonts w:hint="cs"/>
          <w:cs/>
        </w:rPr>
        <w:t>บริษัทมีจังหวะเวลาของการรับรู้รายได้โดยรวมมาจากการขาย</w:t>
      </w:r>
      <w:r w:rsidRPr="00CB139C">
        <w:rPr>
          <w:cs/>
        </w:rPr>
        <w:t xml:space="preserve"> </w:t>
      </w:r>
      <w:r w:rsidRPr="00CB139C">
        <w:rPr>
          <w:rFonts w:hint="cs"/>
          <w:cs/>
        </w:rPr>
        <w:t>โดยเป็นรายได้ที่รับรู้</w:t>
      </w:r>
      <w:r w:rsidRPr="00CB139C">
        <w:rPr>
          <w:cs/>
        </w:rPr>
        <w:t xml:space="preserve"> </w:t>
      </w:r>
      <w:r w:rsidRPr="00CB139C">
        <w:rPr>
          <w:rFonts w:hint="cs"/>
          <w:cs/>
        </w:rPr>
        <w:t>ณ</w:t>
      </w:r>
      <w:r w:rsidRPr="00CB139C">
        <w:rPr>
          <w:cs/>
        </w:rPr>
        <w:t xml:space="preserve"> </w:t>
      </w:r>
      <w:r w:rsidRPr="00CB139C">
        <w:rPr>
          <w:rFonts w:hint="cs"/>
          <w:cs/>
        </w:rPr>
        <w:t>เวลาใดเวลาหนึ่ง</w:t>
      </w:r>
    </w:p>
    <w:p w14:paraId="1A14E00D" w14:textId="77777777" w:rsidR="0027514F" w:rsidRDefault="0027514F" w:rsidP="004C088B">
      <w:pPr>
        <w:pStyle w:val="FSContent"/>
        <w:rPr>
          <w:b/>
          <w:bCs/>
          <w:i/>
          <w:iCs/>
        </w:rPr>
      </w:pPr>
    </w:p>
    <w:p w14:paraId="2652C3F8" w14:textId="71F3470B" w:rsidR="004C088B" w:rsidRPr="00A908FE" w:rsidRDefault="004C088B" w:rsidP="004C088B">
      <w:pPr>
        <w:pStyle w:val="FSContent"/>
        <w:rPr>
          <w:b/>
          <w:bCs/>
          <w:i/>
          <w:iCs/>
        </w:rPr>
      </w:pPr>
      <w:r w:rsidRPr="00A908FE">
        <w:rPr>
          <w:rFonts w:hint="cs"/>
          <w:b/>
          <w:bCs/>
          <w:i/>
          <w:iCs/>
          <w:cs/>
        </w:rPr>
        <w:t>ลูกค้ารายใหญ่</w:t>
      </w:r>
      <w:r w:rsidRPr="00A908FE">
        <w:rPr>
          <w:b/>
          <w:bCs/>
          <w:i/>
          <w:iCs/>
          <w:cs/>
        </w:rPr>
        <w:t xml:space="preserve"> </w:t>
      </w:r>
    </w:p>
    <w:p w14:paraId="5034BF82" w14:textId="77777777" w:rsidR="004C088B" w:rsidRPr="005C1D95" w:rsidRDefault="004C088B" w:rsidP="004C088B">
      <w:pPr>
        <w:pStyle w:val="FSBlank"/>
        <w:rPr>
          <w:sz w:val="22"/>
          <w:szCs w:val="22"/>
        </w:rPr>
      </w:pPr>
    </w:p>
    <w:p w14:paraId="12A3C3D5" w14:textId="1AF32F4A" w:rsidR="004C088B" w:rsidRDefault="004C088B" w:rsidP="00326133">
      <w:pPr>
        <w:pStyle w:val="FSContent"/>
        <w:jc w:val="left"/>
      </w:pPr>
      <w:r w:rsidRPr="00A908FE">
        <w:rPr>
          <w:rFonts w:hint="cs"/>
          <w:cs/>
        </w:rPr>
        <w:t>รายได้จากลูกค้าราย</w:t>
      </w:r>
      <w:r w:rsidR="00326133" w:rsidRPr="00A908FE">
        <w:rPr>
          <w:rFonts w:hint="cs"/>
          <w:cs/>
        </w:rPr>
        <w:t>ใหญ่</w:t>
      </w:r>
      <w:r w:rsidRPr="00A908FE">
        <w:rPr>
          <w:rFonts w:hint="cs"/>
          <w:cs/>
        </w:rPr>
        <w:t>เป็นเงินประมาณ</w:t>
      </w:r>
      <w:r w:rsidR="0068068F">
        <w:t xml:space="preserve"> </w:t>
      </w:r>
      <w:r w:rsidR="00A336FF">
        <w:t>2</w:t>
      </w:r>
      <w:r w:rsidR="00927FC2">
        <w:t>,</w:t>
      </w:r>
      <w:r w:rsidR="00A336FF">
        <w:t>319</w:t>
      </w:r>
      <w:r w:rsidR="001B5D63">
        <w:t xml:space="preserve"> </w:t>
      </w:r>
      <w:r w:rsidRPr="00A908FE">
        <w:rPr>
          <w:rFonts w:hint="cs"/>
          <w:cs/>
        </w:rPr>
        <w:t>ล้านบาท</w:t>
      </w:r>
      <w:r w:rsidRPr="00A908FE">
        <w:rPr>
          <w:cs/>
        </w:rPr>
        <w:t xml:space="preserve"> </w:t>
      </w:r>
      <w:r w:rsidR="0016657B" w:rsidRPr="00A908FE">
        <w:rPr>
          <w:i/>
          <w:iCs/>
          <w:cs/>
        </w:rPr>
        <w:t>(</w:t>
      </w:r>
      <w:r w:rsidR="00BF43C7">
        <w:rPr>
          <w:i/>
          <w:iCs/>
        </w:rPr>
        <w:t>256</w:t>
      </w:r>
      <w:r w:rsidR="00E32E1D">
        <w:rPr>
          <w:i/>
          <w:iCs/>
        </w:rPr>
        <w:t>6</w:t>
      </w:r>
      <w:r w:rsidR="00326133" w:rsidRPr="00A908FE">
        <w:rPr>
          <w:i/>
          <w:iCs/>
          <w:cs/>
        </w:rPr>
        <w:t xml:space="preserve">: </w:t>
      </w:r>
      <w:r w:rsidR="00A336FF">
        <w:rPr>
          <w:i/>
          <w:iCs/>
        </w:rPr>
        <w:t>2</w:t>
      </w:r>
      <w:r w:rsidR="001414C0" w:rsidRPr="001414C0">
        <w:rPr>
          <w:i/>
          <w:iCs/>
        </w:rPr>
        <w:t>,</w:t>
      </w:r>
      <w:r w:rsidR="00A336FF">
        <w:rPr>
          <w:i/>
          <w:iCs/>
        </w:rPr>
        <w:t>106</w:t>
      </w:r>
      <w:r w:rsidR="001414C0" w:rsidRPr="001414C0">
        <w:rPr>
          <w:i/>
          <w:iCs/>
        </w:rPr>
        <w:t xml:space="preserve"> </w:t>
      </w:r>
      <w:r w:rsidRPr="00A908FE">
        <w:rPr>
          <w:rFonts w:hint="cs"/>
          <w:i/>
          <w:iCs/>
          <w:cs/>
        </w:rPr>
        <w:t>ล้านบาท</w:t>
      </w:r>
      <w:r w:rsidRPr="00A908FE">
        <w:rPr>
          <w:i/>
          <w:iCs/>
          <w:cs/>
        </w:rPr>
        <w:t>)</w:t>
      </w:r>
      <w:r w:rsidRPr="00A908FE">
        <w:rPr>
          <w:cs/>
        </w:rPr>
        <w:t xml:space="preserve"> </w:t>
      </w:r>
      <w:r w:rsidRPr="00A908FE">
        <w:rPr>
          <w:rFonts w:hint="cs"/>
          <w:cs/>
        </w:rPr>
        <w:t>จากรายได้รวมของบริษัท</w:t>
      </w:r>
    </w:p>
    <w:p w14:paraId="7A06565F" w14:textId="77777777" w:rsidR="006664D1" w:rsidRDefault="006664D1" w:rsidP="00D05EDF">
      <w:pPr>
        <w:pStyle w:val="FSContent"/>
        <w:ind w:left="0"/>
        <w:jc w:val="left"/>
      </w:pPr>
    </w:p>
    <w:p w14:paraId="7D1E5C73" w14:textId="77777777" w:rsidR="00534590" w:rsidRPr="00534590" w:rsidRDefault="00534590" w:rsidP="00534590">
      <w:pPr>
        <w:pStyle w:val="FSContent"/>
        <w:rPr>
          <w:b/>
          <w:bCs/>
          <w:i/>
          <w:iCs/>
          <w:cs/>
        </w:rPr>
      </w:pPr>
      <w:r w:rsidRPr="00534590">
        <w:rPr>
          <w:b/>
          <w:bCs/>
          <w:i/>
          <w:iCs/>
          <w:cs/>
        </w:rPr>
        <w:t>สิทธิประโยชน์จากการส่งเสริมการลงทุน</w:t>
      </w:r>
    </w:p>
    <w:p w14:paraId="10CDAAAE" w14:textId="77777777" w:rsidR="00534590" w:rsidRPr="00D64B44" w:rsidRDefault="00534590" w:rsidP="00534590">
      <w:pPr>
        <w:pStyle w:val="FSBlank"/>
        <w:spacing w:line="240" w:lineRule="auto"/>
        <w:rPr>
          <w:sz w:val="18"/>
          <w:szCs w:val="18"/>
        </w:rPr>
      </w:pPr>
    </w:p>
    <w:p w14:paraId="3D199546" w14:textId="77777777" w:rsidR="00534590" w:rsidRDefault="00534590" w:rsidP="00534590">
      <w:pPr>
        <w:pStyle w:val="FSContent"/>
        <w:spacing w:line="240" w:lineRule="auto"/>
      </w:pPr>
      <w:r w:rsidRPr="00D32C8D">
        <w:rPr>
          <w:cs/>
        </w:rPr>
        <w:t>คณะกรรมการส่งเสริมการลงทุนอนุมัติให้บริษัทได้รับสิทธิประโยชน์บางประการในฐานะผู้ได้รับการส่งเสริม</w:t>
      </w:r>
      <w:r w:rsidRPr="00D32C8D">
        <w:rPr>
          <w:cs/>
        </w:rPr>
        <w:br/>
        <w:t>การลงทุนตามพระราชบัญญัติส่งเสริมการลงทุน พ</w:t>
      </w:r>
      <w:r w:rsidRPr="00D32C8D">
        <w:t>.</w:t>
      </w:r>
      <w:r w:rsidRPr="00D32C8D">
        <w:rPr>
          <w:cs/>
        </w:rPr>
        <w:t>ศ</w:t>
      </w:r>
      <w:r w:rsidRPr="00D32C8D">
        <w:t xml:space="preserve">. </w:t>
      </w:r>
      <w:r>
        <w:t>2520</w:t>
      </w:r>
      <w:r w:rsidRPr="00D32C8D">
        <w:rPr>
          <w:cs/>
        </w:rPr>
        <w:t xml:space="preserve"> เกี่ยวกับ</w:t>
      </w:r>
      <w:r w:rsidRPr="00D32C8D">
        <w:rPr>
          <w:cs/>
          <w:lang w:val="th-TH"/>
        </w:rPr>
        <w:t xml:space="preserve">การผลิตและจำหน่ายท่อทองแดงไร้ตะเข็บชนิดต่างๆ </w:t>
      </w:r>
      <w:r w:rsidRPr="00D32C8D">
        <w:rPr>
          <w:cs/>
        </w:rPr>
        <w:t>ซึ่งพอสรุปสาระสำคัญสำหรับสิทธิประโยชน์ที่ยังคงมีอยู่ได้ดังนี้</w:t>
      </w:r>
    </w:p>
    <w:p w14:paraId="198083E3" w14:textId="77777777" w:rsidR="00534590" w:rsidRPr="00D64B44" w:rsidRDefault="00534590" w:rsidP="00534590">
      <w:pPr>
        <w:pStyle w:val="FSContent"/>
        <w:spacing w:line="240" w:lineRule="auto"/>
        <w:rPr>
          <w:sz w:val="20"/>
          <w:szCs w:val="20"/>
        </w:rPr>
      </w:pPr>
    </w:p>
    <w:p w14:paraId="72504CB1" w14:textId="77777777" w:rsidR="00534590" w:rsidRPr="00473BFB" w:rsidRDefault="00534590" w:rsidP="00534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(ก)</w:t>
      </w: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ให้ได้รับยกเว้นภาษีอากรขาเข้าสำหรับ</w:t>
      </w:r>
      <w:r w:rsidRPr="00D32C8D">
        <w:rPr>
          <w:rFonts w:ascii="Angsana New" w:hAnsi="Angsana New" w:cs="Angsana New" w:hint="cs"/>
          <w:sz w:val="30"/>
          <w:szCs w:val="30"/>
          <w:cs/>
        </w:rPr>
        <w:t>วัตถุดิบและวัสดุ</w:t>
      </w:r>
      <w:r w:rsidRPr="00D32C8D">
        <w:rPr>
          <w:rFonts w:ascii="Angsana New" w:hAnsi="Angsana New" w:cs="Angsana New"/>
          <w:sz w:val="30"/>
          <w:szCs w:val="30"/>
          <w:cs/>
        </w:rPr>
        <w:t>ที่จำเป็นในการดำเนินกิจการ</w:t>
      </w:r>
      <w:r w:rsidRPr="00D32C8D">
        <w:rPr>
          <w:rFonts w:ascii="Angsana New" w:hAnsi="Angsana New" w:cs="Angsana New" w:hint="cs"/>
          <w:sz w:val="30"/>
          <w:szCs w:val="30"/>
          <w:cs/>
        </w:rPr>
        <w:t>ที่ต้องนำเข้ามาจากต่างประเทศ เพื่อใช้ในการผลิตเพื่อการ</w:t>
      </w:r>
      <w:r w:rsidRPr="00473BFB">
        <w:rPr>
          <w:rFonts w:ascii="Angsana New" w:hAnsi="Angsana New" w:cs="Angsana New" w:hint="cs"/>
          <w:sz w:val="30"/>
          <w:szCs w:val="30"/>
          <w:cs/>
        </w:rPr>
        <w:t xml:space="preserve">ส่งออก </w:t>
      </w:r>
      <w:r w:rsidRPr="00473BFB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Pr="00473BFB">
        <w:rPr>
          <w:rFonts w:ascii="Angsana New" w:hAnsi="Angsana New" w:cs="Angsana New"/>
          <w:sz w:val="30"/>
          <w:szCs w:val="30"/>
        </w:rPr>
        <w:t>14</w:t>
      </w:r>
      <w:r w:rsidRPr="00473BFB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473BF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473BFB">
        <w:rPr>
          <w:rFonts w:ascii="Angsana New" w:hAnsi="Angsana New" w:cs="Angsana New" w:hint="cs"/>
          <w:sz w:val="30"/>
          <w:szCs w:val="30"/>
          <w:cs/>
        </w:rPr>
        <w:t xml:space="preserve"> จน</w:t>
      </w:r>
      <w:r w:rsidRPr="00473BFB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473BFB">
        <w:rPr>
          <w:rFonts w:ascii="Angsana New" w:hAnsi="Angsana New" w:cs="Angsana New"/>
          <w:sz w:val="30"/>
          <w:szCs w:val="30"/>
        </w:rPr>
        <w:t>13</w:t>
      </w:r>
      <w:r w:rsidRPr="00473BFB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473BF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</w:p>
    <w:p w14:paraId="0D9B091B" w14:textId="77777777" w:rsidR="00534590" w:rsidRPr="00473BFB" w:rsidRDefault="00534590" w:rsidP="00534590">
      <w:pPr>
        <w:pStyle w:val="FSBlank"/>
        <w:spacing w:line="240" w:lineRule="auto"/>
        <w:rPr>
          <w:sz w:val="18"/>
          <w:szCs w:val="18"/>
        </w:rPr>
      </w:pPr>
    </w:p>
    <w:p w14:paraId="0FB90C61" w14:textId="77777777" w:rsidR="00534590" w:rsidRDefault="00534590" w:rsidP="00534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473BFB">
        <w:rPr>
          <w:rFonts w:ascii="Angsana New" w:hAnsi="Angsana New" w:cs="Angsana New"/>
          <w:sz w:val="30"/>
          <w:szCs w:val="30"/>
        </w:rPr>
        <w:tab/>
      </w:r>
      <w:r w:rsidRPr="00473BFB">
        <w:rPr>
          <w:rFonts w:ascii="Angsana New" w:hAnsi="Angsana New" w:cs="Angsana New"/>
          <w:sz w:val="30"/>
          <w:szCs w:val="30"/>
          <w:cs/>
        </w:rPr>
        <w:t>(</w:t>
      </w:r>
      <w:r w:rsidRPr="00473BFB">
        <w:rPr>
          <w:rFonts w:ascii="Angsana New" w:hAnsi="Angsana New" w:cs="Angsana New" w:hint="cs"/>
          <w:sz w:val="30"/>
          <w:szCs w:val="30"/>
          <w:cs/>
        </w:rPr>
        <w:t>ข</w:t>
      </w:r>
      <w:r w:rsidRPr="00473BFB">
        <w:rPr>
          <w:rFonts w:ascii="Angsana New" w:hAnsi="Angsana New" w:cs="Angsana New"/>
          <w:sz w:val="30"/>
          <w:szCs w:val="30"/>
          <w:cs/>
        </w:rPr>
        <w:t>)</w:t>
      </w:r>
      <w:r w:rsidRPr="00473BFB">
        <w:rPr>
          <w:rFonts w:ascii="Angsana New" w:hAnsi="Angsana New" w:cs="Angsana New"/>
          <w:sz w:val="30"/>
          <w:szCs w:val="30"/>
        </w:rPr>
        <w:tab/>
      </w:r>
      <w:r w:rsidRPr="00473BFB">
        <w:rPr>
          <w:rFonts w:ascii="Angsana New" w:hAnsi="Angsana New" w:cs="Angsana New"/>
          <w:sz w:val="30"/>
          <w:szCs w:val="30"/>
          <w:cs/>
        </w:rPr>
        <w:t>ให้ได้รับยกเว้นภาษีอากรขาเข้าสำหรับ</w:t>
      </w:r>
      <w:r w:rsidRPr="00473BFB">
        <w:rPr>
          <w:rFonts w:ascii="Angsana New" w:hAnsi="Angsana New" w:cs="Angsana New" w:hint="cs"/>
          <w:sz w:val="30"/>
          <w:szCs w:val="30"/>
          <w:cs/>
        </w:rPr>
        <w:t xml:space="preserve">ของที่ผู้ได้รับการส่งเสริมนำเข้ามาเพื่อส่งกลับออกไป </w:t>
      </w:r>
      <w:r w:rsidRPr="00473BFB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Pr="00473BFB">
        <w:rPr>
          <w:rFonts w:ascii="Angsana New" w:hAnsi="Angsana New" w:cs="Angsana New"/>
          <w:sz w:val="30"/>
          <w:szCs w:val="30"/>
        </w:rPr>
        <w:br/>
        <w:t>14</w:t>
      </w:r>
      <w:r w:rsidRPr="00473BFB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473BF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473BFB">
        <w:rPr>
          <w:rFonts w:ascii="Angsana New" w:hAnsi="Angsana New" w:cs="Angsana New" w:hint="cs"/>
          <w:sz w:val="30"/>
          <w:szCs w:val="30"/>
          <w:cs/>
        </w:rPr>
        <w:t xml:space="preserve"> จน</w:t>
      </w:r>
      <w:r w:rsidRPr="00473BFB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473BFB">
        <w:rPr>
          <w:rFonts w:ascii="Angsana New" w:hAnsi="Angsana New" w:cs="Angsana New"/>
          <w:sz w:val="30"/>
          <w:szCs w:val="30"/>
        </w:rPr>
        <w:t>13</w:t>
      </w:r>
      <w:r w:rsidRPr="00473BFB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473BF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</w:p>
    <w:p w14:paraId="491CA839" w14:textId="77777777" w:rsidR="00534590" w:rsidRPr="00D32C8D" w:rsidRDefault="00534590" w:rsidP="00534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</w:p>
    <w:p w14:paraId="6B6E7B61" w14:textId="77777777" w:rsidR="00534590" w:rsidRDefault="00534590" w:rsidP="00534590">
      <w:pPr>
        <w:pStyle w:val="FSContent"/>
      </w:pPr>
      <w:r w:rsidRPr="00BD6760">
        <w:rPr>
          <w:cs/>
        </w:rPr>
        <w:t>เนื่องจากเป็นกิจการที่ได้รับการส่งเสริม</w:t>
      </w:r>
      <w:r w:rsidRPr="00BD6760">
        <w:rPr>
          <w:cs/>
          <w:lang w:val="th-TH"/>
        </w:rPr>
        <w:t>การลงทุน</w:t>
      </w:r>
      <w:r w:rsidRPr="00BD6760">
        <w:rPr>
          <w:cs/>
        </w:rPr>
        <w:t xml:space="preserve"> 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73180FAD" w14:textId="77777777" w:rsidR="00534590" w:rsidRDefault="00534590" w:rsidP="00D05EDF">
      <w:pPr>
        <w:pStyle w:val="FSContent"/>
        <w:ind w:left="0"/>
        <w:jc w:val="left"/>
      </w:pPr>
    </w:p>
    <w:p w14:paraId="68B4CF34" w14:textId="77777777" w:rsidR="0042422E" w:rsidRDefault="00424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739B5DBB" w14:textId="112F9005" w:rsidR="00D16E43" w:rsidRPr="00FD4DE5" w:rsidRDefault="00293D65" w:rsidP="00E33BAD">
      <w:pPr>
        <w:pStyle w:val="FSHeadMain"/>
        <w:rPr>
          <w:cs/>
        </w:rPr>
      </w:pPr>
      <w:r>
        <w:rPr>
          <w:cs/>
        </w:rPr>
        <w:lastRenderedPageBreak/>
        <w:t>ค่าใช้จ่ายตามธรรมชาติ</w:t>
      </w:r>
    </w:p>
    <w:p w14:paraId="2A67C985" w14:textId="3304BCA7" w:rsidR="00CA1B7C" w:rsidRDefault="00CA1B7C" w:rsidP="00E33BAD">
      <w:pPr>
        <w:pStyle w:val="FSBlank"/>
        <w:rPr>
          <w:sz w:val="28"/>
          <w:szCs w:val="28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414"/>
        <w:gridCol w:w="10"/>
      </w:tblGrid>
      <w:tr w:rsidR="00F21787" w:rsidRPr="00A908FE" w14:paraId="28ADB64A" w14:textId="77777777" w:rsidTr="007754E8">
        <w:trPr>
          <w:tblHeader/>
        </w:trPr>
        <w:tc>
          <w:tcPr>
            <w:tcW w:w="6120" w:type="dxa"/>
          </w:tcPr>
          <w:p w14:paraId="2D6CD731" w14:textId="77777777" w:rsidR="00F21787" w:rsidRPr="00A908FE" w:rsidRDefault="00F21787" w:rsidP="00F21787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88393C" w14:textId="5754092A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0882BE" w14:textId="77777777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4" w:type="dxa"/>
            <w:gridSpan w:val="2"/>
          </w:tcPr>
          <w:p w14:paraId="4D8CABF5" w14:textId="1D95B690" w:rsidR="00F21787" w:rsidRPr="00A750E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32E1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F43C7" w:rsidRPr="00A908FE" w14:paraId="7D9D5C41" w14:textId="77777777" w:rsidTr="007754E8">
        <w:trPr>
          <w:gridAfter w:val="1"/>
          <w:wAfter w:w="10" w:type="dxa"/>
          <w:tblHeader/>
        </w:trPr>
        <w:tc>
          <w:tcPr>
            <w:tcW w:w="6120" w:type="dxa"/>
          </w:tcPr>
          <w:p w14:paraId="2B36F805" w14:textId="77777777" w:rsidR="00BF43C7" w:rsidRPr="00A908FE" w:rsidRDefault="00BF43C7" w:rsidP="00DE3D6B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4" w:type="dxa"/>
            <w:gridSpan w:val="3"/>
          </w:tcPr>
          <w:p w14:paraId="76D5A810" w14:textId="77777777" w:rsidR="00BF43C7" w:rsidRPr="00A908FE" w:rsidRDefault="00BF43C7" w:rsidP="00DE3D6B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3C7" w:rsidRPr="00A908FE" w14:paraId="52F17F1A" w14:textId="77777777" w:rsidTr="00DE3D6B">
        <w:tc>
          <w:tcPr>
            <w:tcW w:w="6120" w:type="dxa"/>
          </w:tcPr>
          <w:p w14:paraId="122365F0" w14:textId="696355C8"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สินค้า</w:t>
            </w:r>
          </w:p>
        </w:tc>
        <w:tc>
          <w:tcPr>
            <w:tcW w:w="1350" w:type="dxa"/>
          </w:tcPr>
          <w:p w14:paraId="730A6AF2" w14:textId="77777777"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5C00B" w14:textId="77777777"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64956932" w14:textId="05AF38C4"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2E1D" w:rsidRPr="00A908FE" w14:paraId="2196BC50" w14:textId="77777777" w:rsidTr="00DE3D6B">
        <w:tc>
          <w:tcPr>
            <w:tcW w:w="6120" w:type="dxa"/>
          </w:tcPr>
          <w:p w14:paraId="15A5DD6B" w14:textId="22DECC60" w:rsidR="00E32E1D" w:rsidRPr="00A908FE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50" w:type="dxa"/>
          </w:tcPr>
          <w:p w14:paraId="172C049A" w14:textId="3DBFCB35" w:rsidR="00E32E1D" w:rsidRPr="00A908FE" w:rsidRDefault="005A1959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99,91</w:t>
            </w:r>
            <w:r w:rsidR="009E143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B93A4D" w14:textId="77777777" w:rsidR="00E32E1D" w:rsidRPr="00A908FE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72FE51D8" w14:textId="09D17A70" w:rsidR="00E32E1D" w:rsidRPr="00A908FE" w:rsidRDefault="00E32E1D" w:rsidP="00E3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(158,78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23FD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E6357" w:rsidRPr="00A908FE" w14:paraId="61CEEE28" w14:textId="77777777" w:rsidTr="00DE3D6B">
        <w:tc>
          <w:tcPr>
            <w:tcW w:w="6120" w:type="dxa"/>
          </w:tcPr>
          <w:p w14:paraId="2EC311D2" w14:textId="585335DF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</w:tcPr>
          <w:p w14:paraId="0C8F6714" w14:textId="33B2EE0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FA03A5">
              <w:rPr>
                <w:rFonts w:ascii="Angsana New" w:hAnsi="Angsana New" w:cs="Angsana New"/>
                <w:sz w:val="30"/>
                <w:szCs w:val="30"/>
              </w:rPr>
              <w:t>960</w:t>
            </w:r>
            <w:r w:rsidRPr="006E63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03A5">
              <w:rPr>
                <w:rFonts w:ascii="Angsana New" w:hAnsi="Angsana New" w:cs="Angsana New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7472302C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5BAEF3E1" w14:textId="7E754E3E" w:rsidR="006E6357" w:rsidRPr="00A908FE" w:rsidRDefault="00FA03A5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E6357" w:rsidRPr="00C23FD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005</w:t>
            </w:r>
            <w:r w:rsidR="006E6357" w:rsidRPr="00C23FD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575</w:t>
            </w:r>
          </w:p>
        </w:tc>
      </w:tr>
      <w:tr w:rsidR="006E6357" w:rsidRPr="00A908FE" w14:paraId="0C8A6B15" w14:textId="77777777" w:rsidTr="008E1E15">
        <w:tc>
          <w:tcPr>
            <w:tcW w:w="6120" w:type="dxa"/>
          </w:tcPr>
          <w:p w14:paraId="5A935231" w14:textId="0B46924B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350" w:type="dxa"/>
          </w:tcPr>
          <w:p w14:paraId="60C4FD96" w14:textId="23C4C9B9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259,814</w:t>
            </w:r>
          </w:p>
        </w:tc>
        <w:tc>
          <w:tcPr>
            <w:tcW w:w="270" w:type="dxa"/>
          </w:tcPr>
          <w:p w14:paraId="004150E4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64C8F5CB" w14:textId="6F063D59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249,091</w:t>
            </w:r>
          </w:p>
        </w:tc>
      </w:tr>
      <w:tr w:rsidR="006E6357" w:rsidRPr="00A908FE" w14:paraId="48544428" w14:textId="77777777" w:rsidTr="008E1E15">
        <w:tc>
          <w:tcPr>
            <w:tcW w:w="6120" w:type="dxa"/>
          </w:tcPr>
          <w:p w14:paraId="353AA992" w14:textId="2D66F86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350" w:type="dxa"/>
          </w:tcPr>
          <w:p w14:paraId="26880E92" w14:textId="4F7B78A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48,361</w:t>
            </w:r>
          </w:p>
        </w:tc>
        <w:tc>
          <w:tcPr>
            <w:tcW w:w="270" w:type="dxa"/>
          </w:tcPr>
          <w:p w14:paraId="4CA3CA49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29424CA" w14:textId="25FE012D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44,304</w:t>
            </w:r>
          </w:p>
        </w:tc>
      </w:tr>
      <w:tr w:rsidR="006E6357" w:rsidRPr="00A908FE" w14:paraId="2859D646" w14:textId="77777777" w:rsidTr="00BF43C7">
        <w:tc>
          <w:tcPr>
            <w:tcW w:w="6120" w:type="dxa"/>
          </w:tcPr>
          <w:p w14:paraId="242DD42D" w14:textId="197DF49A" w:rsidR="006E6357" w:rsidRPr="00FD4DE5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350" w:type="dxa"/>
          </w:tcPr>
          <w:p w14:paraId="0D318F87" w14:textId="4ED06C38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2,673</w:t>
            </w:r>
          </w:p>
        </w:tc>
        <w:tc>
          <w:tcPr>
            <w:tcW w:w="270" w:type="dxa"/>
          </w:tcPr>
          <w:p w14:paraId="415BE4F7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7D6BB709" w14:textId="6E64E3DD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1,258</w:t>
            </w:r>
          </w:p>
        </w:tc>
      </w:tr>
      <w:tr w:rsidR="006E6357" w:rsidRPr="00A908FE" w14:paraId="2C4F4775" w14:textId="77777777" w:rsidTr="00BF43C7">
        <w:tc>
          <w:tcPr>
            <w:tcW w:w="6120" w:type="dxa"/>
          </w:tcPr>
          <w:p w14:paraId="3A705EC0" w14:textId="77777777" w:rsidR="006E6357" w:rsidRPr="00FD4DE5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EFC884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C1E7C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1D5A4D2C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6357" w:rsidRPr="00A908FE" w14:paraId="06778578" w14:textId="77777777" w:rsidTr="00BF43C7">
        <w:tc>
          <w:tcPr>
            <w:tcW w:w="6120" w:type="dxa"/>
          </w:tcPr>
          <w:p w14:paraId="5579DC65" w14:textId="3247F668" w:rsidR="006E6357" w:rsidRPr="00FD4DE5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3F08EE27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51161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5B988D74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6357" w:rsidRPr="00A908FE" w14:paraId="79D7E401" w14:textId="77777777" w:rsidTr="00BF43C7">
        <w:tc>
          <w:tcPr>
            <w:tcW w:w="6120" w:type="dxa"/>
          </w:tcPr>
          <w:p w14:paraId="6CC586BC" w14:textId="6A52F851" w:rsidR="006E6357" w:rsidRPr="00FD4DE5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บรรจุภัณฑ์และวัสดุสิ้นเปลือง</w:t>
            </w:r>
          </w:p>
        </w:tc>
        <w:tc>
          <w:tcPr>
            <w:tcW w:w="1350" w:type="dxa"/>
          </w:tcPr>
          <w:p w14:paraId="70CED613" w14:textId="2CD47A1C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54,329</w:t>
            </w:r>
          </w:p>
        </w:tc>
        <w:tc>
          <w:tcPr>
            <w:tcW w:w="270" w:type="dxa"/>
          </w:tcPr>
          <w:p w14:paraId="49F799CD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3AD433E6" w14:textId="58D41193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44,904</w:t>
            </w:r>
          </w:p>
        </w:tc>
      </w:tr>
      <w:tr w:rsidR="006E6357" w:rsidRPr="00A908FE" w14:paraId="0464F7EC" w14:textId="77777777" w:rsidTr="00BF43C7">
        <w:tc>
          <w:tcPr>
            <w:tcW w:w="6120" w:type="dxa"/>
          </w:tcPr>
          <w:p w14:paraId="6666494A" w14:textId="3087D1E8" w:rsidR="006E6357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350" w:type="dxa"/>
          </w:tcPr>
          <w:p w14:paraId="7D167891" w14:textId="6E5D4EDF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38,963</w:t>
            </w:r>
          </w:p>
        </w:tc>
        <w:tc>
          <w:tcPr>
            <w:tcW w:w="270" w:type="dxa"/>
          </w:tcPr>
          <w:p w14:paraId="621C46F6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71DB47F8" w14:textId="21925992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34,016</w:t>
            </w:r>
          </w:p>
        </w:tc>
      </w:tr>
      <w:tr w:rsidR="006E6357" w:rsidRPr="00A908FE" w14:paraId="1BBFCF2D" w14:textId="77777777" w:rsidTr="00BF43C7">
        <w:tc>
          <w:tcPr>
            <w:tcW w:w="6120" w:type="dxa"/>
          </w:tcPr>
          <w:p w14:paraId="061B87E4" w14:textId="287BBB74" w:rsidR="006E6357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350" w:type="dxa"/>
          </w:tcPr>
          <w:p w14:paraId="6938E541" w14:textId="0CA7C4E4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16,412</w:t>
            </w:r>
          </w:p>
        </w:tc>
        <w:tc>
          <w:tcPr>
            <w:tcW w:w="270" w:type="dxa"/>
          </w:tcPr>
          <w:p w14:paraId="46BFEDFE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C19FB05" w14:textId="67E91740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16,707</w:t>
            </w:r>
          </w:p>
        </w:tc>
      </w:tr>
      <w:tr w:rsidR="006E6357" w:rsidRPr="00A908FE" w14:paraId="57F74F47" w14:textId="77777777" w:rsidTr="00BF43C7">
        <w:tc>
          <w:tcPr>
            <w:tcW w:w="6120" w:type="dxa"/>
          </w:tcPr>
          <w:p w14:paraId="27EB6E17" w14:textId="45A92E3C" w:rsidR="006E6357" w:rsidRPr="00FD4DE5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3B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1003B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</w:tcPr>
          <w:p w14:paraId="0DEB3F80" w14:textId="1B390651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2,672</w:t>
            </w:r>
          </w:p>
        </w:tc>
        <w:tc>
          <w:tcPr>
            <w:tcW w:w="270" w:type="dxa"/>
          </w:tcPr>
          <w:p w14:paraId="14EFCE7F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ED18C11" w14:textId="20F4C6BD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C23FD5">
              <w:rPr>
                <w:rFonts w:ascii="Angsana New" w:hAnsi="Angsana New" w:cs="Angsana New"/>
                <w:sz w:val="30"/>
                <w:szCs w:val="30"/>
              </w:rPr>
              <w:t>2,820</w:t>
            </w:r>
          </w:p>
        </w:tc>
      </w:tr>
      <w:tr w:rsidR="006E6357" w:rsidRPr="00A908FE" w14:paraId="4D97B490" w14:textId="77777777" w:rsidTr="00BF43C7">
        <w:tc>
          <w:tcPr>
            <w:tcW w:w="6120" w:type="dxa"/>
          </w:tcPr>
          <w:p w14:paraId="3E0895FA" w14:textId="77777777" w:rsidR="006E6357" w:rsidRPr="001003B3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6E631F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D8B28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793050C6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6357" w:rsidRPr="00A908FE" w14:paraId="74E180DB" w14:textId="77777777" w:rsidTr="00BF43C7">
        <w:tc>
          <w:tcPr>
            <w:tcW w:w="6120" w:type="dxa"/>
          </w:tcPr>
          <w:p w14:paraId="1F0361AC" w14:textId="0A19361E" w:rsidR="006E6357" w:rsidRPr="001003B3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350" w:type="dxa"/>
          </w:tcPr>
          <w:p w14:paraId="5FC6BDC7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B6145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407F7613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6357" w:rsidRPr="00A908FE" w14:paraId="6690190F" w14:textId="77777777" w:rsidTr="00BF43C7">
        <w:tc>
          <w:tcPr>
            <w:tcW w:w="6120" w:type="dxa"/>
          </w:tcPr>
          <w:p w14:paraId="163D18CC" w14:textId="411E3A80" w:rsidR="006E6357" w:rsidRPr="00FD4DE5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350" w:type="dxa"/>
          </w:tcPr>
          <w:p w14:paraId="40ED011B" w14:textId="75B420B2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58,879</w:t>
            </w:r>
          </w:p>
        </w:tc>
        <w:tc>
          <w:tcPr>
            <w:tcW w:w="270" w:type="dxa"/>
          </w:tcPr>
          <w:p w14:paraId="5F504F16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26F6D683" w14:textId="628AD9BE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68,131</w:t>
            </w:r>
          </w:p>
        </w:tc>
      </w:tr>
      <w:tr w:rsidR="006E6357" w:rsidRPr="00A908FE" w14:paraId="315E5335" w14:textId="77777777" w:rsidTr="00BF43C7">
        <w:tc>
          <w:tcPr>
            <w:tcW w:w="6120" w:type="dxa"/>
          </w:tcPr>
          <w:p w14:paraId="29B6A122" w14:textId="0AAAF17F" w:rsidR="006E6357" w:rsidRPr="00FD4DE5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0" w:type="dxa"/>
          </w:tcPr>
          <w:p w14:paraId="5E50708A" w14:textId="1A57539D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10,318</w:t>
            </w:r>
          </w:p>
        </w:tc>
        <w:tc>
          <w:tcPr>
            <w:tcW w:w="270" w:type="dxa"/>
          </w:tcPr>
          <w:p w14:paraId="4EFA3A25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70957960" w14:textId="6886E20D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500BD9">
              <w:rPr>
                <w:rFonts w:ascii="Angsana New" w:hAnsi="Angsana New" w:cs="Angsana New"/>
                <w:sz w:val="30"/>
                <w:szCs w:val="30"/>
              </w:rPr>
              <w:t>10,141</w:t>
            </w:r>
          </w:p>
        </w:tc>
      </w:tr>
      <w:tr w:rsidR="006E6357" w:rsidRPr="00A908FE" w14:paraId="1C170700" w14:textId="77777777" w:rsidTr="00BF43C7">
        <w:tc>
          <w:tcPr>
            <w:tcW w:w="6120" w:type="dxa"/>
          </w:tcPr>
          <w:p w14:paraId="28859DF9" w14:textId="3A74455F" w:rsidR="006E6357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350" w:type="dxa"/>
          </w:tcPr>
          <w:p w14:paraId="290A2B81" w14:textId="232F66C2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3,139</w:t>
            </w:r>
          </w:p>
        </w:tc>
        <w:tc>
          <w:tcPr>
            <w:tcW w:w="270" w:type="dxa"/>
          </w:tcPr>
          <w:p w14:paraId="0633C9BC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0BCEEAEC" w14:textId="6AB38422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2,038</w:t>
            </w:r>
          </w:p>
        </w:tc>
      </w:tr>
      <w:tr w:rsidR="006E6357" w:rsidRPr="00A908FE" w14:paraId="5C4D6263" w14:textId="77777777" w:rsidTr="00BF43C7">
        <w:tc>
          <w:tcPr>
            <w:tcW w:w="6120" w:type="dxa"/>
          </w:tcPr>
          <w:p w14:paraId="4E876F58" w14:textId="1FC4642E" w:rsidR="006E6357" w:rsidRPr="00FD4DE5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3B3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350" w:type="dxa"/>
          </w:tcPr>
          <w:p w14:paraId="3CC75085" w14:textId="6C85E735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E6357">
              <w:rPr>
                <w:rFonts w:ascii="Angsana New" w:hAnsi="Angsana New" w:cs="Angsana New"/>
                <w:sz w:val="30"/>
                <w:szCs w:val="30"/>
              </w:rPr>
              <w:t>1,211</w:t>
            </w:r>
          </w:p>
        </w:tc>
        <w:tc>
          <w:tcPr>
            <w:tcW w:w="270" w:type="dxa"/>
          </w:tcPr>
          <w:p w14:paraId="4568D815" w14:textId="77777777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14:paraId="62366855" w14:textId="6750276F" w:rsidR="006E6357" w:rsidRPr="00A908FE" w:rsidRDefault="006E6357" w:rsidP="006E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1,998</w:t>
            </w:r>
          </w:p>
        </w:tc>
      </w:tr>
    </w:tbl>
    <w:p w14:paraId="0711CC68" w14:textId="560F2CD8" w:rsidR="00573348" w:rsidRPr="00DB47CF" w:rsidRDefault="00573348" w:rsidP="00EF1332">
      <w:pPr>
        <w:pStyle w:val="FSBlank"/>
        <w:ind w:left="0"/>
        <w:rPr>
          <w:sz w:val="30"/>
          <w:szCs w:val="30"/>
        </w:rPr>
      </w:pPr>
    </w:p>
    <w:p w14:paraId="1F384EFC" w14:textId="59D6CC3F" w:rsidR="0027514F" w:rsidRPr="00DB47CF" w:rsidRDefault="0027514F" w:rsidP="00DB47CF">
      <w:pPr>
        <w:pStyle w:val="FSContent"/>
      </w:pPr>
      <w:r w:rsidRPr="00DB47CF">
        <w:rPr>
          <w:cs/>
        </w:rPr>
        <w:t xml:space="preserve">ในระหว่างปี </w:t>
      </w:r>
      <w:r w:rsidR="00DF04F0">
        <w:t>256</w:t>
      </w:r>
      <w:r w:rsidR="00AD4123">
        <w:t>7</w:t>
      </w:r>
      <w:r w:rsidR="00BF43C7" w:rsidRPr="00DB47CF">
        <w:rPr>
          <w:cs/>
        </w:rPr>
        <w:t xml:space="preserve"> </w:t>
      </w:r>
      <w:r w:rsidRPr="00DB47CF">
        <w:rPr>
          <w:cs/>
        </w:rPr>
        <w:t xml:space="preserve">บริษัทจ่ายเงินสมทบกองทุนสำรองเลี้ยงชีพสำหรับพนักงานของบริษัทเป็นจำนวน </w:t>
      </w:r>
      <w:r w:rsidR="00FE2DFE">
        <w:t>7.1</w:t>
      </w:r>
      <w:r w:rsidRPr="00DB47CF">
        <w:t xml:space="preserve"> </w:t>
      </w:r>
      <w:r w:rsidRPr="00DB47CF">
        <w:rPr>
          <w:cs/>
        </w:rPr>
        <w:t>ล้านบาท</w:t>
      </w:r>
      <w:r w:rsidR="00C942D5">
        <w:rPr>
          <w:rFonts w:hint="cs"/>
          <w:cs/>
        </w:rPr>
        <w:t xml:space="preserve"> </w:t>
      </w:r>
      <w:r w:rsidRPr="00DB47CF">
        <w:rPr>
          <w:i/>
          <w:iCs/>
          <w:cs/>
        </w:rPr>
        <w:t>(</w:t>
      </w:r>
      <w:r w:rsidR="00BF43C7" w:rsidRPr="00DB47CF">
        <w:rPr>
          <w:i/>
          <w:iCs/>
        </w:rPr>
        <w:t>256</w:t>
      </w:r>
      <w:r w:rsidR="00AD4123">
        <w:rPr>
          <w:i/>
          <w:iCs/>
        </w:rPr>
        <w:t>6</w:t>
      </w:r>
      <w:r w:rsidRPr="00DB47CF">
        <w:rPr>
          <w:i/>
          <w:iCs/>
          <w:cs/>
        </w:rPr>
        <w:t xml:space="preserve">: จำนวน </w:t>
      </w:r>
      <w:r w:rsidR="00AD4123">
        <w:rPr>
          <w:i/>
          <w:iCs/>
        </w:rPr>
        <w:t>7</w:t>
      </w:r>
      <w:r w:rsidR="00767849">
        <w:rPr>
          <w:i/>
          <w:iCs/>
        </w:rPr>
        <w:t>.</w:t>
      </w:r>
      <w:r w:rsidR="00DF04F0">
        <w:rPr>
          <w:i/>
          <w:iCs/>
        </w:rPr>
        <w:t>1</w:t>
      </w:r>
      <w:r w:rsidR="00BF43C7" w:rsidRPr="00DB47CF">
        <w:rPr>
          <w:i/>
          <w:iCs/>
        </w:rPr>
        <w:t xml:space="preserve"> </w:t>
      </w:r>
      <w:r w:rsidRPr="00DB47CF">
        <w:rPr>
          <w:i/>
          <w:iCs/>
          <w:cs/>
        </w:rPr>
        <w:t>ล้านบาท)</w:t>
      </w:r>
      <w:r w:rsidRPr="00DB47CF">
        <w:rPr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5627A19E" w14:textId="77777777" w:rsidR="0027514F" w:rsidRPr="00DB47CF" w:rsidRDefault="0027514F" w:rsidP="00EF1332">
      <w:pPr>
        <w:pStyle w:val="FSBlank"/>
        <w:ind w:left="0"/>
        <w:rPr>
          <w:sz w:val="30"/>
          <w:szCs w:val="30"/>
        </w:rPr>
      </w:pPr>
    </w:p>
    <w:p w14:paraId="29A10661" w14:textId="77777777" w:rsidR="0042422E" w:rsidRDefault="00424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50DB760A" w14:textId="246BBEB7" w:rsidR="00A123FE" w:rsidRPr="00FD4DE5" w:rsidRDefault="00DC7136" w:rsidP="008D2ED7">
      <w:pPr>
        <w:pStyle w:val="FSHeadMain"/>
        <w:rPr>
          <w:cs/>
        </w:rPr>
      </w:pPr>
      <w:r w:rsidRPr="00DC7136">
        <w:rPr>
          <w:rFonts w:hint="cs"/>
          <w:cs/>
        </w:rPr>
        <w:lastRenderedPageBreak/>
        <w:t>ค่าใช้จ่ายภาษีเงินได้</w:t>
      </w:r>
    </w:p>
    <w:p w14:paraId="0E4C49AF" w14:textId="77777777" w:rsidR="00417872" w:rsidRPr="00FD4DE5" w:rsidRDefault="00417872" w:rsidP="00FD4DE5">
      <w:pPr>
        <w:pStyle w:val="FSBlank"/>
        <w:rPr>
          <w:sz w:val="28"/>
          <w:szCs w:val="28"/>
        </w:rPr>
      </w:pPr>
    </w:p>
    <w:p w14:paraId="1FB36F34" w14:textId="77777777" w:rsidR="00956BEC" w:rsidRPr="00FD4DE5" w:rsidRDefault="000F787C" w:rsidP="00B3734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FD4DE5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14:paraId="41BDF34F" w14:textId="77777777" w:rsidR="008674E7" w:rsidRPr="00FD4DE5" w:rsidRDefault="008674E7" w:rsidP="00FD4DE5">
      <w:pPr>
        <w:pStyle w:val="FSBlank"/>
        <w:rPr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667"/>
        <w:gridCol w:w="1350"/>
        <w:gridCol w:w="236"/>
        <w:gridCol w:w="1437"/>
      </w:tblGrid>
      <w:tr w:rsidR="00F21787" w:rsidRPr="00FD4DE5" w14:paraId="4B06E065" w14:textId="77777777" w:rsidTr="007754E8">
        <w:trPr>
          <w:tblHeader/>
        </w:trPr>
        <w:tc>
          <w:tcPr>
            <w:tcW w:w="5490" w:type="dxa"/>
          </w:tcPr>
          <w:p w14:paraId="2F2BFA3D" w14:textId="77777777" w:rsidR="00F21787" w:rsidRPr="00FD4DE5" w:rsidRDefault="00F21787" w:rsidP="00F21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7" w:type="dxa"/>
          </w:tcPr>
          <w:p w14:paraId="452BB626" w14:textId="77777777" w:rsidR="00F21787" w:rsidRPr="00FD4DE5" w:rsidRDefault="00F21787" w:rsidP="00F21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F7AE4A" w14:textId="125596B4" w:rsidR="00F21787" w:rsidRPr="00FD4DE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0E62899" w14:textId="77777777" w:rsidR="00F21787" w:rsidRPr="00FD4DE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7" w:type="dxa"/>
          </w:tcPr>
          <w:p w14:paraId="68B035A5" w14:textId="598969E8" w:rsidR="00F21787" w:rsidRPr="00FD4DE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B2379" w:rsidRPr="00FD4DE5" w14:paraId="60E6E42C" w14:textId="77777777" w:rsidTr="007754E8">
        <w:trPr>
          <w:tblHeader/>
        </w:trPr>
        <w:tc>
          <w:tcPr>
            <w:tcW w:w="5490" w:type="dxa"/>
          </w:tcPr>
          <w:p w14:paraId="61DB5A48" w14:textId="77777777"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7" w:type="dxa"/>
          </w:tcPr>
          <w:p w14:paraId="372362F5" w14:textId="77777777"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023" w:type="dxa"/>
            <w:gridSpan w:val="3"/>
          </w:tcPr>
          <w:p w14:paraId="639832EF" w14:textId="77777777"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379" w:rsidRPr="00FD4DE5" w14:paraId="178A9695" w14:textId="77777777" w:rsidTr="007754E8">
        <w:tc>
          <w:tcPr>
            <w:tcW w:w="5490" w:type="dxa"/>
          </w:tcPr>
          <w:p w14:paraId="14CC54AA" w14:textId="77777777"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67" w:type="dxa"/>
          </w:tcPr>
          <w:p w14:paraId="7DD8A7B7" w14:textId="77777777"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A70CE4" w14:textId="77777777" w:rsidR="003B2379" w:rsidRPr="00FD4DE5" w:rsidRDefault="003B2379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A678F1" w14:textId="77777777" w:rsidR="003B2379" w:rsidRPr="00FD4DE5" w:rsidRDefault="003B2379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7" w:type="dxa"/>
          </w:tcPr>
          <w:p w14:paraId="577AA7F7" w14:textId="77777777" w:rsidR="003B2379" w:rsidRPr="00FD4DE5" w:rsidRDefault="003B2379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FD4DE5" w14:paraId="3B535B76" w14:textId="77777777" w:rsidTr="007754E8">
        <w:tc>
          <w:tcPr>
            <w:tcW w:w="5490" w:type="dxa"/>
          </w:tcPr>
          <w:p w14:paraId="3ABFA287" w14:textId="77777777" w:rsidR="00AD4123" w:rsidRPr="00FD4DE5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FD4D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67" w:type="dxa"/>
          </w:tcPr>
          <w:p w14:paraId="64CAEB0F" w14:textId="77777777" w:rsidR="00AD4123" w:rsidRPr="00FD4DE5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A88C5E" w14:textId="3883B528" w:rsidR="00AD4123" w:rsidRPr="00FD4DE5" w:rsidRDefault="00EE5822" w:rsidP="0039467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1DDDE4" w14:textId="77777777" w:rsidR="00AD4123" w:rsidRPr="00FD4DE5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7" w:type="dxa"/>
          </w:tcPr>
          <w:p w14:paraId="2CD67BAD" w14:textId="34580C9E" w:rsidR="00AD4123" w:rsidRPr="00FD4DE5" w:rsidRDefault="00AD4123" w:rsidP="0077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21,473</w:t>
            </w:r>
          </w:p>
        </w:tc>
      </w:tr>
      <w:tr w:rsidR="00AD4123" w:rsidRPr="00FD4DE5" w14:paraId="59C79C49" w14:textId="77777777" w:rsidTr="007754E8">
        <w:tc>
          <w:tcPr>
            <w:tcW w:w="5490" w:type="dxa"/>
          </w:tcPr>
          <w:p w14:paraId="06AC4F59" w14:textId="55BEEA46" w:rsidR="00AD4123" w:rsidRPr="00FD4DE5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0BD9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500BD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0BD9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500BD9">
              <w:rPr>
                <w:rFonts w:ascii="Angsana New" w:hAnsi="Angsana New" w:cs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667" w:type="dxa"/>
          </w:tcPr>
          <w:p w14:paraId="1B6CBEC2" w14:textId="77777777" w:rsidR="00AD4123" w:rsidRPr="00FD4DE5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DEDF82" w14:textId="092BD5D6" w:rsidR="00AD4123" w:rsidRPr="00114D98" w:rsidRDefault="00EE5822" w:rsidP="0039467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315F8F" w14:textId="77777777" w:rsidR="00AD4123" w:rsidRPr="00FD4DE5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7" w:type="dxa"/>
          </w:tcPr>
          <w:p w14:paraId="7B2BC8E9" w14:textId="72652131" w:rsidR="00AD4123" w:rsidRDefault="00AD4123" w:rsidP="0077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500BD9">
              <w:rPr>
                <w:rFonts w:ascii="Angsana New" w:hAnsi="Angsana New" w:cs="Angsana New"/>
                <w:sz w:val="30"/>
                <w:szCs w:val="30"/>
              </w:rPr>
              <w:t>(90)</w:t>
            </w:r>
          </w:p>
        </w:tc>
      </w:tr>
      <w:tr w:rsidR="00AD4123" w:rsidRPr="00FD4DE5" w14:paraId="05DD1E7D" w14:textId="77777777" w:rsidTr="007754E8">
        <w:tc>
          <w:tcPr>
            <w:tcW w:w="5490" w:type="dxa"/>
            <w:shd w:val="clear" w:color="auto" w:fill="auto"/>
          </w:tcPr>
          <w:p w14:paraId="201CB631" w14:textId="77777777" w:rsidR="00AD4123" w:rsidRPr="00FD4DE5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7" w:type="dxa"/>
            <w:shd w:val="clear" w:color="auto" w:fill="auto"/>
          </w:tcPr>
          <w:p w14:paraId="08864920" w14:textId="77777777" w:rsidR="00AD4123" w:rsidRPr="00FD4DE5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00381" w14:textId="71B725C4" w:rsidR="00AD4123" w:rsidRPr="00FD4DE5" w:rsidRDefault="00EE5822" w:rsidP="0039467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32C27" w14:textId="77777777" w:rsidR="00AD4123" w:rsidRPr="00FD4DE5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1A82A" w14:textId="0C5C861E" w:rsidR="00AD4123" w:rsidRPr="00FD4DE5" w:rsidRDefault="00AD4123" w:rsidP="0077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126"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</w:t>
            </w:r>
          </w:p>
        </w:tc>
      </w:tr>
      <w:tr w:rsidR="00AD4123" w:rsidRPr="00FD4DE5" w14:paraId="2C5B2719" w14:textId="77777777" w:rsidTr="007754E8">
        <w:tblPrEx>
          <w:tblLook w:val="0000" w:firstRow="0" w:lastRow="0" w:firstColumn="0" w:lastColumn="0" w:noHBand="0" w:noVBand="0"/>
        </w:tblPrEx>
        <w:tc>
          <w:tcPr>
            <w:tcW w:w="5490" w:type="dxa"/>
            <w:vAlign w:val="bottom"/>
          </w:tcPr>
          <w:p w14:paraId="3AC9845C" w14:textId="77777777" w:rsidR="00AD4123" w:rsidRPr="00FD4DE5" w:rsidRDefault="00AD4123" w:rsidP="00AD412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dxa"/>
            <w:vAlign w:val="bottom"/>
          </w:tcPr>
          <w:p w14:paraId="5FE7996F" w14:textId="77777777" w:rsidR="00AD4123" w:rsidRPr="00FD4DE5" w:rsidRDefault="00AD4123" w:rsidP="00AD4123">
            <w:pPr>
              <w:pStyle w:val="BodyText3"/>
              <w:jc w:val="center"/>
              <w:rPr>
                <w:rFonts w:cs="Angsana New"/>
                <w:i/>
                <w:iCs/>
                <w:cs/>
              </w:rPr>
            </w:pPr>
          </w:p>
        </w:tc>
        <w:tc>
          <w:tcPr>
            <w:tcW w:w="1350" w:type="dxa"/>
          </w:tcPr>
          <w:p w14:paraId="52F61343" w14:textId="77777777" w:rsidR="00AD4123" w:rsidRPr="00FD4DE5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4DC64F" w14:textId="77777777" w:rsidR="00AD4123" w:rsidRPr="00FD4DE5" w:rsidRDefault="00AD4123" w:rsidP="00AD4123">
            <w:pPr>
              <w:pStyle w:val="BodyText3"/>
              <w:tabs>
                <w:tab w:val="clear" w:pos="540"/>
                <w:tab w:val="decimal" w:pos="960"/>
              </w:tabs>
              <w:ind w:left="-108" w:right="-108"/>
              <w:jc w:val="left"/>
              <w:rPr>
                <w:rFonts w:cs="Angsana New"/>
                <w:cs/>
              </w:rPr>
            </w:pPr>
          </w:p>
        </w:tc>
        <w:tc>
          <w:tcPr>
            <w:tcW w:w="1437" w:type="dxa"/>
          </w:tcPr>
          <w:p w14:paraId="53BD9DCA" w14:textId="77777777" w:rsidR="00AD4123" w:rsidRPr="00FD4DE5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FD4DE5" w14:paraId="077578E2" w14:textId="77777777" w:rsidTr="007754E8">
        <w:tblPrEx>
          <w:tblLook w:val="0000" w:firstRow="0" w:lastRow="0" w:firstColumn="0" w:lastColumn="0" w:noHBand="0" w:noVBand="0"/>
        </w:tblPrEx>
        <w:tc>
          <w:tcPr>
            <w:tcW w:w="5490" w:type="dxa"/>
            <w:vAlign w:val="bottom"/>
          </w:tcPr>
          <w:p w14:paraId="768EDF73" w14:textId="77777777" w:rsidR="00AD4123" w:rsidRPr="00FD4DE5" w:rsidRDefault="00AD4123" w:rsidP="00AD412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67" w:type="dxa"/>
            <w:vAlign w:val="bottom"/>
          </w:tcPr>
          <w:p w14:paraId="621F2E92" w14:textId="77777777" w:rsidR="00AD4123" w:rsidRPr="00FD4DE5" w:rsidRDefault="00AD4123" w:rsidP="00AD4123">
            <w:pPr>
              <w:pStyle w:val="BodyText3"/>
              <w:jc w:val="center"/>
              <w:rPr>
                <w:rFonts w:cs="Angsana New"/>
                <w:i/>
                <w:iCs/>
                <w:cs/>
              </w:rPr>
            </w:pPr>
          </w:p>
        </w:tc>
        <w:tc>
          <w:tcPr>
            <w:tcW w:w="1350" w:type="dxa"/>
          </w:tcPr>
          <w:p w14:paraId="614A712D" w14:textId="77777777" w:rsidR="00AD4123" w:rsidRPr="00FD4DE5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E4B8E4" w14:textId="77777777" w:rsidR="00AD4123" w:rsidRPr="00FD4DE5" w:rsidRDefault="00AD4123" w:rsidP="00AD4123">
            <w:pPr>
              <w:pStyle w:val="BodyText3"/>
              <w:tabs>
                <w:tab w:val="clear" w:pos="540"/>
                <w:tab w:val="decimal" w:pos="960"/>
              </w:tabs>
              <w:ind w:left="-108" w:right="-108"/>
              <w:jc w:val="left"/>
              <w:rPr>
                <w:rFonts w:cs="Angsana New"/>
                <w:cs/>
              </w:rPr>
            </w:pPr>
          </w:p>
        </w:tc>
        <w:tc>
          <w:tcPr>
            <w:tcW w:w="1437" w:type="dxa"/>
          </w:tcPr>
          <w:p w14:paraId="0495F21A" w14:textId="77777777" w:rsidR="00AD4123" w:rsidRPr="00FD4DE5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FD4DE5" w14:paraId="086BFC99" w14:textId="77777777" w:rsidTr="007754E8">
        <w:tblPrEx>
          <w:tblLook w:val="0000" w:firstRow="0" w:lastRow="0" w:firstColumn="0" w:lastColumn="0" w:noHBand="0" w:noVBand="0"/>
        </w:tblPrEx>
        <w:tc>
          <w:tcPr>
            <w:tcW w:w="5490" w:type="dxa"/>
            <w:vAlign w:val="bottom"/>
          </w:tcPr>
          <w:p w14:paraId="40AB3ABC" w14:textId="77777777" w:rsidR="00AD4123" w:rsidRPr="00FD4DE5" w:rsidRDefault="00AD4123" w:rsidP="00AD412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67" w:type="dxa"/>
            <w:vAlign w:val="bottom"/>
          </w:tcPr>
          <w:p w14:paraId="03F926D3" w14:textId="77777777" w:rsidR="00AD4123" w:rsidRPr="00FD4DE5" w:rsidRDefault="00AD4123" w:rsidP="00AD4123">
            <w:pPr>
              <w:pStyle w:val="BodyText3"/>
              <w:ind w:left="-86" w:right="-86"/>
              <w:jc w:val="center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532F0B" w14:textId="6BC1D234" w:rsidR="00AD4123" w:rsidRPr="00FD4DE5" w:rsidRDefault="00DC43FB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D494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D494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A4069EC" w14:textId="77777777" w:rsidR="00AD4123" w:rsidRPr="00FD4DE5" w:rsidRDefault="00AD4123" w:rsidP="00AD4123">
            <w:pPr>
              <w:pStyle w:val="3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42C7407" w14:textId="7E870FF2" w:rsidR="00AD4123" w:rsidRPr="00FD4DE5" w:rsidRDefault="00AD4123" w:rsidP="0077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2,54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D4123" w:rsidRPr="00FD4DE5" w14:paraId="4CCF8F65" w14:textId="77777777" w:rsidTr="007754E8">
        <w:tblPrEx>
          <w:tblLook w:val="0000" w:firstRow="0" w:lastRow="0" w:firstColumn="0" w:lastColumn="0" w:noHBand="0" w:noVBand="0"/>
        </w:tblPrEx>
        <w:tc>
          <w:tcPr>
            <w:tcW w:w="5490" w:type="dxa"/>
            <w:vAlign w:val="bottom"/>
          </w:tcPr>
          <w:p w14:paraId="31C63B12" w14:textId="77777777" w:rsidR="00AD4123" w:rsidRPr="00FD4DE5" w:rsidRDefault="00AD4123" w:rsidP="00AD412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dxa"/>
            <w:vAlign w:val="bottom"/>
          </w:tcPr>
          <w:p w14:paraId="1CD4F1F1" w14:textId="77777777" w:rsidR="00AD4123" w:rsidRPr="00FD4DE5" w:rsidRDefault="00AD4123" w:rsidP="00AD4123">
            <w:pPr>
              <w:pStyle w:val="3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525A35" w14:textId="60B95F4B" w:rsidR="00AD4123" w:rsidRPr="00FD4DE5" w:rsidRDefault="00DC43FB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EE5822" w:rsidRPr="00EE58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236" w:type="dxa"/>
            <w:vAlign w:val="bottom"/>
          </w:tcPr>
          <w:p w14:paraId="625B6ACF" w14:textId="77777777" w:rsidR="00AD4123" w:rsidRPr="00FD4DE5" w:rsidRDefault="00AD4123" w:rsidP="00AD4123">
            <w:pPr>
              <w:pStyle w:val="3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681D72F2" w14:textId="08CE46DD" w:rsidR="00AD4123" w:rsidRPr="00FD4DE5" w:rsidRDefault="00AD4123" w:rsidP="0077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126"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3,929</w:t>
            </w:r>
          </w:p>
        </w:tc>
      </w:tr>
    </w:tbl>
    <w:p w14:paraId="13D1B30D" w14:textId="77777777" w:rsidR="002C4C5C" w:rsidRDefault="002C4C5C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</w:rPr>
      </w:pPr>
    </w:p>
    <w:p w14:paraId="51BCFB98" w14:textId="2E01BD8E" w:rsidR="00417872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AD7106">
        <w:rPr>
          <w:rFonts w:ascii="Angsana New" w:hAnsi="Angsana New" w:cs="Angsana New" w:hint="cs"/>
          <w:bCs/>
          <w:i/>
          <w:iCs/>
          <w:cs/>
        </w:rPr>
        <w:t>ภาษีเงินได้ที่รับรู้ในกำไรขาดทุนเบ็ดเสร็จอื่น</w:t>
      </w:r>
    </w:p>
    <w:p w14:paraId="5A0CD141" w14:textId="77777777" w:rsidR="00417872" w:rsidRPr="00DB47CF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lang w:val="en-US"/>
        </w:rPr>
      </w:pPr>
    </w:p>
    <w:tbl>
      <w:tblPr>
        <w:tblW w:w="96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988"/>
        <w:gridCol w:w="236"/>
        <w:gridCol w:w="988"/>
        <w:gridCol w:w="236"/>
        <w:gridCol w:w="973"/>
        <w:gridCol w:w="236"/>
        <w:gridCol w:w="1136"/>
        <w:gridCol w:w="236"/>
        <w:gridCol w:w="1117"/>
      </w:tblGrid>
      <w:tr w:rsidR="00F21787" w:rsidRPr="00214006" w14:paraId="6399C565" w14:textId="77777777" w:rsidTr="008E1E15">
        <w:trPr>
          <w:trHeight w:val="388"/>
        </w:trPr>
        <w:tc>
          <w:tcPr>
            <w:tcW w:w="2250" w:type="dxa"/>
            <w:shd w:val="clear" w:color="auto" w:fill="auto"/>
            <w:vAlign w:val="bottom"/>
          </w:tcPr>
          <w:p w14:paraId="38C49F0D" w14:textId="77777777" w:rsidR="00F21787" w:rsidRPr="00214006" w:rsidRDefault="00F21787" w:rsidP="00F21787">
            <w:pPr>
              <w:pStyle w:val="FSContent"/>
              <w:ind w:left="0" w:right="-115"/>
              <w:jc w:val="left"/>
            </w:pPr>
          </w:p>
        </w:tc>
        <w:tc>
          <w:tcPr>
            <w:tcW w:w="3438" w:type="dxa"/>
            <w:gridSpan w:val="5"/>
          </w:tcPr>
          <w:p w14:paraId="6A1699E6" w14:textId="3BD28AF3" w:rsidR="00F21787" w:rsidRPr="00A908F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01B0724" w14:textId="77777777" w:rsidR="00F21787" w:rsidRPr="00A908F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98" w:type="dxa"/>
            <w:gridSpan w:val="5"/>
          </w:tcPr>
          <w:p w14:paraId="27EDA9DA" w14:textId="28BB5008" w:rsidR="00F21787" w:rsidRPr="00A908F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F43C7" w:rsidRPr="00214006" w14:paraId="7F84E932" w14:textId="77777777" w:rsidTr="008E1E15">
        <w:trPr>
          <w:trHeight w:val="379"/>
        </w:trPr>
        <w:tc>
          <w:tcPr>
            <w:tcW w:w="2250" w:type="dxa"/>
            <w:shd w:val="clear" w:color="auto" w:fill="auto"/>
            <w:vAlign w:val="bottom"/>
          </w:tcPr>
          <w:p w14:paraId="1D369A92" w14:textId="77777777" w:rsidR="006C7BCA" w:rsidRPr="00214006" w:rsidRDefault="006C7BCA" w:rsidP="006C7BCA">
            <w:pPr>
              <w:pStyle w:val="FSContent"/>
              <w:ind w:left="0" w:right="-115"/>
              <w:jc w:val="lef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D49593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7B0DA1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2CA053C" w14:textId="3C3EDA58" w:rsidR="006C7BCA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</w:p>
          <w:p w14:paraId="4BC6C28A" w14:textId="3A7CFE46" w:rsidR="006C7BCA" w:rsidRPr="00214006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14006">
              <w:rPr>
                <w:rFonts w:hint="cs"/>
                <w:cs/>
              </w:rPr>
              <w:t>ค่าใช้จ่าย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21F4F0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8BE55A1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E7F566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5BE4A2F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0B7C8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08E2DF0" w14:textId="77777777" w:rsidR="006C7BCA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</w:p>
          <w:p w14:paraId="38072ACE" w14:textId="2BD623E1" w:rsidR="006C7BCA" w:rsidRPr="00214006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14006">
              <w:rPr>
                <w:rFonts w:hint="cs"/>
                <w:cs/>
              </w:rPr>
              <w:t>ค่าใช้จ่าย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01EEB1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32EA537" w14:textId="77777777"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</w:tr>
      <w:tr w:rsidR="00BF43C7" w:rsidRPr="00214006" w14:paraId="2EE04899" w14:textId="77777777" w:rsidTr="008E1E15">
        <w:trPr>
          <w:trHeight w:val="388"/>
        </w:trPr>
        <w:tc>
          <w:tcPr>
            <w:tcW w:w="2250" w:type="dxa"/>
            <w:shd w:val="clear" w:color="auto" w:fill="auto"/>
            <w:vAlign w:val="bottom"/>
          </w:tcPr>
          <w:p w14:paraId="28F3288A" w14:textId="77777777"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66F5E6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F44222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899FA6E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290CFA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FE3A372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0210FA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9520204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419F7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04C948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AC3F9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2CE1D4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</w:tr>
      <w:tr w:rsidR="00417872" w:rsidRPr="00214006" w14:paraId="32369AC5" w14:textId="77777777" w:rsidTr="008E1E15">
        <w:trPr>
          <w:trHeight w:val="379"/>
        </w:trPr>
        <w:tc>
          <w:tcPr>
            <w:tcW w:w="2250" w:type="dxa"/>
            <w:shd w:val="clear" w:color="auto" w:fill="auto"/>
            <w:vAlign w:val="bottom"/>
          </w:tcPr>
          <w:p w14:paraId="6D4DF377" w14:textId="77777777"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7372" w:type="dxa"/>
            <w:gridSpan w:val="11"/>
            <w:shd w:val="clear" w:color="auto" w:fill="auto"/>
            <w:vAlign w:val="bottom"/>
          </w:tcPr>
          <w:p w14:paraId="62820CEC" w14:textId="77777777" w:rsidR="00417872" w:rsidRPr="003D3C7B" w:rsidRDefault="00417872" w:rsidP="00CE772F">
            <w:pPr>
              <w:pStyle w:val="FSContent"/>
              <w:ind w:left="-115" w:right="-115"/>
              <w:jc w:val="center"/>
              <w:rPr>
                <w:i/>
                <w:iCs/>
                <w:cs/>
              </w:rPr>
            </w:pPr>
            <w:r w:rsidRPr="003D3C7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AD4123" w:rsidRPr="00214006" w14:paraId="6C41924E" w14:textId="77777777" w:rsidTr="008E1E15">
        <w:trPr>
          <w:trHeight w:val="587"/>
        </w:trPr>
        <w:tc>
          <w:tcPr>
            <w:tcW w:w="2250" w:type="dxa"/>
            <w:shd w:val="clear" w:color="auto" w:fill="auto"/>
            <w:vAlign w:val="bottom"/>
          </w:tcPr>
          <w:p w14:paraId="73DC33A8" w14:textId="2DAE8F6B" w:rsidR="00AD4123" w:rsidRPr="00214006" w:rsidRDefault="00AD4123" w:rsidP="00AD4123">
            <w:pPr>
              <w:pStyle w:val="FSContent"/>
              <w:ind w:left="173" w:right="-115" w:hanging="173"/>
              <w:jc w:val="left"/>
            </w:pPr>
            <w:r>
              <w:rPr>
                <w:rFonts w:hint="cs"/>
                <w:cs/>
              </w:rPr>
              <w:t>สำรองการป้องกันความ</w:t>
            </w:r>
            <w:r>
              <w:t>-</w:t>
            </w:r>
            <w:r>
              <w:rPr>
                <w:rFonts w:hint="cs"/>
                <w:cs/>
              </w:rPr>
              <w:t>เสี่ยงกระแสเงินสด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B6A7CB" w14:textId="0978456F" w:rsidR="00AD4123" w:rsidRPr="00CE772F" w:rsidRDefault="0039467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1,100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00903" w14:textId="77777777" w:rsidR="00AD4123" w:rsidRPr="00CE772F" w:rsidRDefault="00AD4123" w:rsidP="00AD4123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4769202" w14:textId="2442D3A2" w:rsidR="00AD4123" w:rsidRPr="00CE772F" w:rsidRDefault="0039467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(220)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C0901" w14:textId="77777777" w:rsidR="00AD4123" w:rsidRPr="00CE772F" w:rsidRDefault="00AD4123" w:rsidP="00AD4123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58240A1" w14:textId="4C4D4695" w:rsidR="00AD4123" w:rsidRPr="00CE772F" w:rsidRDefault="0039467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F65573" w14:textId="77777777" w:rsidR="00AD4123" w:rsidRPr="00CE772F" w:rsidRDefault="00AD4123" w:rsidP="00AD4123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5390B60" w14:textId="345B2478" w:rsidR="00AD4123" w:rsidRPr="00CE772F" w:rsidRDefault="00AD4123" w:rsidP="0077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6,899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6193F" w14:textId="77777777" w:rsidR="00AD4123" w:rsidRPr="00CE772F" w:rsidRDefault="00AD4123" w:rsidP="00AD4123">
            <w:pPr>
              <w:pStyle w:val="FSContent"/>
              <w:tabs>
                <w:tab w:val="decimal" w:pos="630"/>
              </w:tabs>
              <w:ind w:left="-115" w:right="-115"/>
              <w:jc w:val="left"/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5B368A4" w14:textId="4680021F" w:rsidR="00AD4123" w:rsidRPr="00CE772F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(1,380)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C244D9" w14:textId="77777777" w:rsidR="00AD4123" w:rsidRPr="00CE772F" w:rsidRDefault="00AD4123" w:rsidP="00AD4123">
            <w:pPr>
              <w:pStyle w:val="FSContent"/>
              <w:tabs>
                <w:tab w:val="decimal" w:pos="630"/>
              </w:tabs>
              <w:ind w:left="-115" w:right="-115"/>
              <w:jc w:val="left"/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DD840F9" w14:textId="641BE249" w:rsidR="00AD4123" w:rsidRPr="00CE772F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5,519</w:t>
            </w:r>
          </w:p>
        </w:tc>
      </w:tr>
      <w:tr w:rsidR="00394674" w:rsidRPr="00214006" w14:paraId="3972916A" w14:textId="77777777" w:rsidTr="00394674">
        <w:trPr>
          <w:trHeight w:val="155"/>
        </w:trPr>
        <w:tc>
          <w:tcPr>
            <w:tcW w:w="2250" w:type="dxa"/>
            <w:shd w:val="clear" w:color="auto" w:fill="auto"/>
            <w:vAlign w:val="bottom"/>
          </w:tcPr>
          <w:p w14:paraId="0107D85C" w14:textId="3CDA55DA" w:rsidR="00394674" w:rsidRDefault="006C46D0" w:rsidP="00AD4123">
            <w:pPr>
              <w:pStyle w:val="FSContent"/>
              <w:ind w:left="173" w:right="-115" w:hanging="173"/>
              <w:jc w:val="left"/>
              <w:rPr>
                <w:cs/>
              </w:rPr>
            </w:pPr>
            <w:r w:rsidRPr="006C46D0">
              <w:rPr>
                <w:rFonts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03E072" w14:textId="02CA86FD" w:rsidR="00394674" w:rsidRPr="00394674" w:rsidRDefault="0039467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(9,263)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C63089" w14:textId="77777777" w:rsidR="00394674" w:rsidRPr="00CE772F" w:rsidRDefault="00394674" w:rsidP="00AD4123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E40C2CF" w14:textId="3D4D523E" w:rsidR="00394674" w:rsidRPr="00394674" w:rsidRDefault="0039467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1,853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E68E3" w14:textId="77777777" w:rsidR="00394674" w:rsidRPr="00CE772F" w:rsidRDefault="00394674" w:rsidP="00AD4123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D8A9B11" w14:textId="13441789" w:rsidR="00394674" w:rsidRPr="00394674" w:rsidRDefault="0039467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(7,410)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6BA368" w14:textId="77777777" w:rsidR="00394674" w:rsidRPr="00CE772F" w:rsidRDefault="00394674" w:rsidP="00AD4123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168AA84" w14:textId="1EDD09F2" w:rsidR="00394674" w:rsidRPr="00394674" w:rsidRDefault="00394674" w:rsidP="0039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26CB6" w14:textId="77777777" w:rsidR="00394674" w:rsidRPr="00394674" w:rsidRDefault="00394674" w:rsidP="00394674">
            <w:pPr>
              <w:pStyle w:val="FSContent"/>
              <w:tabs>
                <w:tab w:val="decimal" w:pos="630"/>
                <w:tab w:val="decimal" w:pos="711"/>
              </w:tabs>
              <w:ind w:left="-115" w:right="-115"/>
              <w:jc w:val="left"/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5F14507" w14:textId="1670F45F" w:rsidR="00394674" w:rsidRPr="00394674" w:rsidRDefault="00394674" w:rsidP="0039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F1FF3F" w14:textId="77777777" w:rsidR="00394674" w:rsidRPr="00394674" w:rsidRDefault="00394674" w:rsidP="00394674">
            <w:pPr>
              <w:pStyle w:val="FSContent"/>
              <w:tabs>
                <w:tab w:val="decimal" w:pos="630"/>
                <w:tab w:val="decimal" w:pos="711"/>
              </w:tabs>
              <w:ind w:left="-115" w:right="-115"/>
              <w:jc w:val="left"/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5DA0EB2" w14:textId="5839199D" w:rsidR="00394674" w:rsidRPr="00394674" w:rsidRDefault="00394674" w:rsidP="0039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4123" w:rsidRPr="00214006" w14:paraId="5E6CB665" w14:textId="77777777" w:rsidTr="008E1E15">
        <w:trPr>
          <w:trHeight w:val="74"/>
        </w:trPr>
        <w:tc>
          <w:tcPr>
            <w:tcW w:w="2250" w:type="dxa"/>
            <w:shd w:val="clear" w:color="auto" w:fill="auto"/>
            <w:vAlign w:val="bottom"/>
          </w:tcPr>
          <w:p w14:paraId="2C0EB3B3" w14:textId="77777777" w:rsidR="00AD4123" w:rsidRDefault="00AD4123" w:rsidP="00AD4123">
            <w:pPr>
              <w:pStyle w:val="FSContent"/>
              <w:ind w:left="173" w:right="-115" w:hanging="173"/>
              <w:jc w:val="left"/>
              <w:rPr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091D9" w14:textId="12E4BF62" w:rsidR="00AD4123" w:rsidRPr="00DB47CF" w:rsidDel="00413914" w:rsidRDefault="0039467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(8,163)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B81809" w14:textId="77777777" w:rsidR="00AD4123" w:rsidRPr="00DB47CF" w:rsidRDefault="00AD4123" w:rsidP="00AD4123">
            <w:pPr>
              <w:pStyle w:val="FSContent"/>
              <w:tabs>
                <w:tab w:val="decimal" w:pos="72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EE1D2" w14:textId="3FF86309" w:rsidR="00AD4123" w:rsidRPr="00DB47CF" w:rsidRDefault="0039467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9F2E2" w14:textId="77777777" w:rsidR="00AD4123" w:rsidRPr="00DB47CF" w:rsidRDefault="00AD4123" w:rsidP="00AD4123">
            <w:pPr>
              <w:pStyle w:val="FSContent"/>
              <w:tabs>
                <w:tab w:val="decimal" w:pos="72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D7876B" w14:textId="5682143D" w:rsidR="00AD4123" w:rsidRPr="00DB47CF" w:rsidDel="00413914" w:rsidRDefault="00394674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46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(6,530)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72DA01" w14:textId="77777777" w:rsidR="00AD4123" w:rsidRPr="00CE772F" w:rsidRDefault="00AD4123" w:rsidP="00AD4123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232CE" w14:textId="4D367885" w:rsidR="00AD4123" w:rsidRPr="00DB47CF" w:rsidDel="00413914" w:rsidRDefault="00AD4123" w:rsidP="0077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03C588" w14:textId="77777777" w:rsidR="00AD4123" w:rsidRPr="00DB47CF" w:rsidRDefault="00AD4123" w:rsidP="00AD4123">
            <w:pPr>
              <w:pStyle w:val="FSContent"/>
              <w:tabs>
                <w:tab w:val="decimal" w:pos="63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DAAD3" w14:textId="300DC6F7" w:rsidR="00AD4123" w:rsidRPr="00DB47CF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4F583D" w14:textId="77777777" w:rsidR="00AD4123" w:rsidRPr="00DB47CF" w:rsidRDefault="00AD4123" w:rsidP="00AD4123">
            <w:pPr>
              <w:pStyle w:val="FSContent"/>
              <w:tabs>
                <w:tab w:val="decimal" w:pos="63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F8F21A" w14:textId="027138B3" w:rsidR="00AD4123" w:rsidRPr="00DB47CF" w:rsidDel="00413914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5,519</w:t>
            </w:r>
          </w:p>
        </w:tc>
      </w:tr>
    </w:tbl>
    <w:p w14:paraId="2A96B24C" w14:textId="7883ED2A" w:rsidR="00E753AC" w:rsidRDefault="00E753AC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FAB7722" w14:textId="77777777" w:rsidR="0042422E" w:rsidRDefault="0042422E">
      <w:r>
        <w:br w:type="page"/>
      </w:r>
    </w:p>
    <w:tbl>
      <w:tblPr>
        <w:tblW w:w="951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02"/>
        <w:gridCol w:w="1018"/>
        <w:gridCol w:w="236"/>
        <w:gridCol w:w="1268"/>
        <w:gridCol w:w="236"/>
        <w:gridCol w:w="958"/>
        <w:gridCol w:w="238"/>
        <w:gridCol w:w="1261"/>
      </w:tblGrid>
      <w:tr w:rsidR="00F21787" w:rsidRPr="00D631BE" w14:paraId="3A60166C" w14:textId="77777777" w:rsidTr="007754E8">
        <w:trPr>
          <w:trHeight w:val="344"/>
        </w:trPr>
        <w:tc>
          <w:tcPr>
            <w:tcW w:w="4302" w:type="dxa"/>
            <w:shd w:val="clear" w:color="auto" w:fill="auto"/>
            <w:vAlign w:val="bottom"/>
          </w:tcPr>
          <w:p w14:paraId="7242E01A" w14:textId="1F1C6716" w:rsidR="00F21787" w:rsidRPr="007F287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522" w:type="dxa"/>
            <w:gridSpan w:val="3"/>
          </w:tcPr>
          <w:p w14:paraId="0A9C4520" w14:textId="60A98591" w:rsidR="00F21787" w:rsidRPr="007F287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814A3E2" w14:textId="77777777" w:rsidR="00F21787" w:rsidRPr="007F287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57" w:type="dxa"/>
            <w:gridSpan w:val="3"/>
          </w:tcPr>
          <w:p w14:paraId="3ADFE4FA" w14:textId="653CADB6" w:rsidR="00F21787" w:rsidRPr="007F2878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631BE" w:rsidRPr="00D631BE" w14:paraId="16984A57" w14:textId="77777777" w:rsidTr="007754E8">
        <w:trPr>
          <w:trHeight w:val="641"/>
        </w:trPr>
        <w:tc>
          <w:tcPr>
            <w:tcW w:w="4302" w:type="dxa"/>
            <w:shd w:val="clear" w:color="auto" w:fill="auto"/>
            <w:vAlign w:val="bottom"/>
          </w:tcPr>
          <w:p w14:paraId="134911A4" w14:textId="77777777" w:rsidR="00D631BE" w:rsidRPr="007F2878" w:rsidRDefault="00D631BE" w:rsidP="008F7A0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5368356" w14:textId="77777777" w:rsidR="00D631BE" w:rsidRPr="007F2878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7597460" w14:textId="77777777" w:rsidR="00D631BE" w:rsidRPr="007F2878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DD263B6" w14:textId="77777777"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B4818FB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7F3232F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05999F4A" w14:textId="77777777"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71808BDB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B8256AE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8" w:type="dxa"/>
            <w:shd w:val="clear" w:color="auto" w:fill="auto"/>
          </w:tcPr>
          <w:p w14:paraId="02443073" w14:textId="77777777"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0D035A29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4A69B15" w14:textId="77777777"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D4123" w:rsidRPr="00D631BE" w14:paraId="7A8E27B2" w14:textId="77777777" w:rsidTr="007754E8">
        <w:trPr>
          <w:trHeight w:val="420"/>
        </w:trPr>
        <w:tc>
          <w:tcPr>
            <w:tcW w:w="4302" w:type="dxa"/>
            <w:shd w:val="clear" w:color="auto" w:fill="auto"/>
            <w:vAlign w:val="bottom"/>
          </w:tcPr>
          <w:p w14:paraId="6B68AE5D" w14:textId="77777777" w:rsidR="00AD4123" w:rsidRPr="007F2878" w:rsidRDefault="00AD4123" w:rsidP="00AD412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29F61FEC" w14:textId="77777777" w:rsidR="00AD4123" w:rsidRPr="007F2878" w:rsidRDefault="00AD4123" w:rsidP="00AD412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335735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5681D" w14:textId="50DD5A4E" w:rsidR="00AD4123" w:rsidRPr="007F2878" w:rsidRDefault="00D23E3A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23E3A">
              <w:rPr>
                <w:rFonts w:ascii="Angsana New" w:hAnsi="Angsana New" w:cs="Angsana New"/>
                <w:sz w:val="30"/>
                <w:szCs w:val="30"/>
              </w:rPr>
              <w:t>(3</w:t>
            </w:r>
            <w:r w:rsidR="00DC43F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23E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D494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C43FB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D23E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9814E5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F6698C4" w14:textId="77777777" w:rsidR="00AD4123" w:rsidRPr="007F2878" w:rsidRDefault="00AD4123" w:rsidP="00AD412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2DFF6F8C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670741" w14:textId="1CCBF4D7" w:rsidR="00AD4123" w:rsidRPr="007F2878" w:rsidRDefault="00AD4123" w:rsidP="0077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120,384</w:t>
            </w:r>
          </w:p>
        </w:tc>
      </w:tr>
      <w:tr w:rsidR="00AD4123" w:rsidRPr="00D631BE" w14:paraId="52941ED8" w14:textId="77777777" w:rsidTr="007754E8">
        <w:trPr>
          <w:trHeight w:val="410"/>
        </w:trPr>
        <w:tc>
          <w:tcPr>
            <w:tcW w:w="4302" w:type="dxa"/>
            <w:shd w:val="clear" w:color="auto" w:fill="auto"/>
            <w:vAlign w:val="bottom"/>
          </w:tcPr>
          <w:p w14:paraId="3A95C4C3" w14:textId="77777777" w:rsidR="00AD4123" w:rsidRPr="007F2878" w:rsidRDefault="00AD4123" w:rsidP="00AD412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EAA324D" w14:textId="4DFB39EB" w:rsidR="00AD4123" w:rsidRPr="007F2878" w:rsidRDefault="00D23E3A" w:rsidP="00AD412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E3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2587610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B5FF3C" w14:textId="3F64BDE6" w:rsidR="00AD4123" w:rsidRPr="007F2878" w:rsidRDefault="00D23E3A" w:rsidP="0077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23E3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C43F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23E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D494C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="00DC43F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23E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0D55D9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1DA34764" w14:textId="61271297" w:rsidR="00AD4123" w:rsidRPr="007F2878" w:rsidRDefault="00AD4123" w:rsidP="00AD412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1BF68DD7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AC21A8" w14:textId="4DE67B3E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24,077</w:t>
            </w:r>
          </w:p>
        </w:tc>
      </w:tr>
      <w:tr w:rsidR="00AD4123" w:rsidRPr="00D631BE" w14:paraId="089D2BB7" w14:textId="77777777" w:rsidTr="007754E8">
        <w:trPr>
          <w:trHeight w:val="420"/>
        </w:trPr>
        <w:tc>
          <w:tcPr>
            <w:tcW w:w="4302" w:type="dxa"/>
            <w:shd w:val="clear" w:color="auto" w:fill="auto"/>
            <w:vAlign w:val="bottom"/>
          </w:tcPr>
          <w:p w14:paraId="17702521" w14:textId="77777777" w:rsidR="00AD4123" w:rsidRPr="007F2878" w:rsidRDefault="00AD4123" w:rsidP="00AD412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44D229A" w14:textId="77777777" w:rsidR="00AD4123" w:rsidRPr="007F2878" w:rsidRDefault="00AD4123" w:rsidP="00AD412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354FF3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E490D98" w14:textId="3FADC186" w:rsidR="00AD4123" w:rsidRPr="007F2878" w:rsidRDefault="00D23E3A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23E3A">
              <w:rPr>
                <w:rFonts w:ascii="Angsana New" w:hAnsi="Angsana New" w:cs="Angsana New"/>
                <w:sz w:val="30"/>
                <w:szCs w:val="30"/>
              </w:rPr>
              <w:t>(9</w:t>
            </w:r>
            <w:r w:rsidR="005525E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D23E3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9B64C7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B75D0A1" w14:textId="77777777" w:rsidR="00AD4123" w:rsidRPr="007F2878" w:rsidRDefault="00AD4123" w:rsidP="00AD412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1D17C05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C8F82E3" w14:textId="5490D974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B003F">
              <w:rPr>
                <w:rFonts w:ascii="Angsana New" w:hAnsi="Angsana New" w:cs="Angsana New"/>
                <w:sz w:val="30"/>
                <w:szCs w:val="30"/>
              </w:rPr>
              <w:t>(112)</w:t>
            </w:r>
          </w:p>
        </w:tc>
      </w:tr>
      <w:tr w:rsidR="00AD4123" w:rsidRPr="00D631BE" w14:paraId="5504B2D2" w14:textId="77777777" w:rsidTr="007754E8">
        <w:trPr>
          <w:trHeight w:val="420"/>
        </w:trPr>
        <w:tc>
          <w:tcPr>
            <w:tcW w:w="4302" w:type="dxa"/>
            <w:shd w:val="clear" w:color="auto" w:fill="auto"/>
            <w:vAlign w:val="bottom"/>
          </w:tcPr>
          <w:p w14:paraId="10D3ADF0" w14:textId="19CDCE1E" w:rsidR="00AD4123" w:rsidRPr="007F2878" w:rsidRDefault="00AD4123" w:rsidP="00AD412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003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23C49C8B" w14:textId="77777777" w:rsidR="00AD4123" w:rsidRPr="007F2878" w:rsidRDefault="00AD4123" w:rsidP="00AD412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B6377E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17BC30E" w14:textId="4973F514" w:rsidR="00AD4123" w:rsidRPr="004B003F" w:rsidRDefault="00D23E3A" w:rsidP="0077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23E3A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53F6A13D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79480FF" w14:textId="77777777" w:rsidR="00AD4123" w:rsidRPr="007F2878" w:rsidRDefault="00AD4123" w:rsidP="00AD412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7257653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3393720" w14:textId="31E75BF0" w:rsidR="00AD4123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B003F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AD4123" w:rsidRPr="00D631BE" w14:paraId="1C3645B0" w14:textId="77777777" w:rsidTr="007754E8">
        <w:trPr>
          <w:trHeight w:val="420"/>
        </w:trPr>
        <w:tc>
          <w:tcPr>
            <w:tcW w:w="4302" w:type="dxa"/>
            <w:shd w:val="clear" w:color="auto" w:fill="auto"/>
            <w:vAlign w:val="bottom"/>
          </w:tcPr>
          <w:p w14:paraId="7F5F0741" w14:textId="2235E1C5" w:rsidR="00AD4123" w:rsidRPr="007F2878" w:rsidRDefault="008175D4" w:rsidP="00AD412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75D4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BA63F26" w14:textId="77777777" w:rsidR="00AD4123" w:rsidRPr="007F2878" w:rsidRDefault="00AD4123" w:rsidP="00AD412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D17C6E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69F69E5" w14:textId="4B446D44" w:rsidR="00AD4123" w:rsidRPr="004B003F" w:rsidRDefault="00D23E3A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23E3A">
              <w:rPr>
                <w:rFonts w:ascii="Angsana New" w:hAnsi="Angsana New" w:cs="Angsana New"/>
                <w:sz w:val="30"/>
                <w:szCs w:val="30"/>
              </w:rPr>
              <w:t>12,37</w:t>
            </w:r>
            <w:r w:rsidR="00B0766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CAE392E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2D45C06" w14:textId="77777777" w:rsidR="00AD4123" w:rsidRPr="007F2878" w:rsidRDefault="00AD4123" w:rsidP="00AD412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7DB2281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CC77DEA" w14:textId="11B926A0" w:rsidR="00AD4123" w:rsidRDefault="00A336FF" w:rsidP="00A3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6FF" w:rsidRPr="00D631BE" w14:paraId="4F8D46A7" w14:textId="77777777" w:rsidTr="007754E8">
        <w:trPr>
          <w:trHeight w:val="420"/>
        </w:trPr>
        <w:tc>
          <w:tcPr>
            <w:tcW w:w="4302" w:type="dxa"/>
            <w:shd w:val="clear" w:color="auto" w:fill="auto"/>
            <w:vAlign w:val="bottom"/>
          </w:tcPr>
          <w:p w14:paraId="7B067205" w14:textId="6CD9D520" w:rsidR="00A336FF" w:rsidRPr="008175D4" w:rsidRDefault="00755F3A" w:rsidP="00AD412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1511F9B" w14:textId="77777777" w:rsidR="00A336FF" w:rsidRPr="007F2878" w:rsidRDefault="00A336FF" w:rsidP="00AD412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364577" w14:textId="77777777" w:rsidR="00A336FF" w:rsidRPr="007F2878" w:rsidRDefault="00A336FF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D13BD00" w14:textId="44B232D8" w:rsidR="00A336FF" w:rsidRPr="00D23E3A" w:rsidRDefault="00A336FF" w:rsidP="00A3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466984" w14:textId="77777777" w:rsidR="00A336FF" w:rsidRPr="007F2878" w:rsidRDefault="00A336FF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D4AAF7D" w14:textId="77777777" w:rsidR="00A336FF" w:rsidRPr="007F2878" w:rsidRDefault="00A336FF" w:rsidP="00AD412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53B33A3" w14:textId="77777777" w:rsidR="00A336FF" w:rsidRPr="007F2878" w:rsidRDefault="00A336FF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B38DD43" w14:textId="3D73CCA8" w:rsidR="00A336FF" w:rsidRPr="00FD494C" w:rsidRDefault="00A336FF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336FF">
              <w:rPr>
                <w:rFonts w:ascii="Angsana New" w:hAnsi="Angsana New" w:cs="Angsana New"/>
                <w:sz w:val="30"/>
                <w:szCs w:val="30"/>
              </w:rPr>
              <w:t>(90)</w:t>
            </w:r>
          </w:p>
        </w:tc>
      </w:tr>
      <w:tr w:rsidR="00AD4123" w:rsidRPr="00D631BE" w14:paraId="7D73D2C1" w14:textId="77777777" w:rsidTr="007754E8">
        <w:trPr>
          <w:trHeight w:val="352"/>
        </w:trPr>
        <w:tc>
          <w:tcPr>
            <w:tcW w:w="4302" w:type="dxa"/>
            <w:shd w:val="clear" w:color="auto" w:fill="auto"/>
            <w:vAlign w:val="bottom"/>
          </w:tcPr>
          <w:p w14:paraId="41F34A4A" w14:textId="77777777" w:rsidR="00AD4123" w:rsidRPr="007F2878" w:rsidRDefault="00AD4123" w:rsidP="00AD412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5DEDD" w14:textId="35B9A272" w:rsidR="00AD4123" w:rsidRPr="007F2878" w:rsidRDefault="00DC43FB" w:rsidP="00AD412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(21)</w:t>
            </w:r>
          </w:p>
        </w:tc>
        <w:tc>
          <w:tcPr>
            <w:tcW w:w="236" w:type="dxa"/>
            <w:shd w:val="clear" w:color="auto" w:fill="auto"/>
          </w:tcPr>
          <w:p w14:paraId="1DF38B65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763A1" w14:textId="295E5924" w:rsidR="00AD4123" w:rsidRPr="007F2878" w:rsidRDefault="00DC43FB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D23E3A" w:rsidRPr="00D23E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D49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1EF5EB56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51FF88" w14:textId="374F921E" w:rsidR="00AD4123" w:rsidRPr="007F2878" w:rsidRDefault="00AD4123" w:rsidP="00AD412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73C4F492" w14:textId="77777777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E78204" w14:textId="1A26683C" w:rsidR="00AD4123" w:rsidRPr="007F2878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23,929</w:t>
            </w:r>
          </w:p>
        </w:tc>
      </w:tr>
    </w:tbl>
    <w:p w14:paraId="1C4FCE56" w14:textId="77777777" w:rsidR="00FC2204" w:rsidRPr="007754E8" w:rsidRDefault="00FC2204">
      <w:pPr>
        <w:rPr>
          <w:rFonts w:ascii="Angsana New" w:hAnsi="Angsana New" w:cs="Angsana New"/>
          <w:sz w:val="22"/>
          <w:szCs w:val="22"/>
        </w:rPr>
      </w:pPr>
    </w:p>
    <w:tbl>
      <w:tblPr>
        <w:tblW w:w="9542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4322"/>
        <w:gridCol w:w="1040"/>
        <w:gridCol w:w="270"/>
        <w:gridCol w:w="1208"/>
        <w:gridCol w:w="284"/>
        <w:gridCol w:w="938"/>
        <w:gridCol w:w="267"/>
        <w:gridCol w:w="1213"/>
      </w:tblGrid>
      <w:tr w:rsidR="003B2379" w:rsidRPr="00625F57" w14:paraId="4C04BECF" w14:textId="77777777" w:rsidTr="0042422E">
        <w:trPr>
          <w:trHeight w:val="420"/>
        </w:trPr>
        <w:tc>
          <w:tcPr>
            <w:tcW w:w="4322" w:type="dxa"/>
            <w:vAlign w:val="center"/>
          </w:tcPr>
          <w:p w14:paraId="2985752C" w14:textId="77777777" w:rsidR="003B2379" w:rsidRPr="00776F79" w:rsidRDefault="003B2379" w:rsidP="003B237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2518" w:type="dxa"/>
            <w:gridSpan w:val="3"/>
          </w:tcPr>
          <w:p w14:paraId="7FECEBED" w14:textId="77777777"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สินทรัพย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์</w:t>
            </w:r>
          </w:p>
        </w:tc>
        <w:tc>
          <w:tcPr>
            <w:tcW w:w="284" w:type="dxa"/>
          </w:tcPr>
          <w:p w14:paraId="3F23E639" w14:textId="77777777" w:rsidR="003B2379" w:rsidRPr="00776F79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18" w:type="dxa"/>
            <w:gridSpan w:val="3"/>
          </w:tcPr>
          <w:p w14:paraId="5F43EDC0" w14:textId="77777777"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</w:p>
        </w:tc>
      </w:tr>
      <w:tr w:rsidR="00AD4123" w:rsidRPr="00625F57" w14:paraId="6FB5F688" w14:textId="77777777" w:rsidTr="0042422E">
        <w:trPr>
          <w:trHeight w:val="430"/>
        </w:trPr>
        <w:tc>
          <w:tcPr>
            <w:tcW w:w="4322" w:type="dxa"/>
            <w:vAlign w:val="center"/>
          </w:tcPr>
          <w:p w14:paraId="6D18DFCA" w14:textId="1222BD21" w:rsidR="00AD4123" w:rsidRPr="00776F79" w:rsidRDefault="00AD4123" w:rsidP="00AD4123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40" w:type="dxa"/>
          </w:tcPr>
          <w:p w14:paraId="6E4E4B5B" w14:textId="67EE5426" w:rsidR="00AD4123" w:rsidRPr="00776F79" w:rsidRDefault="00AD4123" w:rsidP="00AD4123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4CADCF61" w14:textId="77777777" w:rsidR="00AD4123" w:rsidRPr="00776F79" w:rsidRDefault="00AD4123" w:rsidP="00AD4123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08" w:type="dxa"/>
          </w:tcPr>
          <w:p w14:paraId="42F996AD" w14:textId="71118047" w:rsidR="00AD4123" w:rsidRPr="00776F79" w:rsidRDefault="00AD4123" w:rsidP="00AD4123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14:paraId="7C164DE6" w14:textId="77777777" w:rsidR="00AD4123" w:rsidRPr="00776F79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38" w:type="dxa"/>
          </w:tcPr>
          <w:p w14:paraId="7EB775B3" w14:textId="6543716B" w:rsidR="00AD4123" w:rsidRPr="00776F79" w:rsidRDefault="00AD4123" w:rsidP="00AD4123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67" w:type="dxa"/>
          </w:tcPr>
          <w:p w14:paraId="5F2B4BB0" w14:textId="77777777" w:rsidR="00AD4123" w:rsidRPr="00776F79" w:rsidRDefault="00AD4123" w:rsidP="00AD4123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13" w:type="dxa"/>
          </w:tcPr>
          <w:p w14:paraId="1B037BED" w14:textId="5D5E7F13" w:rsidR="00AD4123" w:rsidRPr="00776F79" w:rsidRDefault="00AD4123" w:rsidP="00AD4123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BF43C7" w:rsidRPr="00625F57" w14:paraId="4E882F88" w14:textId="77777777" w:rsidTr="0042422E">
        <w:trPr>
          <w:trHeight w:val="400"/>
        </w:trPr>
        <w:tc>
          <w:tcPr>
            <w:tcW w:w="4322" w:type="dxa"/>
            <w:vAlign w:val="center"/>
          </w:tcPr>
          <w:p w14:paraId="32BFAB87" w14:textId="77777777" w:rsidR="00BF43C7" w:rsidRPr="00776F79" w:rsidRDefault="00BF43C7" w:rsidP="00BF43C7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220" w:type="dxa"/>
            <w:gridSpan w:val="7"/>
            <w:vAlign w:val="center"/>
          </w:tcPr>
          <w:p w14:paraId="7E243813" w14:textId="77777777" w:rsidR="00BF43C7" w:rsidRPr="00776F79" w:rsidRDefault="00BF43C7" w:rsidP="00BF43C7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  <w:r w:rsidRPr="00776F7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D4123" w:rsidRPr="002679AC" w14:paraId="7371101F" w14:textId="77777777" w:rsidTr="0042422E">
        <w:trPr>
          <w:trHeight w:val="410"/>
        </w:trPr>
        <w:tc>
          <w:tcPr>
            <w:tcW w:w="4322" w:type="dxa"/>
            <w:vAlign w:val="center"/>
          </w:tcPr>
          <w:p w14:paraId="59944D58" w14:textId="77777777" w:rsidR="00AD4123" w:rsidRPr="00776F79" w:rsidRDefault="00AD4123" w:rsidP="00AD412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40" w:type="dxa"/>
            <w:vAlign w:val="center"/>
          </w:tcPr>
          <w:p w14:paraId="29681A1D" w14:textId="36AA32F6" w:rsidR="00AD4123" w:rsidRPr="00776F79" w:rsidRDefault="005B6E5A" w:rsidP="00AD4123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E5A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1F4F0A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5B6E5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D494C">
              <w:rPr>
                <w:rFonts w:ascii="Angsana New" w:hAnsi="Angsana New" w:cs="Angsana New"/>
                <w:sz w:val="30"/>
                <w:szCs w:val="30"/>
                <w:lang w:bidi="th-TH"/>
              </w:rPr>
              <w:t>41</w:t>
            </w:r>
            <w:r w:rsidR="001F4F0A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19BE88A7" w14:textId="77777777" w:rsidR="00AD4123" w:rsidRPr="00776F79" w:rsidRDefault="00AD4123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3D8D3866" w14:textId="7D2B44DD" w:rsidR="00AD4123" w:rsidRPr="00776F79" w:rsidRDefault="005B6E5A" w:rsidP="007754E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5B6E5A">
              <w:rPr>
                <w:rFonts w:ascii="Angsana New" w:hAnsi="Angsana New" w:cs="Angsana New"/>
                <w:sz w:val="30"/>
                <w:szCs w:val="30"/>
                <w:lang w:bidi="th-TH"/>
              </w:rPr>
              <w:t>30,271</w:t>
            </w:r>
          </w:p>
        </w:tc>
        <w:tc>
          <w:tcPr>
            <w:tcW w:w="284" w:type="dxa"/>
            <w:vAlign w:val="center"/>
          </w:tcPr>
          <w:p w14:paraId="6DB970B3" w14:textId="77777777" w:rsidR="00AD4123" w:rsidRPr="00776F79" w:rsidRDefault="00AD4123" w:rsidP="00AD4123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vAlign w:val="center"/>
          </w:tcPr>
          <w:p w14:paraId="7E258673" w14:textId="42F5AA4C" w:rsidR="00AD4123" w:rsidRPr="00776F79" w:rsidRDefault="005B6E5A" w:rsidP="007754E8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5B6E5A">
              <w:rPr>
                <w:rFonts w:ascii="Angsana New" w:hAnsi="Angsana New" w:cs="Angsana New"/>
                <w:sz w:val="30"/>
                <w:szCs w:val="30"/>
              </w:rPr>
              <w:t>(2,992)</w:t>
            </w:r>
          </w:p>
        </w:tc>
        <w:tc>
          <w:tcPr>
            <w:tcW w:w="267" w:type="dxa"/>
            <w:vAlign w:val="center"/>
          </w:tcPr>
          <w:p w14:paraId="00A3DAB3" w14:textId="77777777" w:rsidR="00AD4123" w:rsidRPr="00776F79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vAlign w:val="center"/>
          </w:tcPr>
          <w:p w14:paraId="2909AE51" w14:textId="606F5581" w:rsidR="00AD4123" w:rsidRPr="00776F79" w:rsidRDefault="005B6E5A" w:rsidP="007754E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szCs w:val="22"/>
              </w:rPr>
              <w:t>(4,152)</w:t>
            </w:r>
          </w:p>
        </w:tc>
      </w:tr>
      <w:tr w:rsidR="0042422E" w:rsidRPr="002679AC" w14:paraId="17C9ACC2" w14:textId="77777777" w:rsidTr="00B57431">
        <w:trPr>
          <w:trHeight w:val="410"/>
        </w:trPr>
        <w:tc>
          <w:tcPr>
            <w:tcW w:w="4322" w:type="dxa"/>
            <w:vAlign w:val="center"/>
          </w:tcPr>
          <w:p w14:paraId="03C96EE4" w14:textId="25C415F9" w:rsidR="0042422E" w:rsidRPr="00776F79" w:rsidRDefault="0042422E" w:rsidP="0042422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422E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40" w:type="dxa"/>
          </w:tcPr>
          <w:p w14:paraId="61AFDDF8" w14:textId="4AD1CF6C" w:rsidR="0042422E" w:rsidRPr="005B6E5A" w:rsidRDefault="0042422E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(2,992)</w:t>
            </w:r>
          </w:p>
        </w:tc>
        <w:tc>
          <w:tcPr>
            <w:tcW w:w="270" w:type="dxa"/>
          </w:tcPr>
          <w:p w14:paraId="32E35553" w14:textId="77777777" w:rsidR="0042422E" w:rsidRPr="00776F79" w:rsidRDefault="0042422E" w:rsidP="0042422E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8" w:type="dxa"/>
          </w:tcPr>
          <w:p w14:paraId="564D3003" w14:textId="6E0F4C8E" w:rsidR="0042422E" w:rsidRPr="005B6E5A" w:rsidRDefault="0042422E" w:rsidP="004242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(4,152)</w:t>
            </w:r>
          </w:p>
        </w:tc>
        <w:tc>
          <w:tcPr>
            <w:tcW w:w="284" w:type="dxa"/>
            <w:vAlign w:val="center"/>
          </w:tcPr>
          <w:p w14:paraId="6A37BB47" w14:textId="77777777" w:rsidR="0042422E" w:rsidRPr="00776F79" w:rsidRDefault="0042422E" w:rsidP="0042422E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vAlign w:val="center"/>
          </w:tcPr>
          <w:p w14:paraId="77188AFA" w14:textId="476BE2D8" w:rsidR="0042422E" w:rsidRPr="0042422E" w:rsidRDefault="0042422E" w:rsidP="0042422E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2,992</w:t>
            </w:r>
          </w:p>
        </w:tc>
        <w:tc>
          <w:tcPr>
            <w:tcW w:w="267" w:type="dxa"/>
            <w:vAlign w:val="center"/>
          </w:tcPr>
          <w:p w14:paraId="03988027" w14:textId="77777777" w:rsidR="0042422E" w:rsidRPr="00776F79" w:rsidRDefault="0042422E" w:rsidP="0042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vAlign w:val="center"/>
          </w:tcPr>
          <w:p w14:paraId="0C78F7DE" w14:textId="4A4D0722" w:rsidR="0042422E" w:rsidRDefault="0042422E" w:rsidP="0042422E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86" w:right="-86"/>
              <w:rPr>
                <w:szCs w:val="22"/>
              </w:rPr>
            </w:pPr>
            <w:r>
              <w:rPr>
                <w:szCs w:val="22"/>
              </w:rPr>
              <w:t>4,152</w:t>
            </w:r>
          </w:p>
        </w:tc>
      </w:tr>
      <w:tr w:rsidR="00AD4123" w:rsidRPr="002679AC" w14:paraId="3A6E8AE7" w14:textId="77777777" w:rsidTr="0042422E">
        <w:trPr>
          <w:trHeight w:val="235"/>
        </w:trPr>
        <w:tc>
          <w:tcPr>
            <w:tcW w:w="4322" w:type="dxa"/>
          </w:tcPr>
          <w:p w14:paraId="49E22177" w14:textId="39CC9A05" w:rsidR="00AD4123" w:rsidRPr="00776F79" w:rsidRDefault="005B6E5A" w:rsidP="00AD4123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E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AA94D" w14:textId="702C9AD1" w:rsidR="00AD4123" w:rsidRPr="00776F79" w:rsidRDefault="005B6E5A" w:rsidP="00AD4123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E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8D3A5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5B6E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D49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8D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center"/>
          </w:tcPr>
          <w:p w14:paraId="16ADA500" w14:textId="77777777" w:rsidR="00AD4123" w:rsidRPr="00776F79" w:rsidRDefault="00AD4123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9FA30F" w14:textId="26E5F218" w:rsidR="00AD4123" w:rsidRPr="00776F79" w:rsidRDefault="008D3A5D" w:rsidP="007754E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="005B6E5A" w:rsidRPr="005B6E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84" w:type="dxa"/>
            <w:vAlign w:val="center"/>
          </w:tcPr>
          <w:p w14:paraId="6D3F2773" w14:textId="77777777" w:rsidR="00AD4123" w:rsidRPr="00776F79" w:rsidRDefault="00AD4123" w:rsidP="00AD4123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D95F0A" w14:textId="7DF48307" w:rsidR="00AD4123" w:rsidRPr="00776F79" w:rsidRDefault="0042422E" w:rsidP="0042422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701FCAA3" w14:textId="77777777" w:rsidR="00AD4123" w:rsidRPr="00776F79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ADBE69" w14:textId="2853AB04" w:rsidR="00AD4123" w:rsidRPr="00776F79" w:rsidRDefault="0042422E" w:rsidP="0042422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ECCB2F1" w14:textId="77777777" w:rsidR="0042422E" w:rsidRPr="0042422E" w:rsidRDefault="0042422E">
      <w:pPr>
        <w:rPr>
          <w:rFonts w:cs="Cordia New"/>
        </w:rPr>
      </w:pPr>
    </w:p>
    <w:tbl>
      <w:tblPr>
        <w:tblW w:w="966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1080"/>
        <w:gridCol w:w="270"/>
        <w:gridCol w:w="1170"/>
        <w:gridCol w:w="270"/>
        <w:gridCol w:w="1080"/>
        <w:gridCol w:w="276"/>
        <w:gridCol w:w="1195"/>
      </w:tblGrid>
      <w:tr w:rsidR="00124879" w:rsidRPr="009209DB" w14:paraId="2B6888D9" w14:textId="77777777" w:rsidTr="0042422E">
        <w:trPr>
          <w:trHeight w:val="432"/>
        </w:trPr>
        <w:tc>
          <w:tcPr>
            <w:tcW w:w="4050" w:type="dxa"/>
          </w:tcPr>
          <w:p w14:paraId="15092459" w14:textId="2EEE88AE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C430E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4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3955EE4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4664185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21EC6C5A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76" w:type="dxa"/>
            <w:vAlign w:val="bottom"/>
          </w:tcPr>
          <w:p w14:paraId="060574C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A5E36C9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124879" w:rsidRPr="009209DB" w14:paraId="20EEBB14" w14:textId="77777777" w:rsidTr="0042422E">
        <w:trPr>
          <w:trHeight w:val="432"/>
        </w:trPr>
        <w:tc>
          <w:tcPr>
            <w:tcW w:w="4050" w:type="dxa"/>
          </w:tcPr>
          <w:p w14:paraId="6456BFC7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08120D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3A977F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76CAA61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D12F0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0690BD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EB710A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76" w:type="dxa"/>
            <w:vAlign w:val="bottom"/>
          </w:tcPr>
          <w:p w14:paraId="4B5C3FF5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2D0E841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124879" w:rsidRPr="009209DB" w14:paraId="17ECD676" w14:textId="77777777" w:rsidTr="0042422E">
        <w:trPr>
          <w:trHeight w:val="443"/>
        </w:trPr>
        <w:tc>
          <w:tcPr>
            <w:tcW w:w="4050" w:type="dxa"/>
          </w:tcPr>
          <w:p w14:paraId="018BBBBF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AE3AD1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F13591C" w14:textId="13BBC616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AD41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44E9623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E28611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14:paraId="0E3E33B6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3529893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76" w:type="dxa"/>
            <w:vAlign w:val="bottom"/>
          </w:tcPr>
          <w:p w14:paraId="12B3EF82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BF8193C" w14:textId="720516D5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AD41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124879" w:rsidRPr="009209DB" w14:paraId="6EA5F772" w14:textId="77777777" w:rsidTr="0042422E">
        <w:trPr>
          <w:trHeight w:val="420"/>
        </w:trPr>
        <w:tc>
          <w:tcPr>
            <w:tcW w:w="4050" w:type="dxa"/>
          </w:tcPr>
          <w:p w14:paraId="73EC212A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C14038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4C976D7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E0EF6B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34DC97D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6" w:type="dxa"/>
            <w:vAlign w:val="bottom"/>
          </w:tcPr>
          <w:p w14:paraId="0A37B6BA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669A9DB" w14:textId="77777777" w:rsidR="00124879" w:rsidRPr="00B3734F" w:rsidRDefault="00124879" w:rsidP="006D623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124879" w:rsidRPr="009209DB" w14:paraId="6C82A259" w14:textId="77777777" w:rsidTr="0042422E">
        <w:trPr>
          <w:trHeight w:val="443"/>
        </w:trPr>
        <w:tc>
          <w:tcPr>
            <w:tcW w:w="4050" w:type="dxa"/>
          </w:tcPr>
          <w:p w14:paraId="7012B5CA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18D4FD72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E0BCA04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51DFDB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5BDB0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4AB659" w14:textId="77777777" w:rsidR="00124879" w:rsidRPr="00B3734F" w:rsidRDefault="00124879" w:rsidP="006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1422AA7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426B3CF5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270E5940" w14:textId="77777777" w:rsidR="00124879" w:rsidRPr="00B3734F" w:rsidRDefault="00124879" w:rsidP="006D623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7BD8" w:rsidRPr="009209DB" w14:paraId="0E39273C" w14:textId="77777777" w:rsidTr="0042422E">
        <w:trPr>
          <w:trHeight w:val="409"/>
        </w:trPr>
        <w:tc>
          <w:tcPr>
            <w:tcW w:w="4050" w:type="dxa"/>
          </w:tcPr>
          <w:p w14:paraId="6A9B0FB7" w14:textId="33FC41B0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อนุพันธ์และการบัญชีป้องกัน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70" w:type="dxa"/>
          </w:tcPr>
          <w:p w14:paraId="59B6C229" w14:textId="77777777" w:rsidR="00DC7BD8" w:rsidRPr="00D75A7D" w:rsidRDefault="00DC7BD8" w:rsidP="00AD412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3438133" w14:textId="560F0BEC" w:rsidR="00DC7BD8" w:rsidRPr="0042422E" w:rsidRDefault="00DC7BD8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329D">
              <w:rPr>
                <w:rFonts w:ascii="Angsana New" w:hAnsi="Angsana New" w:cs="Angsana New"/>
                <w:sz w:val="30"/>
                <w:szCs w:val="30"/>
                <w:lang w:bidi="th-TH"/>
              </w:rPr>
              <w:t>(330)</w:t>
            </w:r>
          </w:p>
        </w:tc>
        <w:tc>
          <w:tcPr>
            <w:tcW w:w="270" w:type="dxa"/>
            <w:vAlign w:val="bottom"/>
          </w:tcPr>
          <w:p w14:paraId="5FC0675A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49E220" w14:textId="6AD3CA5D" w:rsidR="00DC7BD8" w:rsidRPr="0042422E" w:rsidRDefault="00BD4E6A" w:rsidP="0042422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1F4F0A"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D494C"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="001F4F0A"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474DE2F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7C94F4" w14:textId="10025E9B" w:rsidR="00DC7BD8" w:rsidRPr="00B3734F" w:rsidRDefault="00BD4E6A" w:rsidP="004242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(22</w:t>
            </w:r>
            <w:r w:rsidR="00B551A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D4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6" w:type="dxa"/>
            <w:vAlign w:val="bottom"/>
          </w:tcPr>
          <w:p w14:paraId="406B336D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6BA0ADD1" w14:textId="5B44131E" w:rsidR="00DC7BD8" w:rsidRPr="00B3734F" w:rsidRDefault="00BD4E6A" w:rsidP="0042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F4F0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D4E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D494C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1F4F0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D4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C7BD8" w:rsidRPr="009209DB" w14:paraId="3939B1AE" w14:textId="77777777" w:rsidTr="0042422E">
        <w:trPr>
          <w:trHeight w:val="420"/>
        </w:trPr>
        <w:tc>
          <w:tcPr>
            <w:tcW w:w="4050" w:type="dxa"/>
          </w:tcPr>
          <w:p w14:paraId="41A2E976" w14:textId="0740A5C0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329D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21E32458" w14:textId="77777777" w:rsidR="00DC7BD8" w:rsidRPr="00D75A7D" w:rsidRDefault="00DC7BD8" w:rsidP="00AD412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1F5FA98" w14:textId="25591FA5" w:rsidR="00DC7BD8" w:rsidRPr="0042422E" w:rsidRDefault="00DC7BD8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2CCF">
              <w:rPr>
                <w:rFonts w:ascii="Angsana New" w:hAnsi="Angsana New" w:cs="Angsana New"/>
                <w:sz w:val="30"/>
                <w:szCs w:val="30"/>
                <w:lang w:bidi="th-TH"/>
              </w:rPr>
              <w:t>860</w:t>
            </w:r>
          </w:p>
        </w:tc>
        <w:tc>
          <w:tcPr>
            <w:tcW w:w="270" w:type="dxa"/>
            <w:vAlign w:val="bottom"/>
          </w:tcPr>
          <w:p w14:paraId="749B5CA7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3E5ECB" w14:textId="63C26460" w:rsidR="00DC7BD8" w:rsidRPr="0042422E" w:rsidRDefault="00BD4E6A" w:rsidP="0042422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(860)</w:t>
            </w:r>
          </w:p>
        </w:tc>
        <w:tc>
          <w:tcPr>
            <w:tcW w:w="270" w:type="dxa"/>
            <w:vAlign w:val="bottom"/>
          </w:tcPr>
          <w:p w14:paraId="7EC7496A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586623" w14:textId="7C99F4EB" w:rsidR="00DC7BD8" w:rsidRPr="0042422E" w:rsidRDefault="00BD4E6A" w:rsidP="0042422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605325A7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70D868CF" w14:textId="1E4401DD" w:rsidR="00DC7BD8" w:rsidRPr="00BD4E6A" w:rsidRDefault="00BD4E6A" w:rsidP="00BD4E6A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C7BD8" w:rsidRPr="009209DB" w14:paraId="743FDCAD" w14:textId="77777777" w:rsidTr="0042422E">
        <w:trPr>
          <w:trHeight w:val="420"/>
        </w:trPr>
        <w:tc>
          <w:tcPr>
            <w:tcW w:w="4050" w:type="dxa"/>
          </w:tcPr>
          <w:p w14:paraId="4E17B159" w14:textId="7C8E5C66" w:rsidR="00DC7BD8" w:rsidRPr="00B0329D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DFB89FB" w14:textId="77777777" w:rsidR="00DC7BD8" w:rsidRPr="00D75A7D" w:rsidRDefault="00DC7BD8" w:rsidP="00AD412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E95C8B" w14:textId="592E1BB3" w:rsidR="00DC7BD8" w:rsidRPr="0042422E" w:rsidRDefault="00DC7BD8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4,250</w:t>
            </w:r>
          </w:p>
        </w:tc>
        <w:tc>
          <w:tcPr>
            <w:tcW w:w="270" w:type="dxa"/>
            <w:vAlign w:val="bottom"/>
          </w:tcPr>
          <w:p w14:paraId="54900BCC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218001" w14:textId="4259A434" w:rsidR="00DC7BD8" w:rsidRPr="0042422E" w:rsidRDefault="00BD4E6A" w:rsidP="0042422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(1,166)</w:t>
            </w:r>
          </w:p>
        </w:tc>
        <w:tc>
          <w:tcPr>
            <w:tcW w:w="270" w:type="dxa"/>
            <w:vAlign w:val="bottom"/>
          </w:tcPr>
          <w:p w14:paraId="6138799B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9E27F1" w14:textId="0CD0BCEF" w:rsidR="00DC7BD8" w:rsidRPr="0042422E" w:rsidRDefault="00BD4E6A" w:rsidP="0042422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246F3353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5910CAC5" w14:textId="7746DF1C" w:rsidR="00DC7BD8" w:rsidRPr="00B3734F" w:rsidRDefault="00BD4E6A" w:rsidP="00BD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3,08</w:t>
            </w:r>
            <w:r w:rsidR="00CB59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C7BD8" w:rsidRPr="009209DB" w14:paraId="7311D54B" w14:textId="77777777" w:rsidTr="0042422E">
        <w:trPr>
          <w:trHeight w:val="74"/>
        </w:trPr>
        <w:tc>
          <w:tcPr>
            <w:tcW w:w="4050" w:type="dxa"/>
          </w:tcPr>
          <w:p w14:paraId="01FBEB7F" w14:textId="661BA0D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</w:t>
            </w:r>
            <w:r w:rsidR="00BD4E6A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="00C4372C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0" w:type="dxa"/>
          </w:tcPr>
          <w:p w14:paraId="388616A4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B1F7191" w14:textId="387D8829" w:rsidR="00DC7BD8" w:rsidRDefault="00DC7BD8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329D">
              <w:rPr>
                <w:rFonts w:ascii="Angsana New" w:hAnsi="Angsana New" w:cs="Angsana New"/>
                <w:sz w:val="30"/>
                <w:szCs w:val="30"/>
                <w:lang w:bidi="th-TH"/>
              </w:rPr>
              <w:t>25,463</w:t>
            </w:r>
          </w:p>
        </w:tc>
        <w:tc>
          <w:tcPr>
            <w:tcW w:w="270" w:type="dxa"/>
            <w:vAlign w:val="bottom"/>
          </w:tcPr>
          <w:p w14:paraId="505485F1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A34637" w14:textId="2317B0E4" w:rsidR="00DC7BD8" w:rsidRPr="0042422E" w:rsidRDefault="00BD4E6A" w:rsidP="0042422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(1,21</w:t>
            </w:r>
            <w:r w:rsidR="00B91F3C"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42422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C999BF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1C3890" w14:textId="6E4FC5E2" w:rsidR="00DC7BD8" w:rsidRPr="00BD4E6A" w:rsidRDefault="00BD4E6A" w:rsidP="004242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1,853</w:t>
            </w:r>
          </w:p>
        </w:tc>
        <w:tc>
          <w:tcPr>
            <w:tcW w:w="276" w:type="dxa"/>
            <w:vAlign w:val="bottom"/>
          </w:tcPr>
          <w:p w14:paraId="0DB2AFAD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1B0A3EA4" w14:textId="55A7514C" w:rsidR="00DC7BD8" w:rsidRPr="00B0329D" w:rsidRDefault="00BD4E6A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26,10</w:t>
            </w:r>
            <w:r w:rsidR="00CB591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C7BD8" w:rsidRPr="009209DB" w14:paraId="5D03D713" w14:textId="77777777" w:rsidTr="00BC7216">
        <w:trPr>
          <w:trHeight w:val="420"/>
        </w:trPr>
        <w:tc>
          <w:tcPr>
            <w:tcW w:w="4050" w:type="dxa"/>
          </w:tcPr>
          <w:p w14:paraId="61D3F120" w14:textId="7DB69958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 </w:t>
            </w:r>
          </w:p>
        </w:tc>
        <w:tc>
          <w:tcPr>
            <w:tcW w:w="270" w:type="dxa"/>
          </w:tcPr>
          <w:p w14:paraId="1AD6401B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65F95E" w14:textId="6125C9BD" w:rsidR="00DC7BD8" w:rsidRPr="00792CCF" w:rsidRDefault="00DC7BD8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2CCF">
              <w:rPr>
                <w:rFonts w:ascii="Angsana New" w:hAnsi="Angsana New" w:cs="Angsana New"/>
                <w:sz w:val="30"/>
                <w:szCs w:val="30"/>
                <w:lang w:bidi="th-TH"/>
              </w:rPr>
              <w:t>28</w:t>
            </w:r>
          </w:p>
        </w:tc>
        <w:tc>
          <w:tcPr>
            <w:tcW w:w="270" w:type="dxa"/>
            <w:vAlign w:val="bottom"/>
          </w:tcPr>
          <w:p w14:paraId="6B1C4F68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1F34D4" w14:textId="003F9640" w:rsidR="00DC7BD8" w:rsidRPr="00F66A59" w:rsidRDefault="00BD4E6A" w:rsidP="004242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3A8029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5361E2" w14:textId="31505AE7" w:rsidR="00DC7BD8" w:rsidRPr="00B3734F" w:rsidRDefault="00BD4E6A" w:rsidP="0042422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3CDF15C2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5529AA7" w14:textId="7F61DC85" w:rsidR="00DC7BD8" w:rsidRPr="00B3734F" w:rsidRDefault="00BD4E6A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DC7BD8" w:rsidRPr="009209DB" w14:paraId="1F35CCA2" w14:textId="77777777" w:rsidTr="00BC7216">
        <w:trPr>
          <w:trHeight w:val="420"/>
        </w:trPr>
        <w:tc>
          <w:tcPr>
            <w:tcW w:w="4050" w:type="dxa"/>
          </w:tcPr>
          <w:p w14:paraId="36F62CF3" w14:textId="3DA913C0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270" w:type="dxa"/>
          </w:tcPr>
          <w:p w14:paraId="1D272991" w14:textId="77777777" w:rsidR="00DC7BD8" w:rsidRPr="00B3734F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25780" w14:textId="6C51022E" w:rsidR="00DC7BD8" w:rsidRPr="0042422E" w:rsidRDefault="00BD4E6A" w:rsidP="0042422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42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30,271</w:t>
            </w:r>
          </w:p>
        </w:tc>
        <w:tc>
          <w:tcPr>
            <w:tcW w:w="270" w:type="dxa"/>
            <w:vAlign w:val="bottom"/>
          </w:tcPr>
          <w:p w14:paraId="77938956" w14:textId="77777777" w:rsidR="00DC7BD8" w:rsidRPr="00B3734F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89F27" w14:textId="49D7685A" w:rsidR="00DC7BD8" w:rsidRPr="00BD4E6A" w:rsidRDefault="00BD4E6A" w:rsidP="0042422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F4F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D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754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1F4F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</w:t>
            </w:r>
            <w:r w:rsidRPr="00BD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FCE9620" w14:textId="77777777" w:rsidR="00DC7BD8" w:rsidRPr="00BD4E6A" w:rsidRDefault="00DC7BD8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22650" w14:textId="74EE70C8" w:rsidR="00DC7BD8" w:rsidRPr="00BD4E6A" w:rsidRDefault="00BD4E6A" w:rsidP="004242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1,633</w:t>
            </w:r>
          </w:p>
        </w:tc>
        <w:tc>
          <w:tcPr>
            <w:tcW w:w="276" w:type="dxa"/>
            <w:vAlign w:val="bottom"/>
          </w:tcPr>
          <w:p w14:paraId="276498FD" w14:textId="77777777" w:rsidR="00DC7BD8" w:rsidRPr="00BD4E6A" w:rsidRDefault="00DC7BD8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DF827" w14:textId="5E7D0F81" w:rsidR="00DC7BD8" w:rsidRPr="00BD4E6A" w:rsidRDefault="00BD4E6A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F4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BD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D49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  <w:r w:rsidR="001F4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E13ECB" w:rsidRPr="009209DB" w14:paraId="0D2C57A8" w14:textId="77777777" w:rsidTr="0042422E">
        <w:trPr>
          <w:trHeight w:val="420"/>
        </w:trPr>
        <w:tc>
          <w:tcPr>
            <w:tcW w:w="4050" w:type="dxa"/>
          </w:tcPr>
          <w:p w14:paraId="6926071C" w14:textId="77777777" w:rsidR="00E13ECB" w:rsidRPr="00B3734F" w:rsidRDefault="00E13ECB" w:rsidP="00E13E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BBEF2" w14:textId="77777777" w:rsidR="00E13ECB" w:rsidRPr="00B3734F" w:rsidRDefault="00E13ECB" w:rsidP="00E13EC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9093AD4" w14:textId="2DCEC81E" w:rsidR="00E13ECB" w:rsidRPr="00B3734F" w:rsidRDefault="00E13ECB" w:rsidP="00E13EC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222CD07" w14:textId="77777777" w:rsidR="00E13ECB" w:rsidRPr="00B3734F" w:rsidRDefault="00E13ECB" w:rsidP="00E1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B9C941E" w14:textId="7F6D41F3" w:rsidR="00E13ECB" w:rsidRPr="00B3734F" w:rsidRDefault="00E13ECB" w:rsidP="00E13EC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76" w:type="dxa"/>
            <w:vAlign w:val="bottom"/>
          </w:tcPr>
          <w:p w14:paraId="70EB213B" w14:textId="77777777" w:rsidR="00E13ECB" w:rsidRPr="00B3734F" w:rsidRDefault="00E13ECB" w:rsidP="00E13EC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0766C8A7" w14:textId="6724CE5F" w:rsidR="00E13ECB" w:rsidRPr="00E13ECB" w:rsidRDefault="00E13ECB" w:rsidP="00E13EC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E13ECB" w:rsidRPr="009209DB" w14:paraId="2F0A9611" w14:textId="77777777" w:rsidTr="0042422E">
        <w:trPr>
          <w:trHeight w:val="420"/>
        </w:trPr>
        <w:tc>
          <w:tcPr>
            <w:tcW w:w="4050" w:type="dxa"/>
          </w:tcPr>
          <w:p w14:paraId="7F948271" w14:textId="77777777" w:rsidR="00E13ECB" w:rsidRPr="00B3734F" w:rsidRDefault="00E13ECB" w:rsidP="00E13E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D21FB" w14:textId="77777777" w:rsidR="00E13ECB" w:rsidRPr="00B3734F" w:rsidRDefault="00E13ECB" w:rsidP="00E13EC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2EDA0FB" w14:textId="7CF48539" w:rsidR="00E13ECB" w:rsidRPr="00B3734F" w:rsidRDefault="00E13ECB" w:rsidP="00E13EC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1458E54" w14:textId="77777777" w:rsidR="00E13ECB" w:rsidRPr="00B3734F" w:rsidRDefault="00E13ECB" w:rsidP="00E1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7221DA" w14:textId="4BA7C428" w:rsidR="00E13ECB" w:rsidRPr="00E04E31" w:rsidRDefault="00E13ECB" w:rsidP="00E04E3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70" w:type="dxa"/>
            <w:vAlign w:val="bottom"/>
          </w:tcPr>
          <w:p w14:paraId="69899344" w14:textId="77777777" w:rsidR="00E13ECB" w:rsidRPr="00B3734F" w:rsidRDefault="00E13ECB" w:rsidP="00E1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E38732" w14:textId="7E1D1476" w:rsidR="00E13ECB" w:rsidRPr="00E04E31" w:rsidRDefault="00E13ECB" w:rsidP="00E04E3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76" w:type="dxa"/>
            <w:vAlign w:val="bottom"/>
          </w:tcPr>
          <w:p w14:paraId="7CC66DCA" w14:textId="77777777" w:rsidR="00E13ECB" w:rsidRPr="00B3734F" w:rsidRDefault="00E13ECB" w:rsidP="00E13EC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636EDC69" w14:textId="3CA6DC38" w:rsidR="00E13ECB" w:rsidRPr="00E13ECB" w:rsidRDefault="00E13ECB" w:rsidP="00E13EC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13ECB" w:rsidRPr="009209DB" w14:paraId="59CA2D2E" w14:textId="77777777" w:rsidTr="0042422E">
        <w:trPr>
          <w:trHeight w:val="420"/>
        </w:trPr>
        <w:tc>
          <w:tcPr>
            <w:tcW w:w="4050" w:type="dxa"/>
          </w:tcPr>
          <w:p w14:paraId="7CB5FCD7" w14:textId="77777777" w:rsidR="00E13ECB" w:rsidRPr="00B3734F" w:rsidRDefault="00E13ECB" w:rsidP="00E13E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1B1CC" w14:textId="77777777" w:rsidR="00E13ECB" w:rsidRPr="00B3734F" w:rsidRDefault="00E13ECB" w:rsidP="00E13EC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7FEDC50" w14:textId="7E9179F7" w:rsidR="00E13ECB" w:rsidRPr="00B3734F" w:rsidRDefault="00E13ECB" w:rsidP="00E13EC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0756D6FC" w14:textId="77777777" w:rsidR="00E13ECB" w:rsidRPr="00B3734F" w:rsidRDefault="00E13ECB" w:rsidP="00E1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824702" w14:textId="08ED4719" w:rsidR="00E13ECB" w:rsidRPr="00E04E31" w:rsidRDefault="00E13ECB" w:rsidP="00E04E3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14:paraId="05EAD9D1" w14:textId="77777777" w:rsidR="00E13ECB" w:rsidRPr="00B3734F" w:rsidRDefault="00E13ECB" w:rsidP="00E1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B2E259" w14:textId="11CD50E4" w:rsidR="00E13ECB" w:rsidRPr="00E04E31" w:rsidRDefault="00E13ECB" w:rsidP="00E04E3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76" w:type="dxa"/>
            <w:vAlign w:val="bottom"/>
          </w:tcPr>
          <w:p w14:paraId="72A22561" w14:textId="77777777" w:rsidR="00E13ECB" w:rsidRPr="00B3734F" w:rsidRDefault="00E13ECB" w:rsidP="00E13EC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5180EB28" w14:textId="0B06A116" w:rsidR="00E13ECB" w:rsidRPr="00E13ECB" w:rsidRDefault="00E13ECB" w:rsidP="00E13EC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E04E31" w:rsidRPr="009209DB" w14:paraId="074F43B4" w14:textId="77777777" w:rsidTr="0042422E">
        <w:trPr>
          <w:trHeight w:val="420"/>
        </w:trPr>
        <w:tc>
          <w:tcPr>
            <w:tcW w:w="4050" w:type="dxa"/>
          </w:tcPr>
          <w:p w14:paraId="1943E4F8" w14:textId="77777777" w:rsidR="00E04E31" w:rsidRPr="00B3734F" w:rsidRDefault="00E04E31" w:rsidP="00E13E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3BDEE" w14:textId="77777777" w:rsidR="00E04E31" w:rsidRPr="00B3734F" w:rsidRDefault="00E04E31" w:rsidP="00E13EC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68A4A5E" w14:textId="77777777" w:rsidR="00E04E31" w:rsidRPr="00B3734F" w:rsidRDefault="00E04E31" w:rsidP="00E13EC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2540278" w14:textId="77777777" w:rsidR="00E04E31" w:rsidRPr="00B3734F" w:rsidRDefault="00E04E31" w:rsidP="00E1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FD08483" w14:textId="7185A60C" w:rsidR="00E04E31" w:rsidRPr="00B3734F" w:rsidRDefault="00E04E31" w:rsidP="00E04E3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6" w:type="dxa"/>
            <w:vAlign w:val="bottom"/>
          </w:tcPr>
          <w:p w14:paraId="2D787965" w14:textId="77777777" w:rsidR="00E04E31" w:rsidRPr="00B3734F" w:rsidRDefault="00E04E31" w:rsidP="00E13EC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01D5EF70" w14:textId="77777777" w:rsidR="00E04E31" w:rsidRPr="00B3734F" w:rsidRDefault="00E04E31" w:rsidP="00E1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434EB" w:rsidRPr="009209DB" w14:paraId="2006A05A" w14:textId="77777777" w:rsidTr="0042422E">
        <w:trPr>
          <w:trHeight w:val="420"/>
        </w:trPr>
        <w:tc>
          <w:tcPr>
            <w:tcW w:w="4050" w:type="dxa"/>
          </w:tcPr>
          <w:p w14:paraId="0F94683F" w14:textId="7446C3F6" w:rsidR="00F434EB" w:rsidRPr="00B3734F" w:rsidRDefault="00F434EB" w:rsidP="00F434E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B6FEB17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9A9FA8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EBC2C1" w14:textId="77777777" w:rsidR="00F434EB" w:rsidRPr="00B3734F" w:rsidRDefault="00F434EB" w:rsidP="00F4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9B2DF8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3F645A" w14:textId="77777777" w:rsidR="00F434EB" w:rsidRPr="00B3734F" w:rsidRDefault="00F434EB" w:rsidP="00F4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F9A1B1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35BCEAB4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2B84C858" w14:textId="77777777" w:rsidR="00F434EB" w:rsidRPr="00B3734F" w:rsidRDefault="00F434EB" w:rsidP="00F4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434EB" w:rsidRPr="009209DB" w14:paraId="00B6DB9B" w14:textId="77777777" w:rsidTr="008D3A5D">
        <w:trPr>
          <w:trHeight w:val="420"/>
        </w:trPr>
        <w:tc>
          <w:tcPr>
            <w:tcW w:w="4050" w:type="dxa"/>
          </w:tcPr>
          <w:p w14:paraId="530F60B1" w14:textId="59D8A296" w:rsidR="00F434EB" w:rsidRPr="00B3734F" w:rsidRDefault="00F434EB" w:rsidP="00F434E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0FFD4AEF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306422" w14:textId="4030E0C6" w:rsidR="00F434EB" w:rsidRPr="00B3734F" w:rsidRDefault="00F434EB" w:rsidP="007803B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7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C7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803BC">
              <w:rPr>
                <w:rFonts w:ascii="Angsana New" w:hAnsi="Angsana New" w:cs="Angsana New"/>
                <w:sz w:val="30"/>
                <w:szCs w:val="30"/>
                <w:lang w:bidi="th-TH"/>
              </w:rPr>
              <w:t>152</w:t>
            </w:r>
            <w:r w:rsidRPr="00DC7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7E0D64" w14:textId="77777777" w:rsidR="00F434EB" w:rsidRPr="00B3734F" w:rsidRDefault="00F434EB" w:rsidP="00F4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D4B980" w14:textId="43BD0ECB" w:rsidR="00F434EB" w:rsidRPr="00B3734F" w:rsidRDefault="00F434EB" w:rsidP="007803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7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CD560F" w:rsidRPr="007803BC">
              <w:rPr>
                <w:rFonts w:ascii="Angsana New" w:hAnsi="Angsana New" w:cs="Angsana New"/>
                <w:sz w:val="30"/>
                <w:szCs w:val="30"/>
                <w:lang w:bidi="th-TH"/>
              </w:rPr>
              <w:t>160</w:t>
            </w:r>
          </w:p>
        </w:tc>
        <w:tc>
          <w:tcPr>
            <w:tcW w:w="270" w:type="dxa"/>
            <w:vAlign w:val="bottom"/>
          </w:tcPr>
          <w:p w14:paraId="43DD644D" w14:textId="77777777" w:rsidR="00F434EB" w:rsidRPr="00B3734F" w:rsidRDefault="00F434EB" w:rsidP="00F4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5DC108" w14:textId="3C23D75C" w:rsidR="00F434EB" w:rsidRPr="00B3734F" w:rsidRDefault="00F434EB" w:rsidP="007803B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C7B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6AC30853" w14:textId="77777777" w:rsidR="00F434EB" w:rsidRPr="00B3734F" w:rsidRDefault="00F434EB" w:rsidP="00F434E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7234FBD" w14:textId="755E7054" w:rsidR="00F434EB" w:rsidRPr="00B3734F" w:rsidRDefault="00F434EB" w:rsidP="00F43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7BD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D15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C7B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D150E">
              <w:rPr>
                <w:rFonts w:ascii="Angsana New" w:hAnsi="Angsana New" w:cs="Angsana New"/>
                <w:sz w:val="30"/>
                <w:szCs w:val="30"/>
              </w:rPr>
              <w:t>992</w:t>
            </w:r>
            <w:r w:rsidRPr="00DC7BD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803BC" w:rsidRPr="009209DB" w14:paraId="6E8013CC" w14:textId="77777777" w:rsidTr="008D3A5D">
        <w:trPr>
          <w:trHeight w:val="420"/>
        </w:trPr>
        <w:tc>
          <w:tcPr>
            <w:tcW w:w="4050" w:type="dxa"/>
          </w:tcPr>
          <w:p w14:paraId="3C2BCD49" w14:textId="66E235D2" w:rsidR="007803BC" w:rsidRPr="00B3734F" w:rsidRDefault="007803BC" w:rsidP="007803B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76F4035" w14:textId="77777777" w:rsidR="007803BC" w:rsidRPr="00B3734F" w:rsidRDefault="007803BC" w:rsidP="007803B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FF3788" w14:textId="739C30A9" w:rsidR="007803BC" w:rsidRPr="007803BC" w:rsidRDefault="007803BC" w:rsidP="007803B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(4,152)</w:t>
            </w:r>
          </w:p>
        </w:tc>
        <w:tc>
          <w:tcPr>
            <w:tcW w:w="270" w:type="dxa"/>
          </w:tcPr>
          <w:p w14:paraId="3701FCB4" w14:textId="77777777" w:rsidR="007803BC" w:rsidRPr="007803B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4843E2" w14:textId="09D8DFEC" w:rsidR="007803BC" w:rsidRPr="007803BC" w:rsidRDefault="007803BC" w:rsidP="007803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1,160</w:t>
            </w:r>
          </w:p>
        </w:tc>
        <w:tc>
          <w:tcPr>
            <w:tcW w:w="270" w:type="dxa"/>
          </w:tcPr>
          <w:p w14:paraId="09611251" w14:textId="77777777" w:rsidR="007803BC" w:rsidRPr="007803B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085F67" w14:textId="5606D848" w:rsidR="007803BC" w:rsidRPr="007803BC" w:rsidRDefault="007803BC" w:rsidP="007803B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1840D22E" w14:textId="77777777" w:rsidR="007803BC" w:rsidRPr="007803BC" w:rsidRDefault="007803BC" w:rsidP="007803B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09CBE796" w14:textId="36822F6C" w:rsidR="007803BC" w:rsidRPr="007803B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03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(2,992)</w:t>
            </w:r>
          </w:p>
        </w:tc>
      </w:tr>
    </w:tbl>
    <w:p w14:paraId="6143CD02" w14:textId="1C9C6DA5" w:rsidR="007754E8" w:rsidRDefault="007754E8"/>
    <w:tbl>
      <w:tblPr>
        <w:tblW w:w="965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245"/>
        <w:gridCol w:w="1105"/>
        <w:gridCol w:w="236"/>
        <w:gridCol w:w="1204"/>
        <w:gridCol w:w="270"/>
        <w:gridCol w:w="1092"/>
        <w:gridCol w:w="7"/>
        <w:gridCol w:w="246"/>
        <w:gridCol w:w="7"/>
        <w:gridCol w:w="1188"/>
        <w:gridCol w:w="7"/>
      </w:tblGrid>
      <w:tr w:rsidR="00AD4123" w:rsidRPr="009209DB" w14:paraId="0F607B18" w14:textId="77777777" w:rsidTr="007803BC">
        <w:trPr>
          <w:gridAfter w:val="1"/>
          <w:wAfter w:w="7" w:type="dxa"/>
          <w:trHeight w:val="432"/>
        </w:trPr>
        <w:tc>
          <w:tcPr>
            <w:tcW w:w="4050" w:type="dxa"/>
          </w:tcPr>
          <w:p w14:paraId="62FE40D9" w14:textId="732B5AB5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4F0AB7D9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4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693BD2B3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70F192F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tcBorders>
              <w:bottom w:val="single" w:sz="4" w:space="0" w:color="auto"/>
            </w:tcBorders>
            <w:vAlign w:val="bottom"/>
          </w:tcPr>
          <w:p w14:paraId="5945F916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53" w:type="dxa"/>
            <w:gridSpan w:val="2"/>
            <w:vAlign w:val="bottom"/>
          </w:tcPr>
          <w:p w14:paraId="6C71B91A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1D6FACD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AD4123" w:rsidRPr="009209DB" w14:paraId="76E0F175" w14:textId="77777777" w:rsidTr="007803BC">
        <w:trPr>
          <w:trHeight w:val="432"/>
        </w:trPr>
        <w:tc>
          <w:tcPr>
            <w:tcW w:w="4050" w:type="dxa"/>
          </w:tcPr>
          <w:p w14:paraId="035EFB6C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6DE01E72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49FCEECE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7622430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B1306A0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3F20304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  <w:vAlign w:val="bottom"/>
          </w:tcPr>
          <w:p w14:paraId="766A7097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53" w:type="dxa"/>
            <w:gridSpan w:val="2"/>
            <w:vAlign w:val="bottom"/>
          </w:tcPr>
          <w:p w14:paraId="6C6E3D46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C31A056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AD4123" w:rsidRPr="009209DB" w14:paraId="2F7944B8" w14:textId="77777777" w:rsidTr="007803BC">
        <w:trPr>
          <w:trHeight w:val="443"/>
        </w:trPr>
        <w:tc>
          <w:tcPr>
            <w:tcW w:w="4050" w:type="dxa"/>
          </w:tcPr>
          <w:p w14:paraId="2E9C1D20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361625C6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0AB3EBE8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336DE7FE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A69C468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70" w:type="dxa"/>
            <w:vAlign w:val="bottom"/>
          </w:tcPr>
          <w:p w14:paraId="66A0880B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37900C07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53" w:type="dxa"/>
            <w:gridSpan w:val="2"/>
            <w:vAlign w:val="bottom"/>
          </w:tcPr>
          <w:p w14:paraId="2C2A2FF3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97E5B16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AD4123" w:rsidRPr="009209DB" w14:paraId="63D40385" w14:textId="77777777" w:rsidTr="007803BC">
        <w:trPr>
          <w:gridAfter w:val="1"/>
          <w:wAfter w:w="7" w:type="dxa"/>
          <w:trHeight w:val="420"/>
        </w:trPr>
        <w:tc>
          <w:tcPr>
            <w:tcW w:w="4050" w:type="dxa"/>
          </w:tcPr>
          <w:p w14:paraId="5A4E05A2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7E3AF9EE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379316BF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0DC7DD2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vAlign w:val="bottom"/>
          </w:tcPr>
          <w:p w14:paraId="45D3B25D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vAlign w:val="bottom"/>
          </w:tcPr>
          <w:p w14:paraId="656E61CA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6AA7193" w14:textId="77777777" w:rsidR="00AD4123" w:rsidRPr="00B3734F" w:rsidRDefault="00AD4123" w:rsidP="004F32B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AD4123" w:rsidRPr="009209DB" w14:paraId="4ABD48C0" w14:textId="77777777" w:rsidTr="007803BC">
        <w:trPr>
          <w:trHeight w:val="443"/>
        </w:trPr>
        <w:tc>
          <w:tcPr>
            <w:tcW w:w="4050" w:type="dxa"/>
          </w:tcPr>
          <w:p w14:paraId="5797ED77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5" w:type="dxa"/>
          </w:tcPr>
          <w:p w14:paraId="7A7DDA80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</w:tcPr>
          <w:p w14:paraId="49344C66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663AE1B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1B45D4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52D851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gridSpan w:val="2"/>
          </w:tcPr>
          <w:p w14:paraId="43417065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gridSpan w:val="2"/>
          </w:tcPr>
          <w:p w14:paraId="4081ABC8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</w:tcPr>
          <w:p w14:paraId="49A7F05F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D4123" w:rsidRPr="009209DB" w14:paraId="11DF67DE" w14:textId="77777777" w:rsidTr="007803BC">
        <w:trPr>
          <w:trHeight w:val="420"/>
        </w:trPr>
        <w:tc>
          <w:tcPr>
            <w:tcW w:w="4050" w:type="dxa"/>
          </w:tcPr>
          <w:p w14:paraId="66EF3682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อนุพันธ์และการบัญชีป้องกัน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5" w:type="dxa"/>
          </w:tcPr>
          <w:p w14:paraId="020B1324" w14:textId="77777777" w:rsidR="00AD4123" w:rsidRPr="00D75A7D" w:rsidRDefault="00AD4123" w:rsidP="004F32B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7DE9ED7E" w14:textId="77777777" w:rsidR="00AD4123" w:rsidRPr="00B3734F" w:rsidRDefault="00AD4123" w:rsidP="007803B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3,430</w:t>
            </w:r>
          </w:p>
        </w:tc>
        <w:tc>
          <w:tcPr>
            <w:tcW w:w="236" w:type="dxa"/>
            <w:vAlign w:val="bottom"/>
          </w:tcPr>
          <w:p w14:paraId="1248FB6E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4E270B9" w14:textId="77777777" w:rsidR="00AD4123" w:rsidRPr="00B3734F" w:rsidRDefault="00AD4123" w:rsidP="007803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(2</w:t>
            </w:r>
            <w:r w:rsidRPr="00F66A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0B20CE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1BF65023" w14:textId="77777777" w:rsidR="00AD4123" w:rsidRPr="00B0329D" w:rsidRDefault="00AD4123" w:rsidP="007803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32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(1,380)</w:t>
            </w:r>
          </w:p>
        </w:tc>
        <w:tc>
          <w:tcPr>
            <w:tcW w:w="253" w:type="dxa"/>
            <w:gridSpan w:val="2"/>
            <w:vAlign w:val="bottom"/>
          </w:tcPr>
          <w:p w14:paraId="536D0543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86FBE2C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0329D">
              <w:rPr>
                <w:rFonts w:ascii="Angsana New" w:hAnsi="Angsana New" w:cs="Angsana New"/>
                <w:sz w:val="30"/>
                <w:szCs w:val="30"/>
              </w:rPr>
              <w:t>(330)</w:t>
            </w:r>
          </w:p>
        </w:tc>
      </w:tr>
      <w:tr w:rsidR="00AD4123" w:rsidRPr="009209DB" w14:paraId="1ADE14F7" w14:textId="77777777" w:rsidTr="007803BC">
        <w:trPr>
          <w:trHeight w:val="74"/>
        </w:trPr>
        <w:tc>
          <w:tcPr>
            <w:tcW w:w="4050" w:type="dxa"/>
          </w:tcPr>
          <w:p w14:paraId="42A066DF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329D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45" w:type="dxa"/>
          </w:tcPr>
          <w:p w14:paraId="1E974DD5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2D91AF89" w14:textId="77777777" w:rsidR="00AD4123" w:rsidRPr="007803BC" w:rsidRDefault="00AD4123" w:rsidP="008D3A5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07D55D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C912C46" w14:textId="77777777" w:rsidR="00AD4123" w:rsidRPr="00F66A59" w:rsidRDefault="00AD4123" w:rsidP="007803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860</w:t>
            </w:r>
          </w:p>
        </w:tc>
        <w:tc>
          <w:tcPr>
            <w:tcW w:w="270" w:type="dxa"/>
            <w:vAlign w:val="bottom"/>
          </w:tcPr>
          <w:p w14:paraId="785C4AF3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07B43E19" w14:textId="77777777" w:rsidR="00AD4123" w:rsidRPr="007803BC" w:rsidRDefault="00AD4123" w:rsidP="007803B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28BEF543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40D3DD50" w14:textId="77777777" w:rsidR="00AD4123" w:rsidRPr="00B0329D" w:rsidRDefault="00AD4123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2CCF">
              <w:rPr>
                <w:rFonts w:ascii="Angsana New" w:hAnsi="Angsana New" w:cs="Angsana New"/>
                <w:sz w:val="30"/>
                <w:szCs w:val="30"/>
              </w:rPr>
              <w:t>860</w:t>
            </w:r>
          </w:p>
        </w:tc>
      </w:tr>
      <w:tr w:rsidR="00DC7BD8" w:rsidRPr="009209DB" w14:paraId="7DEA6A8F" w14:textId="77777777" w:rsidTr="007803BC">
        <w:trPr>
          <w:trHeight w:val="74"/>
        </w:trPr>
        <w:tc>
          <w:tcPr>
            <w:tcW w:w="4050" w:type="dxa"/>
          </w:tcPr>
          <w:p w14:paraId="5CC2C7CC" w14:textId="6D10622A" w:rsidR="00DC7BD8" w:rsidRPr="00B0329D" w:rsidRDefault="00DC7BD8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45" w:type="dxa"/>
          </w:tcPr>
          <w:p w14:paraId="3777D5BF" w14:textId="77777777" w:rsidR="00DC7BD8" w:rsidRPr="00B3734F" w:rsidRDefault="00DC7BD8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0B4FC4CD" w14:textId="556CA772" w:rsidR="00DC7BD8" w:rsidRPr="00DC7BD8" w:rsidRDefault="00DC7BD8" w:rsidP="007803B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2,797</w:t>
            </w:r>
          </w:p>
        </w:tc>
        <w:tc>
          <w:tcPr>
            <w:tcW w:w="236" w:type="dxa"/>
            <w:vAlign w:val="bottom"/>
          </w:tcPr>
          <w:p w14:paraId="0E3D99BC" w14:textId="77777777" w:rsidR="00DC7BD8" w:rsidRPr="00B3734F" w:rsidRDefault="00DC7BD8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3F69AE" w14:textId="4290B20A" w:rsidR="00DC7BD8" w:rsidRPr="00F66A59" w:rsidRDefault="00DC7BD8" w:rsidP="007803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1,453</w:t>
            </w:r>
          </w:p>
        </w:tc>
        <w:tc>
          <w:tcPr>
            <w:tcW w:w="270" w:type="dxa"/>
            <w:vAlign w:val="bottom"/>
          </w:tcPr>
          <w:p w14:paraId="57C634BE" w14:textId="77777777" w:rsidR="00DC7BD8" w:rsidRPr="00B3734F" w:rsidRDefault="00DC7BD8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9E232AA" w14:textId="440AF097" w:rsidR="00DC7BD8" w:rsidRPr="007803BC" w:rsidRDefault="00DC7BD8" w:rsidP="007803B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25BE9534" w14:textId="77777777" w:rsidR="00DC7BD8" w:rsidRPr="00B3734F" w:rsidRDefault="00DC7BD8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B6E9F85" w14:textId="2CEB1961" w:rsidR="00DC7BD8" w:rsidRPr="00792CCF" w:rsidRDefault="00DC7BD8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4,250</w:t>
            </w:r>
          </w:p>
        </w:tc>
      </w:tr>
      <w:tr w:rsidR="00AD4123" w:rsidRPr="009209DB" w14:paraId="70E5E2AF" w14:textId="77777777" w:rsidTr="007803BC">
        <w:trPr>
          <w:trHeight w:val="830"/>
        </w:trPr>
        <w:tc>
          <w:tcPr>
            <w:tcW w:w="4050" w:type="dxa"/>
          </w:tcPr>
          <w:p w14:paraId="54D70578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45" w:type="dxa"/>
          </w:tcPr>
          <w:p w14:paraId="57F9C035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234F9583" w14:textId="77777777" w:rsidR="00AD4123" w:rsidRPr="00B3734F" w:rsidRDefault="00AD4123" w:rsidP="007803B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26,539</w:t>
            </w:r>
          </w:p>
        </w:tc>
        <w:tc>
          <w:tcPr>
            <w:tcW w:w="236" w:type="dxa"/>
            <w:vAlign w:val="bottom"/>
          </w:tcPr>
          <w:p w14:paraId="3F27776A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81CF985" w14:textId="77777777" w:rsidR="00AD4123" w:rsidRPr="00B3734F" w:rsidRDefault="00AD4123" w:rsidP="007803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(1</w:t>
            </w:r>
            <w:r w:rsidRPr="00F66A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66A5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076)</w:t>
            </w:r>
          </w:p>
        </w:tc>
        <w:tc>
          <w:tcPr>
            <w:tcW w:w="270" w:type="dxa"/>
            <w:vAlign w:val="bottom"/>
          </w:tcPr>
          <w:p w14:paraId="3A9D3F41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3D907595" w14:textId="77777777" w:rsidR="00AD4123" w:rsidRPr="007803BC" w:rsidRDefault="00AD4123" w:rsidP="007803B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69FBAE37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757730E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B0329D">
              <w:rPr>
                <w:rFonts w:ascii="Angsana New" w:hAnsi="Angsana New" w:cs="Angsana New"/>
                <w:sz w:val="30"/>
                <w:szCs w:val="30"/>
              </w:rPr>
              <w:t>25,463</w:t>
            </w:r>
          </w:p>
        </w:tc>
      </w:tr>
      <w:tr w:rsidR="00AD4123" w:rsidRPr="009209DB" w14:paraId="136659A9" w14:textId="77777777" w:rsidTr="008D3A5D">
        <w:trPr>
          <w:trHeight w:val="420"/>
        </w:trPr>
        <w:tc>
          <w:tcPr>
            <w:tcW w:w="4050" w:type="dxa"/>
          </w:tcPr>
          <w:p w14:paraId="3E36447E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 </w:t>
            </w:r>
          </w:p>
        </w:tc>
        <w:tc>
          <w:tcPr>
            <w:tcW w:w="245" w:type="dxa"/>
          </w:tcPr>
          <w:p w14:paraId="42EE656C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4EB5BD4B" w14:textId="77777777" w:rsidR="00AD4123" w:rsidRPr="00B3734F" w:rsidRDefault="00AD4123" w:rsidP="007803B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36" w:type="dxa"/>
            <w:vAlign w:val="bottom"/>
          </w:tcPr>
          <w:p w14:paraId="2D2BD704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5E47618" w14:textId="77777777" w:rsidR="00AD4123" w:rsidRPr="007803BC" w:rsidRDefault="00AD4123" w:rsidP="008D3A5D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932EB1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  <w:vAlign w:val="bottom"/>
          </w:tcPr>
          <w:p w14:paraId="31730A14" w14:textId="77777777" w:rsidR="00AD4123" w:rsidRPr="007803BC" w:rsidRDefault="00AD4123" w:rsidP="007803B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25566993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7F1CEABD" w14:textId="77777777" w:rsidR="00AD4123" w:rsidRPr="00B3734F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2CCF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AD4123" w:rsidRPr="009209DB" w14:paraId="315A573E" w14:textId="77777777" w:rsidTr="008D3A5D">
        <w:trPr>
          <w:trHeight w:val="420"/>
        </w:trPr>
        <w:tc>
          <w:tcPr>
            <w:tcW w:w="4050" w:type="dxa"/>
          </w:tcPr>
          <w:p w14:paraId="588A6BC1" w14:textId="77777777" w:rsidR="00AD4123" w:rsidRPr="00B3734F" w:rsidRDefault="00AD4123" w:rsidP="004F32B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245" w:type="dxa"/>
          </w:tcPr>
          <w:p w14:paraId="5154B044" w14:textId="77777777" w:rsidR="00AD4123" w:rsidRPr="00B3734F" w:rsidRDefault="00AD4123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B02C9" w14:textId="7CD87481" w:rsidR="00AD4123" w:rsidRPr="007803BC" w:rsidRDefault="00C4372C" w:rsidP="007803B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32,794</w:t>
            </w:r>
          </w:p>
        </w:tc>
        <w:tc>
          <w:tcPr>
            <w:tcW w:w="236" w:type="dxa"/>
            <w:vAlign w:val="bottom"/>
          </w:tcPr>
          <w:p w14:paraId="10A6A9F2" w14:textId="77777777" w:rsidR="00AD4123" w:rsidRPr="007803BC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62FB" w14:textId="7745B847" w:rsidR="00AD4123" w:rsidRPr="007803BC" w:rsidRDefault="00C4372C" w:rsidP="007803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(1,143)</w:t>
            </w:r>
          </w:p>
        </w:tc>
        <w:tc>
          <w:tcPr>
            <w:tcW w:w="270" w:type="dxa"/>
            <w:vAlign w:val="bottom"/>
          </w:tcPr>
          <w:p w14:paraId="762C2E9E" w14:textId="77777777" w:rsidR="00AD4123" w:rsidRPr="007803BC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551C5" w14:textId="77777777" w:rsidR="00AD4123" w:rsidRPr="007803BC" w:rsidRDefault="00AD4123" w:rsidP="007803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03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(1,380)</w:t>
            </w:r>
          </w:p>
        </w:tc>
        <w:tc>
          <w:tcPr>
            <w:tcW w:w="253" w:type="dxa"/>
            <w:gridSpan w:val="2"/>
            <w:vAlign w:val="bottom"/>
          </w:tcPr>
          <w:p w14:paraId="1F1EBB79" w14:textId="77777777" w:rsidR="00AD4123" w:rsidRPr="007803BC" w:rsidRDefault="00AD4123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AE0AD" w14:textId="247D0BC8" w:rsidR="00AD4123" w:rsidRPr="007803BC" w:rsidRDefault="00C4372C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03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30,271</w:t>
            </w:r>
          </w:p>
        </w:tc>
      </w:tr>
      <w:tr w:rsidR="0080279A" w:rsidRPr="009209DB" w14:paraId="2CCFA224" w14:textId="77777777" w:rsidTr="008D3A5D">
        <w:trPr>
          <w:trHeight w:val="420"/>
        </w:trPr>
        <w:tc>
          <w:tcPr>
            <w:tcW w:w="4050" w:type="dxa"/>
          </w:tcPr>
          <w:p w14:paraId="5083B9CC" w14:textId="77777777" w:rsidR="0080279A" w:rsidRPr="00B3734F" w:rsidRDefault="0080279A" w:rsidP="004F32B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687B96FB" w14:textId="77777777" w:rsidR="0080279A" w:rsidRPr="00B3734F" w:rsidRDefault="0080279A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685C0D26" w14:textId="77777777" w:rsidR="0080279A" w:rsidRDefault="0080279A" w:rsidP="004F32B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714F36" w14:textId="77777777" w:rsidR="0080279A" w:rsidRPr="00B3734F" w:rsidRDefault="0080279A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BF88D61" w14:textId="77777777" w:rsidR="0080279A" w:rsidRPr="002D4D77" w:rsidRDefault="0080279A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549603" w14:textId="77777777" w:rsidR="0080279A" w:rsidRPr="00B3734F" w:rsidRDefault="0080279A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  <w:vAlign w:val="bottom"/>
          </w:tcPr>
          <w:p w14:paraId="5D0BA769" w14:textId="77777777" w:rsidR="0080279A" w:rsidRPr="00792CCF" w:rsidRDefault="0080279A" w:rsidP="004F32B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23225B6F" w14:textId="77777777" w:rsidR="0080279A" w:rsidRPr="00B3734F" w:rsidRDefault="0080279A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vAlign w:val="bottom"/>
          </w:tcPr>
          <w:p w14:paraId="781A8790" w14:textId="77777777" w:rsidR="0080279A" w:rsidRPr="00473BFB" w:rsidRDefault="0080279A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0279A" w:rsidRPr="009209DB" w14:paraId="52B955DC" w14:textId="77777777" w:rsidTr="007803BC">
        <w:trPr>
          <w:trHeight w:val="420"/>
        </w:trPr>
        <w:tc>
          <w:tcPr>
            <w:tcW w:w="4050" w:type="dxa"/>
          </w:tcPr>
          <w:p w14:paraId="5539CB06" w14:textId="5A071B76" w:rsidR="0080279A" w:rsidRPr="0080279A" w:rsidRDefault="0080279A" w:rsidP="004F32B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45" w:type="dxa"/>
          </w:tcPr>
          <w:p w14:paraId="252E89A9" w14:textId="77777777" w:rsidR="0080279A" w:rsidRPr="00B3734F" w:rsidRDefault="0080279A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vAlign w:val="bottom"/>
          </w:tcPr>
          <w:p w14:paraId="0563E221" w14:textId="77777777" w:rsidR="0080279A" w:rsidRDefault="0080279A" w:rsidP="004F32B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E6B546" w14:textId="77777777" w:rsidR="0080279A" w:rsidRPr="00B3734F" w:rsidRDefault="0080279A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4C51B7E" w14:textId="77777777" w:rsidR="0080279A" w:rsidRPr="002D4D77" w:rsidRDefault="0080279A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BC7B2E" w14:textId="77777777" w:rsidR="0080279A" w:rsidRPr="00B3734F" w:rsidRDefault="0080279A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31CE5559" w14:textId="77777777" w:rsidR="0080279A" w:rsidRPr="00792CCF" w:rsidRDefault="0080279A" w:rsidP="004F32B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53AD15AA" w14:textId="77777777" w:rsidR="0080279A" w:rsidRPr="00B3734F" w:rsidRDefault="0080279A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2250EE6" w14:textId="77777777" w:rsidR="0080279A" w:rsidRPr="00473BFB" w:rsidRDefault="0080279A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0279A" w:rsidRPr="009209DB" w14:paraId="35C1CA23" w14:textId="77777777" w:rsidTr="008D3A5D">
        <w:trPr>
          <w:trHeight w:val="420"/>
        </w:trPr>
        <w:tc>
          <w:tcPr>
            <w:tcW w:w="4050" w:type="dxa"/>
          </w:tcPr>
          <w:p w14:paraId="372EFDE2" w14:textId="3924E7E7" w:rsidR="0080279A" w:rsidRPr="0080279A" w:rsidRDefault="0080279A" w:rsidP="004F32B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5" w:type="dxa"/>
          </w:tcPr>
          <w:p w14:paraId="20CE8585" w14:textId="77777777" w:rsidR="0080279A" w:rsidRPr="00B3734F" w:rsidRDefault="0080279A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2DE4FE8F" w14:textId="10E01F3C" w:rsidR="0080279A" w:rsidRPr="00DC7BD8" w:rsidRDefault="00DC7BD8" w:rsidP="007803BC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7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(2,750)</w:t>
            </w:r>
          </w:p>
        </w:tc>
        <w:tc>
          <w:tcPr>
            <w:tcW w:w="236" w:type="dxa"/>
            <w:vAlign w:val="bottom"/>
          </w:tcPr>
          <w:p w14:paraId="4506731D" w14:textId="77777777" w:rsidR="0080279A" w:rsidRPr="00DC7BD8" w:rsidRDefault="0080279A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37AFE19" w14:textId="585998EF" w:rsidR="0080279A" w:rsidRPr="00DC7BD8" w:rsidRDefault="00DC7BD8" w:rsidP="007803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7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(1,402)</w:t>
            </w:r>
          </w:p>
        </w:tc>
        <w:tc>
          <w:tcPr>
            <w:tcW w:w="270" w:type="dxa"/>
            <w:vAlign w:val="bottom"/>
          </w:tcPr>
          <w:p w14:paraId="4072C166" w14:textId="77777777" w:rsidR="0080279A" w:rsidRPr="00DC7BD8" w:rsidRDefault="0080279A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  <w:vAlign w:val="bottom"/>
          </w:tcPr>
          <w:p w14:paraId="0D72485D" w14:textId="25C7E90E" w:rsidR="0080279A" w:rsidRPr="00DC7BD8" w:rsidRDefault="00DC7BD8" w:rsidP="007803B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7B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744ED73F" w14:textId="77777777" w:rsidR="0080279A" w:rsidRPr="00DC7BD8" w:rsidRDefault="0080279A" w:rsidP="004F32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0FA48653" w14:textId="474E66BB" w:rsidR="0080279A" w:rsidRPr="00DC7BD8" w:rsidRDefault="00DC7BD8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C7BD8">
              <w:rPr>
                <w:rFonts w:ascii="Angsana New" w:hAnsi="Angsana New" w:cs="Angsana New"/>
                <w:sz w:val="30"/>
                <w:szCs w:val="30"/>
              </w:rPr>
              <w:t>(4,152)</w:t>
            </w:r>
          </w:p>
        </w:tc>
      </w:tr>
      <w:tr w:rsidR="008D3A5D" w:rsidRPr="009209DB" w14:paraId="33630490" w14:textId="77777777" w:rsidTr="008D3A5D">
        <w:trPr>
          <w:trHeight w:val="420"/>
        </w:trPr>
        <w:tc>
          <w:tcPr>
            <w:tcW w:w="4050" w:type="dxa"/>
          </w:tcPr>
          <w:p w14:paraId="21A75442" w14:textId="7F394B7A" w:rsidR="008D3A5D" w:rsidRPr="00B3734F" w:rsidRDefault="008D3A5D" w:rsidP="008D3A5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" w:type="dxa"/>
          </w:tcPr>
          <w:p w14:paraId="2B583EE5" w14:textId="77777777" w:rsidR="008D3A5D" w:rsidRPr="00B3734F" w:rsidRDefault="008D3A5D" w:rsidP="008D3A5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1A5A3" w14:textId="2A3F475A" w:rsidR="008D3A5D" w:rsidRDefault="008D3A5D" w:rsidP="008D3A5D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(2,750)</w:t>
            </w:r>
          </w:p>
        </w:tc>
        <w:tc>
          <w:tcPr>
            <w:tcW w:w="236" w:type="dxa"/>
            <w:vAlign w:val="bottom"/>
          </w:tcPr>
          <w:p w14:paraId="69EC653C" w14:textId="77777777" w:rsidR="008D3A5D" w:rsidRPr="00B3734F" w:rsidRDefault="008D3A5D" w:rsidP="008D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494ED" w14:textId="5BC55552" w:rsidR="008D3A5D" w:rsidRPr="002D4D77" w:rsidRDefault="008D3A5D" w:rsidP="008D3A5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(2,545)</w:t>
            </w:r>
          </w:p>
        </w:tc>
        <w:tc>
          <w:tcPr>
            <w:tcW w:w="270" w:type="dxa"/>
            <w:vAlign w:val="bottom"/>
          </w:tcPr>
          <w:p w14:paraId="3E0211AD" w14:textId="77777777" w:rsidR="008D3A5D" w:rsidRPr="00B3734F" w:rsidRDefault="008D3A5D" w:rsidP="008D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D01EC" w14:textId="5EFD968D" w:rsidR="008D3A5D" w:rsidRPr="008D3A5D" w:rsidRDefault="008D3A5D" w:rsidP="008D3A5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20EFA00A" w14:textId="77777777" w:rsidR="008D3A5D" w:rsidRPr="00B3734F" w:rsidRDefault="008D3A5D" w:rsidP="008D3A5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B694A" w14:textId="4374FA29" w:rsidR="008D3A5D" w:rsidRPr="00473BFB" w:rsidRDefault="008D3A5D" w:rsidP="008D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(4,152)</w:t>
            </w:r>
          </w:p>
        </w:tc>
      </w:tr>
    </w:tbl>
    <w:p w14:paraId="439F862E" w14:textId="77777777" w:rsidR="00DC7BD8" w:rsidRPr="00DC7BD8" w:rsidRDefault="00DC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C946F48" w14:textId="77777777" w:rsidR="007803BC" w:rsidRDefault="00780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29C61F9D" w14:textId="101123BB" w:rsidR="001A2ED8" w:rsidRPr="00BD6760" w:rsidRDefault="00821E6B" w:rsidP="008E145E">
      <w:pPr>
        <w:pStyle w:val="FSHeadMain"/>
        <w:rPr>
          <w:cs/>
        </w:rPr>
      </w:pPr>
      <w:r w:rsidRPr="00BD6760">
        <w:rPr>
          <w:cs/>
        </w:rPr>
        <w:lastRenderedPageBreak/>
        <w:t>กำไรต่อหุ้น</w:t>
      </w:r>
      <w:r w:rsidR="007146C2" w:rsidRPr="00BD6760">
        <w:rPr>
          <w:cs/>
        </w:rPr>
        <w:t>ขั้นพื้นฐาน</w:t>
      </w:r>
    </w:p>
    <w:p w14:paraId="30B78EBF" w14:textId="77777777" w:rsidR="006D4DFD" w:rsidRPr="00E753AC" w:rsidRDefault="006D4DFD" w:rsidP="00851641">
      <w:pPr>
        <w:pStyle w:val="FSBlank"/>
        <w:rPr>
          <w:sz w:val="28"/>
          <w:szCs w:val="28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03"/>
        <w:gridCol w:w="1267"/>
        <w:gridCol w:w="236"/>
        <w:gridCol w:w="1267"/>
        <w:gridCol w:w="9"/>
      </w:tblGrid>
      <w:tr w:rsidR="00F21787" w:rsidRPr="00BD6760" w14:paraId="555177C3" w14:textId="77777777" w:rsidTr="00BD6760">
        <w:trPr>
          <w:gridAfter w:val="1"/>
          <w:wAfter w:w="9" w:type="dxa"/>
        </w:trPr>
        <w:tc>
          <w:tcPr>
            <w:tcW w:w="6403" w:type="dxa"/>
          </w:tcPr>
          <w:p w14:paraId="0CEBFE85" w14:textId="77777777" w:rsidR="00F21787" w:rsidRPr="00BD6760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548FF295" w14:textId="21BD1947" w:rsidR="00F21787" w:rsidRPr="00DA7CE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15A15CC" w14:textId="77777777" w:rsidR="00F21787" w:rsidRPr="00DA7CE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6802FA84" w14:textId="2DC7926F" w:rsidR="00F21787" w:rsidRPr="00DA7CEE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631BE" w:rsidRPr="00BD6760" w14:paraId="4658B150" w14:textId="77777777" w:rsidTr="00BD6760">
        <w:tc>
          <w:tcPr>
            <w:tcW w:w="6403" w:type="dxa"/>
          </w:tcPr>
          <w:p w14:paraId="316C5D91" w14:textId="77777777"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14:paraId="254E4278" w14:textId="77777777"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4083A" w:rsidRPr="00BD6760" w14:paraId="169F0F42" w14:textId="77777777" w:rsidTr="00BD6760">
        <w:tc>
          <w:tcPr>
            <w:tcW w:w="6403" w:type="dxa"/>
          </w:tcPr>
          <w:p w14:paraId="53971AFC" w14:textId="77777777" w:rsidR="00F4083A" w:rsidRPr="00BD6760" w:rsidRDefault="00F4083A" w:rsidP="0012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1266C8"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14:paraId="66F315FA" w14:textId="77777777" w:rsidR="00F4083A" w:rsidRPr="00BD6760" w:rsidRDefault="00F4083A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266C8" w:rsidRPr="00BD6760" w14:paraId="251EBBFF" w14:textId="77777777" w:rsidTr="00BD6760">
        <w:tc>
          <w:tcPr>
            <w:tcW w:w="6403" w:type="dxa"/>
          </w:tcPr>
          <w:p w14:paraId="6F191EFB" w14:textId="4473E8CB" w:rsidR="001266C8" w:rsidRPr="00BD6760" w:rsidRDefault="001266C8" w:rsidP="00F4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14:paraId="31C67261" w14:textId="77777777" w:rsidR="001266C8" w:rsidRPr="00BD6760" w:rsidRDefault="001266C8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D4123" w:rsidRPr="00BD6760" w14:paraId="55FEE9DA" w14:textId="77777777" w:rsidTr="00D27959">
        <w:trPr>
          <w:gridAfter w:val="1"/>
          <w:wAfter w:w="9" w:type="dxa"/>
        </w:trPr>
        <w:tc>
          <w:tcPr>
            <w:tcW w:w="6403" w:type="dxa"/>
          </w:tcPr>
          <w:p w14:paraId="271EE76D" w14:textId="77777777" w:rsidR="00AD4123" w:rsidRPr="00BD6760" w:rsidRDefault="00AD4123" w:rsidP="00AD4123">
            <w:pPr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BD6760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7A10681" w14:textId="10D85242" w:rsidR="00AD4123" w:rsidRPr="00BD6760" w:rsidRDefault="00A1750D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F4F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EA40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F4F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  <w:r w:rsidR="00EA40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7836EC3" w14:textId="77777777" w:rsidR="00AD4123" w:rsidRPr="00BD6760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783CF7E4" w14:textId="331A69A9" w:rsidR="00AD4123" w:rsidRPr="00BD6760" w:rsidRDefault="00AD4123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96,455</w:t>
            </w:r>
          </w:p>
        </w:tc>
      </w:tr>
      <w:tr w:rsidR="00AD4123" w:rsidRPr="00BD6760" w14:paraId="0655CD62" w14:textId="77777777" w:rsidTr="00D27959">
        <w:trPr>
          <w:gridAfter w:val="1"/>
          <w:wAfter w:w="9" w:type="dxa"/>
        </w:trPr>
        <w:tc>
          <w:tcPr>
            <w:tcW w:w="6403" w:type="dxa"/>
          </w:tcPr>
          <w:p w14:paraId="2F5E2C22" w14:textId="77777777" w:rsidR="00AD4123" w:rsidRPr="00BD6760" w:rsidRDefault="00AD4123" w:rsidP="00AD412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4ACFE952" w14:textId="03BB5E58" w:rsidR="00AD4123" w:rsidRPr="00BD6760" w:rsidRDefault="00EA40E3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  <w:tc>
          <w:tcPr>
            <w:tcW w:w="236" w:type="dxa"/>
          </w:tcPr>
          <w:p w14:paraId="2536C7E1" w14:textId="77777777" w:rsidR="00AD4123" w:rsidRPr="00BD6760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419EDB74" w14:textId="18ACFBEE" w:rsidR="00AD4123" w:rsidRPr="00BD6760" w:rsidRDefault="00AD4123" w:rsidP="00AD412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</w:tr>
      <w:tr w:rsidR="00AD4123" w:rsidRPr="003B34F2" w14:paraId="7A3B9074" w14:textId="77777777" w:rsidTr="00D27959">
        <w:trPr>
          <w:gridAfter w:val="1"/>
          <w:wAfter w:w="9" w:type="dxa"/>
          <w:trHeight w:val="314"/>
        </w:trPr>
        <w:tc>
          <w:tcPr>
            <w:tcW w:w="6403" w:type="dxa"/>
          </w:tcPr>
          <w:p w14:paraId="24B4CCB8" w14:textId="77777777" w:rsidR="00AD4123" w:rsidRPr="003B34F2" w:rsidRDefault="00AD4123" w:rsidP="00AD4123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471E7773" w14:textId="45AB5A5A" w:rsidR="00AD4123" w:rsidRPr="003B34F2" w:rsidRDefault="00AD4123" w:rsidP="00AD4123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6D950FD" w14:textId="77777777" w:rsidR="00AD4123" w:rsidRPr="003B34F2" w:rsidRDefault="00AD4123" w:rsidP="00AD4123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0A04EE6D" w14:textId="77777777" w:rsidR="00AD4123" w:rsidRPr="003B34F2" w:rsidRDefault="00AD4123" w:rsidP="00AD4123">
            <w:pPr>
              <w:pStyle w:val="FSBlank"/>
              <w:rPr>
                <w:sz w:val="22"/>
                <w:szCs w:val="22"/>
              </w:rPr>
            </w:pPr>
          </w:p>
        </w:tc>
      </w:tr>
      <w:tr w:rsidR="00AD4123" w:rsidRPr="00BD6760" w14:paraId="0CF1D04C" w14:textId="77777777" w:rsidTr="00BD6760">
        <w:trPr>
          <w:gridAfter w:val="1"/>
          <w:wAfter w:w="9" w:type="dxa"/>
        </w:trPr>
        <w:tc>
          <w:tcPr>
            <w:tcW w:w="6403" w:type="dxa"/>
            <w:vAlign w:val="bottom"/>
          </w:tcPr>
          <w:p w14:paraId="5A21AF92" w14:textId="40019D27" w:rsidR="00AD4123" w:rsidRPr="00BD6760" w:rsidRDefault="00AD4123" w:rsidP="00AD4123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E80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80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80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E80E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="00E80E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D67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59595093" w14:textId="51FA8A47" w:rsidR="00AD4123" w:rsidRPr="00BD6760" w:rsidRDefault="00EA40E3" w:rsidP="00AD4123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</w:t>
            </w:r>
            <w:r w:rsidR="001F4F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274FDC1" w14:textId="77777777" w:rsidR="00AD4123" w:rsidRPr="00BD6760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D37B398" w14:textId="03DBC2EC" w:rsidR="00AD4123" w:rsidRPr="00BD6760" w:rsidRDefault="00AD4123" w:rsidP="00AD4123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4D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2.01</w:t>
            </w:r>
          </w:p>
        </w:tc>
      </w:tr>
    </w:tbl>
    <w:p w14:paraId="60A52165" w14:textId="3FBC865C" w:rsidR="00204130" w:rsidRPr="00767849" w:rsidRDefault="0020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889B2EF" w14:textId="189D2BC7" w:rsidR="00DB1CF4" w:rsidRPr="00BD6760" w:rsidRDefault="00DB1CF4" w:rsidP="00851641">
      <w:pPr>
        <w:pStyle w:val="FSHeadMain"/>
      </w:pPr>
      <w:r w:rsidRPr="00BD6760">
        <w:rPr>
          <w:cs/>
        </w:rPr>
        <w:t>เงินปันผล</w:t>
      </w:r>
    </w:p>
    <w:p w14:paraId="05A278C8" w14:textId="77777777" w:rsidR="00CC46CF" w:rsidRPr="00E753AC" w:rsidRDefault="00CC46CF" w:rsidP="00BD6760">
      <w:pPr>
        <w:pStyle w:val="FSBlank"/>
        <w:rPr>
          <w:sz w:val="28"/>
          <w:szCs w:val="28"/>
        </w:rPr>
      </w:pPr>
    </w:p>
    <w:p w14:paraId="45005118" w14:textId="77777777" w:rsidR="00F4083A" w:rsidRPr="00E6278E" w:rsidRDefault="00F4083A" w:rsidP="00F4083A">
      <w:pPr>
        <w:pStyle w:val="FSHeadMain"/>
        <w:numPr>
          <w:ilvl w:val="0"/>
          <w:numId w:val="0"/>
        </w:numPr>
        <w:ind w:left="518"/>
        <w:rPr>
          <w:b w:val="0"/>
          <w:bCs w:val="0"/>
        </w:rPr>
      </w:pPr>
      <w:r w:rsidRPr="00E6278E">
        <w:rPr>
          <w:b w:val="0"/>
          <w:bCs w:val="0"/>
          <w:cs/>
        </w:rPr>
        <w:t>ผู้ถือหุ้นของบริษัทได้อนุมัติเงินปันผลดังต่อไปนี้</w:t>
      </w:r>
    </w:p>
    <w:p w14:paraId="3833E7A7" w14:textId="77777777" w:rsidR="00BD6760" w:rsidRPr="00E753AC" w:rsidRDefault="00BD6760" w:rsidP="00BD6760">
      <w:pPr>
        <w:pStyle w:val="FSBlank"/>
        <w:rPr>
          <w:sz w:val="28"/>
          <w:szCs w:val="28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2377"/>
        <w:gridCol w:w="1521"/>
        <w:gridCol w:w="285"/>
        <w:gridCol w:w="1711"/>
        <w:gridCol w:w="285"/>
        <w:gridCol w:w="1331"/>
        <w:gridCol w:w="249"/>
        <w:gridCol w:w="1367"/>
      </w:tblGrid>
      <w:tr w:rsidR="00BD6760" w:rsidRPr="00E6278E" w14:paraId="26B04627" w14:textId="77777777" w:rsidTr="00BD6760">
        <w:trPr>
          <w:trHeight w:val="717"/>
        </w:trPr>
        <w:tc>
          <w:tcPr>
            <w:tcW w:w="2377" w:type="dxa"/>
            <w:shd w:val="clear" w:color="auto" w:fill="auto"/>
            <w:vAlign w:val="bottom"/>
          </w:tcPr>
          <w:p w14:paraId="3A4AB4A8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5F015357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85" w:type="dxa"/>
          </w:tcPr>
          <w:p w14:paraId="50E7274B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4EDB374B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14:paraId="4AE52A49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5" w:type="dxa"/>
          </w:tcPr>
          <w:p w14:paraId="54941DE4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14B98D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9" w:type="dxa"/>
            <w:shd w:val="clear" w:color="auto" w:fill="auto"/>
          </w:tcPr>
          <w:p w14:paraId="5C32F786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A4EA8D9" w14:textId="77777777" w:rsidR="00BD6760" w:rsidRPr="00E6278E" w:rsidDel="00D43E7A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BD6760" w:rsidRPr="00E6278E" w14:paraId="334906F8" w14:textId="77777777" w:rsidTr="00BD6760">
        <w:trPr>
          <w:trHeight w:val="358"/>
        </w:trPr>
        <w:tc>
          <w:tcPr>
            <w:tcW w:w="2377" w:type="dxa"/>
            <w:shd w:val="clear" w:color="auto" w:fill="auto"/>
          </w:tcPr>
          <w:p w14:paraId="53801E48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7516A15F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0039A4F7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3E7A3720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71A1A49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6133EE2D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9" w:type="dxa"/>
            <w:shd w:val="clear" w:color="auto" w:fill="auto"/>
          </w:tcPr>
          <w:p w14:paraId="20450C8A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3FEDBF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D27959"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6760" w:rsidRPr="00E6278E" w14:paraId="018E93B8" w14:textId="77777777" w:rsidTr="00BD6760">
        <w:trPr>
          <w:trHeight w:val="396"/>
        </w:trPr>
        <w:tc>
          <w:tcPr>
            <w:tcW w:w="2377" w:type="dxa"/>
            <w:shd w:val="clear" w:color="auto" w:fill="auto"/>
          </w:tcPr>
          <w:p w14:paraId="139D1E14" w14:textId="107F5264" w:rsidR="00BD6760" w:rsidRPr="00E6278E" w:rsidRDefault="00BD6760" w:rsidP="00BD676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D20E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1" w:type="dxa"/>
            <w:shd w:val="clear" w:color="auto" w:fill="auto"/>
          </w:tcPr>
          <w:p w14:paraId="0D97B1C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14:paraId="0F8B9781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711" w:type="dxa"/>
            <w:shd w:val="clear" w:color="auto" w:fill="auto"/>
          </w:tcPr>
          <w:p w14:paraId="793FE788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14:paraId="23A24B0A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31" w:type="dxa"/>
            <w:shd w:val="clear" w:color="auto" w:fill="auto"/>
          </w:tcPr>
          <w:p w14:paraId="24257136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9" w:type="dxa"/>
            <w:shd w:val="clear" w:color="auto" w:fill="auto"/>
          </w:tcPr>
          <w:p w14:paraId="4B74EF65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67" w:type="dxa"/>
            <w:shd w:val="clear" w:color="auto" w:fill="auto"/>
          </w:tcPr>
          <w:p w14:paraId="6010DA2B" w14:textId="77777777"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CA0757" w:rsidRPr="00E6278E" w14:paraId="7DC98F7D" w14:textId="77777777" w:rsidTr="00BD6760">
        <w:trPr>
          <w:trHeight w:val="387"/>
        </w:trPr>
        <w:tc>
          <w:tcPr>
            <w:tcW w:w="2377" w:type="dxa"/>
            <w:shd w:val="clear" w:color="auto" w:fill="auto"/>
          </w:tcPr>
          <w:p w14:paraId="55C5A321" w14:textId="5EFE784E" w:rsidR="00CA0757" w:rsidRPr="00E6278E" w:rsidRDefault="00CA0757" w:rsidP="00CA075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="00562E40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21" w:type="dxa"/>
            <w:shd w:val="clear" w:color="auto" w:fill="auto"/>
          </w:tcPr>
          <w:p w14:paraId="1A10060E" w14:textId="3DA5A8DE" w:rsidR="00CA0757" w:rsidRPr="00E6278E" w:rsidRDefault="000077C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CA0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0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D20E7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5" w:type="dxa"/>
          </w:tcPr>
          <w:p w14:paraId="73C4F696" w14:textId="77777777"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6634DED6" w14:textId="0D9926DA"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="00D20E7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5" w:type="dxa"/>
          </w:tcPr>
          <w:p w14:paraId="1555ABCF" w14:textId="77777777"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14:paraId="12ACE58A" w14:textId="0FE3DE81" w:rsidR="00CA0757" w:rsidRPr="00E6278E" w:rsidRDefault="000077C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2.625</w:t>
            </w:r>
          </w:p>
        </w:tc>
        <w:tc>
          <w:tcPr>
            <w:tcW w:w="249" w:type="dxa"/>
            <w:shd w:val="clear" w:color="auto" w:fill="auto"/>
          </w:tcPr>
          <w:p w14:paraId="0DEEA199" w14:textId="77777777"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6BA227B" w14:textId="70955861" w:rsidR="00CA0757" w:rsidRPr="00E6278E" w:rsidRDefault="000077C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126,000</w:t>
            </w:r>
          </w:p>
        </w:tc>
      </w:tr>
      <w:tr w:rsidR="00CA0757" w:rsidRPr="00E6278E" w14:paraId="35B30069" w14:textId="77777777" w:rsidTr="00BD6760">
        <w:trPr>
          <w:trHeight w:val="377"/>
        </w:trPr>
        <w:tc>
          <w:tcPr>
            <w:tcW w:w="2377" w:type="dxa"/>
            <w:shd w:val="clear" w:color="auto" w:fill="auto"/>
          </w:tcPr>
          <w:p w14:paraId="3892A133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C3F05DB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14:paraId="48D084B7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</w:tcPr>
          <w:p w14:paraId="02803886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14:paraId="0C053091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3E24F3E2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AAD0155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14:paraId="4A18D512" w14:textId="77777777"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</w:tr>
      <w:tr w:rsidR="00AD4123" w:rsidRPr="00E6278E" w14:paraId="029C4C48" w14:textId="77777777" w:rsidTr="00BD6760">
        <w:trPr>
          <w:trHeight w:val="406"/>
        </w:trPr>
        <w:tc>
          <w:tcPr>
            <w:tcW w:w="2377" w:type="dxa"/>
            <w:shd w:val="clear" w:color="auto" w:fill="auto"/>
          </w:tcPr>
          <w:p w14:paraId="2F239310" w14:textId="1F4A6770" w:rsidR="00AD4123" w:rsidRPr="00E6278E" w:rsidRDefault="00AD4123" w:rsidP="00AD4123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21" w:type="dxa"/>
            <w:shd w:val="clear" w:color="auto" w:fill="auto"/>
          </w:tcPr>
          <w:p w14:paraId="02CD9B44" w14:textId="77777777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24CA3A00" w14:textId="77777777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7D1FD19D" w14:textId="77777777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48B96D0B" w14:textId="77777777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</w:tcPr>
          <w:p w14:paraId="0C992653" w14:textId="77777777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6A600422" w14:textId="77777777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</w:tcPr>
          <w:p w14:paraId="008B7F39" w14:textId="77777777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E6278E" w14:paraId="2674F858" w14:textId="77777777" w:rsidTr="00BD6760">
        <w:trPr>
          <w:trHeight w:val="377"/>
        </w:trPr>
        <w:tc>
          <w:tcPr>
            <w:tcW w:w="2377" w:type="dxa"/>
            <w:shd w:val="clear" w:color="auto" w:fill="auto"/>
          </w:tcPr>
          <w:p w14:paraId="41271DD4" w14:textId="31671CBC" w:rsidR="00AD4123" w:rsidRPr="00E6278E" w:rsidRDefault="00AD4123" w:rsidP="00AD412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521" w:type="dxa"/>
            <w:shd w:val="clear" w:color="auto" w:fill="auto"/>
          </w:tcPr>
          <w:p w14:paraId="14B031C9" w14:textId="5E1F3325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46729621" w14:textId="77777777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34F64CFA" w14:textId="27C219A4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67F3D641" w14:textId="77777777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shd w:val="clear" w:color="auto" w:fill="auto"/>
          </w:tcPr>
          <w:p w14:paraId="106F67BD" w14:textId="2DD2B62B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2.75</w:t>
            </w:r>
          </w:p>
        </w:tc>
        <w:tc>
          <w:tcPr>
            <w:tcW w:w="249" w:type="dxa"/>
            <w:shd w:val="clear" w:color="auto" w:fill="auto"/>
          </w:tcPr>
          <w:p w14:paraId="1CEB7542" w14:textId="77777777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14:paraId="0FFE3647" w14:textId="2298EAF9" w:rsidR="00AD4123" w:rsidRPr="00E6278E" w:rsidRDefault="00AD4123" w:rsidP="00AD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D98">
              <w:rPr>
                <w:rFonts w:ascii="Angsana New" w:hAnsi="Angsana New" w:cs="Angsana New"/>
                <w:sz w:val="30"/>
                <w:szCs w:val="30"/>
              </w:rPr>
              <w:t>132,000</w:t>
            </w:r>
          </w:p>
        </w:tc>
      </w:tr>
    </w:tbl>
    <w:p w14:paraId="5E6D11E2" w14:textId="77777777" w:rsidR="00E3095F" w:rsidRDefault="00E3095F" w:rsidP="00E6278E">
      <w:pPr>
        <w:pStyle w:val="FSBlank"/>
        <w:ind w:left="0"/>
        <w:rPr>
          <w:sz w:val="22"/>
          <w:szCs w:val="22"/>
          <w:cs/>
        </w:rPr>
        <w:sectPr w:rsidR="00E3095F" w:rsidSect="00AB510F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F5D31D1" w14:textId="2CFB4DFB" w:rsidR="008123FA" w:rsidRDefault="00910A92" w:rsidP="00673D58">
      <w:pPr>
        <w:pStyle w:val="FSHeadMain"/>
      </w:pPr>
      <w:r w:rsidRPr="00BD6760">
        <w:rPr>
          <w:rFonts w:hint="cs"/>
          <w:cs/>
        </w:rPr>
        <w:lastRenderedPageBreak/>
        <w:t>เ</w:t>
      </w:r>
      <w:r w:rsidR="00C5340C" w:rsidRPr="00BD6760">
        <w:rPr>
          <w:cs/>
        </w:rPr>
        <w:t>ครื่องมือทางการเงิน</w:t>
      </w:r>
    </w:p>
    <w:p w14:paraId="3FEB6323" w14:textId="77777777" w:rsidR="008123FA" w:rsidRPr="00430A45" w:rsidRDefault="008123FA" w:rsidP="008123FA">
      <w:pPr>
        <w:pStyle w:val="FSHeadMain"/>
        <w:numPr>
          <w:ilvl w:val="0"/>
          <w:numId w:val="0"/>
        </w:numPr>
        <w:ind w:left="518"/>
        <w:rPr>
          <w:sz w:val="4"/>
          <w:szCs w:val="4"/>
        </w:rPr>
      </w:pPr>
    </w:p>
    <w:tbl>
      <w:tblPr>
        <w:tblpPr w:leftFromText="180" w:rightFromText="180" w:vertAnchor="text" w:horzAnchor="margin" w:tblpX="450" w:tblpY="1505"/>
        <w:tblW w:w="14150" w:type="dxa"/>
        <w:tblLayout w:type="fixed"/>
        <w:tblLook w:val="04A0" w:firstRow="1" w:lastRow="0" w:firstColumn="1" w:lastColumn="0" w:noHBand="0" w:noVBand="1"/>
      </w:tblPr>
      <w:tblGrid>
        <w:gridCol w:w="5850"/>
        <w:gridCol w:w="1173"/>
        <w:gridCol w:w="236"/>
        <w:gridCol w:w="1216"/>
        <w:gridCol w:w="236"/>
        <w:gridCol w:w="1203"/>
        <w:gridCol w:w="236"/>
        <w:gridCol w:w="1204"/>
        <w:gridCol w:w="270"/>
        <w:gridCol w:w="1080"/>
        <w:gridCol w:w="270"/>
        <w:gridCol w:w="1176"/>
      </w:tblGrid>
      <w:tr w:rsidR="00FD494C" w:rsidRPr="004A7938" w14:paraId="7ADBBE31" w14:textId="77777777" w:rsidTr="004C2DE7">
        <w:trPr>
          <w:trHeight w:val="87"/>
          <w:tblHeader/>
        </w:trPr>
        <w:tc>
          <w:tcPr>
            <w:tcW w:w="5850" w:type="dxa"/>
            <w:vAlign w:val="bottom"/>
          </w:tcPr>
          <w:p w14:paraId="022C080E" w14:textId="77777777" w:rsidR="00FD494C" w:rsidRPr="004A7938" w:rsidRDefault="00FD494C" w:rsidP="00F81EB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</w:tcPr>
          <w:p w14:paraId="4EB25C17" w14:textId="4A73E828" w:rsidR="00FD494C" w:rsidRPr="004A7938" w:rsidRDefault="00FD494C" w:rsidP="00FD494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5675" w:type="dxa"/>
            <w:gridSpan w:val="8"/>
          </w:tcPr>
          <w:p w14:paraId="2B83D053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94C" w:rsidRPr="004A7938" w14:paraId="585D97D8" w14:textId="77777777" w:rsidTr="004C2DE7">
        <w:trPr>
          <w:trHeight w:val="261"/>
          <w:tblHeader/>
        </w:trPr>
        <w:tc>
          <w:tcPr>
            <w:tcW w:w="5850" w:type="dxa"/>
            <w:vAlign w:val="bottom"/>
            <w:hideMark/>
          </w:tcPr>
          <w:p w14:paraId="5B1C46ED" w14:textId="77777777" w:rsidR="00FD494C" w:rsidRPr="004A7938" w:rsidRDefault="00FD494C" w:rsidP="00F81EB4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173" w:type="dxa"/>
          </w:tcPr>
          <w:p w14:paraId="66D9C5F1" w14:textId="77777777" w:rsidR="00FD494C" w:rsidRPr="000144F4" w:rsidRDefault="00FD494C" w:rsidP="00F81EB4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B8B9234" w14:textId="77777777" w:rsidR="00FD494C" w:rsidRPr="000144F4" w:rsidRDefault="00FD494C" w:rsidP="00F81EB4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14:paraId="4474C50F" w14:textId="77777777" w:rsidR="00FD494C" w:rsidRPr="000144F4" w:rsidRDefault="00FD494C" w:rsidP="00F81EB4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ที่ใช้ใน</w:t>
            </w:r>
          </w:p>
          <w:p w14:paraId="4EB8A711" w14:textId="77777777" w:rsidR="00FD494C" w:rsidRPr="000144F4" w:rsidRDefault="00FD494C" w:rsidP="00F81EB4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72D6EE51" w14:textId="77777777" w:rsidR="00FD494C" w:rsidRPr="004A7938" w:rsidRDefault="00FD494C" w:rsidP="00F81EB4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6" w:type="dxa"/>
            <w:vAlign w:val="bottom"/>
            <w:hideMark/>
          </w:tcPr>
          <w:p w14:paraId="3A819668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73ECB9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  <w:hideMark/>
          </w:tcPr>
          <w:p w14:paraId="324D3FFD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89C8B06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14:paraId="088E5547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576A2E14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F769254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2D86AEC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vAlign w:val="bottom"/>
            <w:hideMark/>
          </w:tcPr>
          <w:p w14:paraId="638AA15F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94C" w:rsidRPr="004A7938" w14:paraId="1C303887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19972D9C" w14:textId="77777777" w:rsidR="00FD494C" w:rsidRPr="004A7938" w:rsidRDefault="00FD494C" w:rsidP="00F81EB4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00" w:type="dxa"/>
            <w:gridSpan w:val="11"/>
          </w:tcPr>
          <w:p w14:paraId="57BD81FA" w14:textId="63ACC8C5" w:rsidR="00FD494C" w:rsidRPr="00DA2A60" w:rsidRDefault="00FD494C" w:rsidP="00FD494C">
            <w:pPr>
              <w:pStyle w:val="acctfourfigures"/>
              <w:tabs>
                <w:tab w:val="left" w:pos="720"/>
                <w:tab w:val="left" w:pos="95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DA2A6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D494C" w:rsidRPr="004A7938" w14:paraId="353B6B96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00F54B51" w14:textId="77777777" w:rsidR="00FD494C" w:rsidRPr="004A7938" w:rsidRDefault="00FD494C" w:rsidP="00F81EB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3" w:type="dxa"/>
          </w:tcPr>
          <w:p w14:paraId="5D5725B6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D00082F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16" w:type="dxa"/>
            <w:vAlign w:val="bottom"/>
          </w:tcPr>
          <w:p w14:paraId="1546CD4A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3E5E08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6BAA440D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E019D2E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EF7F4A9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971B01E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7E35A2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9DC4D4F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vAlign w:val="bottom"/>
          </w:tcPr>
          <w:p w14:paraId="238EB827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FD494C" w:rsidRPr="004A7938" w14:paraId="1190A95F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344972D6" w14:textId="56FB2158" w:rsidR="00FD494C" w:rsidRPr="00FD494C" w:rsidRDefault="00FD494C" w:rsidP="00FD494C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3" w:type="dxa"/>
            <w:vAlign w:val="bottom"/>
          </w:tcPr>
          <w:p w14:paraId="00C74B52" w14:textId="214B8290" w:rsidR="00FD494C" w:rsidRPr="008A2D4C" w:rsidRDefault="004C2DE7" w:rsidP="00FD494C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</w:t>
            </w:r>
            <w:r w:rsidR="00FD494C"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474</w:t>
            </w:r>
          </w:p>
        </w:tc>
        <w:tc>
          <w:tcPr>
            <w:tcW w:w="236" w:type="dxa"/>
          </w:tcPr>
          <w:p w14:paraId="61478ADF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16" w:type="dxa"/>
            <w:vAlign w:val="bottom"/>
          </w:tcPr>
          <w:p w14:paraId="10A780EE" w14:textId="72CD019D" w:rsidR="00FD494C" w:rsidRPr="00E341E9" w:rsidRDefault="00FD494C" w:rsidP="00FD494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4,47</w:t>
            </w:r>
            <w:r w:rsidR="004C2DE7">
              <w:rPr>
                <w:rFonts w:ascii="Angsana New" w:hAnsi="Angsana New" w:cs="Angsana New"/>
                <w:sz w:val="24"/>
                <w:szCs w:val="24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0509DDDE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669131FD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37946B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E45C116" w14:textId="1FA1C3B4" w:rsidR="00FD494C" w:rsidRPr="004A7938" w:rsidRDefault="00FD494C" w:rsidP="00F81E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4,47</w:t>
            </w:r>
            <w:r w:rsidR="004C2DE7">
              <w:rPr>
                <w:rFonts w:ascii="Angsana New" w:hAnsi="Angsana New" w:cs="Angsana New"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650D3857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374928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FE5E6C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</w:tcPr>
          <w:p w14:paraId="1335C9F0" w14:textId="1C2CCC6B" w:rsidR="00FD494C" w:rsidRPr="004A7938" w:rsidRDefault="00FD494C" w:rsidP="00F81E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4,47</w:t>
            </w:r>
            <w:r w:rsidR="004C2DE7">
              <w:rPr>
                <w:rFonts w:ascii="Angsana New" w:hAnsi="Angsana New" w:cs="Angsana New"/>
                <w:sz w:val="24"/>
                <w:szCs w:val="24"/>
                <w:lang w:bidi="th-TH"/>
              </w:rPr>
              <w:t>4</w:t>
            </w:r>
          </w:p>
        </w:tc>
      </w:tr>
      <w:tr w:rsidR="00FD494C" w:rsidRPr="004A7938" w14:paraId="0B43F611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75BE694A" w14:textId="77777777" w:rsidR="00FD494C" w:rsidRPr="004A7938" w:rsidRDefault="00FD494C" w:rsidP="00F81EB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4DA3C89" w14:textId="63D24A76" w:rsidR="00FD494C" w:rsidRPr="000144F4" w:rsidRDefault="001F4F0A" w:rsidP="00F81EB4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</w:t>
            </w:r>
            <w:r w:rsidR="00FD494C"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06</w:t>
            </w:r>
          </w:p>
        </w:tc>
        <w:tc>
          <w:tcPr>
            <w:tcW w:w="236" w:type="dxa"/>
          </w:tcPr>
          <w:p w14:paraId="1D93E324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4D7D9313" w14:textId="6705D000" w:rsidR="00FD494C" w:rsidRPr="00E67063" w:rsidRDefault="001F4F0A" w:rsidP="00F81EB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</w:t>
            </w:r>
            <w:r w:rsidR="00FD494C"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06</w:t>
            </w:r>
          </w:p>
        </w:tc>
        <w:tc>
          <w:tcPr>
            <w:tcW w:w="236" w:type="dxa"/>
            <w:vAlign w:val="bottom"/>
          </w:tcPr>
          <w:p w14:paraId="6580262D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00458A3B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D4B2E8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8E02DF9" w14:textId="1F250CA5" w:rsidR="00FD494C" w:rsidRPr="004A7938" w:rsidRDefault="001F4F0A" w:rsidP="00F81E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</w:t>
            </w:r>
            <w:r w:rsidR="00FD494C"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4C2DE7">
              <w:rPr>
                <w:rFonts w:ascii="Angsana New" w:hAnsi="Angsana New" w:cs="Angsana New"/>
                <w:sz w:val="24"/>
                <w:szCs w:val="24"/>
                <w:lang w:bidi="th-TH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06</w:t>
            </w:r>
          </w:p>
        </w:tc>
        <w:tc>
          <w:tcPr>
            <w:tcW w:w="270" w:type="dxa"/>
            <w:vAlign w:val="bottom"/>
          </w:tcPr>
          <w:p w14:paraId="3B507A72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763F92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8717F3B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</w:tcPr>
          <w:p w14:paraId="39F87241" w14:textId="7A5C53BE" w:rsidR="00FD494C" w:rsidRPr="004A7938" w:rsidRDefault="001F4F0A" w:rsidP="00F81E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</w:t>
            </w:r>
            <w:r w:rsidR="00FD494C"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06</w:t>
            </w:r>
          </w:p>
        </w:tc>
      </w:tr>
      <w:tr w:rsidR="00FD494C" w:rsidRPr="004A7938" w14:paraId="595F6B48" w14:textId="77777777" w:rsidTr="004C2DE7">
        <w:trPr>
          <w:trHeight w:val="261"/>
          <w:tblHeader/>
        </w:trPr>
        <w:tc>
          <w:tcPr>
            <w:tcW w:w="5850" w:type="dxa"/>
            <w:shd w:val="clear" w:color="auto" w:fill="auto"/>
            <w:vAlign w:val="bottom"/>
          </w:tcPr>
          <w:p w14:paraId="4943A478" w14:textId="77777777" w:rsidR="00FD494C" w:rsidRPr="004A7938" w:rsidRDefault="00FD494C" w:rsidP="00F81EB4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97592" w14:textId="2B1D94C4" w:rsidR="00FD494C" w:rsidRPr="00F25170" w:rsidRDefault="001F4F0A" w:rsidP="00F81EB4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51</w:t>
            </w:r>
            <w:r w:rsidR="00FD494C" w:rsidRPr="00C96A9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080</w:t>
            </w:r>
          </w:p>
        </w:tc>
        <w:tc>
          <w:tcPr>
            <w:tcW w:w="236" w:type="dxa"/>
            <w:shd w:val="clear" w:color="auto" w:fill="auto"/>
          </w:tcPr>
          <w:p w14:paraId="3082C39E" w14:textId="77777777" w:rsidR="00FD494C" w:rsidRPr="00F25170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975519" w14:textId="59EF502E" w:rsidR="00FD494C" w:rsidRPr="00F25170" w:rsidRDefault="001F4F0A" w:rsidP="00F81EB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51</w:t>
            </w:r>
            <w:r w:rsidR="00FD494C" w:rsidRPr="00F2517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A86B9B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7B351D1B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FAA8221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B4F066E" w14:textId="77777777" w:rsidR="00FD494C" w:rsidRPr="004A7938" w:rsidRDefault="00FD494C" w:rsidP="00F81E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1B666A6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8CF373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647A71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</w:tcPr>
          <w:p w14:paraId="60B9F7AC" w14:textId="77777777" w:rsidR="00FD494C" w:rsidRPr="004A7938" w:rsidRDefault="00FD494C" w:rsidP="00F81E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FD494C" w:rsidRPr="004A7938" w14:paraId="6F8D61C7" w14:textId="77777777" w:rsidTr="004C2DE7">
        <w:trPr>
          <w:trHeight w:hRule="exact" w:val="216"/>
          <w:tblHeader/>
        </w:trPr>
        <w:tc>
          <w:tcPr>
            <w:tcW w:w="5850" w:type="dxa"/>
            <w:shd w:val="clear" w:color="auto" w:fill="auto"/>
            <w:vAlign w:val="bottom"/>
          </w:tcPr>
          <w:p w14:paraId="3CA39547" w14:textId="77777777" w:rsidR="00FD494C" w:rsidRPr="00430A45" w:rsidRDefault="00FD494C" w:rsidP="00F81EB4">
            <w:pPr>
              <w:ind w:left="-19" w:right="-90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A2A2C0" w14:textId="77777777" w:rsidR="00FD494C" w:rsidRPr="00E67063" w:rsidRDefault="00FD494C" w:rsidP="00F81EB4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341FEC" w14:textId="77777777" w:rsidR="00FD494C" w:rsidRPr="00430A45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B94440" w14:textId="77777777" w:rsidR="00FD494C" w:rsidRPr="00E67063" w:rsidRDefault="00FD494C" w:rsidP="00F81EB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7C28D7" w14:textId="77777777" w:rsidR="00FD494C" w:rsidRPr="00430A45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A376E90" w14:textId="77777777" w:rsidR="00FD494C" w:rsidRPr="00E67063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B995578" w14:textId="77777777" w:rsidR="00FD494C" w:rsidRPr="00430A45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4709730" w14:textId="77777777" w:rsidR="00FD494C" w:rsidRPr="000144F4" w:rsidRDefault="00FD494C" w:rsidP="00F81E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E64E7EC" w14:textId="77777777" w:rsidR="00FD494C" w:rsidRPr="00430A45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6022409E" w14:textId="77777777" w:rsidR="00FD494C" w:rsidRPr="00E67063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15DF38" w14:textId="77777777" w:rsidR="00FD494C" w:rsidRPr="00430A45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6" w:type="dxa"/>
          </w:tcPr>
          <w:p w14:paraId="6B211772" w14:textId="77777777" w:rsidR="00FD494C" w:rsidRPr="000144F4" w:rsidRDefault="00FD494C" w:rsidP="00F81E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FD494C" w:rsidRPr="004A7938" w14:paraId="07411CC0" w14:textId="77777777" w:rsidTr="004C2DE7">
        <w:trPr>
          <w:trHeight w:val="261"/>
          <w:tblHeader/>
        </w:trPr>
        <w:tc>
          <w:tcPr>
            <w:tcW w:w="5850" w:type="dxa"/>
            <w:shd w:val="clear" w:color="auto" w:fill="auto"/>
            <w:vAlign w:val="bottom"/>
          </w:tcPr>
          <w:p w14:paraId="1DED08C1" w14:textId="77777777" w:rsidR="00FD494C" w:rsidRPr="004A7938" w:rsidRDefault="00FD494C" w:rsidP="00F81EB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9759886" w14:textId="77777777" w:rsidR="00FD494C" w:rsidRPr="004A7938" w:rsidRDefault="00FD494C" w:rsidP="00F81EB4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3AA760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333E35F" w14:textId="77777777" w:rsidR="00FD494C" w:rsidRPr="00E67063" w:rsidRDefault="00FD494C" w:rsidP="00F81EB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A670A6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43C98E7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3C2A56B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D50C8FF" w14:textId="77777777" w:rsidR="00FD494C" w:rsidRPr="004A7938" w:rsidRDefault="00FD494C" w:rsidP="00F81E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3BB148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0CFE68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88C129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</w:tcPr>
          <w:p w14:paraId="42671298" w14:textId="77777777" w:rsidR="00FD494C" w:rsidRPr="004A7938" w:rsidRDefault="00FD494C" w:rsidP="00F81E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FD494C" w:rsidRPr="004A7938" w14:paraId="221A9B9E" w14:textId="77777777" w:rsidTr="004C2DE7">
        <w:trPr>
          <w:trHeight w:val="261"/>
          <w:tblHeader/>
        </w:trPr>
        <w:tc>
          <w:tcPr>
            <w:tcW w:w="5850" w:type="dxa"/>
            <w:shd w:val="clear" w:color="auto" w:fill="auto"/>
            <w:vAlign w:val="bottom"/>
          </w:tcPr>
          <w:p w14:paraId="49716D89" w14:textId="12DCEC7C" w:rsidR="00FD494C" w:rsidRPr="004C2DE7" w:rsidRDefault="00FD494C" w:rsidP="004C2DE7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F83F42B" w14:textId="0BF2768C" w:rsidR="00FD494C" w:rsidRPr="000810ED" w:rsidRDefault="00FD494C" w:rsidP="00F81EB4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4C2DE7">
              <w:rPr>
                <w:rFonts w:ascii="Angsana New" w:hAnsi="Angsana New" w:cs="Angsana New"/>
                <w:sz w:val="24"/>
                <w:szCs w:val="24"/>
                <w:lang w:bidi="th-TH"/>
              </w:rPr>
              <w:t>6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4C2DE7">
              <w:rPr>
                <w:rFonts w:ascii="Angsana New" w:hAnsi="Angsana New" w:cs="Angsana New"/>
                <w:sz w:val="24"/>
                <w:szCs w:val="24"/>
                <w:lang w:bidi="th-TH"/>
              </w:rPr>
              <w:t>111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7C0F35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C605278" w14:textId="62A0D12C" w:rsidR="00FD494C" w:rsidRPr="000144F4" w:rsidRDefault="00FD494C" w:rsidP="00F215E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(6,11</w:t>
            </w:r>
            <w:r w:rsidR="004C2DE7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48CD38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01F58822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7428F6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A545071" w14:textId="77777777" w:rsidR="00FD494C" w:rsidRPr="004A7938" w:rsidRDefault="00FD494C" w:rsidP="00F81E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(6,111)</w:t>
            </w:r>
          </w:p>
        </w:tc>
        <w:tc>
          <w:tcPr>
            <w:tcW w:w="270" w:type="dxa"/>
            <w:vAlign w:val="bottom"/>
          </w:tcPr>
          <w:p w14:paraId="6F9EDF2E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E4E9A3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4E3EADB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vAlign w:val="bottom"/>
          </w:tcPr>
          <w:p w14:paraId="26B5A8D4" w14:textId="77777777" w:rsidR="00FD494C" w:rsidRPr="004A7938" w:rsidRDefault="00FD494C" w:rsidP="00F81E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(6,111)</w:t>
            </w:r>
          </w:p>
        </w:tc>
      </w:tr>
      <w:tr w:rsidR="00FD494C" w:rsidRPr="004A7938" w14:paraId="78F16349" w14:textId="77777777" w:rsidTr="004C2DE7">
        <w:trPr>
          <w:trHeight w:val="254"/>
          <w:tblHeader/>
        </w:trPr>
        <w:tc>
          <w:tcPr>
            <w:tcW w:w="5850" w:type="dxa"/>
            <w:shd w:val="clear" w:color="auto" w:fill="auto"/>
            <w:vAlign w:val="bottom"/>
          </w:tcPr>
          <w:p w14:paraId="71D0C4A0" w14:textId="77777777" w:rsidR="00FD494C" w:rsidRPr="004A7938" w:rsidRDefault="00FD494C" w:rsidP="00F81EB4">
            <w:pPr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43239" w14:textId="0D17AE67" w:rsidR="00FD494C" w:rsidRPr="000144F4" w:rsidRDefault="00FD494C" w:rsidP="00F81EB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1F4F0A">
              <w:rPr>
                <w:rFonts w:ascii="Angsana New" w:hAnsi="Angsana New" w:cs="Angsana New"/>
                <w:sz w:val="24"/>
                <w:szCs w:val="24"/>
                <w:lang w:bidi="th-TH"/>
              </w:rPr>
              <w:t>20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1F4F0A">
              <w:rPr>
                <w:rFonts w:ascii="Angsana New" w:hAnsi="Angsana New" w:cs="Angsana New"/>
                <w:sz w:val="24"/>
                <w:szCs w:val="24"/>
                <w:lang w:bidi="th-TH"/>
              </w:rPr>
              <w:t>942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C9578D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0668F" w14:textId="1C592485" w:rsidR="00FD494C" w:rsidRPr="004A7938" w:rsidRDefault="00FD494C" w:rsidP="00F81EB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1F4F0A">
              <w:rPr>
                <w:rFonts w:ascii="Angsana New" w:hAnsi="Angsana New" w:cs="Angsana New"/>
                <w:sz w:val="24"/>
                <w:szCs w:val="24"/>
                <w:lang w:bidi="th-TH"/>
              </w:rPr>
              <w:t>20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1F4F0A">
              <w:rPr>
                <w:rFonts w:ascii="Angsana New" w:hAnsi="Angsana New" w:cs="Angsana New"/>
                <w:sz w:val="24"/>
                <w:szCs w:val="24"/>
                <w:lang w:bidi="th-TH"/>
              </w:rPr>
              <w:t>942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B4779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6D51F0C1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8E096E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30CC1C4" w14:textId="212EF8F7" w:rsidR="00FD494C" w:rsidRPr="004A7938" w:rsidRDefault="00FD494C" w:rsidP="00F81EB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1F4F0A">
              <w:rPr>
                <w:rFonts w:ascii="Angsana New" w:hAnsi="Angsana New" w:cs="Angsana New"/>
                <w:sz w:val="24"/>
                <w:szCs w:val="24"/>
                <w:lang w:bidi="th-TH"/>
              </w:rPr>
              <w:t>20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1F4F0A">
              <w:rPr>
                <w:rFonts w:ascii="Angsana New" w:hAnsi="Angsana New" w:cs="Angsana New"/>
                <w:sz w:val="24"/>
                <w:szCs w:val="24"/>
                <w:lang w:bidi="th-TH"/>
              </w:rPr>
              <w:t>942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B7238F8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0067D9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29CBD15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vAlign w:val="bottom"/>
          </w:tcPr>
          <w:p w14:paraId="320EB2E2" w14:textId="088C8D91" w:rsidR="00FD494C" w:rsidRPr="004A7938" w:rsidRDefault="00FD494C" w:rsidP="00F81E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1F4F0A">
              <w:rPr>
                <w:rFonts w:ascii="Angsana New" w:hAnsi="Angsana New" w:cs="Angsana New"/>
                <w:sz w:val="24"/>
                <w:szCs w:val="24"/>
                <w:lang w:bidi="th-TH"/>
              </w:rPr>
              <w:t>20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1F4F0A">
              <w:rPr>
                <w:rFonts w:ascii="Angsana New" w:hAnsi="Angsana New" w:cs="Angsana New"/>
                <w:sz w:val="24"/>
                <w:szCs w:val="24"/>
                <w:lang w:bidi="th-TH"/>
              </w:rPr>
              <w:t>942</w:t>
            </w:r>
            <w:r w:rsidRPr="00E67063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FD494C" w:rsidRPr="00F9078E" w14:paraId="6F4966F9" w14:textId="77777777" w:rsidTr="004C2DE7">
        <w:trPr>
          <w:trHeight w:val="261"/>
          <w:tblHeader/>
        </w:trPr>
        <w:tc>
          <w:tcPr>
            <w:tcW w:w="5850" w:type="dxa"/>
            <w:shd w:val="clear" w:color="auto" w:fill="auto"/>
            <w:vAlign w:val="bottom"/>
          </w:tcPr>
          <w:p w14:paraId="5F7AE9E5" w14:textId="77777777" w:rsidR="00FD494C" w:rsidRPr="004A7938" w:rsidRDefault="00FD494C" w:rsidP="00F81EB4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BD222" w14:textId="0BD0315B" w:rsidR="00FD494C" w:rsidRPr="00F25170" w:rsidRDefault="00FD494C" w:rsidP="00F81EB4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F2517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4C2DE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</w:t>
            </w:r>
            <w:r w:rsidR="001F4F0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</w:t>
            </w:r>
            <w:r w:rsidRPr="00F2517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1F4F0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053</w:t>
            </w:r>
            <w:r w:rsidRPr="00F2517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BF516E" w14:textId="77777777" w:rsidR="00FD494C" w:rsidRPr="00F25170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3EB90" w14:textId="320C84B9" w:rsidR="00FD494C" w:rsidRPr="00F25170" w:rsidRDefault="00FD494C" w:rsidP="00F81EB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2517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(2</w:t>
            </w:r>
            <w:r w:rsidR="001F4F0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</w:t>
            </w:r>
            <w:r w:rsidRPr="00F2517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1F4F0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053</w:t>
            </w:r>
            <w:r w:rsidRPr="00F2517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90BDDE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1AD0BD3A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4F809CC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A9CCBFF" w14:textId="77777777" w:rsidR="00FD494C" w:rsidRPr="004A7938" w:rsidRDefault="00FD494C" w:rsidP="00F81EB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C4ADD42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173532" w14:textId="77777777" w:rsidR="00FD494C" w:rsidRPr="004A7938" w:rsidRDefault="00FD494C" w:rsidP="00F81EB4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860A1B3" w14:textId="77777777" w:rsidR="00FD494C" w:rsidRPr="004A7938" w:rsidRDefault="00FD494C" w:rsidP="00F81E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vAlign w:val="bottom"/>
          </w:tcPr>
          <w:p w14:paraId="4E27FE08" w14:textId="77777777" w:rsidR="00FD494C" w:rsidRPr="004A7938" w:rsidRDefault="00FD494C" w:rsidP="00F81E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</w:tbl>
    <w:p w14:paraId="30ABE8F1" w14:textId="77777777" w:rsidR="008123FA" w:rsidRPr="008123FA" w:rsidRDefault="008123FA" w:rsidP="008123FA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8123F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89FFEB5" w14:textId="41E8357E" w:rsidR="008123FA" w:rsidRPr="00AD1A32" w:rsidRDefault="00AD1A32" w:rsidP="00AD1A32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AD1A32">
        <w:rPr>
          <w:b w:val="0"/>
          <w:bCs w:val="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29AEB93" w14:textId="58F7FCED" w:rsidR="000144F4" w:rsidRDefault="000144F4" w:rsidP="00E67063">
      <w:pPr>
        <w:pStyle w:val="acctfourfigures"/>
        <w:tabs>
          <w:tab w:val="clear" w:pos="765"/>
          <w:tab w:val="decimal" w:pos="830"/>
        </w:tabs>
        <w:spacing w:line="240" w:lineRule="atLeast"/>
        <w:ind w:left="-79"/>
        <w:rPr>
          <w:b/>
          <w:bCs/>
          <w:sz w:val="2"/>
          <w:szCs w:val="2"/>
        </w:rPr>
      </w:pPr>
    </w:p>
    <w:tbl>
      <w:tblPr>
        <w:tblW w:w="141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170"/>
        <w:gridCol w:w="236"/>
        <w:gridCol w:w="1207"/>
        <w:gridCol w:w="239"/>
        <w:gridCol w:w="1203"/>
        <w:gridCol w:w="236"/>
        <w:gridCol w:w="1204"/>
        <w:gridCol w:w="270"/>
        <w:gridCol w:w="1080"/>
        <w:gridCol w:w="270"/>
        <w:gridCol w:w="1177"/>
      </w:tblGrid>
      <w:tr w:rsidR="004C2DE7" w:rsidRPr="004A7938" w14:paraId="1D37BDD4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5833F987" w14:textId="77777777" w:rsidR="004C2DE7" w:rsidRPr="004A7938" w:rsidRDefault="004C2DE7" w:rsidP="004F32B3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13" w:type="dxa"/>
            <w:gridSpan w:val="3"/>
          </w:tcPr>
          <w:p w14:paraId="5CF88A2E" w14:textId="22827DCB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9" w:type="dxa"/>
          </w:tcPr>
          <w:p w14:paraId="45D9F442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40" w:type="dxa"/>
            <w:gridSpan w:val="7"/>
          </w:tcPr>
          <w:p w14:paraId="557C50E1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C2DE7" w:rsidRPr="004A7938" w14:paraId="10AF82DA" w14:textId="77777777" w:rsidTr="004C2DE7">
        <w:trPr>
          <w:trHeight w:val="261"/>
          <w:tblHeader/>
        </w:trPr>
        <w:tc>
          <w:tcPr>
            <w:tcW w:w="5850" w:type="dxa"/>
            <w:vAlign w:val="bottom"/>
            <w:hideMark/>
          </w:tcPr>
          <w:p w14:paraId="7E7A2BAE" w14:textId="77777777" w:rsidR="004C2DE7" w:rsidRPr="004A7938" w:rsidRDefault="004C2DE7" w:rsidP="004F32B3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2FEA9EDC" w14:textId="77777777" w:rsidR="004C2DE7" w:rsidRPr="000144F4" w:rsidRDefault="004C2DE7" w:rsidP="004F32B3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6DD2015" w14:textId="77777777" w:rsidR="004C2DE7" w:rsidRPr="000144F4" w:rsidRDefault="004C2DE7" w:rsidP="004F32B3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14:paraId="7C24AE60" w14:textId="77777777" w:rsidR="004C2DE7" w:rsidRPr="000144F4" w:rsidRDefault="004C2DE7" w:rsidP="004F32B3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ที่ใช้ใน</w:t>
            </w:r>
          </w:p>
          <w:p w14:paraId="26429688" w14:textId="77777777" w:rsidR="004C2DE7" w:rsidRPr="000144F4" w:rsidRDefault="004C2DE7" w:rsidP="004F32B3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56BA09C2" w14:textId="77777777" w:rsidR="004C2DE7" w:rsidRPr="004A7938" w:rsidRDefault="004C2DE7" w:rsidP="004F32B3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  <w:hideMark/>
          </w:tcPr>
          <w:p w14:paraId="3A1530F1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9" w:type="dxa"/>
          </w:tcPr>
          <w:p w14:paraId="5A0362BE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  <w:hideMark/>
          </w:tcPr>
          <w:p w14:paraId="4EF00105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863E92B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14:paraId="5BF4F3FB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5F40CA76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3A3E862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216D76F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  <w:hideMark/>
          </w:tcPr>
          <w:p w14:paraId="5153A360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C2DE7" w:rsidRPr="004A7938" w14:paraId="4A0DBF22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383BAB07" w14:textId="77777777" w:rsidR="004C2DE7" w:rsidRPr="004A7938" w:rsidRDefault="004C2DE7" w:rsidP="004F32B3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87" w:type="dxa"/>
            <w:gridSpan w:val="11"/>
          </w:tcPr>
          <w:p w14:paraId="641D1078" w14:textId="625A1B49" w:rsidR="004C2DE7" w:rsidRPr="00DA2A60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DA2A6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C2DE7" w:rsidRPr="004A7938" w14:paraId="6B5ECDD5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0C6A58A4" w14:textId="77777777" w:rsidR="004C2DE7" w:rsidRPr="004A7938" w:rsidRDefault="004C2DE7" w:rsidP="004F32B3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14:paraId="66D74486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2F145D4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4D1094CE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102984EC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3DCFC4C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FC7A9AD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9C54948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0993DAE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DFEC9E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68529E9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DA5C40C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C2DE7" w:rsidRPr="004A7938" w14:paraId="519C5F66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62104608" w14:textId="73124DF3" w:rsidR="004C2DE7" w:rsidRPr="004C2DE7" w:rsidRDefault="004C2DE7" w:rsidP="004C2DE7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14:paraId="430A9157" w14:textId="77777777" w:rsidR="004C2DE7" w:rsidRPr="008A2D4C" w:rsidRDefault="004C2DE7" w:rsidP="00C437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0329D">
              <w:rPr>
                <w:rFonts w:ascii="Angsana New" w:hAnsi="Angsana New" w:cs="Angsana New"/>
                <w:sz w:val="24"/>
                <w:szCs w:val="24"/>
                <w:lang w:bidi="th-TH"/>
              </w:rPr>
              <w:t>2,461</w:t>
            </w:r>
          </w:p>
        </w:tc>
        <w:tc>
          <w:tcPr>
            <w:tcW w:w="236" w:type="dxa"/>
          </w:tcPr>
          <w:p w14:paraId="19D99F30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4CBCAA03" w14:textId="77777777" w:rsidR="004C2DE7" w:rsidRPr="00E341E9" w:rsidRDefault="004C2DE7" w:rsidP="004F32B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14D98">
              <w:rPr>
                <w:rFonts w:ascii="Angsana New" w:hAnsi="Angsana New" w:cs="Angsana New"/>
                <w:sz w:val="24"/>
                <w:szCs w:val="24"/>
                <w:lang w:bidi="th-TH"/>
              </w:rPr>
              <w:t>2,461</w:t>
            </w:r>
          </w:p>
        </w:tc>
        <w:tc>
          <w:tcPr>
            <w:tcW w:w="239" w:type="dxa"/>
          </w:tcPr>
          <w:p w14:paraId="7CD30A0E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4735BA8A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34218EC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9C2F8F0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C7C0E">
              <w:rPr>
                <w:rFonts w:ascii="Angsana New" w:hAnsi="Angsana New" w:cs="Angsana New"/>
                <w:sz w:val="24"/>
                <w:szCs w:val="24"/>
                <w:lang w:bidi="th-TH"/>
              </w:rPr>
              <w:t>2,461</w:t>
            </w:r>
          </w:p>
        </w:tc>
        <w:tc>
          <w:tcPr>
            <w:tcW w:w="270" w:type="dxa"/>
          </w:tcPr>
          <w:p w14:paraId="57D4FBE8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D0E2A0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92EAD2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74733D6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C7C0E">
              <w:rPr>
                <w:rFonts w:ascii="Angsana New" w:hAnsi="Angsana New" w:cs="Angsana New"/>
                <w:sz w:val="24"/>
                <w:szCs w:val="24"/>
                <w:lang w:bidi="th-TH"/>
              </w:rPr>
              <w:t>2,461</w:t>
            </w:r>
          </w:p>
        </w:tc>
      </w:tr>
      <w:tr w:rsidR="004C2DE7" w:rsidRPr="004A7938" w14:paraId="38C857F2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7704B0E8" w14:textId="77777777" w:rsidR="004C2DE7" w:rsidRPr="004A7938" w:rsidRDefault="004C2DE7" w:rsidP="004F32B3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03A0DB" w14:textId="77777777" w:rsidR="004C2DE7" w:rsidRPr="000144F4" w:rsidRDefault="004C2DE7" w:rsidP="004F32B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14D98">
              <w:rPr>
                <w:rFonts w:ascii="Angsana New" w:hAnsi="Angsana New" w:cs="Angsana New"/>
                <w:sz w:val="24"/>
                <w:szCs w:val="24"/>
                <w:lang w:bidi="th-TH"/>
              </w:rPr>
              <w:t>73,498</w:t>
            </w:r>
          </w:p>
        </w:tc>
        <w:tc>
          <w:tcPr>
            <w:tcW w:w="236" w:type="dxa"/>
          </w:tcPr>
          <w:p w14:paraId="0DA0F6CB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3287175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14D9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73,498</w:t>
            </w:r>
          </w:p>
        </w:tc>
        <w:tc>
          <w:tcPr>
            <w:tcW w:w="239" w:type="dxa"/>
          </w:tcPr>
          <w:p w14:paraId="719579AE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0E6A02DF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3FCE5D4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14:paraId="6809AE0F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C7C0E">
              <w:rPr>
                <w:rFonts w:ascii="Angsana New" w:hAnsi="Angsana New" w:cs="Angsana New"/>
                <w:sz w:val="24"/>
                <w:szCs w:val="24"/>
                <w:lang w:bidi="th-TH"/>
              </w:rPr>
              <w:t>73,498</w:t>
            </w:r>
          </w:p>
        </w:tc>
        <w:tc>
          <w:tcPr>
            <w:tcW w:w="270" w:type="dxa"/>
          </w:tcPr>
          <w:p w14:paraId="5667708E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55E222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D1176E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467CB213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C7C0E">
              <w:rPr>
                <w:rFonts w:ascii="Angsana New" w:hAnsi="Angsana New" w:cs="Angsana New"/>
                <w:sz w:val="24"/>
                <w:szCs w:val="24"/>
                <w:lang w:bidi="th-TH"/>
              </w:rPr>
              <w:t>73,498</w:t>
            </w:r>
          </w:p>
        </w:tc>
      </w:tr>
      <w:tr w:rsidR="004C2DE7" w:rsidRPr="004A7938" w14:paraId="70D6700D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78E2BEF8" w14:textId="77777777" w:rsidR="004C2DE7" w:rsidRPr="004A7938" w:rsidRDefault="004C2DE7" w:rsidP="004F32B3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C52B0D" w14:textId="77777777" w:rsidR="004C2DE7" w:rsidRPr="000144F4" w:rsidRDefault="004C2DE7" w:rsidP="00C437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0329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75,959</w:t>
            </w:r>
          </w:p>
        </w:tc>
        <w:tc>
          <w:tcPr>
            <w:tcW w:w="236" w:type="dxa"/>
          </w:tcPr>
          <w:p w14:paraId="2ECF08C9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790CAC1" w14:textId="77777777" w:rsidR="004C2DE7" w:rsidRPr="00C4372C" w:rsidRDefault="004C2DE7" w:rsidP="00C437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4372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75,959</w:t>
            </w:r>
          </w:p>
        </w:tc>
        <w:tc>
          <w:tcPr>
            <w:tcW w:w="239" w:type="dxa"/>
          </w:tcPr>
          <w:p w14:paraId="68BF2FBE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09977FDE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4111415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E3C3873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74E9748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0E503E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291F01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9976A50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C2DE7" w:rsidRPr="004A7938" w14:paraId="7903B936" w14:textId="77777777" w:rsidTr="004C2DE7">
        <w:trPr>
          <w:trHeight w:hRule="exact" w:val="216"/>
          <w:tblHeader/>
        </w:trPr>
        <w:tc>
          <w:tcPr>
            <w:tcW w:w="5850" w:type="dxa"/>
            <w:vAlign w:val="bottom"/>
          </w:tcPr>
          <w:p w14:paraId="6D959FA0" w14:textId="77777777" w:rsidR="004C2DE7" w:rsidRPr="00430A45" w:rsidRDefault="004C2DE7" w:rsidP="004F32B3">
            <w:pPr>
              <w:ind w:left="-19" w:right="-90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19B589" w14:textId="77777777" w:rsidR="004C2DE7" w:rsidRPr="00430A45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36" w:type="dxa"/>
          </w:tcPr>
          <w:p w14:paraId="2619630C" w14:textId="77777777" w:rsidR="004C2DE7" w:rsidRPr="00430A45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vAlign w:val="bottom"/>
          </w:tcPr>
          <w:p w14:paraId="36F97E1B" w14:textId="77777777" w:rsidR="004C2DE7" w:rsidRPr="00430A45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val="en-US" w:bidi="th-TH"/>
              </w:rPr>
            </w:pPr>
          </w:p>
        </w:tc>
        <w:tc>
          <w:tcPr>
            <w:tcW w:w="239" w:type="dxa"/>
          </w:tcPr>
          <w:p w14:paraId="1C6794DF" w14:textId="77777777" w:rsidR="004C2DE7" w:rsidRPr="00430A45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4CC6F84B" w14:textId="77777777" w:rsidR="004C2DE7" w:rsidRPr="00430A45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14:paraId="08302174" w14:textId="77777777" w:rsidR="004C2DE7" w:rsidRPr="00430A45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9800834" w14:textId="77777777" w:rsidR="004C2DE7" w:rsidRPr="000144F4" w:rsidRDefault="004C2DE7" w:rsidP="004F32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FC77B0B" w14:textId="77777777" w:rsidR="004C2DE7" w:rsidRPr="00430A45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22C85221" w14:textId="77777777" w:rsidR="004C2DE7" w:rsidRPr="00430A45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7A037CA6" w14:textId="77777777" w:rsidR="004C2DE7" w:rsidRPr="00430A45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2D1E323" w14:textId="77777777" w:rsidR="004C2DE7" w:rsidRPr="000144F4" w:rsidRDefault="004C2DE7" w:rsidP="004F32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C2DE7" w:rsidRPr="004A7938" w14:paraId="6AF79290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1EE5446E" w14:textId="77777777" w:rsidR="004C2DE7" w:rsidRPr="004A7938" w:rsidRDefault="004C2DE7" w:rsidP="004F32B3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14:paraId="5C7EF485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B9E9B04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3EADDD44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2F0E5A70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54B04145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8C4D1F5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1B747F9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F50D620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336C16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C6461B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77C69E7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C2DE7" w:rsidRPr="004A7938" w14:paraId="00DDD4DE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4A4F9A37" w14:textId="09E449E4" w:rsidR="004C2DE7" w:rsidRPr="004C2DE7" w:rsidRDefault="004C2DE7" w:rsidP="004C2DE7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14:paraId="14E7C0AE" w14:textId="77777777" w:rsidR="004C2DE7" w:rsidRPr="000810ED" w:rsidRDefault="004C2DE7" w:rsidP="004F32B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(4,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936</w:t>
            </w: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1B5EF97C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2595C671" w14:textId="77777777" w:rsidR="004C2DE7" w:rsidRPr="000144F4" w:rsidRDefault="004C2DE7" w:rsidP="004F32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(4,936)</w:t>
            </w:r>
          </w:p>
        </w:tc>
        <w:tc>
          <w:tcPr>
            <w:tcW w:w="239" w:type="dxa"/>
          </w:tcPr>
          <w:p w14:paraId="7DEAAE58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F2F693F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8E5525B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09536F1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(4,936)</w:t>
            </w:r>
          </w:p>
        </w:tc>
        <w:tc>
          <w:tcPr>
            <w:tcW w:w="270" w:type="dxa"/>
          </w:tcPr>
          <w:p w14:paraId="176972C7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64EAC0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8E92E8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5A688E1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(4,936)</w:t>
            </w:r>
          </w:p>
        </w:tc>
      </w:tr>
      <w:tr w:rsidR="004C2DE7" w:rsidRPr="004A7938" w14:paraId="2D986679" w14:textId="77777777" w:rsidTr="004C2DE7">
        <w:trPr>
          <w:trHeight w:val="254"/>
          <w:tblHeader/>
        </w:trPr>
        <w:tc>
          <w:tcPr>
            <w:tcW w:w="5850" w:type="dxa"/>
            <w:vAlign w:val="bottom"/>
          </w:tcPr>
          <w:p w14:paraId="593BF3CE" w14:textId="77777777" w:rsidR="004C2DE7" w:rsidRPr="004A7938" w:rsidRDefault="004C2DE7" w:rsidP="004F32B3">
            <w:pPr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0517A7" w14:textId="77777777" w:rsidR="004C2DE7" w:rsidRPr="000144F4" w:rsidRDefault="004C2DE7" w:rsidP="004F32B3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(69,373)</w:t>
            </w:r>
          </w:p>
        </w:tc>
        <w:tc>
          <w:tcPr>
            <w:tcW w:w="236" w:type="dxa"/>
          </w:tcPr>
          <w:p w14:paraId="3918CC02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075734EF" w14:textId="5D3ED043" w:rsidR="004C2DE7" w:rsidRPr="004A7938" w:rsidRDefault="004C2DE7" w:rsidP="004F32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</w:t>
            </w: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,373)</w:t>
            </w:r>
          </w:p>
        </w:tc>
        <w:tc>
          <w:tcPr>
            <w:tcW w:w="239" w:type="dxa"/>
          </w:tcPr>
          <w:p w14:paraId="37965DE3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1E9C95A0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824CB87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6A0E0EC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(69,373)</w:t>
            </w:r>
          </w:p>
        </w:tc>
        <w:tc>
          <w:tcPr>
            <w:tcW w:w="270" w:type="dxa"/>
          </w:tcPr>
          <w:p w14:paraId="54E18058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059C2A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44DC2F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0BFEA9E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810ED">
              <w:rPr>
                <w:rFonts w:ascii="Angsana New" w:hAnsi="Angsana New" w:cs="Angsana New"/>
                <w:sz w:val="24"/>
                <w:szCs w:val="24"/>
                <w:lang w:bidi="th-TH"/>
              </w:rPr>
              <w:t>(69,373)</w:t>
            </w:r>
          </w:p>
        </w:tc>
      </w:tr>
      <w:tr w:rsidR="004C2DE7" w:rsidRPr="00F9078E" w14:paraId="6085B58B" w14:textId="77777777" w:rsidTr="004C2DE7">
        <w:trPr>
          <w:trHeight w:val="261"/>
          <w:tblHeader/>
        </w:trPr>
        <w:tc>
          <w:tcPr>
            <w:tcW w:w="5850" w:type="dxa"/>
            <w:vAlign w:val="bottom"/>
          </w:tcPr>
          <w:p w14:paraId="4A9FF6D7" w14:textId="77777777" w:rsidR="004C2DE7" w:rsidRPr="004A7938" w:rsidRDefault="004C2DE7" w:rsidP="004F32B3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CD697F" w14:textId="77777777" w:rsidR="004C2DE7" w:rsidRPr="00C4372C" w:rsidRDefault="004C2DE7" w:rsidP="00C437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4372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(74,309)</w:t>
            </w:r>
          </w:p>
        </w:tc>
        <w:tc>
          <w:tcPr>
            <w:tcW w:w="236" w:type="dxa"/>
          </w:tcPr>
          <w:p w14:paraId="237889E4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EB788" w14:textId="77777777" w:rsidR="004C2DE7" w:rsidRPr="000144F4" w:rsidRDefault="004C2DE7" w:rsidP="004F32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810E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(74,309)</w:t>
            </w:r>
          </w:p>
        </w:tc>
        <w:tc>
          <w:tcPr>
            <w:tcW w:w="239" w:type="dxa"/>
          </w:tcPr>
          <w:p w14:paraId="00E3D618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3F990998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D11F2DF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49F3478" w14:textId="77777777" w:rsidR="004C2DE7" w:rsidRPr="004A7938" w:rsidRDefault="004C2DE7" w:rsidP="004F32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AACC951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B40D94" w14:textId="77777777" w:rsidR="004C2DE7" w:rsidRPr="004A7938" w:rsidRDefault="004C2DE7" w:rsidP="004F32B3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79C8D9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21AFDC2" w14:textId="77777777" w:rsidR="004C2DE7" w:rsidRPr="004A7938" w:rsidRDefault="004C2DE7" w:rsidP="004F32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</w:tbl>
    <w:p w14:paraId="3CAEFA59" w14:textId="1FC6F18A" w:rsidR="00A955A3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2E2D005E" w14:textId="5FB204B3" w:rsidR="00A955A3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4B6B4295" w14:textId="6CE63C1F" w:rsidR="00A955A3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579D63FA" w14:textId="77777777" w:rsidR="00A955A3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6CD91971" w14:textId="77777777" w:rsidR="00A955A3" w:rsidRPr="008E1E15" w:rsidRDefault="00A955A3" w:rsidP="004A7938">
      <w:pPr>
        <w:pStyle w:val="FSBlank"/>
        <w:ind w:left="0"/>
        <w:rPr>
          <w:b/>
          <w:bCs/>
          <w:sz w:val="2"/>
          <w:szCs w:val="2"/>
        </w:rPr>
      </w:pPr>
    </w:p>
    <w:p w14:paraId="6360D84D" w14:textId="77777777" w:rsidR="009811D1" w:rsidRDefault="009811D1" w:rsidP="004A7938">
      <w:pPr>
        <w:pStyle w:val="FSBlank"/>
        <w:ind w:left="0"/>
        <w:rPr>
          <w:b/>
          <w:bCs/>
          <w:sz w:val="30"/>
          <w:szCs w:val="30"/>
        </w:rPr>
      </w:pPr>
    </w:p>
    <w:p w14:paraId="21CA7D3B" w14:textId="77777777" w:rsidR="000144F4" w:rsidRDefault="000144F4" w:rsidP="004A7938">
      <w:pPr>
        <w:pStyle w:val="FSBlank"/>
        <w:ind w:left="0"/>
        <w:rPr>
          <w:b/>
          <w:bCs/>
          <w:sz w:val="30"/>
          <w:szCs w:val="30"/>
        </w:rPr>
      </w:pPr>
    </w:p>
    <w:p w14:paraId="46C71214" w14:textId="09050CD8" w:rsidR="000144F4" w:rsidRDefault="000144F4" w:rsidP="004A7938">
      <w:pPr>
        <w:pStyle w:val="FSBlank"/>
        <w:ind w:left="0"/>
        <w:rPr>
          <w:b/>
          <w:bCs/>
          <w:sz w:val="30"/>
          <w:szCs w:val="30"/>
        </w:rPr>
        <w:sectPr w:rsidR="000144F4" w:rsidSect="00422E48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02C67CDD" w14:textId="656BE396" w:rsidR="00E40869" w:rsidRPr="00D75A7D" w:rsidRDefault="00D75A7D" w:rsidP="00BD6760">
      <w:pPr>
        <w:pStyle w:val="FSBlank"/>
        <w:rPr>
          <w:sz w:val="30"/>
          <w:szCs w:val="30"/>
        </w:rPr>
      </w:pPr>
      <w:r w:rsidRPr="00D75A7D">
        <w:rPr>
          <w:rFonts w:hint="cs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D32429">
        <w:rPr>
          <w:rFonts w:hint="cs"/>
          <w:sz w:val="30"/>
          <w:szCs w:val="30"/>
          <w:cs/>
        </w:rPr>
        <w:t>งบฐานะการเงิน</w:t>
      </w:r>
    </w:p>
    <w:p w14:paraId="1E746349" w14:textId="77777777" w:rsidR="00990A27" w:rsidRPr="005154F5" w:rsidRDefault="00990A27" w:rsidP="00BD6760">
      <w:pPr>
        <w:pStyle w:val="FSBlank"/>
        <w:rPr>
          <w:b/>
          <w:bCs/>
          <w:sz w:val="24"/>
          <w:szCs w:val="24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7"/>
        <w:gridCol w:w="507"/>
        <w:gridCol w:w="4910"/>
      </w:tblGrid>
      <w:tr w:rsidR="00E40869" w:rsidRPr="00587026" w14:paraId="061FFF4B" w14:textId="77777777" w:rsidTr="00587026">
        <w:trPr>
          <w:tblHeader/>
        </w:trPr>
        <w:tc>
          <w:tcPr>
            <w:tcW w:w="3677" w:type="dxa"/>
            <w:vAlign w:val="bottom"/>
            <w:hideMark/>
          </w:tcPr>
          <w:p w14:paraId="5F227BCE" w14:textId="77777777" w:rsidR="00E40869" w:rsidRPr="00587026" w:rsidRDefault="00E40869" w:rsidP="00E408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70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07" w:type="dxa"/>
            <w:vAlign w:val="bottom"/>
          </w:tcPr>
          <w:p w14:paraId="48F4723D" w14:textId="77777777" w:rsidR="00E40869" w:rsidRPr="00587026" w:rsidRDefault="00E40869" w:rsidP="00DC08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  <w:vAlign w:val="bottom"/>
            <w:hideMark/>
          </w:tcPr>
          <w:p w14:paraId="64CF7748" w14:textId="77777777" w:rsidR="00E40869" w:rsidRPr="00587026" w:rsidRDefault="00E40869" w:rsidP="00E408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70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87026" w:rsidRPr="00587026" w14:paraId="6D84C569" w14:textId="77777777" w:rsidTr="00587026">
        <w:trPr>
          <w:tblHeader/>
        </w:trPr>
        <w:tc>
          <w:tcPr>
            <w:tcW w:w="3677" w:type="dxa"/>
          </w:tcPr>
          <w:p w14:paraId="1016AA82" w14:textId="16A9D37C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70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07" w:type="dxa"/>
          </w:tcPr>
          <w:p w14:paraId="5098030F" w14:textId="77777777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</w:tcPr>
          <w:p w14:paraId="72BA3B60" w14:textId="0C22E75C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702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870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87026" w:rsidRPr="00587026" w14:paraId="5A10C949" w14:textId="77777777" w:rsidTr="00587026">
        <w:trPr>
          <w:tblHeader/>
        </w:trPr>
        <w:tc>
          <w:tcPr>
            <w:tcW w:w="3677" w:type="dxa"/>
          </w:tcPr>
          <w:p w14:paraId="0EA17B80" w14:textId="20039EC2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สัญญาซื้อขายทองแดงล่วงหน้า</w:t>
            </w:r>
          </w:p>
        </w:tc>
        <w:tc>
          <w:tcPr>
            <w:tcW w:w="507" w:type="dxa"/>
          </w:tcPr>
          <w:p w14:paraId="640B8CC7" w14:textId="77777777"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</w:tcPr>
          <w:p w14:paraId="2A249FBC" w14:textId="45E1866C" w:rsidR="00EF1332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2B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เสนอซื้อขายจากนายหน้า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1A097B90" w14:textId="44D96480" w:rsidR="00430A45" w:rsidRPr="005154F5" w:rsidRDefault="00430A45" w:rsidP="00430A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7D21241" w14:textId="77777777" w:rsidR="00430A45" w:rsidRPr="00430A45" w:rsidRDefault="00EF1332" w:rsidP="00430A45">
      <w:pPr>
        <w:pStyle w:val="ListParagraph"/>
        <w:numPr>
          <w:ilvl w:val="1"/>
          <w:numId w:val="16"/>
        </w:numPr>
        <w:rPr>
          <w:b/>
          <w:bCs/>
          <w:i/>
          <w:iCs/>
          <w:sz w:val="30"/>
          <w:szCs w:val="30"/>
        </w:rPr>
      </w:pPr>
      <w:r w:rsidRPr="00430A4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30A45" w:rsidRPr="00430A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A953CD5" w14:textId="77777777" w:rsidR="00C72BE3" w:rsidRPr="005154F5" w:rsidRDefault="00C72BE3" w:rsidP="00BD6760">
      <w:pPr>
        <w:pStyle w:val="FSBlank"/>
        <w:rPr>
          <w:sz w:val="18"/>
          <w:szCs w:val="18"/>
        </w:rPr>
      </w:pPr>
    </w:p>
    <w:p w14:paraId="684F24AF" w14:textId="184831BA" w:rsidR="000921AD" w:rsidRPr="000921AD" w:rsidRDefault="000921AD" w:rsidP="00BD6DA2">
      <w:pPr>
        <w:pStyle w:val="FSContent"/>
        <w:rPr>
          <w:b/>
          <w:bCs/>
          <w:i/>
          <w:iCs/>
        </w:rPr>
      </w:pPr>
      <w:r w:rsidRPr="000921AD">
        <w:rPr>
          <w:rFonts w:hint="cs"/>
          <w:b/>
          <w:bCs/>
          <w:i/>
          <w:iCs/>
          <w:cs/>
        </w:rPr>
        <w:t>กรอบการบริหารจัดการความเสี่ยง</w:t>
      </w:r>
    </w:p>
    <w:p w14:paraId="756D5874" w14:textId="77777777" w:rsidR="000921AD" w:rsidRPr="005154F5" w:rsidRDefault="000921AD" w:rsidP="00BD6DA2">
      <w:pPr>
        <w:pStyle w:val="FSContent"/>
        <w:rPr>
          <w:sz w:val="24"/>
          <w:szCs w:val="24"/>
        </w:rPr>
      </w:pPr>
    </w:p>
    <w:p w14:paraId="71214A16" w14:textId="77777777" w:rsidR="005154F5" w:rsidRDefault="005154F5" w:rsidP="005154F5">
      <w:pPr>
        <w:pStyle w:val="FSContent"/>
      </w:pPr>
      <w:r>
        <w:rPr>
          <w:rFonts w:hint="cs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>
        <w:rPr>
          <w:cs/>
        </w:rPr>
        <w:t xml:space="preserve"> </w:t>
      </w:r>
      <w:r>
        <w:rPr>
          <w:rFonts w:hint="cs"/>
          <w:cs/>
        </w:rPr>
        <w:t>คณะกรรมการบริษัทมีความรับผิดชอบในการพัฒนาและติดตามนโยบายการบริหารความเสี่ยงของบริษัท</w:t>
      </w:r>
      <w:r>
        <w:rPr>
          <w:cs/>
        </w:rPr>
        <w:t xml:space="preserve"> </w:t>
      </w:r>
    </w:p>
    <w:p w14:paraId="25242295" w14:textId="77777777" w:rsidR="005154F5" w:rsidRPr="005154F5" w:rsidRDefault="005154F5" w:rsidP="005154F5">
      <w:pPr>
        <w:pStyle w:val="FSContent"/>
        <w:rPr>
          <w:sz w:val="24"/>
          <w:szCs w:val="24"/>
        </w:rPr>
      </w:pPr>
    </w:p>
    <w:p w14:paraId="762F9408" w14:textId="764F79E1" w:rsidR="004A25BB" w:rsidRDefault="005154F5" w:rsidP="005154F5">
      <w:pPr>
        <w:pStyle w:val="FSContent"/>
      </w:pPr>
      <w:r>
        <w:rPr>
          <w:rFonts w:hint="cs"/>
          <w:cs/>
        </w:rPr>
        <w:t>คณะกรรมการ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</w:t>
      </w:r>
      <w:r>
        <w:rPr>
          <w:cs/>
        </w:rPr>
        <w:t xml:space="preserve"> </w:t>
      </w:r>
      <w:r>
        <w:rPr>
          <w:rFonts w:hint="cs"/>
          <w:cs/>
        </w:rPr>
        <w:t>รวมถึงควบคุมและติดตามความเสี่ยงให้อยู่ในระดับที่ยอมรับได้</w:t>
      </w:r>
      <w:r>
        <w:rPr>
          <w:cs/>
        </w:rPr>
        <w:t xml:space="preserve"> </w:t>
      </w:r>
      <w:r>
        <w:rPr>
          <w:rFonts w:hint="cs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>
        <w:rPr>
          <w:cs/>
        </w:rPr>
        <w:t xml:space="preserve">  </w:t>
      </w:r>
      <w:r>
        <w:rPr>
          <w:rFonts w:hint="cs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1FB8AB0" w14:textId="77777777" w:rsidR="000921AD" w:rsidRPr="005154F5" w:rsidRDefault="000921AD" w:rsidP="00BD6DA2">
      <w:pPr>
        <w:pStyle w:val="FSContent"/>
        <w:rPr>
          <w:sz w:val="24"/>
          <w:szCs w:val="24"/>
        </w:rPr>
      </w:pPr>
    </w:p>
    <w:p w14:paraId="62F4B8B6" w14:textId="6FB485EE" w:rsidR="004A25BB" w:rsidRDefault="004A25BB" w:rsidP="00BD6DA2">
      <w:pPr>
        <w:pStyle w:val="FSContent"/>
      </w:pPr>
      <w:r w:rsidRPr="004A25BB">
        <w:rPr>
          <w:rFonts w:hint="cs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</w:t>
      </w:r>
      <w:r w:rsidRPr="004A25BB">
        <w:rPr>
          <w:cs/>
        </w:rPr>
        <w:t xml:space="preserve"> </w:t>
      </w:r>
      <w:r w:rsidRPr="004A25BB">
        <w:rPr>
          <w:rFonts w:hint="cs"/>
          <w:cs/>
        </w:rPr>
        <w:t>คณะกรรมการตรวจสอบของบริษัทกำกับดูแลโดยผ่านทางผู้ตรวจสอบภายใน</w:t>
      </w:r>
      <w:r w:rsidRPr="004A25BB">
        <w:rPr>
          <w:cs/>
        </w:rPr>
        <w:t xml:space="preserve"> </w:t>
      </w:r>
      <w:r w:rsidRPr="004A25BB">
        <w:rPr>
          <w:rFonts w:hint="cs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920EFA2" w14:textId="3FF3D7D4" w:rsidR="00E33240" w:rsidRDefault="00E33240" w:rsidP="00BD6DA2">
      <w:pPr>
        <w:pStyle w:val="FSContent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(</w:t>
      </w:r>
      <w:r w:rsidR="00430A45">
        <w:rPr>
          <w:rFonts w:hint="cs"/>
          <w:b/>
          <w:bCs/>
          <w:i/>
          <w:iCs/>
          <w:cs/>
        </w:rPr>
        <w:t>ข</w:t>
      </w:r>
      <w:r>
        <w:rPr>
          <w:rFonts w:hint="cs"/>
          <w:b/>
          <w:bCs/>
          <w:i/>
          <w:iCs/>
          <w:cs/>
        </w:rPr>
        <w:t>.</w:t>
      </w:r>
      <w:r w:rsidR="00B53767">
        <w:rPr>
          <w:rFonts w:hint="cs"/>
          <w:b/>
          <w:bCs/>
          <w:i/>
          <w:iCs/>
        </w:rPr>
        <w:t>1</w:t>
      </w:r>
      <w:r>
        <w:rPr>
          <w:b/>
          <w:bCs/>
          <w:i/>
          <w:iCs/>
        </w:rPr>
        <w:t xml:space="preserve">) </w:t>
      </w:r>
      <w:r w:rsidRPr="00E33240">
        <w:rPr>
          <w:rFonts w:hint="cs"/>
          <w:b/>
          <w:bCs/>
          <w:i/>
          <w:iCs/>
          <w:cs/>
        </w:rPr>
        <w:t>ความเสี่ยงด้านเครดิต</w:t>
      </w:r>
    </w:p>
    <w:p w14:paraId="1FB643F0" w14:textId="77777777" w:rsidR="00E33240" w:rsidRDefault="00E33240" w:rsidP="00BD6DA2">
      <w:pPr>
        <w:pStyle w:val="FSContent"/>
        <w:rPr>
          <w:b/>
          <w:bCs/>
          <w:i/>
          <w:iCs/>
        </w:rPr>
      </w:pPr>
    </w:p>
    <w:p w14:paraId="5789487D" w14:textId="2A7CFFA6" w:rsidR="00E33240" w:rsidRDefault="00E33240" w:rsidP="00DB47CF">
      <w:pPr>
        <w:pStyle w:val="FSContent"/>
        <w:ind w:left="990"/>
      </w:pPr>
      <w:r w:rsidRPr="00E33240">
        <w:rPr>
          <w:rFonts w:hint="cs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E33240">
        <w:rPr>
          <w:cs/>
        </w:rPr>
        <w:t xml:space="preserve"> </w:t>
      </w:r>
      <w:r w:rsidRPr="00E33240">
        <w:rPr>
          <w:rFonts w:hint="cs"/>
          <w:cs/>
        </w:rPr>
        <w:t>ซึ่งโดยส่วนใหญ่เกิดจากลูกหนี้ที่เป็นลูกค้า</w:t>
      </w:r>
    </w:p>
    <w:p w14:paraId="203637E4" w14:textId="77777777" w:rsidR="00E33240" w:rsidRDefault="00E33240" w:rsidP="00BD6DA2">
      <w:pPr>
        <w:pStyle w:val="FSContent"/>
      </w:pPr>
    </w:p>
    <w:p w14:paraId="4ED437CA" w14:textId="24FFCDF3" w:rsidR="00E33240" w:rsidRDefault="00E33240" w:rsidP="00BD6DA2">
      <w:pPr>
        <w:pStyle w:val="FSContent"/>
      </w:pPr>
      <w:r w:rsidRPr="00E33240">
        <w:t>(</w:t>
      </w:r>
      <w:r w:rsidR="00430A45">
        <w:rPr>
          <w:rFonts w:hint="cs"/>
          <w:cs/>
        </w:rPr>
        <w:t>ข</w:t>
      </w:r>
      <w:r w:rsidRPr="00E33240">
        <w:rPr>
          <w:cs/>
        </w:rPr>
        <w:t>.</w:t>
      </w:r>
      <w:r w:rsidR="00B53767">
        <w:t>1</w:t>
      </w:r>
      <w:r w:rsidRPr="00E33240">
        <w:t>.</w:t>
      </w:r>
      <w:r w:rsidR="00B53767">
        <w:t>1</w:t>
      </w:r>
      <w:r w:rsidRPr="00E33240">
        <w:t xml:space="preserve">) </w:t>
      </w:r>
      <w:r w:rsidRPr="00E33240">
        <w:rPr>
          <w:rFonts w:hint="cs"/>
          <w:cs/>
        </w:rPr>
        <w:t>ลูกหนี้การค้า</w:t>
      </w:r>
    </w:p>
    <w:p w14:paraId="39942BFD" w14:textId="04686E98" w:rsidR="00E33240" w:rsidRDefault="00E33240" w:rsidP="00BD6DA2">
      <w:pPr>
        <w:pStyle w:val="FSContent"/>
      </w:pPr>
    </w:p>
    <w:p w14:paraId="753455D2" w14:textId="5AE990AF" w:rsidR="00C22E89" w:rsidRDefault="00C22E89" w:rsidP="00990A27">
      <w:pPr>
        <w:pStyle w:val="FSContent"/>
        <w:ind w:left="1170"/>
      </w:pPr>
      <w:r>
        <w:rPr>
          <w:rFonts w:hint="cs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</w:t>
      </w:r>
      <w:r>
        <w:rPr>
          <w:cs/>
        </w:rPr>
        <w:t xml:space="preserve"> </w:t>
      </w:r>
      <w:r>
        <w:rPr>
          <w:rFonts w:hint="cs"/>
          <w:cs/>
        </w:rPr>
        <w:t>อย่างไรก็ตาม</w:t>
      </w:r>
      <w:r>
        <w:rPr>
          <w:cs/>
        </w:rPr>
        <w:t xml:space="preserve"> </w:t>
      </w:r>
      <w:r>
        <w:rPr>
          <w:rFonts w:hint="cs"/>
          <w:cs/>
        </w:rPr>
        <w:t>ผู้บริหารต้องพิจารณาถึงปัจจัยอื่นๆ</w:t>
      </w:r>
      <w:r>
        <w:rPr>
          <w:cs/>
        </w:rPr>
        <w:t xml:space="preserve"> </w:t>
      </w:r>
      <w:r>
        <w:rPr>
          <w:rFonts w:hint="cs"/>
          <w:cs/>
        </w:rPr>
        <w:t>ซึ่งอาจส่งผลต่อความเสี่ยงด้านเครดิตของลูกค้า</w:t>
      </w:r>
      <w:r>
        <w:rPr>
          <w:cs/>
        </w:rPr>
        <w:t xml:space="preserve"> </w:t>
      </w:r>
      <w:r>
        <w:rPr>
          <w:rFonts w:hint="cs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>
        <w:rPr>
          <w:cs/>
        </w:rPr>
        <w:t xml:space="preserve"> </w:t>
      </w:r>
      <w:r>
        <w:rPr>
          <w:rFonts w:hint="cs"/>
          <w:cs/>
        </w:rPr>
        <w:t>รายละเอียดการกระจุกตัวของรายได้เปิดเผยในหมายเหตุข้</w:t>
      </w:r>
      <w:r w:rsidRPr="00C74FB4">
        <w:rPr>
          <w:rFonts w:hint="cs"/>
          <w:cs/>
        </w:rPr>
        <w:t>อ</w:t>
      </w:r>
      <w:r w:rsidRPr="00C74FB4">
        <w:rPr>
          <w:cs/>
        </w:rPr>
        <w:t xml:space="preserve"> </w:t>
      </w:r>
      <w:r w:rsidR="00C84272">
        <w:t>1</w:t>
      </w:r>
      <w:r w:rsidR="005C4D27">
        <w:t>2</w:t>
      </w:r>
    </w:p>
    <w:p w14:paraId="73CD3EAA" w14:textId="77777777" w:rsidR="00C22E89" w:rsidRDefault="00C22E89" w:rsidP="00C22E89">
      <w:pPr>
        <w:pStyle w:val="FSContent"/>
      </w:pPr>
    </w:p>
    <w:p w14:paraId="23E9F6D2" w14:textId="685ECE30" w:rsidR="00C22E89" w:rsidRDefault="00767849" w:rsidP="00990A27">
      <w:pPr>
        <w:pStyle w:val="FSContent"/>
        <w:ind w:left="1170"/>
        <w:rPr>
          <w:cs/>
        </w:rPr>
      </w:pPr>
      <w:r>
        <w:rPr>
          <w:rFonts w:hint="cs"/>
          <w:cs/>
        </w:rPr>
        <w:t>บริษัท</w:t>
      </w:r>
      <w:r w:rsidR="00C22E89">
        <w:rPr>
          <w:rFonts w:hint="cs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C74FB4">
        <w:rPr>
          <w:rFonts w:hint="cs"/>
          <w:cs/>
        </w:rPr>
        <w:t>ทางการค้า</w:t>
      </w:r>
      <w:r w:rsidR="00C74FB4">
        <w:t xml:space="preserve"> </w:t>
      </w:r>
      <w:r w:rsidR="00C22E89">
        <w:rPr>
          <w:rFonts w:hint="cs"/>
          <w:cs/>
        </w:rPr>
        <w:t>บริษัทจะทบทวนวงเงินยอดขาย</w:t>
      </w:r>
      <w:r w:rsidR="004D178D">
        <w:rPr>
          <w:rFonts w:hint="cs"/>
          <w:cs/>
        </w:rPr>
        <w:t>ที่</w:t>
      </w:r>
      <w:r w:rsidR="00C22E89">
        <w:rPr>
          <w:rFonts w:hint="cs"/>
          <w:cs/>
        </w:rPr>
        <w:t>กำหนดไว้สำหรับลูกค้าแต่ละราย</w:t>
      </w:r>
      <w:r w:rsidR="00C22E89">
        <w:rPr>
          <w:cs/>
        </w:rPr>
        <w:t xml:space="preserve"> </w:t>
      </w:r>
      <w:r w:rsidR="00C22E89">
        <w:rPr>
          <w:rFonts w:hint="cs"/>
          <w:cs/>
        </w:rPr>
        <w:t>ยอดขายที่เกินกว่าวงเงินดังกล่าวต้องได้รับการอนุมัติจาก</w:t>
      </w:r>
      <w:r w:rsidR="00E20D60">
        <w:rPr>
          <w:rFonts w:hint="cs"/>
          <w:cs/>
        </w:rPr>
        <w:t>ผู้มีอำนาจ</w:t>
      </w:r>
      <w:r w:rsidR="00DF6396">
        <w:t xml:space="preserve"> </w:t>
      </w:r>
      <w:r w:rsidR="00DF6396">
        <w:rPr>
          <w:rFonts w:hint="cs"/>
          <w:cs/>
        </w:rPr>
        <w:t>นอกจากนี้บริษัท</w:t>
      </w:r>
      <w:r w:rsidR="00A07219">
        <w:rPr>
          <w:rFonts w:hint="cs"/>
          <w:cs/>
        </w:rPr>
        <w:t>มีการ</w:t>
      </w:r>
      <w:r w:rsidR="00DF6396">
        <w:rPr>
          <w:rFonts w:hint="cs"/>
          <w:cs/>
        </w:rPr>
        <w:t>ทำประกันสินเชื่อเพื่อคุ้มครองความเสี่ยงด้านเครดิตของลูกหนี้</w:t>
      </w:r>
      <w:r w:rsidR="00A07219">
        <w:rPr>
          <w:rFonts w:hint="cs"/>
          <w:cs/>
        </w:rPr>
        <w:t>การค้า</w:t>
      </w:r>
    </w:p>
    <w:p w14:paraId="4851D60E" w14:textId="1BBE6BE8" w:rsidR="00EB0617" w:rsidRDefault="00EB0617" w:rsidP="00990A27">
      <w:pPr>
        <w:pStyle w:val="FSContent"/>
        <w:ind w:left="1170"/>
      </w:pPr>
    </w:p>
    <w:p w14:paraId="733E5D59" w14:textId="07B38AD2" w:rsidR="00C74FB4" w:rsidRDefault="00C74FB4" w:rsidP="00990A27">
      <w:pPr>
        <w:pStyle w:val="FSContent"/>
        <w:ind w:left="1170"/>
      </w:pPr>
      <w:r w:rsidRPr="00C74FB4">
        <w:rPr>
          <w:rFonts w:hint="cs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</w:t>
      </w:r>
      <w:r w:rsidRPr="00204130">
        <w:rPr>
          <w:rFonts w:hint="cs"/>
          <w:cs/>
        </w:rPr>
        <w:t>ด</w:t>
      </w:r>
      <w:r w:rsidRPr="00C74FB4">
        <w:rPr>
          <w:rFonts w:hint="cs"/>
          <w:cs/>
        </w:rPr>
        <w:t>และมีการติดตามยอดคงค้างของลูกหนี้การค้าอย่างสม่ำเสมอ</w:t>
      </w:r>
      <w:r w:rsidRPr="00C74FB4">
        <w:rPr>
          <w:cs/>
        </w:rPr>
        <w:t xml:space="preserve"> </w:t>
      </w:r>
      <w:r w:rsidRPr="00C74FB4">
        <w:rPr>
          <w:rFonts w:hint="cs"/>
          <w:cs/>
        </w:rPr>
        <w:t>บริษัทพิจารณาการด้อยค่าทุกวันสิ้นรอบระยะเวลารายงาน</w:t>
      </w:r>
    </w:p>
    <w:p w14:paraId="4947A28B" w14:textId="77777777" w:rsidR="00C84272" w:rsidRPr="00DB47CF" w:rsidRDefault="00C84272" w:rsidP="00990A27">
      <w:pPr>
        <w:pStyle w:val="FSContent"/>
        <w:ind w:left="1170"/>
      </w:pPr>
    </w:p>
    <w:p w14:paraId="44C64BB9" w14:textId="3A1445AF" w:rsidR="00C74FB4" w:rsidRPr="00DB47CF" w:rsidRDefault="00C84272" w:rsidP="00990A27">
      <w:pPr>
        <w:pStyle w:val="FSContent"/>
        <w:ind w:left="1170"/>
      </w:pPr>
      <w:r w:rsidRPr="00DB47CF">
        <w:rPr>
          <w:cs/>
        </w:rPr>
        <w:t xml:space="preserve">ข้อมูลเกี่ยวกับลูกหนี้การค้าเปิดเผยในหมายเหตุข้อ </w:t>
      </w:r>
      <w:r>
        <w:t>6</w:t>
      </w:r>
    </w:p>
    <w:p w14:paraId="7E81C790" w14:textId="77777777" w:rsidR="00C84272" w:rsidRPr="00C84272" w:rsidRDefault="00C84272" w:rsidP="00990A27">
      <w:pPr>
        <w:pStyle w:val="FSContent"/>
        <w:ind w:left="1170"/>
        <w:rPr>
          <w:cs/>
        </w:rPr>
      </w:pPr>
    </w:p>
    <w:p w14:paraId="7B511251" w14:textId="244C4D25" w:rsidR="0087296F" w:rsidRDefault="0087296F" w:rsidP="003F0EFB">
      <w:pPr>
        <w:pStyle w:val="FSContent"/>
      </w:pPr>
      <w:r>
        <w:t>(</w:t>
      </w:r>
      <w:r w:rsidR="009E4013">
        <w:rPr>
          <w:rFonts w:hint="cs"/>
          <w:cs/>
        </w:rPr>
        <w:t>ข</w:t>
      </w:r>
      <w:r>
        <w:rPr>
          <w:rFonts w:hint="cs"/>
          <w:cs/>
        </w:rPr>
        <w:t>.</w:t>
      </w:r>
      <w:r w:rsidR="00B53767">
        <w:rPr>
          <w:rFonts w:hint="cs"/>
        </w:rPr>
        <w:t>1</w:t>
      </w:r>
      <w:r>
        <w:rPr>
          <w:rFonts w:hint="cs"/>
          <w:cs/>
        </w:rPr>
        <w:t>.</w:t>
      </w:r>
      <w:r w:rsidR="00B53767">
        <w:rPr>
          <w:rFonts w:hint="cs"/>
        </w:rPr>
        <w:t>2</w:t>
      </w:r>
      <w:r>
        <w:t>)</w:t>
      </w:r>
      <w:r>
        <w:rPr>
          <w:rFonts w:hint="cs"/>
          <w:cs/>
        </w:rPr>
        <w:t xml:space="preserve"> </w:t>
      </w:r>
      <w:r w:rsidRPr="0087296F">
        <w:rPr>
          <w:rFonts w:hint="cs"/>
          <w:cs/>
        </w:rPr>
        <w:t>เงินสดและรายการเทียบเท่าเงินสดและอนุพันธ์</w:t>
      </w:r>
    </w:p>
    <w:p w14:paraId="1337DA04" w14:textId="77777777" w:rsidR="0087296F" w:rsidRPr="003F0EFB" w:rsidRDefault="0087296F" w:rsidP="0087296F">
      <w:pPr>
        <w:pStyle w:val="FSBlank"/>
        <w:spacing w:line="240" w:lineRule="auto"/>
        <w:ind w:left="720"/>
      </w:pPr>
    </w:p>
    <w:p w14:paraId="457487FE" w14:textId="402C3D8F" w:rsidR="004C48EA" w:rsidRPr="0059457D" w:rsidRDefault="0087296F" w:rsidP="00AF2F58">
      <w:pPr>
        <w:pStyle w:val="FSBlank"/>
        <w:spacing w:line="240" w:lineRule="auto"/>
        <w:ind w:left="1170"/>
        <w:rPr>
          <w:sz w:val="30"/>
          <w:szCs w:val="30"/>
          <w:lang w:bidi="ar-SA"/>
        </w:rPr>
      </w:pPr>
      <w:r w:rsidRPr="0087296F">
        <w:rPr>
          <w:rFonts w:hint="cs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ความเสี่ยงด้านเครดิตของบริษัทที่เกิดจากเงินสดและรายการเทียบเท่าเงินสดและสินทรัพย์อนุพันธ์</w:t>
      </w:r>
      <w:r w:rsidR="00C74FB4">
        <w:rPr>
          <w:sz w:val="30"/>
          <w:szCs w:val="30"/>
        </w:rPr>
        <w:t xml:space="preserve"> </w:t>
      </w:r>
      <w:r w:rsidR="00C74FB4">
        <w:rPr>
          <w:rFonts w:hint="cs"/>
          <w:sz w:val="30"/>
          <w:szCs w:val="30"/>
          <w:cs/>
        </w:rPr>
        <w:t>มี</w:t>
      </w:r>
      <w:r w:rsidRPr="0087296F">
        <w:rPr>
          <w:rFonts w:hint="cs"/>
          <w:sz w:val="30"/>
          <w:szCs w:val="30"/>
          <w:cs/>
        </w:rPr>
        <w:t>จำกัดเนื่องจากคู่สัญญาเป็นธนาคา</w:t>
      </w:r>
      <w:r w:rsidR="00C84272">
        <w:rPr>
          <w:rFonts w:hint="cs"/>
          <w:sz w:val="30"/>
          <w:szCs w:val="30"/>
          <w:cs/>
        </w:rPr>
        <w:t>รและ</w:t>
      </w:r>
      <w:r w:rsidRPr="0087296F">
        <w:rPr>
          <w:rFonts w:hint="cs"/>
          <w:sz w:val="30"/>
          <w:szCs w:val="30"/>
          <w:cs/>
        </w:rPr>
        <w:t>สถาบันการเงิน</w:t>
      </w:r>
      <w:r w:rsidR="00C84272">
        <w:rPr>
          <w:rFonts w:hint="cs"/>
          <w:sz w:val="30"/>
          <w:szCs w:val="30"/>
          <w:cs/>
        </w:rPr>
        <w:t xml:space="preserve"> </w:t>
      </w:r>
      <w:r w:rsidR="00C84272" w:rsidRPr="00C84272">
        <w:rPr>
          <w:rFonts w:hint="cs"/>
          <w:sz w:val="30"/>
          <w:szCs w:val="30"/>
          <w:cs/>
        </w:rPr>
        <w:t>ซึ่งบริษัทพิจารณาว่ามีความเสี่ยงด้านเครดิตต่ำ</w:t>
      </w:r>
    </w:p>
    <w:p w14:paraId="10A40D9B" w14:textId="00AAAE48" w:rsidR="0087296F" w:rsidRPr="0087296F" w:rsidRDefault="0087296F" w:rsidP="00D77856">
      <w:pPr>
        <w:pStyle w:val="FSBlank"/>
        <w:spacing w:line="240" w:lineRule="auto"/>
      </w:pPr>
    </w:p>
    <w:p w14:paraId="2EECB1C3" w14:textId="6FCB6CC3" w:rsidR="0087296F" w:rsidRPr="00DB47CF" w:rsidRDefault="0087296F" w:rsidP="00D77856">
      <w:pPr>
        <w:pStyle w:val="FSBlank"/>
        <w:spacing w:line="240" w:lineRule="auto"/>
        <w:rPr>
          <w:b/>
          <w:bCs/>
          <w:i/>
          <w:iCs/>
          <w:sz w:val="30"/>
          <w:szCs w:val="30"/>
        </w:rPr>
      </w:pPr>
      <w:r w:rsidRPr="00DB47CF">
        <w:rPr>
          <w:b/>
          <w:bCs/>
          <w:i/>
          <w:iCs/>
          <w:sz w:val="30"/>
          <w:szCs w:val="30"/>
        </w:rPr>
        <w:t>(</w:t>
      </w:r>
      <w:r w:rsidR="009E4013" w:rsidRPr="00DB47CF">
        <w:rPr>
          <w:b/>
          <w:bCs/>
          <w:i/>
          <w:iCs/>
          <w:sz w:val="30"/>
          <w:szCs w:val="30"/>
          <w:cs/>
        </w:rPr>
        <w:t>ข</w:t>
      </w:r>
      <w:r w:rsidRPr="00DB47CF">
        <w:rPr>
          <w:b/>
          <w:bCs/>
          <w:i/>
          <w:iCs/>
          <w:sz w:val="30"/>
          <w:szCs w:val="30"/>
          <w:cs/>
        </w:rPr>
        <w:t>.</w:t>
      </w:r>
      <w:r w:rsidR="00B53767" w:rsidRPr="00DB47CF">
        <w:rPr>
          <w:b/>
          <w:bCs/>
          <w:i/>
          <w:iCs/>
          <w:sz w:val="30"/>
          <w:szCs w:val="30"/>
        </w:rPr>
        <w:t>2</w:t>
      </w:r>
      <w:r w:rsidRPr="00DB47CF">
        <w:rPr>
          <w:b/>
          <w:bCs/>
          <w:i/>
          <w:iCs/>
          <w:sz w:val="30"/>
          <w:szCs w:val="30"/>
        </w:rPr>
        <w:t xml:space="preserve">) </w:t>
      </w:r>
      <w:r w:rsidR="003F0EFB" w:rsidRPr="00DB47CF">
        <w:rPr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5D11A802" w14:textId="77777777" w:rsidR="0087296F" w:rsidRPr="006E2F32" w:rsidRDefault="0087296F" w:rsidP="00D77856">
      <w:pPr>
        <w:pStyle w:val="FSBlank"/>
        <w:spacing w:line="240" w:lineRule="auto"/>
      </w:pPr>
    </w:p>
    <w:p w14:paraId="2095A204" w14:textId="19E7FD6E" w:rsidR="0087296F" w:rsidRDefault="0087296F" w:rsidP="003F0EFB">
      <w:pPr>
        <w:pStyle w:val="FSBlank"/>
        <w:spacing w:line="240" w:lineRule="auto"/>
        <w:ind w:left="990"/>
        <w:rPr>
          <w:sz w:val="30"/>
          <w:szCs w:val="30"/>
        </w:rPr>
      </w:pPr>
      <w:r w:rsidRPr="0087296F">
        <w:rPr>
          <w:rFonts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</w:t>
      </w:r>
    </w:p>
    <w:p w14:paraId="55B95ABE" w14:textId="003F9283" w:rsidR="0087296F" w:rsidRDefault="005D3C64" w:rsidP="003F0EFB">
      <w:pPr>
        <w:pStyle w:val="FSBlank"/>
        <w:spacing w:line="240" w:lineRule="auto"/>
        <w:ind w:left="990"/>
        <w:rPr>
          <w:sz w:val="30"/>
          <w:szCs w:val="30"/>
        </w:rPr>
      </w:pPr>
      <w:r w:rsidRPr="005D3C64">
        <w:rPr>
          <w:rFonts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ณ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วันที่รายงาน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โดยแสดงจำนวนขั้นต้นซึ่งไม่ได้คิดลด</w:t>
      </w:r>
      <w:r w:rsidRPr="005D3C64">
        <w:rPr>
          <w:sz w:val="30"/>
          <w:szCs w:val="30"/>
          <w:cs/>
        </w:rPr>
        <w:t xml:space="preserve"> </w:t>
      </w:r>
      <w:r w:rsidRPr="005D3C64">
        <w:rPr>
          <w:rFonts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5550A22F" w14:textId="116AD41F" w:rsidR="0087296F" w:rsidRPr="006E2F32" w:rsidRDefault="0087296F" w:rsidP="00FC6D01">
      <w:pPr>
        <w:pStyle w:val="FSBlank"/>
        <w:spacing w:line="240" w:lineRule="auto"/>
        <w:ind w:left="0"/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0"/>
        <w:gridCol w:w="1170"/>
        <w:gridCol w:w="238"/>
        <w:gridCol w:w="752"/>
        <w:gridCol w:w="304"/>
        <w:gridCol w:w="776"/>
        <w:gridCol w:w="245"/>
        <w:gridCol w:w="1105"/>
      </w:tblGrid>
      <w:tr w:rsidR="004C2DE7" w:rsidRPr="000F2393" w14:paraId="00E50A9E" w14:textId="77777777" w:rsidTr="004C2DE7">
        <w:trPr>
          <w:tblHeader/>
        </w:trPr>
        <w:tc>
          <w:tcPr>
            <w:tcW w:w="3330" w:type="dxa"/>
          </w:tcPr>
          <w:p w14:paraId="4AAEEE50" w14:textId="77777777" w:rsidR="004C2DE7" w:rsidRPr="000F2393" w:rsidRDefault="004C2DE7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9"/>
          </w:tcPr>
          <w:p w14:paraId="33F96002" w14:textId="5B6CD3FB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4C2DE7" w:rsidRPr="000F2393" w14:paraId="4168DD57" w14:textId="77777777" w:rsidTr="004C2DE7">
        <w:trPr>
          <w:trHeight w:val="821"/>
          <w:tblHeader/>
        </w:trPr>
        <w:tc>
          <w:tcPr>
            <w:tcW w:w="3330" w:type="dxa"/>
            <w:vAlign w:val="bottom"/>
          </w:tcPr>
          <w:p w14:paraId="6DD4F35D" w14:textId="2CAF6CA1" w:rsidR="004C2DE7" w:rsidRPr="000F2393" w:rsidRDefault="004C2DE7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701063D9" w14:textId="77777777" w:rsidR="004C2DE7" w:rsidRPr="000F2393" w:rsidRDefault="004C2DE7" w:rsidP="005B6582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1D8917D2" w14:textId="3FD37C8F" w:rsidR="004C2DE7" w:rsidRPr="000F2393" w:rsidRDefault="004C2DE7" w:rsidP="005B6582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2F639AFF" w14:textId="77777777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F7BF3F" w14:textId="19934417" w:rsidR="004C2DE7" w:rsidRPr="000F2393" w:rsidRDefault="004C2DE7" w:rsidP="005B6582">
            <w:pPr>
              <w:spacing w:line="240" w:lineRule="auto"/>
              <w:ind w:left="-26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8" w:type="dxa"/>
            <w:vAlign w:val="bottom"/>
          </w:tcPr>
          <w:p w14:paraId="4270942D" w14:textId="77777777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0D9FA332" w14:textId="77777777" w:rsidR="004C2DE7" w:rsidRDefault="004C2DE7" w:rsidP="005B6582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14:paraId="73F15657" w14:textId="235FC29E" w:rsidR="004C2DE7" w:rsidRPr="000F2393" w:rsidRDefault="004C2DE7" w:rsidP="005B6582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304" w:type="dxa"/>
            <w:vAlign w:val="bottom"/>
          </w:tcPr>
          <w:p w14:paraId="0C8A3933" w14:textId="77777777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1BF9270B" w14:textId="77777777" w:rsidR="004C2DE7" w:rsidRDefault="004C2DE7" w:rsidP="005B6582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14:paraId="2DC11B17" w14:textId="5D2FCEFB" w:rsidR="004C2DE7" w:rsidRPr="000F2393" w:rsidRDefault="004C2DE7" w:rsidP="005B6582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3CF92ABE" w14:textId="77777777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3DE97CE3" w14:textId="013B6982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2DE7" w:rsidRPr="000F2393" w14:paraId="1FFE8C0C" w14:textId="77777777" w:rsidTr="004C2DE7">
        <w:trPr>
          <w:tblHeader/>
        </w:trPr>
        <w:tc>
          <w:tcPr>
            <w:tcW w:w="3330" w:type="dxa"/>
            <w:vAlign w:val="bottom"/>
          </w:tcPr>
          <w:p w14:paraId="6F003A61" w14:textId="77777777" w:rsidR="004C2DE7" w:rsidRPr="000F2393" w:rsidRDefault="004C2DE7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9"/>
          </w:tcPr>
          <w:p w14:paraId="76CC8B07" w14:textId="4E5D7CD3" w:rsidR="004C2DE7" w:rsidRPr="000F2393" w:rsidRDefault="004C2DE7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4C2DE7" w:rsidRPr="000F2393" w14:paraId="01E6B1B9" w14:textId="77777777" w:rsidTr="004C2DE7">
        <w:tc>
          <w:tcPr>
            <w:tcW w:w="3330" w:type="dxa"/>
          </w:tcPr>
          <w:p w14:paraId="034F6F9F" w14:textId="059BA8C7" w:rsidR="004C2DE7" w:rsidRPr="000F2393" w:rsidRDefault="004C2DE7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1080" w:type="dxa"/>
          </w:tcPr>
          <w:p w14:paraId="1979D046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7D908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8E0351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1121F433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</w:tcPr>
          <w:p w14:paraId="5EA1FDBA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</w:tcPr>
          <w:p w14:paraId="078FA110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</w:tcPr>
          <w:p w14:paraId="2C22AA25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794100C6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4DC7B7E5" w14:textId="77777777" w:rsidR="004C2DE7" w:rsidRPr="000F2393" w:rsidRDefault="004C2DE7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C2DE7" w:rsidRPr="000F2393" w14:paraId="7AB8EE68" w14:textId="77777777" w:rsidTr="004C2DE7">
        <w:tc>
          <w:tcPr>
            <w:tcW w:w="3330" w:type="dxa"/>
          </w:tcPr>
          <w:p w14:paraId="0A3CBE68" w14:textId="1217EA56" w:rsidR="004C2DE7" w:rsidRPr="000F2393" w:rsidRDefault="004C2DE7" w:rsidP="005B658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5761581A" w14:textId="79A81921" w:rsidR="004C2DE7" w:rsidRPr="00DB47CF" w:rsidRDefault="004C2DE7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(385,223)</w:t>
            </w:r>
          </w:p>
        </w:tc>
        <w:tc>
          <w:tcPr>
            <w:tcW w:w="270" w:type="dxa"/>
          </w:tcPr>
          <w:p w14:paraId="4C7DB062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E46D15" w14:textId="340126F5" w:rsidR="004C2DE7" w:rsidRPr="000F2393" w:rsidDel="00D00E75" w:rsidRDefault="004C2DE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(385,223)</w:t>
            </w:r>
          </w:p>
        </w:tc>
        <w:tc>
          <w:tcPr>
            <w:tcW w:w="238" w:type="dxa"/>
          </w:tcPr>
          <w:p w14:paraId="32396B10" w14:textId="77777777" w:rsidR="004C2DE7" w:rsidRPr="000F2393" w:rsidDel="00D00E75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5FCD13A3" w14:textId="319613A8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59773159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4CAD1B11" w14:textId="657CD97D" w:rsidR="004C2DE7" w:rsidRPr="000F2393" w:rsidRDefault="004C2DE7" w:rsidP="005B6582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5A8D8E5D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39B5FDA" w14:textId="7712599E" w:rsidR="004C2DE7" w:rsidRPr="000F2393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(385,223)</w:t>
            </w:r>
          </w:p>
        </w:tc>
      </w:tr>
      <w:tr w:rsidR="004C2DE7" w:rsidRPr="000F2393" w14:paraId="2C5BE776" w14:textId="77777777" w:rsidTr="004C2DE7">
        <w:tc>
          <w:tcPr>
            <w:tcW w:w="3330" w:type="dxa"/>
          </w:tcPr>
          <w:p w14:paraId="61211BC4" w14:textId="594B6018" w:rsidR="004C2DE7" w:rsidRPr="000F2393" w:rsidRDefault="004C2DE7" w:rsidP="00811335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4E331920" w14:textId="118D8374" w:rsidR="004C2DE7" w:rsidRPr="00DB47CF" w:rsidRDefault="004C2DE7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(32,384)</w:t>
            </w:r>
          </w:p>
        </w:tc>
        <w:tc>
          <w:tcPr>
            <w:tcW w:w="270" w:type="dxa"/>
          </w:tcPr>
          <w:p w14:paraId="1957C22F" w14:textId="77777777" w:rsidR="004C2DE7" w:rsidRPr="000F2393" w:rsidRDefault="004C2DE7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C14B95" w14:textId="15E45C81" w:rsidR="004C2DE7" w:rsidRDefault="004C2DE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(32,384)</w:t>
            </w:r>
          </w:p>
        </w:tc>
        <w:tc>
          <w:tcPr>
            <w:tcW w:w="238" w:type="dxa"/>
          </w:tcPr>
          <w:p w14:paraId="507D6A0C" w14:textId="77777777" w:rsidR="004C2DE7" w:rsidRPr="000F2393" w:rsidDel="00D00E75" w:rsidRDefault="004C2DE7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765A1CCE" w14:textId="71E677FD" w:rsidR="004C2DE7" w:rsidRPr="000F2393" w:rsidRDefault="004C2DE7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7A1011DA" w14:textId="77777777" w:rsidR="004C2DE7" w:rsidRPr="000F2393" w:rsidRDefault="004C2DE7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5589E4AF" w14:textId="01B078DD" w:rsidR="004C2DE7" w:rsidRPr="000F2393" w:rsidRDefault="004C2DE7" w:rsidP="00811335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6229F0BC" w14:textId="77777777" w:rsidR="004C2DE7" w:rsidRPr="000F2393" w:rsidRDefault="004C2DE7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E054CB0" w14:textId="239A599E" w:rsidR="004C2DE7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(32,384)</w:t>
            </w:r>
          </w:p>
        </w:tc>
      </w:tr>
      <w:tr w:rsidR="004C2DE7" w:rsidRPr="000F2393" w14:paraId="1AF27892" w14:textId="77777777" w:rsidTr="004C2DE7">
        <w:tc>
          <w:tcPr>
            <w:tcW w:w="3330" w:type="dxa"/>
          </w:tcPr>
          <w:p w14:paraId="7DE14E8F" w14:textId="38DC1289" w:rsidR="004C2DE7" w:rsidRDefault="004C2DE7" w:rsidP="001025FD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123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78FD097" w14:textId="46BCDA53" w:rsidR="004C2DE7" w:rsidRPr="00DB47CF" w:rsidRDefault="007754E8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C2DE7">
              <w:rPr>
                <w:rFonts w:ascii="Angsana New" w:hAnsi="Angsana New" w:cs="Angsana New"/>
                <w:sz w:val="26"/>
                <w:szCs w:val="26"/>
              </w:rPr>
              <w:t>15,416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3420872" w14:textId="77777777" w:rsidR="004C2DE7" w:rsidRPr="000F2393" w:rsidRDefault="004C2DE7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4AE437" w14:textId="56C12061" w:rsidR="004C2DE7" w:rsidRDefault="004C2DE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(7,240)</w:t>
            </w:r>
          </w:p>
        </w:tc>
        <w:tc>
          <w:tcPr>
            <w:tcW w:w="238" w:type="dxa"/>
          </w:tcPr>
          <w:p w14:paraId="1F21F3EA" w14:textId="77777777" w:rsidR="004C2DE7" w:rsidRPr="000F2393" w:rsidDel="00D00E75" w:rsidRDefault="004C2DE7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74971AFE" w14:textId="3C58B713" w:rsidR="004C2DE7" w:rsidRPr="000F2393" w:rsidRDefault="00442FE4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C2DE7">
              <w:rPr>
                <w:rFonts w:ascii="Angsana New" w:hAnsi="Angsana New" w:cs="Angsana New"/>
                <w:sz w:val="26"/>
                <w:szCs w:val="26"/>
              </w:rPr>
              <w:t>4,784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304" w:type="dxa"/>
          </w:tcPr>
          <w:p w14:paraId="63F36AF2" w14:textId="77777777" w:rsidR="004C2DE7" w:rsidRPr="000F2393" w:rsidRDefault="004C2DE7" w:rsidP="001025F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C5ABCAE" w14:textId="2CAA139B" w:rsidR="004C2DE7" w:rsidRPr="000F2393" w:rsidRDefault="00442FE4" w:rsidP="001025FD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C2DE7">
              <w:rPr>
                <w:rFonts w:ascii="Angsana New" w:hAnsi="Angsana New" w:cs="Angsana New"/>
                <w:sz w:val="26"/>
                <w:szCs w:val="26"/>
              </w:rPr>
              <w:t>4,249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11E510A4" w14:textId="77777777" w:rsidR="004C2DE7" w:rsidRPr="000F2393" w:rsidRDefault="004C2DE7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BBC1EB3" w14:textId="140D7A9A" w:rsidR="004C2DE7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442FE4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16,273</w:t>
            </w:r>
            <w:r w:rsidR="00442FE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C2DE7" w:rsidRPr="000F2393" w14:paraId="017AED6C" w14:textId="77777777" w:rsidTr="004C2DE7">
        <w:trPr>
          <w:trHeight w:val="155"/>
        </w:trPr>
        <w:tc>
          <w:tcPr>
            <w:tcW w:w="3330" w:type="dxa"/>
          </w:tcPr>
          <w:p w14:paraId="239EFF2C" w14:textId="4008CDB3" w:rsidR="004C2DE7" w:rsidRPr="000F2393" w:rsidRDefault="004C2DE7" w:rsidP="005B658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89466D" w14:textId="51212008" w:rsidR="004C2DE7" w:rsidRPr="00DB47CF" w:rsidRDefault="007754E8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C2DE7">
              <w:rPr>
                <w:rFonts w:ascii="Angsana New" w:hAnsi="Angsana New" w:cs="Angsana New"/>
                <w:sz w:val="26"/>
                <w:szCs w:val="26"/>
              </w:rPr>
              <w:t>985,000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65FC4D9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34C2B" w14:textId="17D15E1D" w:rsidR="004C2DE7" w:rsidRPr="000F2393" w:rsidDel="00D00E75" w:rsidRDefault="004C2DE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(998,618)</w:t>
            </w:r>
          </w:p>
        </w:tc>
        <w:tc>
          <w:tcPr>
            <w:tcW w:w="238" w:type="dxa"/>
          </w:tcPr>
          <w:p w14:paraId="216E0356" w14:textId="77777777" w:rsidR="004C2DE7" w:rsidRPr="000F2393" w:rsidDel="00D00E75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765D45D9" w14:textId="6ABA6F98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734D7C55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2E31E86" w14:textId="7180C8CB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B8D2A04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3C0AB5D" w14:textId="019D0FC2" w:rsidR="004C2DE7" w:rsidRPr="000F2393" w:rsidRDefault="00442FE4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C2DE7">
              <w:rPr>
                <w:rFonts w:ascii="Angsana New" w:hAnsi="Angsana New" w:cs="Angsana New"/>
                <w:sz w:val="26"/>
                <w:szCs w:val="26"/>
              </w:rPr>
              <w:t>998,618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C2DE7" w:rsidRPr="004C2DE7" w14:paraId="733E12FE" w14:textId="77777777" w:rsidTr="004C2DE7">
        <w:tc>
          <w:tcPr>
            <w:tcW w:w="3330" w:type="dxa"/>
          </w:tcPr>
          <w:p w14:paraId="63F30B85" w14:textId="77777777" w:rsidR="004C2DE7" w:rsidRPr="000F2393" w:rsidRDefault="004C2DE7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0DCB80" w14:textId="4BBB49A9" w:rsidR="004C2DE7" w:rsidRPr="00DB47CF" w:rsidRDefault="004C2DE7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(1,418,023)</w:t>
            </w:r>
          </w:p>
        </w:tc>
        <w:tc>
          <w:tcPr>
            <w:tcW w:w="270" w:type="dxa"/>
          </w:tcPr>
          <w:p w14:paraId="7244DF2A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323D3A" w14:textId="45FEA4E2" w:rsidR="004C2DE7" w:rsidRPr="00DB47CF" w:rsidDel="00D00E75" w:rsidRDefault="00442FE4" w:rsidP="00442FE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(1,423,465)</w:t>
            </w:r>
          </w:p>
        </w:tc>
        <w:tc>
          <w:tcPr>
            <w:tcW w:w="238" w:type="dxa"/>
          </w:tcPr>
          <w:p w14:paraId="3D63B45C" w14:textId="77777777" w:rsidR="004C2DE7" w:rsidRPr="000F2393" w:rsidDel="00D00E75" w:rsidRDefault="004C2DE7" w:rsidP="005B6582">
            <w:pPr>
              <w:tabs>
                <w:tab w:val="clear" w:pos="680"/>
                <w:tab w:val="decimal" w:pos="68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350B028B" w14:textId="7083B069" w:rsidR="004C2DE7" w:rsidRPr="00C6285A" w:rsidRDefault="00442FE4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4C2D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4,784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04" w:type="dxa"/>
          </w:tcPr>
          <w:p w14:paraId="026D4F2A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3682A85E" w14:textId="1C1E0760" w:rsidR="004C2DE7" w:rsidRPr="000F2393" w:rsidRDefault="00442FE4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4C2D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4,249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36B8E339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DF1E07D" w14:textId="46707152" w:rsidR="004C2DE7" w:rsidRPr="004C2DE7" w:rsidRDefault="00442FE4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(1,432,498)</w:t>
            </w:r>
          </w:p>
        </w:tc>
      </w:tr>
      <w:tr w:rsidR="004C2DE7" w:rsidRPr="000F2393" w14:paraId="3212033D" w14:textId="77777777" w:rsidTr="004C2DE7">
        <w:tc>
          <w:tcPr>
            <w:tcW w:w="3330" w:type="dxa"/>
          </w:tcPr>
          <w:p w14:paraId="2F6B9695" w14:textId="77777777" w:rsidR="004C2DE7" w:rsidRPr="003F0EFB" w:rsidRDefault="004C2DE7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7C92CB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F184638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4AAF55" w14:textId="77777777" w:rsidR="004C2DE7" w:rsidRPr="00DB47CF" w:rsidRDefault="004C2DE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351350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1432D030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</w:tcPr>
          <w:p w14:paraId="7C697908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</w:tcPr>
          <w:p w14:paraId="75551F90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7D8E76CA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5D702395" w14:textId="77777777" w:rsidR="004C2DE7" w:rsidRPr="003F0EFB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4C2DE7" w:rsidRPr="000F2393" w14:paraId="58BD8B6B" w14:textId="77777777" w:rsidTr="004C2DE7">
        <w:tc>
          <w:tcPr>
            <w:tcW w:w="3330" w:type="dxa"/>
          </w:tcPr>
          <w:p w14:paraId="78131B84" w14:textId="522CA5EC" w:rsidR="004C2DE7" w:rsidRPr="000F2393" w:rsidRDefault="004C2DE7" w:rsidP="005B6582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</w:t>
            </w:r>
            <w:r w:rsidRPr="000F23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เป็น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14:paraId="1013876C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F066F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</w:tcPr>
          <w:p w14:paraId="04E6C61E" w14:textId="77777777" w:rsidR="004C2DE7" w:rsidRPr="00DB47CF" w:rsidRDefault="004C2DE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44B0EB1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2" w:type="dxa"/>
          </w:tcPr>
          <w:p w14:paraId="6E7F7311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4" w:type="dxa"/>
          </w:tcPr>
          <w:p w14:paraId="2A6E3A0E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6" w:type="dxa"/>
          </w:tcPr>
          <w:p w14:paraId="61B5EDB2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45" w:type="dxa"/>
          </w:tcPr>
          <w:p w14:paraId="1F825D60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05" w:type="dxa"/>
          </w:tcPr>
          <w:p w14:paraId="6744E2CC" w14:textId="77777777" w:rsidR="004C2DE7" w:rsidRPr="000F2393" w:rsidRDefault="004C2DE7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4C2DE7" w:rsidRPr="000F2393" w14:paraId="66FFADF3" w14:textId="77777777" w:rsidTr="004C2DE7">
        <w:tc>
          <w:tcPr>
            <w:tcW w:w="3330" w:type="dxa"/>
          </w:tcPr>
          <w:p w14:paraId="4B707E99" w14:textId="29CAA500" w:rsidR="004C2DE7" w:rsidRPr="003F0EFB" w:rsidRDefault="004C2DE7" w:rsidP="00B914A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0EF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สัญญาซื้อขายทองแดงล่วงหน้า</w:t>
            </w:r>
          </w:p>
        </w:tc>
        <w:tc>
          <w:tcPr>
            <w:tcW w:w="1080" w:type="dxa"/>
          </w:tcPr>
          <w:p w14:paraId="35B58867" w14:textId="77777777" w:rsidR="004C2DE7" w:rsidRDefault="004C2DE7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3EA293" w14:textId="77777777" w:rsidR="004C2DE7" w:rsidRPr="000F2393" w:rsidRDefault="004C2DE7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EF9BFF" w14:textId="77777777" w:rsidR="004C2DE7" w:rsidRDefault="004C2DE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C40611F" w14:textId="77777777" w:rsidR="004C2DE7" w:rsidRPr="000F2393" w:rsidRDefault="004C2DE7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4CDADA26" w14:textId="77777777" w:rsidR="004C2DE7" w:rsidRPr="000F2393" w:rsidRDefault="004C2DE7" w:rsidP="00B914A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02EFAF43" w14:textId="77777777" w:rsidR="004C2DE7" w:rsidRPr="000F2393" w:rsidRDefault="004C2DE7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40234D72" w14:textId="77777777" w:rsidR="004C2DE7" w:rsidRPr="000F2393" w:rsidRDefault="004C2DE7" w:rsidP="00B914A6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054C76DC" w14:textId="77777777" w:rsidR="004C2DE7" w:rsidRPr="000F2393" w:rsidRDefault="004C2DE7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1788127" w14:textId="77777777" w:rsidR="004C2DE7" w:rsidRDefault="004C2DE7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2DE7" w:rsidRPr="000F2393" w14:paraId="406DB0BF" w14:textId="77777777" w:rsidTr="004C2DE7">
        <w:tc>
          <w:tcPr>
            <w:tcW w:w="3330" w:type="dxa"/>
          </w:tcPr>
          <w:p w14:paraId="309FDF48" w14:textId="0B834BBD" w:rsidR="004C2DE7" w:rsidRPr="000F2393" w:rsidRDefault="004C2DE7" w:rsidP="000578B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1080" w:type="dxa"/>
            <w:shd w:val="clear" w:color="auto" w:fill="auto"/>
          </w:tcPr>
          <w:p w14:paraId="00459E02" w14:textId="7FFB5768" w:rsidR="004C2DE7" w:rsidRDefault="004C2DE7" w:rsidP="000578B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F4F0A">
              <w:rPr>
                <w:rFonts w:ascii="Angsana New" w:hAnsi="Angsana New" w:cs="Angsana New"/>
                <w:sz w:val="26"/>
                <w:szCs w:val="26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F4F0A">
              <w:rPr>
                <w:rFonts w:ascii="Angsana New" w:hAnsi="Angsana New" w:cs="Angsana New"/>
                <w:sz w:val="26"/>
                <w:szCs w:val="26"/>
              </w:rPr>
              <w:t>942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9CB65D5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0E4B36" w14:textId="52D81841" w:rsidR="004C2DE7" w:rsidRPr="000F2393" w:rsidRDefault="004C2DE7" w:rsidP="004C2DE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1F4F0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8" w:type="dxa"/>
          </w:tcPr>
          <w:p w14:paraId="4E682CA0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0D84D4C3" w14:textId="4D40F69B" w:rsidR="004C2DE7" w:rsidRPr="000F2393" w:rsidRDefault="004C2DE7" w:rsidP="000578B5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3BE30020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E88A9D0" w14:textId="50416DBA" w:rsidR="004C2DE7" w:rsidRPr="000F2393" w:rsidRDefault="004C2DE7" w:rsidP="000578B5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47C9AB0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B471141" w14:textId="3BC6B864" w:rsidR="004C2DE7" w:rsidRPr="000F2393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1F4F0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C2DE7" w:rsidRPr="000F2393" w14:paraId="60257DD1" w14:textId="77777777" w:rsidTr="004C2DE7">
        <w:tc>
          <w:tcPr>
            <w:tcW w:w="3330" w:type="dxa"/>
          </w:tcPr>
          <w:p w14:paraId="0FE851B0" w14:textId="063829F9" w:rsidR="004C2DE7" w:rsidRPr="000F2393" w:rsidRDefault="004C2DE7" w:rsidP="000578B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92904C" w14:textId="133CF68D" w:rsidR="004C2DE7" w:rsidRPr="000578B5" w:rsidRDefault="004C2DE7" w:rsidP="001B5536">
            <w:pPr>
              <w:pStyle w:val="acctfourfigures"/>
              <w:spacing w:line="240" w:lineRule="atLeast"/>
              <w:ind w:lef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(6,111)</w:t>
            </w:r>
          </w:p>
        </w:tc>
        <w:tc>
          <w:tcPr>
            <w:tcW w:w="270" w:type="dxa"/>
            <w:vAlign w:val="bottom"/>
          </w:tcPr>
          <w:p w14:paraId="37B698C3" w14:textId="77777777" w:rsidR="004C2DE7" w:rsidRPr="000F2393" w:rsidRDefault="004C2DE7" w:rsidP="001B553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0F52EB" w14:textId="6C39BADD" w:rsidR="004C2DE7" w:rsidRPr="000578B5" w:rsidRDefault="004C2DE7" w:rsidP="001B553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DECF8A9" w14:textId="77777777" w:rsidR="004C2DE7" w:rsidRPr="000F2393" w:rsidRDefault="004C2DE7" w:rsidP="001B553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770C2576" w14:textId="7DC2ADDD" w:rsidR="004C2DE7" w:rsidRPr="00520474" w:rsidRDefault="004C2DE7" w:rsidP="001B55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  <w:vAlign w:val="bottom"/>
          </w:tcPr>
          <w:p w14:paraId="2806174E" w14:textId="77777777" w:rsidR="004C2DE7" w:rsidRPr="000F2393" w:rsidRDefault="004C2DE7" w:rsidP="001B553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0CB8D37F" w14:textId="3094E19C" w:rsidR="004C2DE7" w:rsidRPr="00520474" w:rsidRDefault="004C2DE7" w:rsidP="001B553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7E91ED9F" w14:textId="77777777" w:rsidR="004C2DE7" w:rsidRPr="000F2393" w:rsidRDefault="004C2DE7" w:rsidP="001B553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3F55F85A" w14:textId="44773ED1" w:rsidR="004C2DE7" w:rsidRPr="00520474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2DE7" w:rsidRPr="000F2393" w14:paraId="4B86088E" w14:textId="77777777" w:rsidTr="004C2DE7">
        <w:tc>
          <w:tcPr>
            <w:tcW w:w="3330" w:type="dxa"/>
          </w:tcPr>
          <w:p w14:paraId="1958B510" w14:textId="51DB26BA" w:rsidR="004C2DE7" w:rsidRPr="000F2393" w:rsidRDefault="004C2DE7" w:rsidP="000578B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  <w:shd w:val="clear" w:color="auto" w:fill="auto"/>
          </w:tcPr>
          <w:p w14:paraId="7B26DD22" w14:textId="162D7BDD" w:rsidR="004C2DE7" w:rsidRPr="000F2393" w:rsidRDefault="004C2DE7" w:rsidP="000578B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FE55A5" w14:textId="77777777" w:rsidR="004C2DE7" w:rsidRPr="000F2393" w:rsidRDefault="004C2DE7" w:rsidP="000578B5">
            <w:pPr>
              <w:tabs>
                <w:tab w:val="clear" w:pos="227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284AD2" w14:textId="1C4A93E9" w:rsidR="004C2DE7" w:rsidRPr="000F2393" w:rsidRDefault="00442FE4" w:rsidP="000578B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4C2DE7">
              <w:rPr>
                <w:rFonts w:ascii="Angsana New" w:hAnsi="Angsana New" w:cs="Angsana New"/>
                <w:sz w:val="26"/>
                <w:szCs w:val="26"/>
              </w:rPr>
              <w:t>589,099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78CB36BF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27004323" w14:textId="3C52695D" w:rsidR="004C2DE7" w:rsidRPr="000F2393" w:rsidRDefault="004C2DE7" w:rsidP="000578B5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501C5208" w14:textId="2403AEB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6983DF36" w14:textId="1B4793F4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4DA20C3F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CBCA154" w14:textId="7A1B7613" w:rsidR="004C2DE7" w:rsidRPr="000F2393" w:rsidRDefault="00442FE4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4C2DE7">
              <w:rPr>
                <w:rFonts w:ascii="Angsana New" w:hAnsi="Angsana New" w:cs="Angsana New"/>
                <w:sz w:val="26"/>
                <w:szCs w:val="26"/>
              </w:rPr>
              <w:t>589,099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C2DE7" w:rsidRPr="000F2393" w14:paraId="6BB11686" w14:textId="77777777" w:rsidTr="004C2DE7">
        <w:trPr>
          <w:trHeight w:val="164"/>
        </w:trPr>
        <w:tc>
          <w:tcPr>
            <w:tcW w:w="3330" w:type="dxa"/>
          </w:tcPr>
          <w:p w14:paraId="7002FEC8" w14:textId="6E796DE6" w:rsidR="004C2DE7" w:rsidRPr="000F2393" w:rsidRDefault="004C2DE7" w:rsidP="000578B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80" w:type="dxa"/>
            <w:shd w:val="clear" w:color="auto" w:fill="auto"/>
          </w:tcPr>
          <w:p w14:paraId="3DF53EA2" w14:textId="69F596A3" w:rsidR="004C2DE7" w:rsidRPr="000F2393" w:rsidRDefault="004C2DE7" w:rsidP="000578B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70AFFC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1C15EF" w14:textId="1B67AC50" w:rsidR="004C2DE7" w:rsidRPr="000F2393" w:rsidRDefault="004C2DE7" w:rsidP="000578B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591,078</w:t>
            </w:r>
          </w:p>
        </w:tc>
        <w:tc>
          <w:tcPr>
            <w:tcW w:w="238" w:type="dxa"/>
          </w:tcPr>
          <w:p w14:paraId="3A82654A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37749E47" w14:textId="734A300F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0FE8CDD5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712D1528" w14:textId="002295BB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D7D4352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98C6FFE" w14:textId="704303E5" w:rsidR="004C2DE7" w:rsidRPr="00BE47D2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591,078</w:t>
            </w:r>
          </w:p>
        </w:tc>
      </w:tr>
      <w:tr w:rsidR="004C2DE7" w:rsidRPr="004C2DE7" w14:paraId="37159421" w14:textId="77777777" w:rsidTr="004C2DE7">
        <w:tc>
          <w:tcPr>
            <w:tcW w:w="3330" w:type="dxa"/>
            <w:shd w:val="clear" w:color="auto" w:fill="auto"/>
          </w:tcPr>
          <w:p w14:paraId="4414F7A5" w14:textId="77777777" w:rsidR="004C2DE7" w:rsidRPr="000F2393" w:rsidRDefault="004C2DE7" w:rsidP="000578B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D6003" w14:textId="741A4310" w:rsidR="004C2DE7" w:rsidRPr="00DB47CF" w:rsidRDefault="004C2DE7" w:rsidP="000578B5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</w:t>
            </w:r>
            <w:r w:rsidR="001F4F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F4F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053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6094295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4C32C1" w14:textId="6CB0D730" w:rsidR="004C2DE7" w:rsidRPr="00DB47CF" w:rsidDel="00D00E75" w:rsidRDefault="001F4F0A" w:rsidP="000578B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442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442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8" w:type="dxa"/>
          </w:tcPr>
          <w:p w14:paraId="42441425" w14:textId="77777777" w:rsidR="004C2DE7" w:rsidRPr="000F2393" w:rsidDel="00D00E75" w:rsidRDefault="004C2DE7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48C596FF" w14:textId="30820446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5F3EA062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009BB116" w14:textId="35845372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A22D31B" w14:textId="77777777" w:rsidR="004C2DE7" w:rsidRPr="000F2393" w:rsidRDefault="004C2DE7" w:rsidP="000578B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509768B" w14:textId="02CA6D79" w:rsidR="004C2DE7" w:rsidRPr="005469C7" w:rsidRDefault="00442FE4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</w:t>
            </w:r>
            <w:r w:rsidR="001F4F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</w:tbl>
    <w:p w14:paraId="5DC1FECC" w14:textId="7658B94A" w:rsidR="00DB43B9" w:rsidRDefault="00DB43B9" w:rsidP="001F4F0A">
      <w:pPr>
        <w:pStyle w:val="FSBlank"/>
        <w:spacing w:line="240" w:lineRule="auto"/>
        <w:ind w:left="0"/>
        <w:rPr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0"/>
        <w:gridCol w:w="1170"/>
        <w:gridCol w:w="238"/>
        <w:gridCol w:w="752"/>
        <w:gridCol w:w="304"/>
        <w:gridCol w:w="776"/>
        <w:gridCol w:w="245"/>
        <w:gridCol w:w="1105"/>
      </w:tblGrid>
      <w:tr w:rsidR="004C2DE7" w:rsidRPr="000F2393" w14:paraId="3849CA78" w14:textId="77777777" w:rsidTr="004C2DE7">
        <w:trPr>
          <w:tblHeader/>
        </w:trPr>
        <w:tc>
          <w:tcPr>
            <w:tcW w:w="3330" w:type="dxa"/>
          </w:tcPr>
          <w:p w14:paraId="1F85FA36" w14:textId="77777777" w:rsidR="004C2DE7" w:rsidRPr="000F2393" w:rsidRDefault="004C2DE7" w:rsidP="004F32B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9"/>
          </w:tcPr>
          <w:p w14:paraId="71DCA243" w14:textId="2D483311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4C2DE7" w:rsidRPr="000F2393" w14:paraId="2CF7EEE3" w14:textId="77777777" w:rsidTr="004C2DE7">
        <w:trPr>
          <w:trHeight w:val="821"/>
          <w:tblHeader/>
        </w:trPr>
        <w:tc>
          <w:tcPr>
            <w:tcW w:w="3330" w:type="dxa"/>
            <w:vAlign w:val="bottom"/>
          </w:tcPr>
          <w:p w14:paraId="01E92741" w14:textId="77777777" w:rsidR="004C2DE7" w:rsidRPr="000F2393" w:rsidRDefault="004C2DE7" w:rsidP="004F32B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68938AEE" w14:textId="77777777" w:rsidR="004C2DE7" w:rsidRPr="000F2393" w:rsidRDefault="004C2DE7" w:rsidP="004F32B3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7F45ADA4" w14:textId="77777777" w:rsidR="004C2DE7" w:rsidRPr="000F2393" w:rsidRDefault="004C2DE7" w:rsidP="004F32B3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2F2373FA" w14:textId="77777777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24F9FC" w14:textId="77777777" w:rsidR="004C2DE7" w:rsidRPr="000F2393" w:rsidRDefault="004C2DE7" w:rsidP="004F32B3">
            <w:pPr>
              <w:spacing w:line="240" w:lineRule="auto"/>
              <w:ind w:left="-26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8" w:type="dxa"/>
            <w:vAlign w:val="bottom"/>
          </w:tcPr>
          <w:p w14:paraId="6B973347" w14:textId="77777777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22971904" w14:textId="77777777" w:rsidR="004C2DE7" w:rsidRDefault="004C2DE7" w:rsidP="004F32B3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14:paraId="19A7696D" w14:textId="77777777" w:rsidR="004C2DE7" w:rsidRPr="000F2393" w:rsidRDefault="004C2DE7" w:rsidP="004F32B3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304" w:type="dxa"/>
            <w:vAlign w:val="bottom"/>
          </w:tcPr>
          <w:p w14:paraId="46842C33" w14:textId="77777777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57A083CE" w14:textId="77777777" w:rsidR="004C2DE7" w:rsidRDefault="004C2DE7" w:rsidP="004F32B3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14:paraId="43ED6986" w14:textId="77777777" w:rsidR="004C2DE7" w:rsidRPr="000F2393" w:rsidRDefault="004C2DE7" w:rsidP="004F32B3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497E07EF" w14:textId="77777777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0303343E" w14:textId="77777777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2DE7" w:rsidRPr="000F2393" w14:paraId="604D00C5" w14:textId="77777777" w:rsidTr="004C2DE7">
        <w:trPr>
          <w:tblHeader/>
        </w:trPr>
        <w:tc>
          <w:tcPr>
            <w:tcW w:w="3330" w:type="dxa"/>
            <w:vAlign w:val="bottom"/>
          </w:tcPr>
          <w:p w14:paraId="3E94556E" w14:textId="77777777" w:rsidR="004C2DE7" w:rsidRPr="000F2393" w:rsidRDefault="004C2DE7" w:rsidP="004F32B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9"/>
          </w:tcPr>
          <w:p w14:paraId="5B9E3B12" w14:textId="1C0EDF08" w:rsidR="004C2DE7" w:rsidRPr="000F2393" w:rsidRDefault="004C2DE7" w:rsidP="004F32B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4C2DE7" w:rsidRPr="000F2393" w14:paraId="61233F80" w14:textId="77777777" w:rsidTr="004C2DE7">
        <w:tc>
          <w:tcPr>
            <w:tcW w:w="3330" w:type="dxa"/>
          </w:tcPr>
          <w:p w14:paraId="0523809A" w14:textId="77777777" w:rsidR="004C2DE7" w:rsidRPr="000F2393" w:rsidRDefault="004C2DE7" w:rsidP="004F32B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1080" w:type="dxa"/>
          </w:tcPr>
          <w:p w14:paraId="3E09512A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B7B19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2E2275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66ECBB11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</w:tcPr>
          <w:p w14:paraId="22D16FD7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</w:tcPr>
          <w:p w14:paraId="57BC5DD3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</w:tcPr>
          <w:p w14:paraId="706855DF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F55EA07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7E000095" w14:textId="77777777" w:rsidR="004C2DE7" w:rsidRPr="000F2393" w:rsidRDefault="004C2DE7" w:rsidP="004F32B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C2DE7" w:rsidRPr="000F2393" w14:paraId="0DCFA8E3" w14:textId="77777777" w:rsidTr="004C2DE7">
        <w:tc>
          <w:tcPr>
            <w:tcW w:w="3330" w:type="dxa"/>
          </w:tcPr>
          <w:p w14:paraId="2047F695" w14:textId="77777777" w:rsidR="004C2DE7" w:rsidRPr="000F2393" w:rsidRDefault="004C2DE7" w:rsidP="004F32B3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03CB66E2" w14:textId="77777777" w:rsidR="004C2DE7" w:rsidRPr="00DB47CF" w:rsidRDefault="004C2DE7" w:rsidP="004F32B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(172,526)</w:t>
            </w:r>
          </w:p>
        </w:tc>
        <w:tc>
          <w:tcPr>
            <w:tcW w:w="270" w:type="dxa"/>
          </w:tcPr>
          <w:p w14:paraId="2D369AC9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DCCAB7" w14:textId="77777777" w:rsidR="004C2DE7" w:rsidRPr="000F2393" w:rsidDel="00D00E75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(172,526)</w:t>
            </w:r>
          </w:p>
        </w:tc>
        <w:tc>
          <w:tcPr>
            <w:tcW w:w="238" w:type="dxa"/>
          </w:tcPr>
          <w:p w14:paraId="0B59A314" w14:textId="77777777" w:rsidR="004C2DE7" w:rsidRPr="000F2393" w:rsidDel="00D00E75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08D1EC84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786B4AE8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4725A702" w14:textId="77777777" w:rsidR="004C2DE7" w:rsidRPr="000F2393" w:rsidRDefault="004C2DE7" w:rsidP="004F32B3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FD1613A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E8BA1EC" w14:textId="77777777" w:rsidR="004C2DE7" w:rsidRPr="000F2393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(172,526)</w:t>
            </w:r>
          </w:p>
        </w:tc>
      </w:tr>
      <w:tr w:rsidR="004C2DE7" w:rsidRPr="000F2393" w14:paraId="4EE20BE9" w14:textId="77777777" w:rsidTr="004C2DE7">
        <w:tc>
          <w:tcPr>
            <w:tcW w:w="3330" w:type="dxa"/>
          </w:tcPr>
          <w:p w14:paraId="728ED13F" w14:textId="77777777" w:rsidR="004C2DE7" w:rsidRPr="000F2393" w:rsidRDefault="004C2DE7" w:rsidP="004F32B3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BFE5459" w14:textId="77777777" w:rsidR="004C2DE7" w:rsidRPr="00DB47CF" w:rsidRDefault="004C2DE7" w:rsidP="004F32B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(23,863)</w:t>
            </w:r>
          </w:p>
        </w:tc>
        <w:tc>
          <w:tcPr>
            <w:tcW w:w="270" w:type="dxa"/>
          </w:tcPr>
          <w:p w14:paraId="16F6BAEB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6D8218" w14:textId="77777777" w:rsidR="004C2DE7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(23,863)</w:t>
            </w:r>
          </w:p>
        </w:tc>
        <w:tc>
          <w:tcPr>
            <w:tcW w:w="238" w:type="dxa"/>
          </w:tcPr>
          <w:p w14:paraId="0E249974" w14:textId="77777777" w:rsidR="004C2DE7" w:rsidRPr="000F2393" w:rsidDel="00D00E75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2D1FBC9A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35932208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688D6EAF" w14:textId="77777777" w:rsidR="004C2DE7" w:rsidRPr="000F2393" w:rsidRDefault="004C2DE7" w:rsidP="004F32B3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5A3BAAD3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E1536BF" w14:textId="1A3C6274" w:rsidR="004C2DE7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0578B5">
              <w:rPr>
                <w:rFonts w:ascii="Angsana New" w:hAnsi="Angsana New" w:cs="Angsana New"/>
                <w:sz w:val="26"/>
                <w:szCs w:val="26"/>
              </w:rPr>
              <w:t>(23,863)</w:t>
            </w:r>
          </w:p>
        </w:tc>
      </w:tr>
      <w:tr w:rsidR="004C2DE7" w:rsidRPr="000F2393" w14:paraId="2F737AB4" w14:textId="77777777" w:rsidTr="004C2DE7">
        <w:tc>
          <w:tcPr>
            <w:tcW w:w="3330" w:type="dxa"/>
          </w:tcPr>
          <w:p w14:paraId="50EFD145" w14:textId="77777777" w:rsidR="004C2DE7" w:rsidRDefault="004C2DE7" w:rsidP="004F32B3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123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B3C25ED" w14:textId="77777777" w:rsidR="004C2DE7" w:rsidRPr="00DB47CF" w:rsidRDefault="004C2DE7" w:rsidP="004F32B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(21,249)</w:t>
            </w:r>
          </w:p>
        </w:tc>
        <w:tc>
          <w:tcPr>
            <w:tcW w:w="270" w:type="dxa"/>
          </w:tcPr>
          <w:p w14:paraId="6D87B11D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A29256" w14:textId="77777777" w:rsidR="004C2DE7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9A3BBF">
              <w:rPr>
                <w:rFonts w:ascii="Angsana New" w:hAnsi="Angsana New" w:cs="Angsana New"/>
                <w:sz w:val="26"/>
                <w:szCs w:val="26"/>
              </w:rPr>
              <w:t xml:space="preserve">   (8,074)</w:t>
            </w:r>
          </w:p>
        </w:tc>
        <w:tc>
          <w:tcPr>
            <w:tcW w:w="238" w:type="dxa"/>
          </w:tcPr>
          <w:p w14:paraId="3CD496D4" w14:textId="77777777" w:rsidR="004C2DE7" w:rsidRPr="000F2393" w:rsidDel="00D00E75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42AB1596" w14:textId="77777777" w:rsidR="004C2DE7" w:rsidRPr="000F2393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(6,429)</w:t>
            </w:r>
          </w:p>
        </w:tc>
        <w:tc>
          <w:tcPr>
            <w:tcW w:w="304" w:type="dxa"/>
          </w:tcPr>
          <w:p w14:paraId="3867FBC7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832C46F" w14:textId="77777777" w:rsidR="004C2DE7" w:rsidRPr="000F2393" w:rsidRDefault="004C2DE7" w:rsidP="004F32B3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(8,238)</w:t>
            </w:r>
          </w:p>
        </w:tc>
        <w:tc>
          <w:tcPr>
            <w:tcW w:w="245" w:type="dxa"/>
          </w:tcPr>
          <w:p w14:paraId="081125D4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4E4FABA" w14:textId="391E049F" w:rsidR="004C2DE7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0578B5">
              <w:rPr>
                <w:rFonts w:ascii="Angsana New" w:hAnsi="Angsana New" w:cs="Angsana New"/>
                <w:sz w:val="26"/>
                <w:szCs w:val="26"/>
              </w:rPr>
              <w:t>(22,741)</w:t>
            </w:r>
          </w:p>
        </w:tc>
      </w:tr>
      <w:tr w:rsidR="004C2DE7" w:rsidRPr="000F2393" w14:paraId="53206EFD" w14:textId="77777777" w:rsidTr="004C2DE7">
        <w:trPr>
          <w:trHeight w:val="155"/>
        </w:trPr>
        <w:tc>
          <w:tcPr>
            <w:tcW w:w="3330" w:type="dxa"/>
          </w:tcPr>
          <w:p w14:paraId="7C3709A7" w14:textId="77777777" w:rsidR="004C2DE7" w:rsidRPr="000F2393" w:rsidRDefault="004C2DE7" w:rsidP="004F32B3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7A49B2" w14:textId="77777777" w:rsidR="004C2DE7" w:rsidRPr="00DB47CF" w:rsidRDefault="004C2DE7" w:rsidP="004F32B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(700,000)</w:t>
            </w:r>
          </w:p>
        </w:tc>
        <w:tc>
          <w:tcPr>
            <w:tcW w:w="270" w:type="dxa"/>
          </w:tcPr>
          <w:p w14:paraId="7C6A1F95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4A82E1" w14:textId="77777777" w:rsidR="004C2DE7" w:rsidRPr="000F2393" w:rsidDel="00D00E75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sz w:val="26"/>
                <w:szCs w:val="26"/>
              </w:rPr>
              <w:t>(710,725)</w:t>
            </w:r>
          </w:p>
        </w:tc>
        <w:tc>
          <w:tcPr>
            <w:tcW w:w="238" w:type="dxa"/>
          </w:tcPr>
          <w:p w14:paraId="5B8BAD01" w14:textId="77777777" w:rsidR="004C2DE7" w:rsidRPr="000F2393" w:rsidDel="00D00E75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1878F335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7316E4AF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505002C3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CB3EAAE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D3EF3EB" w14:textId="77777777" w:rsidR="004C2DE7" w:rsidRPr="000F2393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(710,725)</w:t>
            </w:r>
          </w:p>
        </w:tc>
      </w:tr>
      <w:tr w:rsidR="004C2DE7" w:rsidRPr="000F2393" w14:paraId="2405FD46" w14:textId="77777777" w:rsidTr="004C2DE7">
        <w:tc>
          <w:tcPr>
            <w:tcW w:w="3330" w:type="dxa"/>
          </w:tcPr>
          <w:p w14:paraId="1E4EB9FA" w14:textId="77777777" w:rsidR="004C2DE7" w:rsidRPr="000F2393" w:rsidRDefault="004C2DE7" w:rsidP="004F32B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416C09" w14:textId="77777777" w:rsidR="004C2DE7" w:rsidRPr="00DB47CF" w:rsidRDefault="004C2DE7" w:rsidP="004F32B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53F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(917,638)</w:t>
            </w:r>
          </w:p>
        </w:tc>
        <w:tc>
          <w:tcPr>
            <w:tcW w:w="270" w:type="dxa"/>
          </w:tcPr>
          <w:p w14:paraId="61DA624B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F9CCF6" w14:textId="77777777" w:rsidR="004C2DE7" w:rsidRPr="00DB47CF" w:rsidDel="00D00E75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68F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(915,188)</w:t>
            </w:r>
          </w:p>
        </w:tc>
        <w:tc>
          <w:tcPr>
            <w:tcW w:w="238" w:type="dxa"/>
          </w:tcPr>
          <w:p w14:paraId="3738BA8E" w14:textId="77777777" w:rsidR="004C2DE7" w:rsidRPr="000F2393" w:rsidDel="00D00E75" w:rsidRDefault="004C2DE7" w:rsidP="004F32B3">
            <w:pPr>
              <w:tabs>
                <w:tab w:val="clear" w:pos="680"/>
                <w:tab w:val="decimal" w:pos="68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1659B47A" w14:textId="77777777" w:rsidR="004C2DE7" w:rsidRPr="00C6285A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(6,429)</w:t>
            </w:r>
          </w:p>
        </w:tc>
        <w:tc>
          <w:tcPr>
            <w:tcW w:w="304" w:type="dxa"/>
          </w:tcPr>
          <w:p w14:paraId="0A6D6C76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22E6B0ED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(8,238)</w:t>
            </w:r>
          </w:p>
        </w:tc>
        <w:tc>
          <w:tcPr>
            <w:tcW w:w="245" w:type="dxa"/>
          </w:tcPr>
          <w:p w14:paraId="04D8C59C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B21A00E" w14:textId="77777777" w:rsidR="004C2DE7" w:rsidRPr="004C2DE7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C2D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(929,855)</w:t>
            </w:r>
          </w:p>
        </w:tc>
      </w:tr>
      <w:tr w:rsidR="004C2DE7" w:rsidRPr="000F2393" w14:paraId="00929A5C" w14:textId="77777777" w:rsidTr="004C2DE7">
        <w:tc>
          <w:tcPr>
            <w:tcW w:w="3330" w:type="dxa"/>
          </w:tcPr>
          <w:p w14:paraId="14D22526" w14:textId="77777777" w:rsidR="004C2DE7" w:rsidRPr="003F0EFB" w:rsidRDefault="004C2DE7" w:rsidP="004F32B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E7D78E" w14:textId="77777777" w:rsidR="004C2DE7" w:rsidRPr="003F0EFB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54537A1" w14:textId="77777777" w:rsidR="004C2DE7" w:rsidRPr="003F0EFB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73FB8D" w14:textId="77777777" w:rsidR="004C2DE7" w:rsidRPr="00DB47CF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B85FE73" w14:textId="77777777" w:rsidR="004C2DE7" w:rsidRPr="003F0EFB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5E7F84C0" w14:textId="77777777" w:rsidR="004C2DE7" w:rsidRPr="003F0EFB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</w:tcPr>
          <w:p w14:paraId="5D14A712" w14:textId="77777777" w:rsidR="004C2DE7" w:rsidRPr="003F0EFB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</w:tcPr>
          <w:p w14:paraId="7C5A37E6" w14:textId="77777777" w:rsidR="004C2DE7" w:rsidRPr="003F0EFB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074029CA" w14:textId="77777777" w:rsidR="004C2DE7" w:rsidRPr="003F0EFB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438FD95D" w14:textId="77777777" w:rsidR="004C2DE7" w:rsidRPr="004C2DE7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2DE7" w:rsidRPr="000F2393" w14:paraId="0C6F8F13" w14:textId="77777777" w:rsidTr="004C2DE7">
        <w:tc>
          <w:tcPr>
            <w:tcW w:w="3330" w:type="dxa"/>
          </w:tcPr>
          <w:p w14:paraId="1338592C" w14:textId="77777777" w:rsidR="004C2DE7" w:rsidRPr="000F2393" w:rsidRDefault="004C2DE7" w:rsidP="004F32B3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</w:t>
            </w:r>
            <w:r w:rsidRPr="000F23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เป็น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14:paraId="73C1A4BB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984AB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</w:tcPr>
          <w:p w14:paraId="41C3778D" w14:textId="77777777" w:rsidR="004C2DE7" w:rsidRPr="00DB47CF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2CE377D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2" w:type="dxa"/>
          </w:tcPr>
          <w:p w14:paraId="3C337307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4" w:type="dxa"/>
          </w:tcPr>
          <w:p w14:paraId="1CD0AB5D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6" w:type="dxa"/>
          </w:tcPr>
          <w:p w14:paraId="0C4AD4C6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45" w:type="dxa"/>
          </w:tcPr>
          <w:p w14:paraId="6B41C0FD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05" w:type="dxa"/>
          </w:tcPr>
          <w:p w14:paraId="5495A88A" w14:textId="77777777" w:rsidR="004C2DE7" w:rsidRPr="004C2DE7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2DE7" w:rsidRPr="000F2393" w14:paraId="575657B3" w14:textId="77777777" w:rsidTr="004C2DE7">
        <w:tc>
          <w:tcPr>
            <w:tcW w:w="3330" w:type="dxa"/>
          </w:tcPr>
          <w:p w14:paraId="2ED096AF" w14:textId="77777777" w:rsidR="004C2DE7" w:rsidRPr="003F0EFB" w:rsidRDefault="004C2DE7" w:rsidP="004F32B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0EF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สัญญาซื้อขายทองแดงล่วงหน้า</w:t>
            </w:r>
          </w:p>
        </w:tc>
        <w:tc>
          <w:tcPr>
            <w:tcW w:w="1080" w:type="dxa"/>
          </w:tcPr>
          <w:p w14:paraId="133175B1" w14:textId="77777777" w:rsidR="004C2DE7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7CD107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6BEF8E" w14:textId="77777777" w:rsidR="004C2DE7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DD1F7B8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7B194593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138F22CC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7536B277" w14:textId="77777777" w:rsidR="004C2DE7" w:rsidRPr="000F2393" w:rsidRDefault="004C2DE7" w:rsidP="004F32B3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1CB23C5F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CC2C6EC" w14:textId="77777777" w:rsidR="004C2DE7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2DE7" w:rsidRPr="000F2393" w14:paraId="1A534093" w14:textId="77777777" w:rsidTr="004C2DE7">
        <w:tc>
          <w:tcPr>
            <w:tcW w:w="3330" w:type="dxa"/>
          </w:tcPr>
          <w:p w14:paraId="266F538F" w14:textId="77777777" w:rsidR="004C2DE7" w:rsidRPr="000F2393" w:rsidRDefault="004C2DE7" w:rsidP="004F32B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1080" w:type="dxa"/>
          </w:tcPr>
          <w:p w14:paraId="17E54D26" w14:textId="77777777" w:rsidR="004C2DE7" w:rsidRDefault="004C2DE7" w:rsidP="004F32B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(69,373)</w:t>
            </w:r>
          </w:p>
        </w:tc>
        <w:tc>
          <w:tcPr>
            <w:tcW w:w="270" w:type="dxa"/>
          </w:tcPr>
          <w:p w14:paraId="52CD671F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F9F292" w14:textId="77777777" w:rsidR="004C2DE7" w:rsidRPr="000F2393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1,599</w:t>
            </w:r>
          </w:p>
        </w:tc>
        <w:tc>
          <w:tcPr>
            <w:tcW w:w="238" w:type="dxa"/>
          </w:tcPr>
          <w:p w14:paraId="0BDB8A82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005D4AF0" w14:textId="77777777" w:rsidR="004C2DE7" w:rsidRPr="000F2393" w:rsidRDefault="004C2DE7" w:rsidP="004F32B3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16108506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12CBF4A0" w14:textId="77777777" w:rsidR="004C2DE7" w:rsidRPr="000F2393" w:rsidRDefault="004C2DE7" w:rsidP="004F32B3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BD78C68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73228C8" w14:textId="06694536" w:rsidR="004C2DE7" w:rsidRPr="000F2393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1,599</w:t>
            </w:r>
          </w:p>
        </w:tc>
      </w:tr>
      <w:tr w:rsidR="004C2DE7" w:rsidRPr="000F2393" w14:paraId="103BC163" w14:textId="77777777" w:rsidTr="004C2DE7">
        <w:tc>
          <w:tcPr>
            <w:tcW w:w="3330" w:type="dxa"/>
          </w:tcPr>
          <w:p w14:paraId="06E0F88F" w14:textId="77777777" w:rsidR="004C2DE7" w:rsidRPr="000F2393" w:rsidRDefault="004C2DE7" w:rsidP="004F32B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ใช้ในการป้องกันความเสี่ยง</w:t>
            </w:r>
          </w:p>
        </w:tc>
        <w:tc>
          <w:tcPr>
            <w:tcW w:w="1080" w:type="dxa"/>
          </w:tcPr>
          <w:p w14:paraId="7FAC3F6A" w14:textId="77777777" w:rsidR="004C2DE7" w:rsidRDefault="004C2DE7" w:rsidP="004F32B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  <w:p w14:paraId="0E09D1ED" w14:textId="77777777" w:rsidR="004C2DE7" w:rsidRPr="000578B5" w:rsidRDefault="004C2DE7" w:rsidP="004F32B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(4,936)</w:t>
            </w:r>
          </w:p>
        </w:tc>
        <w:tc>
          <w:tcPr>
            <w:tcW w:w="270" w:type="dxa"/>
          </w:tcPr>
          <w:p w14:paraId="29C733DC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1D52B1" w14:textId="77777777" w:rsidR="004C2DE7" w:rsidRPr="000578B5" w:rsidRDefault="004C2DE7" w:rsidP="004F32B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1FA2CFD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659CB3D5" w14:textId="77777777" w:rsidR="004C2DE7" w:rsidRPr="00520474" w:rsidRDefault="004C2DE7" w:rsidP="004F32B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47ABEEFC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29FC1603" w14:textId="77777777" w:rsidR="004C2DE7" w:rsidRPr="00520474" w:rsidRDefault="004C2DE7" w:rsidP="004F32B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2946EBA2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0CA6970" w14:textId="77777777" w:rsidR="004C2DE7" w:rsidRPr="00520474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2DE7" w:rsidRPr="000F2393" w14:paraId="2CFB14B9" w14:textId="77777777" w:rsidTr="004C2DE7">
        <w:tc>
          <w:tcPr>
            <w:tcW w:w="3330" w:type="dxa"/>
          </w:tcPr>
          <w:p w14:paraId="5F76A251" w14:textId="77777777" w:rsidR="004C2DE7" w:rsidRPr="000F2393" w:rsidRDefault="004C2DE7" w:rsidP="004F32B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653DF5D5" w14:textId="77777777" w:rsidR="004C2DE7" w:rsidRPr="000F2393" w:rsidRDefault="004C2DE7" w:rsidP="004F32B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CE89D" w14:textId="77777777" w:rsidR="004C2DE7" w:rsidRPr="000F2393" w:rsidRDefault="004C2DE7" w:rsidP="004F32B3">
            <w:pPr>
              <w:tabs>
                <w:tab w:val="clear" w:pos="227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4488A8" w14:textId="77777777" w:rsidR="004C2DE7" w:rsidRPr="000F2393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578B5">
              <w:rPr>
                <w:rFonts w:ascii="Angsana New" w:hAnsi="Angsana New" w:cs="Angsana New"/>
                <w:sz w:val="26"/>
                <w:szCs w:val="26"/>
              </w:rPr>
              <w:t>226,268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7F3B62A7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2444A7C4" w14:textId="77777777" w:rsidR="004C2DE7" w:rsidRPr="000F2393" w:rsidRDefault="004C2DE7" w:rsidP="004F32B3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78E4D0DB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7D2D6CC6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58B3DDE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9D14970" w14:textId="68D69D90" w:rsidR="004C2DE7" w:rsidRPr="000F2393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0578B5">
              <w:rPr>
                <w:rFonts w:ascii="Angsana New" w:hAnsi="Angsana New" w:cs="Angsana New"/>
                <w:sz w:val="26"/>
                <w:szCs w:val="26"/>
              </w:rPr>
              <w:t>226,268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C2DE7" w:rsidRPr="000F2393" w14:paraId="44FEE1A7" w14:textId="77777777" w:rsidTr="004C2DE7">
        <w:trPr>
          <w:trHeight w:val="164"/>
        </w:trPr>
        <w:tc>
          <w:tcPr>
            <w:tcW w:w="3330" w:type="dxa"/>
          </w:tcPr>
          <w:p w14:paraId="3756B82D" w14:textId="77777777" w:rsidR="004C2DE7" w:rsidRPr="000F2393" w:rsidRDefault="004C2DE7" w:rsidP="004F32B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80" w:type="dxa"/>
          </w:tcPr>
          <w:p w14:paraId="14E46E51" w14:textId="77777777" w:rsidR="004C2DE7" w:rsidRPr="000F2393" w:rsidRDefault="004C2DE7" w:rsidP="004F32B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8D658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F3BB4B" w14:textId="77777777" w:rsidR="004C2DE7" w:rsidRPr="000F2393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225,133</w:t>
            </w:r>
          </w:p>
        </w:tc>
        <w:tc>
          <w:tcPr>
            <w:tcW w:w="238" w:type="dxa"/>
          </w:tcPr>
          <w:p w14:paraId="1B651779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14:paraId="10422DAA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55DE88C8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55323912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29DEA43B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D4F445F" w14:textId="77777777" w:rsidR="004C2DE7" w:rsidRPr="00BE47D2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0578B5">
              <w:rPr>
                <w:rFonts w:ascii="Angsana New" w:hAnsi="Angsana New" w:cs="Angsana New"/>
                <w:sz w:val="26"/>
                <w:szCs w:val="26"/>
              </w:rPr>
              <w:t>225,133</w:t>
            </w:r>
          </w:p>
        </w:tc>
      </w:tr>
      <w:tr w:rsidR="004C2DE7" w:rsidRPr="000F2393" w14:paraId="626D14DD" w14:textId="77777777" w:rsidTr="004C2DE7">
        <w:tc>
          <w:tcPr>
            <w:tcW w:w="3330" w:type="dxa"/>
          </w:tcPr>
          <w:p w14:paraId="0123A827" w14:textId="77777777" w:rsidR="004C2DE7" w:rsidRPr="000F2393" w:rsidRDefault="004C2DE7" w:rsidP="004F32B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F68389" w14:textId="77777777" w:rsidR="004C2DE7" w:rsidRPr="00DB47CF" w:rsidRDefault="004C2DE7" w:rsidP="004F32B3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(74,309)</w:t>
            </w:r>
          </w:p>
        </w:tc>
        <w:tc>
          <w:tcPr>
            <w:tcW w:w="270" w:type="dxa"/>
          </w:tcPr>
          <w:p w14:paraId="3F20EE6B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676765" w14:textId="77777777" w:rsidR="004C2DE7" w:rsidRPr="00DB47CF" w:rsidDel="00D00E75" w:rsidRDefault="004C2DE7" w:rsidP="004F32B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3B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464</w:t>
            </w:r>
          </w:p>
        </w:tc>
        <w:tc>
          <w:tcPr>
            <w:tcW w:w="238" w:type="dxa"/>
          </w:tcPr>
          <w:p w14:paraId="32F67671" w14:textId="77777777" w:rsidR="004C2DE7" w:rsidRPr="000F2393" w:rsidDel="00D00E75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342AA47E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14:paraId="62F54EA3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77D6AD63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41978914" w14:textId="77777777" w:rsidR="004C2DE7" w:rsidRPr="000F2393" w:rsidRDefault="004C2DE7" w:rsidP="004F32B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D72A692" w14:textId="77777777" w:rsidR="004C2DE7" w:rsidRPr="004C2DE7" w:rsidRDefault="004C2DE7" w:rsidP="004C2DE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C2D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464</w:t>
            </w:r>
          </w:p>
        </w:tc>
      </w:tr>
    </w:tbl>
    <w:p w14:paraId="096FA1EB" w14:textId="77777777" w:rsidR="00140162" w:rsidRDefault="00140162" w:rsidP="00DB43B9">
      <w:pPr>
        <w:pStyle w:val="FSBlank"/>
        <w:spacing w:line="240" w:lineRule="auto"/>
        <w:ind w:left="0"/>
        <w:rPr>
          <w:sz w:val="30"/>
          <w:szCs w:val="30"/>
        </w:rPr>
      </w:pPr>
    </w:p>
    <w:p w14:paraId="4E2244E3" w14:textId="0F4A5AB5" w:rsidR="00B56D8C" w:rsidRDefault="00415C50" w:rsidP="00CB04F4">
      <w:pPr>
        <w:pStyle w:val="FSBlank"/>
        <w:tabs>
          <w:tab w:val="left" w:pos="3690"/>
        </w:tabs>
        <w:spacing w:line="240" w:lineRule="auto"/>
        <w:ind w:left="990"/>
        <w:rPr>
          <w:sz w:val="30"/>
          <w:szCs w:val="30"/>
        </w:rPr>
      </w:pPr>
      <w:r w:rsidRPr="00415C50">
        <w:rPr>
          <w:rFonts w:hint="cs"/>
          <w:sz w:val="30"/>
          <w:szCs w:val="30"/>
          <w:cs/>
        </w:rPr>
        <w:t>กระแสเงินสดเข้า</w:t>
      </w:r>
      <w:r w:rsidRPr="00415C50">
        <w:rPr>
          <w:sz w:val="30"/>
          <w:szCs w:val="30"/>
          <w:cs/>
        </w:rPr>
        <w:t>/</w:t>
      </w:r>
      <w:r w:rsidRPr="00415C50">
        <w:rPr>
          <w:rFonts w:hint="cs"/>
          <w:sz w:val="30"/>
          <w:szCs w:val="30"/>
          <w:cs/>
        </w:rPr>
        <w:t>กระแสเงินสดออก</w:t>
      </w:r>
      <w:r>
        <w:rPr>
          <w:sz w:val="30"/>
          <w:szCs w:val="30"/>
        </w:rPr>
        <w:t xml:space="preserve"> </w:t>
      </w:r>
      <w:r w:rsidRPr="00415C50">
        <w:rPr>
          <w:rFonts w:hint="cs"/>
          <w:sz w:val="30"/>
          <w:szCs w:val="30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ซึ่งโดยปกติจะไม่มีการปิดสัญญาดังกล่าวก่อนการครบกำหนดของสัญญา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ซึ่งชำระเป็นเงินสดด้วยจำนวนขั้นต้นพร้อมกัน</w:t>
      </w:r>
    </w:p>
    <w:p w14:paraId="328680CF" w14:textId="77777777" w:rsidR="00CB04F4" w:rsidRDefault="00CB04F4" w:rsidP="00CB04F4">
      <w:pPr>
        <w:pStyle w:val="FSBlank"/>
        <w:tabs>
          <w:tab w:val="left" w:pos="3690"/>
        </w:tabs>
        <w:spacing w:line="240" w:lineRule="auto"/>
        <w:ind w:left="990"/>
        <w:rPr>
          <w:sz w:val="30"/>
          <w:szCs w:val="30"/>
        </w:rPr>
      </w:pPr>
    </w:p>
    <w:p w14:paraId="3B391149" w14:textId="36920FAA" w:rsidR="00A43721" w:rsidRPr="00711EA4" w:rsidRDefault="00A43721" w:rsidP="00A43721">
      <w:pPr>
        <w:pStyle w:val="FSBlank"/>
        <w:spacing w:line="240" w:lineRule="auto"/>
        <w:rPr>
          <w:b/>
          <w:bCs/>
          <w:i/>
          <w:iCs/>
          <w:sz w:val="30"/>
          <w:szCs w:val="30"/>
        </w:rPr>
      </w:pPr>
      <w:r w:rsidRPr="00711EA4">
        <w:rPr>
          <w:b/>
          <w:bCs/>
          <w:i/>
          <w:iCs/>
          <w:sz w:val="30"/>
          <w:szCs w:val="30"/>
        </w:rPr>
        <w:t>(</w:t>
      </w:r>
      <w:r w:rsidR="00C26E4C">
        <w:rPr>
          <w:rFonts w:hint="cs"/>
          <w:b/>
          <w:bCs/>
          <w:i/>
          <w:iCs/>
          <w:sz w:val="30"/>
          <w:szCs w:val="30"/>
          <w:cs/>
        </w:rPr>
        <w:t>ข</w:t>
      </w:r>
      <w:r w:rsidRPr="00711EA4">
        <w:rPr>
          <w:b/>
          <w:bCs/>
          <w:i/>
          <w:iCs/>
          <w:sz w:val="30"/>
          <w:szCs w:val="30"/>
          <w:cs/>
        </w:rPr>
        <w:t>.</w:t>
      </w:r>
      <w:r w:rsidR="00B53767">
        <w:rPr>
          <w:b/>
          <w:bCs/>
          <w:i/>
          <w:iCs/>
          <w:sz w:val="30"/>
          <w:szCs w:val="30"/>
        </w:rPr>
        <w:t>3</w:t>
      </w:r>
      <w:r w:rsidRPr="00711EA4">
        <w:rPr>
          <w:b/>
          <w:bCs/>
          <w:i/>
          <w:iCs/>
          <w:sz w:val="30"/>
          <w:szCs w:val="30"/>
        </w:rPr>
        <w:t xml:space="preserve">) </w:t>
      </w:r>
      <w:r w:rsidRPr="00711EA4">
        <w:rPr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B57757C" w14:textId="77777777" w:rsidR="00A43721" w:rsidRPr="00711EA4" w:rsidRDefault="00A43721" w:rsidP="00A43721">
      <w:pPr>
        <w:pStyle w:val="FSBlank"/>
        <w:spacing w:line="240" w:lineRule="auto"/>
        <w:rPr>
          <w:sz w:val="30"/>
          <w:szCs w:val="30"/>
        </w:rPr>
      </w:pPr>
    </w:p>
    <w:p w14:paraId="2FFF9C67" w14:textId="7002E991" w:rsidR="00A43721" w:rsidRPr="00711EA4" w:rsidRDefault="00A43721" w:rsidP="009B00C9">
      <w:pPr>
        <w:pStyle w:val="FSBlank"/>
        <w:spacing w:line="240" w:lineRule="auto"/>
        <w:ind w:left="990"/>
        <w:rPr>
          <w:sz w:val="30"/>
          <w:szCs w:val="30"/>
        </w:rPr>
      </w:pPr>
      <w:r w:rsidRPr="00711EA4">
        <w:rPr>
          <w:sz w:val="30"/>
          <w:szCs w:val="30"/>
          <w:cs/>
        </w:rPr>
        <w:t>บริษัท</w:t>
      </w:r>
      <w:r w:rsidR="00900966" w:rsidRPr="00900966">
        <w:rPr>
          <w:rFonts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900966" w:rsidRPr="00900966">
        <w:rPr>
          <w:sz w:val="30"/>
          <w:szCs w:val="30"/>
          <w:cs/>
        </w:rPr>
        <w:t xml:space="preserve"> </w:t>
      </w:r>
      <w:r w:rsidR="00900966" w:rsidRPr="00900966">
        <w:rPr>
          <w:rFonts w:hint="cs"/>
          <w:sz w:val="30"/>
          <w:szCs w:val="30"/>
          <w:cs/>
        </w:rPr>
        <w:t>ความเสี่ยงด้านตลาดมีดังนี้</w:t>
      </w:r>
    </w:p>
    <w:p w14:paraId="759A4FA5" w14:textId="2AD6745B" w:rsidR="00CB04F4" w:rsidRDefault="00CB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5DAEF99" w14:textId="6D0861BC" w:rsidR="00A0543B" w:rsidRPr="00711EA4" w:rsidRDefault="00A0543B" w:rsidP="00A0543B">
      <w:pPr>
        <w:pStyle w:val="FSBlank"/>
        <w:spacing w:line="240" w:lineRule="auto"/>
        <w:rPr>
          <w:sz w:val="30"/>
          <w:szCs w:val="30"/>
        </w:rPr>
      </w:pPr>
      <w:r w:rsidRPr="00711EA4">
        <w:rPr>
          <w:sz w:val="30"/>
          <w:szCs w:val="30"/>
          <w:cs/>
        </w:rPr>
        <w:t>(</w:t>
      </w:r>
      <w:r w:rsidR="00C26E4C">
        <w:rPr>
          <w:rFonts w:hint="cs"/>
          <w:sz w:val="30"/>
          <w:szCs w:val="30"/>
          <w:cs/>
        </w:rPr>
        <w:t>ข</w:t>
      </w:r>
      <w:r w:rsidRPr="00711EA4">
        <w:rPr>
          <w:sz w:val="30"/>
          <w:szCs w:val="30"/>
          <w:cs/>
        </w:rPr>
        <w:t>.</w:t>
      </w:r>
      <w:r w:rsidR="00B53767">
        <w:rPr>
          <w:sz w:val="30"/>
          <w:szCs w:val="30"/>
        </w:rPr>
        <w:t>3</w:t>
      </w:r>
      <w:r w:rsidR="00B32FD0">
        <w:rPr>
          <w:sz w:val="30"/>
          <w:szCs w:val="30"/>
        </w:rPr>
        <w:t>.</w:t>
      </w:r>
      <w:r w:rsidR="00B53767">
        <w:rPr>
          <w:sz w:val="30"/>
          <w:szCs w:val="30"/>
        </w:rPr>
        <w:t>1</w:t>
      </w:r>
      <w:r w:rsidRPr="00711EA4">
        <w:rPr>
          <w:sz w:val="30"/>
          <w:szCs w:val="30"/>
          <w:cs/>
        </w:rPr>
        <w:t>)</w:t>
      </w:r>
      <w:r w:rsidR="00B32FD0">
        <w:rPr>
          <w:sz w:val="30"/>
          <w:szCs w:val="30"/>
        </w:rPr>
        <w:t xml:space="preserve"> </w:t>
      </w:r>
      <w:r w:rsidRPr="00711EA4">
        <w:rPr>
          <w:sz w:val="30"/>
          <w:szCs w:val="30"/>
          <w:cs/>
        </w:rPr>
        <w:t>ความเสี่ยงด้านอัตราแลกเปลี่ยน</w:t>
      </w:r>
    </w:p>
    <w:p w14:paraId="46D326CE" w14:textId="77777777" w:rsidR="00A0543B" w:rsidRPr="00711EA4" w:rsidRDefault="00A0543B" w:rsidP="00A0543B">
      <w:pPr>
        <w:pStyle w:val="FSBlank"/>
        <w:spacing w:line="240" w:lineRule="auto"/>
        <w:rPr>
          <w:sz w:val="30"/>
          <w:szCs w:val="30"/>
        </w:rPr>
      </w:pPr>
    </w:p>
    <w:p w14:paraId="5BA30797" w14:textId="1DFF57BA" w:rsidR="00A43721" w:rsidRDefault="00A0543B" w:rsidP="009B00C9">
      <w:pPr>
        <w:pStyle w:val="FSBlank"/>
        <w:spacing w:line="240" w:lineRule="auto"/>
        <w:ind w:left="1170"/>
        <w:rPr>
          <w:sz w:val="30"/>
          <w:szCs w:val="30"/>
        </w:rPr>
      </w:pPr>
      <w:r w:rsidRPr="00711EA4">
        <w:rPr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BF85492" w14:textId="60D15009" w:rsidR="005A3A9B" w:rsidRDefault="005A3A9B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14:paraId="58F851CB" w14:textId="735B8204" w:rsidR="005A3A9B" w:rsidRPr="00711EA4" w:rsidRDefault="005A3A9B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5A3A9B">
        <w:rPr>
          <w:rFonts w:hint="cs"/>
          <w:sz w:val="30"/>
          <w:szCs w:val="30"/>
          <w:cs/>
        </w:rPr>
        <w:lastRenderedPageBreak/>
        <w:t>บริษัท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ขาย</w:t>
      </w:r>
      <w:r w:rsidRPr="005A3A9B">
        <w:rPr>
          <w:sz w:val="30"/>
          <w:szCs w:val="30"/>
          <w:cs/>
        </w:rPr>
        <w:t xml:space="preserve"> </w:t>
      </w:r>
      <w:r w:rsidRPr="005A3A9B">
        <w:rPr>
          <w:rFonts w:hint="cs"/>
          <w:sz w:val="30"/>
          <w:szCs w:val="30"/>
          <w:cs/>
        </w:rPr>
        <w:t>ซื้อ</w:t>
      </w:r>
      <w:r w:rsidR="003B5675">
        <w:rPr>
          <w:rFonts w:hint="cs"/>
          <w:sz w:val="30"/>
          <w:szCs w:val="30"/>
          <w:cs/>
        </w:rPr>
        <w:t xml:space="preserve"> และ</w:t>
      </w:r>
      <w:r w:rsidRPr="005A3A9B">
        <w:rPr>
          <w:rFonts w:hint="cs"/>
          <w:sz w:val="30"/>
          <w:szCs w:val="30"/>
          <w:cs/>
        </w:rPr>
        <w:t>ลูกหนี้ซึ่งกำหนดและเป็นสกุลเงินที่ใช้ในการดำเนินงานของบริษั</w:t>
      </w:r>
      <w:r>
        <w:rPr>
          <w:rFonts w:hint="cs"/>
          <w:sz w:val="30"/>
          <w:szCs w:val="30"/>
          <w:cs/>
        </w:rPr>
        <w:t>ท</w:t>
      </w:r>
      <w:r w:rsidRPr="005A3A9B">
        <w:rPr>
          <w:rFonts w:hint="cs"/>
          <w:sz w:val="30"/>
          <w:szCs w:val="30"/>
          <w:cs/>
        </w:rPr>
        <w:t>สกุลเงินที่ใช้ในการดำเนินงานของบริษั</w:t>
      </w:r>
      <w:r w:rsidR="00C4481D">
        <w:rPr>
          <w:rFonts w:hint="cs"/>
          <w:sz w:val="30"/>
          <w:szCs w:val="30"/>
          <w:cs/>
        </w:rPr>
        <w:t>ทเ</w:t>
      </w:r>
      <w:r w:rsidRPr="005A3A9B">
        <w:rPr>
          <w:rFonts w:hint="cs"/>
          <w:sz w:val="30"/>
          <w:szCs w:val="30"/>
          <w:cs/>
        </w:rPr>
        <w:t>ป็น</w:t>
      </w:r>
      <w:r w:rsidR="00C4481D">
        <w:rPr>
          <w:rFonts w:hint="cs"/>
          <w:sz w:val="30"/>
          <w:szCs w:val="30"/>
          <w:cs/>
        </w:rPr>
        <w:t xml:space="preserve">ไทยบาท </w:t>
      </w:r>
      <w:r w:rsidRPr="005A3A9B">
        <w:rPr>
          <w:rFonts w:hint="cs"/>
          <w:sz w:val="30"/>
          <w:szCs w:val="30"/>
          <w:cs/>
        </w:rPr>
        <w:t>สกุลเงินที่ใช้ในธุรกรรมเหล่านี้โดยหลักเป็น</w:t>
      </w:r>
      <w:r w:rsidR="003B5675">
        <w:rPr>
          <w:sz w:val="30"/>
          <w:szCs w:val="30"/>
          <w:cs/>
        </w:rPr>
        <w:br/>
      </w:r>
      <w:r w:rsidR="003B5675">
        <w:rPr>
          <w:rFonts w:hint="cs"/>
          <w:sz w:val="30"/>
          <w:szCs w:val="30"/>
          <w:cs/>
        </w:rPr>
        <w:t>เงินเหรียญ</w:t>
      </w:r>
      <w:r w:rsidRPr="005A3A9B">
        <w:rPr>
          <w:rFonts w:hint="cs"/>
          <w:sz w:val="30"/>
          <w:szCs w:val="30"/>
          <w:cs/>
        </w:rPr>
        <w:t>สหรัฐ</w:t>
      </w:r>
      <w:r w:rsidR="003B5675">
        <w:rPr>
          <w:rFonts w:hint="cs"/>
          <w:sz w:val="30"/>
          <w:szCs w:val="30"/>
          <w:cs/>
        </w:rPr>
        <w:t>อเมริกา</w:t>
      </w:r>
      <w:r w:rsidR="005310A6">
        <w:rPr>
          <w:sz w:val="30"/>
          <w:szCs w:val="30"/>
        </w:rPr>
        <w:t xml:space="preserve"> </w:t>
      </w:r>
      <w:r w:rsidR="005310A6">
        <w:rPr>
          <w:rFonts w:hint="cs"/>
          <w:sz w:val="30"/>
          <w:szCs w:val="30"/>
          <w:cs/>
        </w:rPr>
        <w:t xml:space="preserve">ยูโร </w:t>
      </w:r>
      <w:r w:rsidR="00C4481D">
        <w:rPr>
          <w:rFonts w:hint="cs"/>
          <w:sz w:val="30"/>
          <w:szCs w:val="30"/>
          <w:cs/>
        </w:rPr>
        <w:t>และเยน</w:t>
      </w:r>
    </w:p>
    <w:p w14:paraId="275FCFD4" w14:textId="0E0007BB" w:rsidR="00A0543B" w:rsidRDefault="00A0543B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14:paraId="32355139" w14:textId="0793EBF6" w:rsidR="00C4481D" w:rsidRPr="00DC5148" w:rsidRDefault="00C4481D" w:rsidP="00DC5148">
      <w:pPr>
        <w:pStyle w:val="FSBlank"/>
        <w:spacing w:line="240" w:lineRule="auto"/>
        <w:ind w:left="1170"/>
        <w:rPr>
          <w:sz w:val="30"/>
          <w:szCs w:val="30"/>
        </w:rPr>
      </w:pPr>
      <w:r w:rsidRPr="00DC5148">
        <w:rPr>
          <w:rFonts w:hint="cs"/>
          <w:sz w:val="30"/>
          <w:szCs w:val="30"/>
          <w:cs/>
        </w:rPr>
        <w:t>นโยบายการจัดการความเสี่ยงของบริษัท</w:t>
      </w:r>
      <w:r w:rsidR="00DC5148" w:rsidRPr="00DC5148">
        <w:rPr>
          <w:rFonts w:hint="cs"/>
          <w:sz w:val="30"/>
          <w:szCs w:val="30"/>
          <w:cs/>
        </w:rPr>
        <w:t>มีการป้องกันความเสี่ยง</w:t>
      </w:r>
      <w:r w:rsidRPr="00DC5148">
        <w:rPr>
          <w:sz w:val="30"/>
          <w:szCs w:val="30"/>
          <w:cs/>
        </w:rPr>
        <w:t>ของฐานะ</w:t>
      </w:r>
      <w:r w:rsidRPr="00DC5148">
        <w:rPr>
          <w:rFonts w:hint="cs"/>
          <w:sz w:val="30"/>
          <w:szCs w:val="30"/>
          <w:cs/>
        </w:rPr>
        <w:t>เปิดของเงินตราต่างประเทศในรายการคาดการณ์ขายและซื้อที่คาดการณ์ไว้ตลอด</w:t>
      </w:r>
      <w:r w:rsidRPr="00DC5148">
        <w:rPr>
          <w:sz w:val="30"/>
          <w:szCs w:val="30"/>
          <w:cs/>
        </w:rPr>
        <w:t xml:space="preserve"> </w:t>
      </w:r>
      <w:r w:rsidR="00B53767" w:rsidRPr="00DC5148">
        <w:rPr>
          <w:sz w:val="30"/>
          <w:szCs w:val="30"/>
        </w:rPr>
        <w:t>12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เดือนข้างหน้า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ณ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จุดใดจุดหนึ่งของเวลาบริษัทใช้สัญญาซื้อขายเงินตราต่างประเทศล่วงหน้าในการป้องกันความเสี่ยงจากอัตราแลกเปลี่ยนซึ่งส่วนใหญ่ครบกำหนดชำระน้อยกว่า</w:t>
      </w:r>
      <w:r w:rsidRPr="00DC5148">
        <w:rPr>
          <w:sz w:val="30"/>
          <w:szCs w:val="30"/>
          <w:cs/>
        </w:rPr>
        <w:t xml:space="preserve"> </w:t>
      </w:r>
      <w:r w:rsidR="00B53767" w:rsidRPr="00DC5148">
        <w:rPr>
          <w:sz w:val="30"/>
          <w:szCs w:val="30"/>
        </w:rPr>
        <w:t>1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ปีนับจากวันที่รายงาน</w:t>
      </w:r>
      <w:r w:rsidRPr="00DC5148">
        <w:rPr>
          <w:sz w:val="30"/>
          <w:szCs w:val="30"/>
          <w:cs/>
        </w:rPr>
        <w:t xml:space="preserve"> </w:t>
      </w:r>
      <w:r w:rsidRPr="00DC5148">
        <w:rPr>
          <w:rFonts w:hint="cs"/>
          <w:sz w:val="30"/>
          <w:szCs w:val="30"/>
          <w:cs/>
        </w:rPr>
        <w:t>สัญญานี้กำหนดให้เป็นการป้องกันความเสี่ยงในกระแส</w:t>
      </w:r>
      <w:r w:rsidR="00DC5148">
        <w:rPr>
          <w:sz w:val="30"/>
          <w:szCs w:val="30"/>
          <w:cs/>
        </w:rPr>
        <w:br/>
      </w:r>
      <w:r w:rsidRPr="00DC5148">
        <w:rPr>
          <w:rFonts w:hint="cs"/>
          <w:sz w:val="30"/>
          <w:szCs w:val="30"/>
          <w:cs/>
        </w:rPr>
        <w:t>เงินสด</w:t>
      </w:r>
    </w:p>
    <w:p w14:paraId="00EAFD81" w14:textId="520BFB87" w:rsidR="00C4481D" w:rsidRDefault="00C4481D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14:paraId="3CBCB2A4" w14:textId="251C55FE"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กำหนดให้องค์ประกอบราคาปัจจุบันของสัญญาซื้อขายเงินตราต่างประเทศล่วงหน้าป้องกันความเสี่ยงในอัตราแลกเปลี่ยนโดยใช้อัตราส่วนการป้องกันความเสี่ยงที่</w:t>
      </w:r>
      <w:r w:rsidRPr="00C4481D">
        <w:rPr>
          <w:sz w:val="30"/>
          <w:szCs w:val="30"/>
          <w:cs/>
        </w:rPr>
        <w:t xml:space="preserve"> </w:t>
      </w:r>
      <w:r w:rsidR="00B53767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>:</w:t>
      </w:r>
      <w:r w:rsidR="00B53767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องค์ประกอบราคาล่วงหน้าของสัญญาซื้อขายเงินตราต่างประเทศล่วงหน้าแยกออกจากการกำหนดเป็นเครื่องมือที่ใช้ในการป้องกันความเสี่ยงและแยกบันทึกบัญชีเป็นต้นทุนในการได้มาซึ่งการป้องกันความเสี่ยงซึ่งรับรู้ในส่วนของผู้ถือหุ้นในสำรองสำหรับต้นทุนในการได้มาซึ่งการป้องกันความเสี่ยง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นโยบายของ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40564FFC" w14:textId="77777777" w:rsidR="009B00C9" w:rsidRDefault="009B00C9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14:paraId="2C21B5E4" w14:textId="019311A9"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จำนวนเงินและระยะเวลาที่เกี่ยวข้องกับกระแสเงินสด</w:t>
      </w:r>
    </w:p>
    <w:p w14:paraId="02193CA4" w14:textId="1D38148E" w:rsidR="00C4481D" w:rsidRDefault="00C4481D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14:paraId="1F9B9F34" w14:textId="4A475914"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5401573D" w14:textId="4A05C2AB"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ในความสัมพันธ์ของการป้องกันความเสี่ยง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ความไม่มีประสิทธิผลส่วนใหญ่เกิดจาก</w:t>
      </w:r>
    </w:p>
    <w:p w14:paraId="028ABB31" w14:textId="1F3BF482" w:rsidR="00C4481D" w:rsidRPr="005310A6" w:rsidRDefault="00C4481D" w:rsidP="00C4481D">
      <w:pPr>
        <w:pStyle w:val="FSBlank"/>
        <w:spacing w:line="240" w:lineRule="auto"/>
        <w:ind w:left="1080"/>
      </w:pPr>
    </w:p>
    <w:p w14:paraId="65164C67" w14:textId="66F7D5BE" w:rsidR="00B32FD0" w:rsidRPr="00B32FD0" w:rsidRDefault="00C26E4C" w:rsidP="00C26E4C">
      <w:pPr>
        <w:pStyle w:val="FSBlank"/>
        <w:tabs>
          <w:tab w:val="left" w:pos="1800"/>
          <w:tab w:val="left" w:pos="1890"/>
        </w:tabs>
        <w:spacing w:line="240" w:lineRule="auto"/>
        <w:ind w:left="1440" w:hanging="270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>
        <w:rPr>
          <w:sz w:val="30"/>
          <w:szCs w:val="30"/>
        </w:rPr>
        <w:tab/>
      </w:r>
      <w:r w:rsidR="00C4481D" w:rsidRPr="001B5DD8">
        <w:rPr>
          <w:rFonts w:hint="cs"/>
          <w:sz w:val="30"/>
          <w:szCs w:val="30"/>
          <w:cs/>
        </w:rPr>
        <w:t>ผลกระทบจากความเสี่ยงด้านเครดิตของคู่สัญญาและของบริษัทที่มีต่อมูลค่ายุติธรรมของสัญญาแลกเปลี่ยนเงินตราต่างประเทศล่วงหน้า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แลกเปลี่ยน</w:t>
      </w:r>
      <w:r w:rsidR="00C4481D" w:rsidRPr="001B5DD8">
        <w:rPr>
          <w:sz w:val="30"/>
          <w:szCs w:val="30"/>
          <w:cs/>
        </w:rPr>
        <w:t xml:space="preserve"> </w:t>
      </w:r>
      <w:r w:rsidR="00C4481D" w:rsidRPr="001B5DD8">
        <w:rPr>
          <w:rFonts w:hint="cs"/>
          <w:sz w:val="30"/>
          <w:szCs w:val="30"/>
          <w:cs/>
        </w:rPr>
        <w:t>และ</w:t>
      </w:r>
    </w:p>
    <w:p w14:paraId="5A1FF16D" w14:textId="2DE544CA" w:rsidR="00C4481D" w:rsidRPr="001B5DD8" w:rsidRDefault="00C26E4C" w:rsidP="00C26E4C">
      <w:pPr>
        <w:pStyle w:val="FSBlank"/>
        <w:tabs>
          <w:tab w:val="left" w:pos="1800"/>
          <w:tab w:val="left" w:pos="1890"/>
        </w:tabs>
        <w:spacing w:line="240" w:lineRule="auto"/>
        <w:ind w:left="1440" w:hanging="270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sz w:val="30"/>
          <w:szCs w:val="30"/>
        </w:rPr>
        <w:tab/>
      </w:r>
      <w:r w:rsidR="00C4481D" w:rsidRPr="001B5DD8">
        <w:rPr>
          <w:rFonts w:hint="cs"/>
          <w:sz w:val="30"/>
          <w:szCs w:val="30"/>
          <w:cs/>
        </w:rPr>
        <w:t>ความแตกต่างของช่วงระยะเวลาของธุรกรรมที่ป้องกันความเสี่ยง</w:t>
      </w:r>
    </w:p>
    <w:p w14:paraId="037FB7BC" w14:textId="5C0B2A80" w:rsidR="001C4873" w:rsidRDefault="00A0543B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     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8"/>
        <w:gridCol w:w="265"/>
        <w:gridCol w:w="6"/>
        <w:gridCol w:w="1439"/>
        <w:gridCol w:w="236"/>
        <w:gridCol w:w="1476"/>
      </w:tblGrid>
      <w:tr w:rsidR="007803BC" w:rsidRPr="00C26E4C" w14:paraId="11F86740" w14:textId="77777777" w:rsidTr="007803BC">
        <w:trPr>
          <w:tblHeader/>
        </w:trPr>
        <w:tc>
          <w:tcPr>
            <w:tcW w:w="3155" w:type="pct"/>
          </w:tcPr>
          <w:p w14:paraId="2BB143CA" w14:textId="042184D1" w:rsidR="007803BC" w:rsidRDefault="007803BC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ความเสี่ยงจาก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เงินตราต่างประเทศ </w:t>
            </w:r>
          </w:p>
          <w:p w14:paraId="4A82728D" w14:textId="43AC09E3" w:rsidR="007803BC" w:rsidRPr="00C26E4C" w:rsidRDefault="007803BC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43" w:type="pct"/>
          </w:tcPr>
          <w:p w14:paraId="70E6B535" w14:textId="77777777" w:rsidR="007803BC" w:rsidRPr="00C26E4C" w:rsidRDefault="007803BC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9" w:type="pct"/>
            <w:gridSpan w:val="2"/>
            <w:vAlign w:val="bottom"/>
          </w:tcPr>
          <w:p w14:paraId="5DC2B766" w14:textId="72150ED7" w:rsidR="007803BC" w:rsidRPr="00C26E4C" w:rsidRDefault="007803BC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7" w:type="pct"/>
            <w:vAlign w:val="bottom"/>
          </w:tcPr>
          <w:p w14:paraId="1202BBB8" w14:textId="02AC5173" w:rsidR="007803BC" w:rsidRPr="00C26E4C" w:rsidRDefault="007803BC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6" w:type="pct"/>
            <w:vAlign w:val="bottom"/>
          </w:tcPr>
          <w:p w14:paraId="0DE83865" w14:textId="77777777" w:rsidR="007803BC" w:rsidRPr="00C26E4C" w:rsidRDefault="007803BC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</w:tr>
      <w:tr w:rsidR="007803BC" w:rsidRPr="00C26E4C" w14:paraId="261E4946" w14:textId="25BFC458" w:rsidTr="007803BC">
        <w:tc>
          <w:tcPr>
            <w:tcW w:w="3155" w:type="pct"/>
          </w:tcPr>
          <w:p w14:paraId="058A8DF8" w14:textId="77777777" w:rsidR="007803BC" w:rsidRPr="00C26E4C" w:rsidRDefault="007803BC" w:rsidP="007803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gridSpan w:val="2"/>
          </w:tcPr>
          <w:p w14:paraId="3A47044E" w14:textId="11D3A179" w:rsidR="007803BC" w:rsidRPr="00C26E4C" w:rsidRDefault="007803BC" w:rsidP="007803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99" w:type="pct"/>
            <w:gridSpan w:val="3"/>
          </w:tcPr>
          <w:p w14:paraId="019DB20F" w14:textId="030C0A3F" w:rsidR="007803BC" w:rsidRPr="00C26E4C" w:rsidRDefault="007803BC" w:rsidP="007803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105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2410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105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803BC" w:rsidRPr="00C26E4C" w14:paraId="71F3A964" w14:textId="77777777" w:rsidTr="007803BC">
        <w:tc>
          <w:tcPr>
            <w:tcW w:w="3155" w:type="pct"/>
          </w:tcPr>
          <w:p w14:paraId="72EDC9CC" w14:textId="77777777" w:rsidR="007803BC" w:rsidRPr="00C26E4C" w:rsidRDefault="007803BC" w:rsidP="007803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143" w:type="pct"/>
          </w:tcPr>
          <w:p w14:paraId="2FE37A0A" w14:textId="77777777" w:rsidR="007803B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gridSpan w:val="2"/>
          </w:tcPr>
          <w:p w14:paraId="44CDA6E7" w14:textId="00D97238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279,100</w:t>
            </w:r>
          </w:p>
        </w:tc>
        <w:tc>
          <w:tcPr>
            <w:tcW w:w="127" w:type="pct"/>
          </w:tcPr>
          <w:p w14:paraId="2088BA85" w14:textId="3F1A5AF9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3868488C" w14:textId="4B905C9A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18,634</w:t>
            </w:r>
          </w:p>
        </w:tc>
      </w:tr>
      <w:tr w:rsidR="007803BC" w:rsidRPr="00C26E4C" w14:paraId="5C4E139A" w14:textId="77777777" w:rsidTr="007803BC">
        <w:tc>
          <w:tcPr>
            <w:tcW w:w="3155" w:type="pct"/>
          </w:tcPr>
          <w:p w14:paraId="2BB648F5" w14:textId="77777777" w:rsidR="007803BC" w:rsidRPr="00C26E4C" w:rsidRDefault="007803BC" w:rsidP="007803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143" w:type="pct"/>
          </w:tcPr>
          <w:p w14:paraId="704BBC63" w14:textId="77777777" w:rsidR="007803B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gridSpan w:val="2"/>
          </w:tcPr>
          <w:p w14:paraId="24870AA4" w14:textId="51F77C0A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12,086</w:t>
            </w:r>
          </w:p>
        </w:tc>
        <w:tc>
          <w:tcPr>
            <w:tcW w:w="127" w:type="pct"/>
          </w:tcPr>
          <w:p w14:paraId="6BB005F9" w14:textId="1525FBFB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5AE21DD6" w14:textId="7C3D6D30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3BC" w:rsidRPr="00C26E4C" w14:paraId="08B94066" w14:textId="77777777" w:rsidTr="007803BC">
        <w:tc>
          <w:tcPr>
            <w:tcW w:w="3155" w:type="pct"/>
          </w:tcPr>
          <w:p w14:paraId="3A52D323" w14:textId="77777777" w:rsidR="007803BC" w:rsidRPr="00C26E4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" w:type="pct"/>
          </w:tcPr>
          <w:p w14:paraId="7CDFEA18" w14:textId="77777777" w:rsidR="007803B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gridSpan w:val="2"/>
          </w:tcPr>
          <w:p w14:paraId="35248711" w14:textId="391C3008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(48,213)</w:t>
            </w:r>
          </w:p>
        </w:tc>
        <w:tc>
          <w:tcPr>
            <w:tcW w:w="127" w:type="pct"/>
          </w:tcPr>
          <w:p w14:paraId="555E63D4" w14:textId="61CCA144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80"/>
                <w:tab w:val="decimal" w:pos="907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21288EE3" w14:textId="7008EB51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2258">
              <w:rPr>
                <w:rFonts w:ascii="Angsana New" w:hAnsi="Angsana New" w:cs="Angsana New"/>
                <w:sz w:val="30"/>
                <w:szCs w:val="30"/>
              </w:rPr>
              <w:t>(26,310)</w:t>
            </w:r>
          </w:p>
        </w:tc>
      </w:tr>
      <w:tr w:rsidR="007803BC" w:rsidRPr="00C26E4C" w14:paraId="3995E3FF" w14:textId="77777777" w:rsidTr="007803BC">
        <w:tc>
          <w:tcPr>
            <w:tcW w:w="3155" w:type="pct"/>
          </w:tcPr>
          <w:p w14:paraId="45E84D17" w14:textId="77777777" w:rsidR="007803BC" w:rsidRPr="00C26E4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3" w:type="pct"/>
          </w:tcPr>
          <w:p w14:paraId="321DE57E" w14:textId="77777777" w:rsidR="007803B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</w:tcPr>
          <w:p w14:paraId="3FF9E738" w14:textId="023BE347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(411)</w:t>
            </w:r>
          </w:p>
        </w:tc>
        <w:tc>
          <w:tcPr>
            <w:tcW w:w="127" w:type="pct"/>
          </w:tcPr>
          <w:p w14:paraId="71281E04" w14:textId="5DEA7E78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2B147504" w14:textId="213864BC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2258">
              <w:rPr>
                <w:rFonts w:ascii="Angsana New" w:hAnsi="Angsana New" w:cs="Angsana New"/>
                <w:sz w:val="30"/>
                <w:szCs w:val="30"/>
              </w:rPr>
              <w:t>(228)</w:t>
            </w:r>
          </w:p>
        </w:tc>
      </w:tr>
      <w:tr w:rsidR="007803BC" w:rsidRPr="00C26E4C" w14:paraId="6E6BE1C2" w14:textId="77777777" w:rsidTr="007803BC">
        <w:tc>
          <w:tcPr>
            <w:tcW w:w="3155" w:type="pct"/>
          </w:tcPr>
          <w:p w14:paraId="46588C59" w14:textId="5AE9EB18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43" w:type="pct"/>
          </w:tcPr>
          <w:p w14:paraId="6342E08E" w14:textId="77777777" w:rsidR="007803B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</w:tcPr>
          <w:p w14:paraId="17AD8E2A" w14:textId="568BDC68" w:rsidR="007803BC" w:rsidRPr="003F5DDF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D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242,562</w:t>
            </w:r>
          </w:p>
        </w:tc>
        <w:tc>
          <w:tcPr>
            <w:tcW w:w="127" w:type="pct"/>
          </w:tcPr>
          <w:p w14:paraId="7833AE48" w14:textId="6C1F5FCD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71B1F5DE" w14:textId="0A88F752" w:rsidR="007803BC" w:rsidRPr="007C7D50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7D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(7,904)</w:t>
            </w:r>
          </w:p>
        </w:tc>
      </w:tr>
      <w:tr w:rsidR="007803BC" w:rsidRPr="00C26E4C" w14:paraId="5BEF3E9A" w14:textId="77777777" w:rsidTr="007803BC">
        <w:tc>
          <w:tcPr>
            <w:tcW w:w="3155" w:type="pct"/>
          </w:tcPr>
          <w:p w14:paraId="3BC0C9FC" w14:textId="025D758D" w:rsidR="007803BC" w:rsidRPr="00C26E4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43" w:type="pct"/>
          </w:tcPr>
          <w:p w14:paraId="357882AC" w14:textId="77777777" w:rsidR="007803B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gridSpan w:val="2"/>
          </w:tcPr>
          <w:p w14:paraId="6B39D4A0" w14:textId="335E07B2" w:rsidR="007803B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827,234</w:t>
            </w:r>
          </w:p>
        </w:tc>
        <w:tc>
          <w:tcPr>
            <w:tcW w:w="127" w:type="pct"/>
          </w:tcPr>
          <w:p w14:paraId="249EFDA8" w14:textId="62BBF498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275CF81" w14:textId="4384C527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22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3BC" w:rsidRPr="00C26E4C" w14:paraId="711A78B4" w14:textId="77777777" w:rsidTr="007803BC">
        <w:tc>
          <w:tcPr>
            <w:tcW w:w="3155" w:type="pct"/>
          </w:tcPr>
          <w:p w14:paraId="0441870B" w14:textId="55CC7F2C" w:rsidR="007803BC" w:rsidRPr="00C26E4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ประมาณการยอดซื้อ</w:t>
            </w:r>
          </w:p>
        </w:tc>
        <w:tc>
          <w:tcPr>
            <w:tcW w:w="143" w:type="pct"/>
          </w:tcPr>
          <w:p w14:paraId="045B2898" w14:textId="77777777" w:rsidR="007803B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</w:tcPr>
          <w:p w14:paraId="38310AA3" w14:textId="2CC24E80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(260,332)</w:t>
            </w:r>
          </w:p>
        </w:tc>
        <w:tc>
          <w:tcPr>
            <w:tcW w:w="127" w:type="pct"/>
          </w:tcPr>
          <w:p w14:paraId="4C71EAA0" w14:textId="198E14BB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4942ED0B" w14:textId="578C4421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22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3BC" w:rsidRPr="00C26E4C" w14:paraId="51AFD6FD" w14:textId="77777777" w:rsidTr="007803BC">
        <w:tc>
          <w:tcPr>
            <w:tcW w:w="3155" w:type="pct"/>
          </w:tcPr>
          <w:p w14:paraId="1F95980A" w14:textId="77777777" w:rsidR="007803BC" w:rsidRPr="00C26E4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143" w:type="pct"/>
          </w:tcPr>
          <w:p w14:paraId="348E33C5" w14:textId="77777777" w:rsidR="007803B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</w:tcPr>
          <w:p w14:paraId="4E64E20F" w14:textId="79B64CE7" w:rsidR="007803BC" w:rsidRPr="003F5DDF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809</w:t>
            </w:r>
            <w:r w:rsidRPr="003F5D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127" w:type="pct"/>
          </w:tcPr>
          <w:p w14:paraId="0F413CF5" w14:textId="67504410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</w:tcPr>
          <w:p w14:paraId="54CC3EDF" w14:textId="3B1E9376" w:rsidR="007803BC" w:rsidRPr="007C7D50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7D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(7,904)</w:t>
            </w:r>
          </w:p>
        </w:tc>
      </w:tr>
      <w:tr w:rsidR="007803BC" w:rsidRPr="00C26E4C" w14:paraId="6B20B12B" w14:textId="77777777" w:rsidTr="007803BC">
        <w:tc>
          <w:tcPr>
            <w:tcW w:w="3155" w:type="pct"/>
          </w:tcPr>
          <w:p w14:paraId="61D77BE7" w14:textId="77777777" w:rsidR="007803BC" w:rsidRPr="00C26E4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3" w:type="pct"/>
          </w:tcPr>
          <w:p w14:paraId="379FE927" w14:textId="77777777" w:rsidR="007803B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gridSpan w:val="2"/>
          </w:tcPr>
          <w:p w14:paraId="0CC0548A" w14:textId="2BA749D9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3F5DDF">
              <w:rPr>
                <w:rFonts w:ascii="Angsana New" w:hAnsi="Angsana New" w:cs="Angsana New"/>
                <w:sz w:val="30"/>
                <w:szCs w:val="30"/>
              </w:rPr>
              <w:t>296,572</w:t>
            </w:r>
          </w:p>
        </w:tc>
        <w:tc>
          <w:tcPr>
            <w:tcW w:w="127" w:type="pct"/>
          </w:tcPr>
          <w:p w14:paraId="4977DDAA" w14:textId="51A483EC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167FB10E" w14:textId="1F0BD7CE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2258">
              <w:rPr>
                <w:rFonts w:ascii="Angsana New" w:hAnsi="Angsana New" w:cs="Angsana New"/>
                <w:sz w:val="30"/>
                <w:szCs w:val="30"/>
              </w:rPr>
              <w:t>20,295</w:t>
            </w:r>
          </w:p>
        </w:tc>
      </w:tr>
      <w:tr w:rsidR="007803BC" w:rsidRPr="00C26E4C" w14:paraId="69404847" w14:textId="77777777" w:rsidTr="007803BC">
        <w:tc>
          <w:tcPr>
            <w:tcW w:w="3155" w:type="pct"/>
          </w:tcPr>
          <w:p w14:paraId="6039AB44" w14:textId="77777777" w:rsidR="007803BC" w:rsidRPr="00C26E4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43" w:type="pct"/>
          </w:tcPr>
          <w:p w14:paraId="15B5F1D3" w14:textId="77777777" w:rsidR="007803B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</w:tcPr>
          <w:p w14:paraId="000ADC96" w14:textId="4BC8C28D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3F5DDF">
              <w:rPr>
                <w:rFonts w:ascii="Angsana New" w:hAnsi="Angsana New" w:cs="Angsana New"/>
                <w:sz w:val="30"/>
                <w:szCs w:val="30"/>
              </w:rPr>
              <w:t>(243,279)</w:t>
            </w:r>
          </w:p>
        </w:tc>
        <w:tc>
          <w:tcPr>
            <w:tcW w:w="127" w:type="pct"/>
          </w:tcPr>
          <w:p w14:paraId="3BBD0B0F" w14:textId="70EEE0D8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5E5E0A80" w14:textId="2462CDAF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2258">
              <w:rPr>
                <w:rFonts w:ascii="Angsana New" w:hAnsi="Angsana New" w:cs="Angsana New"/>
                <w:sz w:val="30"/>
                <w:szCs w:val="30"/>
              </w:rPr>
              <w:t>(30,892)</w:t>
            </w:r>
          </w:p>
        </w:tc>
      </w:tr>
      <w:tr w:rsidR="007803BC" w:rsidRPr="007C7D50" w14:paraId="69B67598" w14:textId="77777777" w:rsidTr="007803BC">
        <w:tc>
          <w:tcPr>
            <w:tcW w:w="3155" w:type="pct"/>
          </w:tcPr>
          <w:p w14:paraId="6221B883" w14:textId="77777777" w:rsidR="007803BC" w:rsidRPr="00C26E4C" w:rsidRDefault="007803BC" w:rsidP="007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14:paraId="04B66F85" w14:textId="77777777" w:rsidR="007803B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E0FADC" w14:textId="41B2C4C4" w:rsidR="007803BC" w:rsidRPr="003F5DDF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862</w:t>
            </w:r>
            <w:r w:rsidRPr="003F5D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127" w:type="pct"/>
          </w:tcPr>
          <w:p w14:paraId="0304B6F2" w14:textId="5E8092D9" w:rsidR="007803BC" w:rsidRPr="00C26E4C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66EB2067" w14:textId="7D796FDD" w:rsidR="007803BC" w:rsidRPr="007C7D50" w:rsidRDefault="007803BC" w:rsidP="00780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7D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(18,501)</w:t>
            </w:r>
          </w:p>
        </w:tc>
      </w:tr>
    </w:tbl>
    <w:p w14:paraId="7B09F0EA" w14:textId="02336F12" w:rsidR="00FC0619" w:rsidRDefault="00FC0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442"/>
        <w:gridCol w:w="265"/>
        <w:gridCol w:w="1444"/>
        <w:gridCol w:w="236"/>
        <w:gridCol w:w="1474"/>
      </w:tblGrid>
      <w:tr w:rsidR="00AD4123" w:rsidRPr="00C26E4C" w14:paraId="58C1E00A" w14:textId="77777777" w:rsidTr="004F32B3">
        <w:trPr>
          <w:tblHeader/>
        </w:trPr>
        <w:tc>
          <w:tcPr>
            <w:tcW w:w="2378" w:type="pct"/>
          </w:tcPr>
          <w:p w14:paraId="298441C2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เงินตราต่างประเทศ </w:t>
            </w:r>
          </w:p>
          <w:p w14:paraId="51DB6832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778" w:type="pct"/>
          </w:tcPr>
          <w:p w14:paraId="69393342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27056CC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43" w:type="pct"/>
          </w:tcPr>
          <w:p w14:paraId="3ABEB88F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9" w:type="pct"/>
            <w:vAlign w:val="bottom"/>
          </w:tcPr>
          <w:p w14:paraId="41BB27BB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7" w:type="pct"/>
            <w:vAlign w:val="bottom"/>
          </w:tcPr>
          <w:p w14:paraId="43F00C59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  <w:vAlign w:val="bottom"/>
          </w:tcPr>
          <w:p w14:paraId="6B167CE2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</w:tr>
      <w:tr w:rsidR="00AD4123" w:rsidRPr="00C26E4C" w14:paraId="7003A720" w14:textId="77777777" w:rsidTr="004F32B3">
        <w:tc>
          <w:tcPr>
            <w:tcW w:w="2378" w:type="pct"/>
          </w:tcPr>
          <w:p w14:paraId="20BCB5E1" w14:textId="77777777" w:rsidR="00AD4123" w:rsidRPr="00C26E4C" w:rsidRDefault="00AD4123" w:rsidP="004F32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22" w:type="pct"/>
            <w:gridSpan w:val="5"/>
          </w:tcPr>
          <w:p w14:paraId="029A2ED7" w14:textId="77777777" w:rsidR="00AD4123" w:rsidRPr="00241059" w:rsidRDefault="00AD4123" w:rsidP="004F32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4105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2410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105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D4123" w:rsidRPr="00C26E4C" w14:paraId="0C704F04" w14:textId="77777777" w:rsidTr="004F32B3">
        <w:tc>
          <w:tcPr>
            <w:tcW w:w="2378" w:type="pct"/>
          </w:tcPr>
          <w:p w14:paraId="572F593B" w14:textId="77777777" w:rsidR="00AD4123" w:rsidRPr="00C26E4C" w:rsidRDefault="00AD4123" w:rsidP="004F32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778" w:type="pct"/>
          </w:tcPr>
          <w:p w14:paraId="4E7F1ED9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DCF52AE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</w:tcPr>
          <w:p w14:paraId="15A3D3FA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94,784</w:t>
            </w:r>
          </w:p>
        </w:tc>
        <w:tc>
          <w:tcPr>
            <w:tcW w:w="127" w:type="pct"/>
          </w:tcPr>
          <w:p w14:paraId="4907CD8D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4B6568BF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12,376</w:t>
            </w:r>
          </w:p>
        </w:tc>
      </w:tr>
      <w:tr w:rsidR="00AD4123" w:rsidRPr="00C26E4C" w14:paraId="5D8AB703" w14:textId="77777777" w:rsidTr="004F32B3">
        <w:tc>
          <w:tcPr>
            <w:tcW w:w="2378" w:type="pct"/>
          </w:tcPr>
          <w:p w14:paraId="4B9407F2" w14:textId="77777777" w:rsidR="00AD4123" w:rsidRPr="00C26E4C" w:rsidRDefault="00AD4123" w:rsidP="004F32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778" w:type="pct"/>
          </w:tcPr>
          <w:p w14:paraId="0901B14C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FB770B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</w:tcPr>
          <w:p w14:paraId="6A12B0F1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22,086</w:t>
            </w:r>
          </w:p>
        </w:tc>
        <w:tc>
          <w:tcPr>
            <w:tcW w:w="127" w:type="pct"/>
          </w:tcPr>
          <w:p w14:paraId="6A1B067C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29D4A355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4123" w:rsidRPr="00C26E4C" w14:paraId="584129CC" w14:textId="77777777" w:rsidTr="004F32B3">
        <w:tc>
          <w:tcPr>
            <w:tcW w:w="2378" w:type="pct"/>
          </w:tcPr>
          <w:p w14:paraId="2D9BE4B4" w14:textId="77777777" w:rsidR="00AD4123" w:rsidRPr="00C26E4C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78" w:type="pct"/>
          </w:tcPr>
          <w:p w14:paraId="50A19579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(427)</w:t>
            </w:r>
          </w:p>
        </w:tc>
        <w:tc>
          <w:tcPr>
            <w:tcW w:w="143" w:type="pct"/>
          </w:tcPr>
          <w:p w14:paraId="61F012C1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</w:tcPr>
          <w:p w14:paraId="520C611C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FF657B2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80"/>
                <w:tab w:val="decimal" w:pos="907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688F3069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(22,481)</w:t>
            </w:r>
          </w:p>
        </w:tc>
      </w:tr>
      <w:tr w:rsidR="00AD4123" w:rsidRPr="00C26E4C" w14:paraId="2FFBF0BA" w14:textId="77777777" w:rsidTr="004F32B3">
        <w:tc>
          <w:tcPr>
            <w:tcW w:w="2378" w:type="pct"/>
          </w:tcPr>
          <w:p w14:paraId="56ED6866" w14:textId="77777777" w:rsidR="00AD4123" w:rsidRPr="00C26E4C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6CCB0378" w14:textId="77777777" w:rsidR="00AD4123" w:rsidRPr="00F42EE5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50FA72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14:paraId="14A4B7F7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(303)</w:t>
            </w:r>
          </w:p>
        </w:tc>
        <w:tc>
          <w:tcPr>
            <w:tcW w:w="127" w:type="pct"/>
          </w:tcPr>
          <w:p w14:paraId="0E323C53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3840FB78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(172)</w:t>
            </w:r>
          </w:p>
        </w:tc>
      </w:tr>
      <w:tr w:rsidR="00AD4123" w:rsidRPr="00C26E4C" w14:paraId="7DA1D378" w14:textId="77777777" w:rsidTr="004F32B3">
        <w:tc>
          <w:tcPr>
            <w:tcW w:w="2378" w:type="pct"/>
          </w:tcPr>
          <w:p w14:paraId="6F4EEA02" w14:textId="49E56FFC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="00D324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417431C8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(427)</w:t>
            </w:r>
          </w:p>
        </w:tc>
        <w:tc>
          <w:tcPr>
            <w:tcW w:w="143" w:type="pct"/>
          </w:tcPr>
          <w:p w14:paraId="21A6A498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</w:tcPr>
          <w:p w14:paraId="11051405" w14:textId="77777777" w:rsidR="00AD4123" w:rsidRPr="00A32931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29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116,567</w:t>
            </w:r>
          </w:p>
        </w:tc>
        <w:tc>
          <w:tcPr>
            <w:tcW w:w="127" w:type="pct"/>
          </w:tcPr>
          <w:p w14:paraId="0ADDAB28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74FBDEDE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6B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(10,277)</w:t>
            </w:r>
          </w:p>
        </w:tc>
      </w:tr>
      <w:tr w:rsidR="00AD4123" w:rsidRPr="00C26E4C" w14:paraId="2D5B441B" w14:textId="77777777" w:rsidTr="004F32B3">
        <w:tc>
          <w:tcPr>
            <w:tcW w:w="2378" w:type="pct"/>
          </w:tcPr>
          <w:p w14:paraId="443AA74B" w14:textId="77777777" w:rsidR="00AD4123" w:rsidRPr="00C26E4C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778" w:type="pct"/>
          </w:tcPr>
          <w:p w14:paraId="1930B619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C6AC5A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</w:tcPr>
          <w:p w14:paraId="6CCEFFA4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765,047</w:t>
            </w:r>
          </w:p>
        </w:tc>
        <w:tc>
          <w:tcPr>
            <w:tcW w:w="127" w:type="pct"/>
          </w:tcPr>
          <w:p w14:paraId="5C3215A9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</w:tcPr>
          <w:p w14:paraId="0875E192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4123" w:rsidRPr="00C26E4C" w14:paraId="2A9FB000" w14:textId="77777777" w:rsidTr="004F32B3">
        <w:tc>
          <w:tcPr>
            <w:tcW w:w="2378" w:type="pct"/>
          </w:tcPr>
          <w:p w14:paraId="21507DC7" w14:textId="77777777" w:rsidR="00AD4123" w:rsidRPr="00C26E4C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ประมาณการยอดซื้อ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27F5F716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214DEE3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14:paraId="15B7606B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(111,913)</w:t>
            </w:r>
          </w:p>
        </w:tc>
        <w:tc>
          <w:tcPr>
            <w:tcW w:w="127" w:type="pct"/>
          </w:tcPr>
          <w:p w14:paraId="36FA93F5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460AE27D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4123" w:rsidRPr="00C26E4C" w14:paraId="33600BD0" w14:textId="77777777" w:rsidTr="004F32B3">
        <w:tc>
          <w:tcPr>
            <w:tcW w:w="2378" w:type="pct"/>
          </w:tcPr>
          <w:p w14:paraId="4B2FBAA1" w14:textId="77777777" w:rsidR="00AD4123" w:rsidRPr="00C26E4C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01178909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(427)</w:t>
            </w:r>
          </w:p>
        </w:tc>
        <w:tc>
          <w:tcPr>
            <w:tcW w:w="143" w:type="pct"/>
          </w:tcPr>
          <w:p w14:paraId="7EF0C9E0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</w:tcPr>
          <w:p w14:paraId="767D8BA3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769,70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4962DBEF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709C3311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6B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(10,277)</w:t>
            </w:r>
          </w:p>
        </w:tc>
      </w:tr>
      <w:tr w:rsidR="00AD4123" w:rsidRPr="00C26E4C" w14:paraId="3AD9B488" w14:textId="77777777" w:rsidTr="004F32B3">
        <w:tc>
          <w:tcPr>
            <w:tcW w:w="2378" w:type="pct"/>
          </w:tcPr>
          <w:p w14:paraId="06B1EF20" w14:textId="77777777" w:rsidR="00AD4123" w:rsidRPr="00C26E4C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778" w:type="pct"/>
          </w:tcPr>
          <w:p w14:paraId="732F59D1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A9593CB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</w:tcPr>
          <w:p w14:paraId="5753D01A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111,913</w:t>
            </w:r>
          </w:p>
        </w:tc>
        <w:tc>
          <w:tcPr>
            <w:tcW w:w="127" w:type="pct"/>
          </w:tcPr>
          <w:p w14:paraId="45634AF0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0D3EBCB2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6B92">
              <w:rPr>
                <w:rFonts w:ascii="Angsana New" w:hAnsi="Angsana New" w:cs="Angsana New"/>
                <w:sz w:val="30"/>
                <w:szCs w:val="30"/>
              </w:rPr>
              <w:t>17,082</w:t>
            </w:r>
          </w:p>
        </w:tc>
      </w:tr>
      <w:tr w:rsidR="00AD4123" w:rsidRPr="00C26E4C" w14:paraId="06C60FC0" w14:textId="77777777" w:rsidTr="004F32B3">
        <w:tc>
          <w:tcPr>
            <w:tcW w:w="2378" w:type="pct"/>
          </w:tcPr>
          <w:p w14:paraId="4CEFA444" w14:textId="77777777" w:rsidR="00AD4123" w:rsidRPr="00C26E4C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207D9CE5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F8CF04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14:paraId="1D2A8D6B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sz w:val="30"/>
                <w:szCs w:val="30"/>
              </w:rPr>
              <w:t>(86,886)</w:t>
            </w:r>
          </w:p>
        </w:tc>
        <w:tc>
          <w:tcPr>
            <w:tcW w:w="127" w:type="pct"/>
          </w:tcPr>
          <w:p w14:paraId="048007DC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3EBA2910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6B92">
              <w:rPr>
                <w:rFonts w:ascii="Angsana New" w:hAnsi="Angsana New" w:cs="Angsana New"/>
                <w:sz w:val="30"/>
                <w:szCs w:val="30"/>
              </w:rPr>
              <w:t>(12,376)</w:t>
            </w:r>
          </w:p>
        </w:tc>
      </w:tr>
      <w:tr w:rsidR="00AD4123" w:rsidRPr="00C26E4C" w14:paraId="5F2CF14C" w14:textId="77777777" w:rsidTr="004F32B3">
        <w:tc>
          <w:tcPr>
            <w:tcW w:w="2378" w:type="pct"/>
          </w:tcPr>
          <w:p w14:paraId="7756F06B" w14:textId="77777777" w:rsidR="00AD4123" w:rsidRPr="00C26E4C" w:rsidRDefault="00AD4123" w:rsidP="004F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5D523780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(427)</w:t>
            </w:r>
          </w:p>
        </w:tc>
        <w:tc>
          <w:tcPr>
            <w:tcW w:w="143" w:type="pct"/>
          </w:tcPr>
          <w:p w14:paraId="36280271" w14:textId="77777777" w:rsidR="00AD4123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</w:tcPr>
          <w:p w14:paraId="37F273D4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8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794,72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6B52707E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54B281DD" w14:textId="77777777" w:rsidR="00AD4123" w:rsidRPr="00C26E4C" w:rsidRDefault="00AD4123" w:rsidP="004F3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6B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(5,571)</w:t>
            </w:r>
          </w:p>
        </w:tc>
      </w:tr>
    </w:tbl>
    <w:p w14:paraId="6F9324A7" w14:textId="77777777" w:rsidR="00AB325F" w:rsidRDefault="00AB325F" w:rsidP="00DB4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2F1448C" w14:textId="77777777" w:rsidR="001F4F0A" w:rsidRDefault="001F4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7B7B6E2C" w14:textId="1D09904B" w:rsidR="00DD30C3" w:rsidRPr="001E4F21" w:rsidRDefault="00DD30C3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4F21">
        <w:rPr>
          <w:rFonts w:ascii="Angsana New" w:hAnsi="Angsana New" w:cs="Angsana New"/>
          <w:i/>
          <w:iCs/>
          <w:sz w:val="30"/>
          <w:szCs w:val="30"/>
        </w:rPr>
        <w:lastRenderedPageBreak/>
        <w:t>(</w:t>
      </w:r>
      <w:r w:rsidR="00612679" w:rsidRPr="001E4F21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1E4F21">
        <w:rPr>
          <w:rFonts w:ascii="Angsana New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hAnsi="Angsana New" w:cs="Angsana New"/>
          <w:i/>
          <w:iCs/>
          <w:sz w:val="30"/>
          <w:szCs w:val="30"/>
        </w:rPr>
        <w:t>3</w:t>
      </w:r>
      <w:r w:rsidRPr="001E4F21">
        <w:rPr>
          <w:rFonts w:ascii="Angsana New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hAnsi="Angsana New" w:cs="Angsana New" w:hint="cs"/>
          <w:i/>
          <w:iCs/>
          <w:sz w:val="30"/>
          <w:szCs w:val="30"/>
        </w:rPr>
        <w:t>2</w:t>
      </w:r>
      <w:r w:rsidRPr="001E4F21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Pr="001E4F21">
        <w:rPr>
          <w:rFonts w:ascii="Angsana New" w:hAnsi="Angsana New" w:cs="Angsana New" w:hint="cs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493E8798" w14:textId="77777777" w:rsidR="00DD30C3" w:rsidRPr="001E4F21" w:rsidRDefault="00DD30C3" w:rsidP="00DD30C3">
      <w:pPr>
        <w:pStyle w:val="FSBlank"/>
        <w:spacing w:line="240" w:lineRule="auto"/>
        <w:rPr>
          <w:sz w:val="30"/>
          <w:szCs w:val="30"/>
        </w:rPr>
      </w:pPr>
    </w:p>
    <w:p w14:paraId="7EE4A490" w14:textId="6829F2A5" w:rsidR="00DD30C3" w:rsidRPr="001E4F21" w:rsidRDefault="005154F5" w:rsidP="00C23F91">
      <w:pPr>
        <w:pStyle w:val="FSContent"/>
        <w:ind w:left="1170"/>
        <w:rPr>
          <w:spacing w:val="-2"/>
        </w:rPr>
      </w:pPr>
      <w:r w:rsidRPr="005154F5">
        <w:rPr>
          <w:rFonts w:hint="cs"/>
          <w:spacing w:val="-2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5154F5">
        <w:rPr>
          <w:spacing w:val="-2"/>
          <w:cs/>
        </w:rPr>
        <w:t xml:space="preserve"> </w:t>
      </w:r>
      <w:r w:rsidRPr="005154F5">
        <w:rPr>
          <w:rFonts w:hint="cs"/>
          <w:spacing w:val="-2"/>
          <w:cs/>
        </w:rPr>
        <w:t>ผลกระทบต่อผลการดำเนินงานและกระแสเงินสดของบริษัท</w:t>
      </w:r>
      <w:r w:rsidRPr="005154F5">
        <w:rPr>
          <w:spacing w:val="-2"/>
          <w:cs/>
        </w:rPr>
        <w:t xml:space="preserve"> </w:t>
      </w:r>
      <w:r w:rsidRPr="005154F5">
        <w:rPr>
          <w:rFonts w:hint="cs"/>
          <w:spacing w:val="-2"/>
          <w:cs/>
        </w:rPr>
        <w:t>เนื่องจากเงินกู้ยืม</w:t>
      </w:r>
      <w:r w:rsidRPr="005154F5">
        <w:rPr>
          <w:spacing w:val="-2"/>
          <w:cs/>
        </w:rPr>
        <w:t xml:space="preserve"> (</w:t>
      </w:r>
      <w:r w:rsidRPr="005154F5">
        <w:rPr>
          <w:rFonts w:hint="cs"/>
          <w:spacing w:val="-2"/>
          <w:cs/>
        </w:rPr>
        <w:t>ดูหมายเหตุข้อ</w:t>
      </w:r>
      <w:r w:rsidRPr="005154F5">
        <w:rPr>
          <w:spacing w:val="-2"/>
          <w:cs/>
        </w:rPr>
        <w:t xml:space="preserve"> </w:t>
      </w:r>
      <w:r w:rsidR="005C4D27">
        <w:rPr>
          <w:spacing w:val="-2"/>
        </w:rPr>
        <w:t>9</w:t>
      </w:r>
      <w:r w:rsidRPr="005154F5">
        <w:rPr>
          <w:spacing w:val="-2"/>
          <w:cs/>
        </w:rPr>
        <w:t xml:space="preserve">) </w:t>
      </w:r>
      <w:r w:rsidRPr="005154F5">
        <w:rPr>
          <w:rFonts w:hint="cs"/>
          <w:spacing w:val="-2"/>
          <w:cs/>
        </w:rPr>
        <w:t>ส่วนใหญ่มีอัตราดอกเบี้ยผันแปรทำให้บริษัทมีความเสี่ยงด้านอัตราดอกเบี้ย</w:t>
      </w:r>
      <w:r w:rsidRPr="005154F5">
        <w:rPr>
          <w:spacing w:val="-2"/>
          <w:cs/>
        </w:rPr>
        <w:t xml:space="preserve"> </w:t>
      </w:r>
      <w:r w:rsidR="00C23F91">
        <w:rPr>
          <w:rFonts w:hint="cs"/>
          <w:spacing w:val="-2"/>
          <w:cs/>
        </w:rPr>
        <w:t>บริษัท</w:t>
      </w:r>
      <w:r w:rsidR="00C23F91" w:rsidRPr="00C23F91">
        <w:rPr>
          <w:rFonts w:hint="cs"/>
          <w:spacing w:val="-2"/>
          <w:cs/>
        </w:rPr>
        <w:t>ได้ลดความเสี่ยงดังกล่าวด้วยการทำให้มั่นใจว่าเงินกู้ยืมส่วนใหญ่มีอัตราดอกเบี้ยคงที่</w:t>
      </w:r>
    </w:p>
    <w:p w14:paraId="518128F8" w14:textId="4CDF6448" w:rsidR="00AB325F" w:rsidRDefault="00AB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08637A96" w14:textId="6200BDE0" w:rsidR="00E91BA2" w:rsidRPr="001B5DD8" w:rsidRDefault="009B00C9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B5DD8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DB330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.</w:t>
      </w:r>
      <w:r w:rsidR="00B53767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="001B5DD8"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ป้องกันความเสี่ยงในกระแสเงินสด</w:t>
      </w:r>
    </w:p>
    <w:p w14:paraId="6B629026" w14:textId="77777777" w:rsidR="00E91BA2" w:rsidRPr="001B5DD8" w:rsidRDefault="00E91BA2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p w14:paraId="3C167720" w14:textId="3A5D93E5" w:rsidR="00E91BA2" w:rsidRDefault="001B5DD8" w:rsidP="00DB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thaiDistribute"/>
        <w:rPr>
          <w:rFonts w:ascii="Angsana New" w:hAnsi="Angsana New" w:cs="Angsana New"/>
          <w:sz w:val="30"/>
          <w:szCs w:val="30"/>
        </w:rPr>
      </w:pPr>
      <w:r w:rsidRPr="001B5DD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B43B9">
        <w:rPr>
          <w:rFonts w:ascii="Angsana New" w:hAnsi="Angsana New" w:cs="Angsana New"/>
          <w:sz w:val="30"/>
          <w:szCs w:val="30"/>
        </w:rPr>
        <w:t>256</w:t>
      </w:r>
      <w:r w:rsidR="00AD4123">
        <w:rPr>
          <w:rFonts w:ascii="Angsana New" w:hAnsi="Angsana New" w:cs="Angsana New"/>
          <w:sz w:val="30"/>
          <w:szCs w:val="30"/>
        </w:rPr>
        <w:t>7</w:t>
      </w:r>
      <w:r w:rsidR="0003433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B43B9">
        <w:rPr>
          <w:rFonts w:ascii="Angsana New" w:hAnsi="Angsana New" w:cs="Angsana New"/>
          <w:sz w:val="30"/>
          <w:szCs w:val="30"/>
        </w:rPr>
        <w:t>256</w:t>
      </w:r>
      <w:r w:rsidR="00AD4123">
        <w:rPr>
          <w:rFonts w:ascii="Angsana New" w:hAnsi="Angsana New" w:cs="Angsana New"/>
          <w:sz w:val="30"/>
          <w:szCs w:val="30"/>
        </w:rPr>
        <w:t>6</w:t>
      </w:r>
      <w:r w:rsidR="000A4ED7"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</w:t>
      </w:r>
      <w:r w:rsidR="00687D97">
        <w:rPr>
          <w:rFonts w:ascii="Angsana New" w:hAnsi="Angsana New" w:cs="Angsana New" w:hint="cs"/>
          <w:sz w:val="30"/>
          <w:szCs w:val="30"/>
          <w:cs/>
        </w:rPr>
        <w:t>จาก</w:t>
      </w:r>
      <w:r w:rsidRPr="001B5DD8">
        <w:rPr>
          <w:rFonts w:ascii="Angsana New" w:hAnsi="Angsana New" w:cs="Angsana New"/>
          <w:sz w:val="30"/>
          <w:szCs w:val="30"/>
          <w:cs/>
        </w:rPr>
        <w:t>กา</w:t>
      </w:r>
      <w:r w:rsidR="00504DBC">
        <w:rPr>
          <w:rFonts w:ascii="Angsana New" w:hAnsi="Angsana New" w:cs="Angsana New" w:hint="cs"/>
          <w:sz w:val="30"/>
          <w:szCs w:val="30"/>
          <w:cs/>
        </w:rPr>
        <w:t>ร</w:t>
      </w:r>
      <w:r w:rsidRPr="001B5DD8">
        <w:rPr>
          <w:rFonts w:ascii="Angsana New" w:hAnsi="Angsana New" w:cs="Angsana New"/>
          <w:sz w:val="30"/>
          <w:szCs w:val="30"/>
          <w:cs/>
        </w:rPr>
        <w:t>เปลี่ยนแปลงในอัตราแลกเปลี่ยนเงินตราต่างประเทศ</w:t>
      </w:r>
    </w:p>
    <w:p w14:paraId="3932D4BF" w14:textId="77777777" w:rsidR="002975BE" w:rsidRPr="001B5DD8" w:rsidRDefault="002975BE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350"/>
        <w:gridCol w:w="241"/>
        <w:gridCol w:w="1289"/>
        <w:gridCol w:w="265"/>
        <w:gridCol w:w="1445"/>
      </w:tblGrid>
      <w:tr w:rsidR="00E91BA2" w:rsidRPr="00E91BA2" w14:paraId="2CF7A1CC" w14:textId="77777777" w:rsidTr="00DB47CF">
        <w:trPr>
          <w:trHeight w:val="182"/>
          <w:tblHeader/>
        </w:trPr>
        <w:tc>
          <w:tcPr>
            <w:tcW w:w="4770" w:type="dxa"/>
          </w:tcPr>
          <w:p w14:paraId="44E4E6FC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5"/>
          </w:tcPr>
          <w:p w14:paraId="1C7E1BA7" w14:textId="4E0B6688" w:rsidR="00E91BA2" w:rsidRPr="002975BE" w:rsidRDefault="001B5DD8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E91BA2" w:rsidRPr="00E91BA2" w14:paraId="0DE6AD71" w14:textId="77777777" w:rsidTr="00504DBC">
        <w:trPr>
          <w:tblHeader/>
        </w:trPr>
        <w:tc>
          <w:tcPr>
            <w:tcW w:w="4770" w:type="dxa"/>
          </w:tcPr>
          <w:p w14:paraId="2888A1F4" w14:textId="3C79095E"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0A4E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AD41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</w:tcPr>
          <w:p w14:paraId="226DF14E" w14:textId="45047F33" w:rsidR="00E91BA2" w:rsidRPr="002975BE" w:rsidRDefault="00B53767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1" w:type="dxa"/>
          </w:tcPr>
          <w:p w14:paraId="6ECF147A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19516FAE" w14:textId="3F7D0578" w:rsidR="001B5DD8" w:rsidRPr="002975BE" w:rsidRDefault="00B53767" w:rsidP="007F0AB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5" w:type="dxa"/>
          </w:tcPr>
          <w:p w14:paraId="6436144A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0BC7DFF0" w14:textId="01CE6FB4" w:rsidR="001B5DD8" w:rsidRPr="002975BE" w:rsidRDefault="001B5DD8" w:rsidP="00C4481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</w:tr>
      <w:tr w:rsidR="00E91BA2" w:rsidRPr="00E91BA2" w14:paraId="5B44DBBB" w14:textId="77777777" w:rsidTr="00504DBC">
        <w:tc>
          <w:tcPr>
            <w:tcW w:w="4770" w:type="dxa"/>
          </w:tcPr>
          <w:p w14:paraId="659884D1" w14:textId="0FA3596D" w:rsidR="00E91BA2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14:paraId="272C2BAE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64947F4F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2FE4F662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DCCCAAA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3487DD63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E91BA2" w14:paraId="4A8B39B6" w14:textId="77777777" w:rsidTr="00504DBC">
        <w:tc>
          <w:tcPr>
            <w:tcW w:w="4770" w:type="dxa"/>
          </w:tcPr>
          <w:p w14:paraId="7BAE7AAF" w14:textId="3C32E310"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0" w:type="dxa"/>
          </w:tcPr>
          <w:p w14:paraId="6FA57F09" w14:textId="359AF693"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B077907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28BAC5A8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03D75C8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70DC3286" w14:textId="77777777"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E91BA2" w14:paraId="4DB3F88F" w14:textId="77777777" w:rsidTr="00504DBC">
        <w:tc>
          <w:tcPr>
            <w:tcW w:w="4770" w:type="dxa"/>
          </w:tcPr>
          <w:p w14:paraId="5A31DED8" w14:textId="51B62981" w:rsidR="00E91BA2" w:rsidRPr="002975BE" w:rsidRDefault="00687D97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91BA2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B5DD8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="00E91BA2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463EFB9B" w14:textId="33F90F9E" w:rsidR="00E91BA2" w:rsidRPr="002975BE" w:rsidRDefault="00743ACA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252,204</w:t>
            </w:r>
          </w:p>
        </w:tc>
        <w:tc>
          <w:tcPr>
            <w:tcW w:w="241" w:type="dxa"/>
          </w:tcPr>
          <w:p w14:paraId="79473BCD" w14:textId="77777777"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3CCE2727" w14:textId="00DC71ED" w:rsidR="00E91BA2" w:rsidRPr="002975BE" w:rsidRDefault="006C7F1E" w:rsidP="00332144">
            <w:pPr>
              <w:pStyle w:val="block"/>
              <w:spacing w:after="0" w:line="240" w:lineRule="auto"/>
              <w:ind w:left="101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8,118</w:t>
            </w:r>
          </w:p>
        </w:tc>
        <w:tc>
          <w:tcPr>
            <w:tcW w:w="265" w:type="dxa"/>
          </w:tcPr>
          <w:p w14:paraId="4BC0CA6D" w14:textId="77777777"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3E228779" w14:textId="1D9F3F2F" w:rsidR="00E91BA2" w:rsidRPr="002975BE" w:rsidRDefault="006C7F1E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91BA2" w:rsidRPr="00E91BA2" w14:paraId="12E63837" w14:textId="77777777" w:rsidTr="008E1E15">
        <w:trPr>
          <w:trHeight w:val="1152"/>
        </w:trPr>
        <w:tc>
          <w:tcPr>
            <w:tcW w:w="4770" w:type="dxa"/>
          </w:tcPr>
          <w:p w14:paraId="24AF312F" w14:textId="77777777" w:rsidR="002975BE" w:rsidRPr="002975BE" w:rsidRDefault="002975B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</w:t>
            </w:r>
          </w:p>
          <w:p w14:paraId="730DB926" w14:textId="77777777" w:rsidR="002975BE" w:rsidRPr="002975BE" w:rsidRDefault="002975B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ต่างประเทศล่วงหน้าโดยเฉลี่ยของ</w:t>
            </w:r>
          </w:p>
          <w:p w14:paraId="7723E7D1" w14:textId="4F0470DE" w:rsidR="00E06038" w:rsidRPr="00E06038" w:rsidRDefault="002975BE" w:rsidP="00E023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เงินบาทต่อเงินเหรียญสหรัฐอเมริกา</w:t>
            </w:r>
          </w:p>
        </w:tc>
        <w:tc>
          <w:tcPr>
            <w:tcW w:w="1350" w:type="dxa"/>
            <w:vAlign w:val="bottom"/>
          </w:tcPr>
          <w:p w14:paraId="732A1748" w14:textId="1E5529B1" w:rsidR="00520474" w:rsidRPr="008E1E15" w:rsidRDefault="00743ACA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34.19</w:t>
            </w:r>
          </w:p>
        </w:tc>
        <w:tc>
          <w:tcPr>
            <w:tcW w:w="241" w:type="dxa"/>
          </w:tcPr>
          <w:p w14:paraId="30CC2762" w14:textId="77777777" w:rsidR="00E91BA2" w:rsidRPr="002F5D11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  <w:vAlign w:val="bottom"/>
          </w:tcPr>
          <w:p w14:paraId="2AC9B8E6" w14:textId="66C4031C" w:rsidR="00AE41CF" w:rsidRPr="002F5D11" w:rsidRDefault="006C7F1E" w:rsidP="00332144">
            <w:pPr>
              <w:pStyle w:val="block"/>
              <w:spacing w:after="0" w:line="240" w:lineRule="auto"/>
              <w:ind w:left="101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33.04</w:t>
            </w:r>
          </w:p>
        </w:tc>
        <w:tc>
          <w:tcPr>
            <w:tcW w:w="265" w:type="dxa"/>
          </w:tcPr>
          <w:p w14:paraId="17C71FA8" w14:textId="77777777"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5" w:type="dxa"/>
            <w:vAlign w:val="bottom"/>
          </w:tcPr>
          <w:p w14:paraId="665CD863" w14:textId="08B83393" w:rsidR="00BA5307" w:rsidRPr="008E1E15" w:rsidRDefault="006C7F1E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21C0E" w:rsidRPr="00E91BA2" w14:paraId="5FDBCCFE" w14:textId="77777777" w:rsidTr="00504DBC">
        <w:tc>
          <w:tcPr>
            <w:tcW w:w="4770" w:type="dxa"/>
          </w:tcPr>
          <w:p w14:paraId="77AF97D1" w14:textId="77777777" w:rsidR="00421C0E" w:rsidRPr="002975BE" w:rsidRDefault="00421C0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660288F" w14:textId="77777777"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5200C4B3" w14:textId="77777777"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0286DD33" w14:textId="77777777" w:rsidR="00421C0E" w:rsidRPr="002975BE" w:rsidRDefault="00421C0E" w:rsidP="00332144">
            <w:pPr>
              <w:pStyle w:val="block"/>
              <w:spacing w:after="0" w:line="240" w:lineRule="auto"/>
              <w:ind w:left="101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AE09CA9" w14:textId="77777777"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65E6BC89" w14:textId="77777777"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B43B9" w:rsidRPr="00E91BA2" w14:paraId="277CBC57" w14:textId="77777777" w:rsidTr="00414D81">
        <w:trPr>
          <w:tblHeader/>
        </w:trPr>
        <w:tc>
          <w:tcPr>
            <w:tcW w:w="4770" w:type="dxa"/>
          </w:tcPr>
          <w:p w14:paraId="55E31BF2" w14:textId="5C47C009" w:rsidR="00DB43B9" w:rsidRPr="002975BE" w:rsidRDefault="00AD4123" w:rsidP="00DB43B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50" w:type="dxa"/>
          </w:tcPr>
          <w:p w14:paraId="04B3F90C" w14:textId="099B8D20" w:rsidR="00DB43B9" w:rsidRPr="002975BE" w:rsidRDefault="00DB43B9" w:rsidP="00DB43B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0765E494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6AFEC37A" w14:textId="762F2496" w:rsidR="00DB43B9" w:rsidRPr="002975BE" w:rsidRDefault="00DB43B9" w:rsidP="00332144">
            <w:pPr>
              <w:pStyle w:val="block"/>
              <w:spacing w:after="0"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A9E049F" w14:textId="77777777" w:rsidR="00DB43B9" w:rsidRPr="002975BE" w:rsidRDefault="00DB43B9" w:rsidP="00DB43B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2B2437C8" w14:textId="5B841BE6" w:rsidR="00DB43B9" w:rsidRPr="002975BE" w:rsidRDefault="00DB43B9" w:rsidP="00DB43B9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D4123" w:rsidRPr="00E91BA2" w14:paraId="68A13E15" w14:textId="77777777" w:rsidTr="00414D81">
        <w:tc>
          <w:tcPr>
            <w:tcW w:w="4770" w:type="dxa"/>
          </w:tcPr>
          <w:p w14:paraId="7752106C" w14:textId="5CC1DAAF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14:paraId="224CEFA1" w14:textId="77777777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7C91B8A5" w14:textId="77777777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7D6584E1" w14:textId="77777777" w:rsidR="00AD4123" w:rsidRPr="002975BE" w:rsidRDefault="00AD4123" w:rsidP="00332144">
            <w:pPr>
              <w:pStyle w:val="block"/>
              <w:spacing w:after="0" w:line="240" w:lineRule="auto"/>
              <w:ind w:left="10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AA79E28" w14:textId="77777777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4B6B2618" w14:textId="77777777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D4123" w:rsidRPr="00E91BA2" w14:paraId="33914FAD" w14:textId="77777777" w:rsidTr="00414D81">
        <w:tc>
          <w:tcPr>
            <w:tcW w:w="4770" w:type="dxa"/>
          </w:tcPr>
          <w:p w14:paraId="0CD7A3E4" w14:textId="5CDC69F7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0" w:type="dxa"/>
          </w:tcPr>
          <w:p w14:paraId="47B729C2" w14:textId="77777777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58C9DFB3" w14:textId="77777777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5397C944" w14:textId="77777777" w:rsidR="00AD4123" w:rsidRPr="002975BE" w:rsidRDefault="00AD4123" w:rsidP="00332144">
            <w:pPr>
              <w:pStyle w:val="block"/>
              <w:spacing w:after="0" w:line="240" w:lineRule="auto"/>
              <w:ind w:left="10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1111D7C" w14:textId="77777777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08A4C11E" w14:textId="77777777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D4123" w:rsidRPr="00E91BA2" w14:paraId="6DB9B1CF" w14:textId="77777777" w:rsidTr="00414D81">
        <w:tc>
          <w:tcPr>
            <w:tcW w:w="4770" w:type="dxa"/>
          </w:tcPr>
          <w:p w14:paraId="68AA7287" w14:textId="5C6ACF2B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14:paraId="6DF8A2F5" w14:textId="7F998C63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6B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111,913</w:t>
            </w:r>
          </w:p>
        </w:tc>
        <w:tc>
          <w:tcPr>
            <w:tcW w:w="241" w:type="dxa"/>
          </w:tcPr>
          <w:p w14:paraId="7690878A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21ACA0C3" w14:textId="181AF3B6" w:rsidR="00AD4123" w:rsidRPr="002975BE" w:rsidRDefault="00AD4123" w:rsidP="00332144">
            <w:pPr>
              <w:pStyle w:val="block"/>
              <w:spacing w:after="0" w:line="240" w:lineRule="auto"/>
              <w:ind w:left="101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76A01468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763BC321" w14:textId="07097A93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4123" w:rsidRPr="00E91BA2" w14:paraId="33B107FF" w14:textId="77777777" w:rsidTr="003C5DE4">
        <w:tc>
          <w:tcPr>
            <w:tcW w:w="4770" w:type="dxa"/>
          </w:tcPr>
          <w:p w14:paraId="2A1D649A" w14:textId="77777777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</w:t>
            </w:r>
          </w:p>
          <w:p w14:paraId="44A929E2" w14:textId="77777777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ต่างประเทศล่วงหน้าโดยเฉลี่ยของ</w:t>
            </w:r>
          </w:p>
          <w:p w14:paraId="28A6FC0F" w14:textId="28B896F3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เงินบาทต่อเงินเหรียญสหรัฐอเมริกา</w:t>
            </w:r>
          </w:p>
        </w:tc>
        <w:tc>
          <w:tcPr>
            <w:tcW w:w="1350" w:type="dxa"/>
            <w:vAlign w:val="bottom"/>
          </w:tcPr>
          <w:p w14:paraId="292085AC" w14:textId="2C212BEF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16B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35.10</w:t>
            </w:r>
          </w:p>
        </w:tc>
        <w:tc>
          <w:tcPr>
            <w:tcW w:w="241" w:type="dxa"/>
          </w:tcPr>
          <w:p w14:paraId="5FB4D021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vAlign w:val="bottom"/>
          </w:tcPr>
          <w:p w14:paraId="36A1681E" w14:textId="6BD9FBF0" w:rsidR="00AD4123" w:rsidRPr="002975BE" w:rsidRDefault="00AD4123" w:rsidP="00332144">
            <w:pPr>
              <w:pStyle w:val="block"/>
              <w:spacing w:after="0" w:line="240" w:lineRule="auto"/>
              <w:ind w:left="101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6924107A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  <w:vAlign w:val="bottom"/>
          </w:tcPr>
          <w:p w14:paraId="27990066" w14:textId="1F6C99E0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F0EC24C" w14:textId="77777777" w:rsidR="00C3746E" w:rsidRPr="001E4F21" w:rsidRDefault="00C3746E" w:rsidP="00AB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both"/>
        <w:rPr>
          <w:rFonts w:ascii="Times New Roman" w:hAnsi="Times New Roman" w:cs="Angsana New"/>
          <w:sz w:val="30"/>
          <w:szCs w:val="30"/>
          <w:cs/>
        </w:rPr>
      </w:pPr>
    </w:p>
    <w:p w14:paraId="1880AAA3" w14:textId="77777777" w:rsidR="00AB325F" w:rsidRDefault="00AB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Angsana New"/>
          <w:sz w:val="30"/>
          <w:szCs w:val="30"/>
          <w:cs/>
        </w:rPr>
      </w:pPr>
      <w:r>
        <w:rPr>
          <w:rFonts w:ascii="Times New Roman" w:hAnsi="Times New Roman" w:cs="Angsana New"/>
          <w:sz w:val="30"/>
          <w:szCs w:val="30"/>
          <w:cs/>
        </w:rPr>
        <w:br w:type="page"/>
      </w:r>
    </w:p>
    <w:p w14:paraId="3A6C840E" w14:textId="3DDE6976" w:rsidR="002975BE" w:rsidRPr="001E4F21" w:rsidRDefault="002975BE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/>
          <w:sz w:val="30"/>
          <w:szCs w:val="30"/>
          <w:highlight w:val="yellow"/>
        </w:rPr>
      </w:pPr>
      <w:r w:rsidRPr="001E4F21">
        <w:rPr>
          <w:rFonts w:ascii="Times New Roman" w:hAnsi="Times New Roman" w:cs="Angsana New" w:hint="cs"/>
          <w:sz w:val="30"/>
          <w:szCs w:val="30"/>
          <w:cs/>
        </w:rPr>
        <w:lastRenderedPageBreak/>
        <w:t>จำนวนเงิน</w:t>
      </w:r>
      <w:r w:rsidRPr="001E4F21">
        <w:rPr>
          <w:rFonts w:ascii="Times New Roman" w:hAnsi="Times New Roman" w:cs="Angsana New"/>
          <w:sz w:val="30"/>
          <w:szCs w:val="30"/>
          <w:cs/>
        </w:rPr>
        <w:t xml:space="preserve"> </w:t>
      </w:r>
      <w:r w:rsidRPr="001E4F21">
        <w:rPr>
          <w:rFonts w:ascii="Times New Roman" w:hAnsi="Times New Roman" w:cs="Angsana New" w:hint="cs"/>
          <w:sz w:val="30"/>
          <w:szCs w:val="30"/>
          <w:cs/>
        </w:rPr>
        <w:t>ณ</w:t>
      </w:r>
      <w:r w:rsidRPr="001E4F21">
        <w:rPr>
          <w:rFonts w:ascii="Times New Roman" w:hAnsi="Times New Roman" w:cs="Angsana New"/>
          <w:sz w:val="30"/>
          <w:szCs w:val="30"/>
          <w:cs/>
        </w:rPr>
        <w:t xml:space="preserve"> </w:t>
      </w:r>
      <w:r w:rsidRPr="001E4F21">
        <w:rPr>
          <w:rFonts w:ascii="Times New Roman" w:hAnsi="Times New Roman" w:cs="Angsana New" w:hint="cs"/>
          <w:sz w:val="30"/>
          <w:szCs w:val="30"/>
          <w:cs/>
        </w:rPr>
        <w:t>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2CF635EE" w14:textId="77777777" w:rsidR="00E91BA2" w:rsidRPr="001E4F21" w:rsidRDefault="00E91BA2" w:rsidP="00297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both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Style w:val="TableGrid"/>
        <w:tblW w:w="96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241"/>
        <w:gridCol w:w="1056"/>
        <w:gridCol w:w="268"/>
        <w:gridCol w:w="955"/>
        <w:gridCol w:w="241"/>
        <w:gridCol w:w="2754"/>
      </w:tblGrid>
      <w:tr w:rsidR="00E91BA2" w:rsidRPr="00011BED" w14:paraId="4FB41E6E" w14:textId="77777777" w:rsidTr="000A4ED7">
        <w:trPr>
          <w:tblHeader/>
        </w:trPr>
        <w:tc>
          <w:tcPr>
            <w:tcW w:w="2610" w:type="dxa"/>
            <w:vAlign w:val="bottom"/>
          </w:tcPr>
          <w:p w14:paraId="7C7FB543" w14:textId="014A3AF2" w:rsidR="00E91BA2" w:rsidRPr="00011BED" w:rsidRDefault="00E91BA2" w:rsidP="00C4481D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A59C852" w14:textId="64278D6C" w:rsidR="00E91BA2" w:rsidRPr="00011BED" w:rsidRDefault="002975BE" w:rsidP="00C4481D">
            <w:pPr>
              <w:pStyle w:val="block"/>
              <w:spacing w:after="0" w:line="240" w:lineRule="auto"/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การเปลี่ยนแปลงในมูลค่าที่ใช้ในการคำนวณการป้องกันความเสี่ยงส่วนที่ไม่มีประสิทธิภาพ</w:t>
            </w:r>
          </w:p>
        </w:tc>
        <w:tc>
          <w:tcPr>
            <w:tcW w:w="241" w:type="dxa"/>
            <w:vAlign w:val="bottom"/>
          </w:tcPr>
          <w:p w14:paraId="7166CABA" w14:textId="77777777"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0F7C32B7" w14:textId="5CABCD6B" w:rsidR="00E91BA2" w:rsidRPr="00011BED" w:rsidRDefault="002975BE" w:rsidP="00C4481D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</w:t>
            </w:r>
            <w:r w:rsidR="00B56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B56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  <w:tc>
          <w:tcPr>
            <w:tcW w:w="268" w:type="dxa"/>
            <w:vAlign w:val="bottom"/>
          </w:tcPr>
          <w:p w14:paraId="2AB254BF" w14:textId="77777777"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vAlign w:val="bottom"/>
          </w:tcPr>
          <w:p w14:paraId="7AD10F7D" w14:textId="33019289" w:rsidR="00E91BA2" w:rsidRPr="00011BED" w:rsidRDefault="002975BE" w:rsidP="00C4481D">
            <w:pPr>
              <w:pStyle w:val="block"/>
              <w:spacing w:after="0" w:line="240" w:lineRule="auto"/>
              <w:ind w:left="-107" w:right="-13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241" w:type="dxa"/>
            <w:vAlign w:val="bottom"/>
          </w:tcPr>
          <w:p w14:paraId="414C3295" w14:textId="77777777"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vAlign w:val="bottom"/>
          </w:tcPr>
          <w:p w14:paraId="1748676A" w14:textId="71DC0C52" w:rsidR="00E91BA2" w:rsidRPr="00011BED" w:rsidRDefault="001720EB" w:rsidP="001720EB">
            <w:pPr>
              <w:pStyle w:val="block"/>
              <w:spacing w:after="0" w:line="240" w:lineRule="auto"/>
              <w:ind w:left="-81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การความสัมพันธ์ในการป้องกันความเสี่ยงซึ่งไม่ได้นำการบัญชีป้องกันความเสี่ยงมาถือปฎิบัติอีกต่อไป</w:t>
            </w:r>
          </w:p>
        </w:tc>
      </w:tr>
      <w:tr w:rsidR="00E91BA2" w:rsidRPr="00011BED" w14:paraId="35514036" w14:textId="77777777" w:rsidTr="00DB47CF">
        <w:trPr>
          <w:tblHeader/>
        </w:trPr>
        <w:tc>
          <w:tcPr>
            <w:tcW w:w="2610" w:type="dxa"/>
          </w:tcPr>
          <w:p w14:paraId="4C004265" w14:textId="77777777" w:rsidR="00E91BA2" w:rsidRPr="00011BED" w:rsidRDefault="00E91BA2" w:rsidP="00C448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45" w:type="dxa"/>
            <w:gridSpan w:val="7"/>
          </w:tcPr>
          <w:p w14:paraId="40FFEDC4" w14:textId="553DEB4D" w:rsidR="00E91BA2" w:rsidRPr="00011BED" w:rsidRDefault="00E91BA2" w:rsidP="00C4481D">
            <w:pPr>
              <w:pStyle w:val="block"/>
              <w:spacing w:after="0" w:line="240" w:lineRule="auto"/>
              <w:ind w:left="-81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720EB"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21C0E" w:rsidRPr="00011BED" w14:paraId="25529765" w14:textId="77777777" w:rsidTr="000A4ED7">
        <w:tc>
          <w:tcPr>
            <w:tcW w:w="2610" w:type="dxa"/>
            <w:shd w:val="clear" w:color="auto" w:fill="auto"/>
            <w:vAlign w:val="bottom"/>
          </w:tcPr>
          <w:p w14:paraId="164C6FAE" w14:textId="3FB19DE9" w:rsidR="00421C0E" w:rsidRPr="007F0AB7" w:rsidRDefault="00421C0E" w:rsidP="00421C0E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257F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D41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0D6510A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93B7641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79349B4A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236538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292E4BD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01F3D35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797C018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0E" w:rsidRPr="00011BED" w14:paraId="318BAA45" w14:textId="77777777" w:rsidTr="000A4ED7">
        <w:tc>
          <w:tcPr>
            <w:tcW w:w="2610" w:type="dxa"/>
            <w:shd w:val="clear" w:color="auto" w:fill="auto"/>
          </w:tcPr>
          <w:p w14:paraId="09192073" w14:textId="115ED811" w:rsidR="00421C0E" w:rsidRPr="007F0AB7" w:rsidRDefault="00421C0E" w:rsidP="00421C0E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  <w:shd w:val="clear" w:color="auto" w:fill="auto"/>
          </w:tcPr>
          <w:p w14:paraId="23FEA489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AFADD8E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5127CDC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14CC988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69DC366D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020F380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4B2A51A9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0E" w:rsidRPr="00011BED" w14:paraId="7FF35948" w14:textId="77777777" w:rsidTr="000A4ED7">
        <w:tc>
          <w:tcPr>
            <w:tcW w:w="2610" w:type="dxa"/>
            <w:shd w:val="clear" w:color="auto" w:fill="auto"/>
          </w:tcPr>
          <w:p w14:paraId="6EDBC8A1" w14:textId="42EE9AEB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ยอดซื้อสินค้าคงเหลือ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00ACB5D0" w14:textId="5F197AC8" w:rsidR="00421C0E" w:rsidRPr="007F0AB7" w:rsidRDefault="009F3DED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CC7A0A2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116A7046" w14:textId="3EC93437" w:rsidR="00421C0E" w:rsidRPr="007F0AB7" w:rsidRDefault="009F3DED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(3,476)</w:t>
            </w:r>
          </w:p>
        </w:tc>
        <w:tc>
          <w:tcPr>
            <w:tcW w:w="268" w:type="dxa"/>
            <w:shd w:val="clear" w:color="auto" w:fill="auto"/>
          </w:tcPr>
          <w:p w14:paraId="3B61F164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37765981" w14:textId="47E50363" w:rsidR="00421C0E" w:rsidRPr="007F0AB7" w:rsidRDefault="009F3DED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2546AFA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0B98CCBE" w14:textId="37BFCBE6" w:rsidR="00421C0E" w:rsidRPr="007F0AB7" w:rsidRDefault="009F3DED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1C0E" w:rsidRPr="00011BED" w14:paraId="4CAC691A" w14:textId="77777777" w:rsidTr="000A4ED7">
        <w:trPr>
          <w:trHeight w:hRule="exact" w:val="288"/>
        </w:trPr>
        <w:tc>
          <w:tcPr>
            <w:tcW w:w="2610" w:type="dxa"/>
            <w:shd w:val="clear" w:color="auto" w:fill="auto"/>
          </w:tcPr>
          <w:p w14:paraId="703150BA" w14:textId="77777777"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EF2E1FD" w14:textId="77777777"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6D46879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0DB8C154" w14:textId="77777777" w:rsidR="00421C0E" w:rsidRPr="007F0AB7" w:rsidRDefault="00421C0E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3DD5F0E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5E943DA7" w14:textId="77777777"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780E17E4" w14:textId="77777777"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4FB77911" w14:textId="77777777" w:rsidR="00421C0E" w:rsidRPr="007F0AB7" w:rsidRDefault="00421C0E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4123" w:rsidRPr="00011BED" w14:paraId="482DB8E6" w14:textId="77777777" w:rsidTr="000A4ED7">
        <w:tc>
          <w:tcPr>
            <w:tcW w:w="2610" w:type="dxa"/>
            <w:shd w:val="clear" w:color="auto" w:fill="auto"/>
            <w:vAlign w:val="bottom"/>
          </w:tcPr>
          <w:p w14:paraId="0D48E1D1" w14:textId="426F05E3" w:rsidR="00AD4123" w:rsidRPr="007F0AB7" w:rsidRDefault="00AD4123" w:rsidP="00AD41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400BBA76" w14:textId="77777777" w:rsidR="00AD4123" w:rsidRPr="007F0AB7" w:rsidRDefault="00AD4123" w:rsidP="00AD4123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1CFD08CD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32476256" w14:textId="77777777" w:rsidR="00AD4123" w:rsidRPr="007F0AB7" w:rsidRDefault="00AD4123" w:rsidP="00AD4123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7944A1E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0EEC48AD" w14:textId="77777777" w:rsidR="00AD4123" w:rsidRPr="007F0AB7" w:rsidRDefault="00AD4123" w:rsidP="00AD4123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19ACDE5B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17DB03CE" w14:textId="77777777" w:rsidR="00AD4123" w:rsidRPr="007F0AB7" w:rsidRDefault="00AD4123" w:rsidP="00AD4123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4123" w:rsidRPr="00011BED" w14:paraId="43D5B7ED" w14:textId="77777777" w:rsidTr="000A4ED7">
        <w:tc>
          <w:tcPr>
            <w:tcW w:w="2610" w:type="dxa"/>
            <w:shd w:val="clear" w:color="auto" w:fill="auto"/>
          </w:tcPr>
          <w:p w14:paraId="06577243" w14:textId="49FD9FDF" w:rsidR="00AD4123" w:rsidRPr="007F0AB7" w:rsidRDefault="00AD4123" w:rsidP="00AD4123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  <w:shd w:val="clear" w:color="auto" w:fill="auto"/>
          </w:tcPr>
          <w:p w14:paraId="63C73573" w14:textId="77777777" w:rsidR="00AD4123" w:rsidRPr="007F0AB7" w:rsidRDefault="00AD4123" w:rsidP="00AD4123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6C5A770F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5966512" w14:textId="77777777" w:rsidR="00AD4123" w:rsidRPr="007F0AB7" w:rsidRDefault="00AD4123" w:rsidP="00AD4123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5B04FA9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67ECE45A" w14:textId="77777777" w:rsidR="00AD4123" w:rsidRPr="007F0AB7" w:rsidRDefault="00AD4123" w:rsidP="00AD4123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0601485C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7A41A7F7" w14:textId="77777777" w:rsidR="00AD4123" w:rsidRPr="007F0AB7" w:rsidRDefault="00AD4123" w:rsidP="00AD4123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4123" w:rsidRPr="00011BED" w14:paraId="2C3E0D84" w14:textId="77777777" w:rsidTr="000A4ED7">
        <w:tc>
          <w:tcPr>
            <w:tcW w:w="2610" w:type="dxa"/>
            <w:shd w:val="clear" w:color="auto" w:fill="auto"/>
          </w:tcPr>
          <w:p w14:paraId="1D1B18D6" w14:textId="50AA4717" w:rsidR="00AD4123" w:rsidRPr="007F0AB7" w:rsidRDefault="00AD4123" w:rsidP="00AD4123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ยอดซื้อสินค้าคงเหลือ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339495F2" w14:textId="625E9413" w:rsidR="00AD4123" w:rsidRPr="007F0AB7" w:rsidRDefault="00AD4123" w:rsidP="00AD4123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6493456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2169B5C3" w14:textId="4047E344" w:rsidR="00AD4123" w:rsidRPr="007F0AB7" w:rsidRDefault="00AD4123" w:rsidP="00AD4123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6B92">
              <w:rPr>
                <w:rFonts w:ascii="Angsana New" w:hAnsi="Angsana New"/>
                <w:sz w:val="30"/>
                <w:szCs w:val="30"/>
              </w:rPr>
              <w:t>(4,576)</w:t>
            </w:r>
          </w:p>
        </w:tc>
        <w:tc>
          <w:tcPr>
            <w:tcW w:w="268" w:type="dxa"/>
            <w:shd w:val="clear" w:color="auto" w:fill="auto"/>
          </w:tcPr>
          <w:p w14:paraId="6F6ED09B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14:paraId="0945B130" w14:textId="430225D4" w:rsidR="00AD4123" w:rsidRPr="007F0AB7" w:rsidRDefault="00AD4123" w:rsidP="00AD4123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1AB410C" w14:textId="77777777" w:rsidR="00AD4123" w:rsidRPr="007F0AB7" w:rsidRDefault="00AD4123" w:rsidP="00AD412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14:paraId="31EB558F" w14:textId="658F64F9" w:rsidR="00AD4123" w:rsidRPr="007F0AB7" w:rsidRDefault="00AD4123" w:rsidP="00AD4123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D7BA107" w14:textId="77777777" w:rsidR="00E91BA2" w:rsidRPr="000B3B05" w:rsidRDefault="00E91BA2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0"/>
          <w:szCs w:val="20"/>
        </w:rPr>
      </w:pPr>
    </w:p>
    <w:p w14:paraId="39A4CCBE" w14:textId="19D20B4F" w:rsidR="00011BED" w:rsidRPr="00212D50" w:rsidRDefault="00011BED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212D50">
        <w:rPr>
          <w:rFonts w:ascii="Times New Roman" w:hAnsi="Times New Roman" w:cs="Angsana New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</w:t>
      </w:r>
      <w:r w:rsidRPr="00212D50">
        <w:rPr>
          <w:rFonts w:ascii="Angsana New" w:hAnsi="Angsana New" w:cs="Angsana New"/>
          <w:sz w:val="30"/>
          <w:szCs w:val="30"/>
          <w:cs/>
        </w:rPr>
        <w:t>ประสิทธิผลในการป้องกันความเสี่ยง</w:t>
      </w:r>
    </w:p>
    <w:p w14:paraId="2A0887D4" w14:textId="77777777" w:rsidR="00837E42" w:rsidRPr="000B3B05" w:rsidRDefault="00837E42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Style w:val="TableGrid"/>
        <w:tblW w:w="97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7"/>
        <w:gridCol w:w="1533"/>
        <w:gridCol w:w="270"/>
        <w:gridCol w:w="1533"/>
      </w:tblGrid>
      <w:tr w:rsidR="00F21787" w:rsidRPr="00A97DFF" w14:paraId="3BC30B6C" w14:textId="0D020B65" w:rsidTr="00A97DFF">
        <w:trPr>
          <w:tblHeader/>
        </w:trPr>
        <w:tc>
          <w:tcPr>
            <w:tcW w:w="6387" w:type="dxa"/>
          </w:tcPr>
          <w:p w14:paraId="5253433A" w14:textId="3E06A78C" w:rsidR="00F21787" w:rsidRPr="00A97DFF" w:rsidRDefault="00F21787" w:rsidP="00F2178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 ณ วันที่ 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3" w:type="dxa"/>
          </w:tcPr>
          <w:p w14:paraId="5F46D76B" w14:textId="22674392" w:rsidR="00F21787" w:rsidRPr="00A97DFF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C95097" w14:textId="77777777" w:rsidR="00F21787" w:rsidRPr="00A97DFF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3" w:type="dxa"/>
          </w:tcPr>
          <w:p w14:paraId="227BE20F" w14:textId="5504FAB1" w:rsidR="00F21787" w:rsidRPr="00A97DFF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E71C1" w:rsidRPr="00A97DFF" w14:paraId="3C2E0692" w14:textId="77777777" w:rsidTr="00A97DFF">
        <w:trPr>
          <w:tblHeader/>
        </w:trPr>
        <w:tc>
          <w:tcPr>
            <w:tcW w:w="6387" w:type="dxa"/>
          </w:tcPr>
          <w:p w14:paraId="751827BD" w14:textId="77777777" w:rsidR="00CE71C1" w:rsidRPr="00A97DFF" w:rsidRDefault="00CE71C1" w:rsidP="00212D5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36" w:type="dxa"/>
            <w:gridSpan w:val="3"/>
          </w:tcPr>
          <w:p w14:paraId="76D3F369" w14:textId="71256EF8" w:rsidR="00CE71C1" w:rsidRPr="00A97DFF" w:rsidRDefault="00CE71C1" w:rsidP="00212D5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D4123" w:rsidRPr="00A97DFF" w14:paraId="4C005260" w14:textId="2ED8E051" w:rsidTr="008E1E15">
        <w:tc>
          <w:tcPr>
            <w:tcW w:w="6387" w:type="dxa"/>
          </w:tcPr>
          <w:p w14:paraId="57C1B543" w14:textId="3E4ADDF8" w:rsidR="00AD4123" w:rsidRPr="00A97DFF" w:rsidRDefault="00AD4123" w:rsidP="00AD4123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 - จำนวนเงินตามสัญญา</w:t>
            </w:r>
          </w:p>
        </w:tc>
        <w:tc>
          <w:tcPr>
            <w:tcW w:w="1533" w:type="dxa"/>
            <w:vAlign w:val="bottom"/>
          </w:tcPr>
          <w:p w14:paraId="3D539ECF" w14:textId="6F02EA01" w:rsidR="00AD4123" w:rsidRPr="00A97DFF" w:rsidRDefault="00751C04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260,322</w:t>
            </w:r>
          </w:p>
        </w:tc>
        <w:tc>
          <w:tcPr>
            <w:tcW w:w="270" w:type="dxa"/>
          </w:tcPr>
          <w:p w14:paraId="44AE160E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51225745" w14:textId="2611B920" w:rsidR="00AD4123" w:rsidRPr="00A97DFF" w:rsidRDefault="00AD4123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111,913</w:t>
            </w:r>
          </w:p>
        </w:tc>
      </w:tr>
      <w:tr w:rsidR="00AD4123" w:rsidRPr="00A97DFF" w14:paraId="326C28E4" w14:textId="2D7AD5B9" w:rsidTr="00CE71C1">
        <w:tc>
          <w:tcPr>
            <w:tcW w:w="6387" w:type="dxa"/>
          </w:tcPr>
          <w:p w14:paraId="43650B49" w14:textId="657F4576" w:rsidR="00AD4123" w:rsidRPr="00A97DFF" w:rsidRDefault="00AD4123" w:rsidP="00AD4123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533" w:type="dxa"/>
          </w:tcPr>
          <w:p w14:paraId="166EC444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D2028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5C65E403" w14:textId="6590E1A3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A97DFF" w14:paraId="5247CCA0" w14:textId="77777777" w:rsidTr="008E1E15">
        <w:tc>
          <w:tcPr>
            <w:tcW w:w="6387" w:type="dxa"/>
          </w:tcPr>
          <w:p w14:paraId="7B0F6A59" w14:textId="643CBDDF" w:rsidR="00AD4123" w:rsidRPr="00A97DFF" w:rsidRDefault="00AD4123" w:rsidP="00AD41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14:paraId="196FDA2F" w14:textId="7192EF24" w:rsidR="00AD4123" w:rsidRPr="00A97DFF" w:rsidRDefault="00751C04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2,168</w:t>
            </w:r>
          </w:p>
        </w:tc>
        <w:tc>
          <w:tcPr>
            <w:tcW w:w="270" w:type="dxa"/>
          </w:tcPr>
          <w:p w14:paraId="73120EAB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16C9AEE9" w14:textId="0D3A734A" w:rsidR="00AD4123" w:rsidRPr="00A97DFF" w:rsidRDefault="00AD4123" w:rsidP="008F4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</w:tr>
      <w:tr w:rsidR="00AD4123" w:rsidRPr="00A97DFF" w14:paraId="3A9181B7" w14:textId="4BE91DB5" w:rsidTr="008E1E15">
        <w:tc>
          <w:tcPr>
            <w:tcW w:w="6387" w:type="dxa"/>
          </w:tcPr>
          <w:p w14:paraId="7A69718A" w14:textId="22A0E71B" w:rsidR="00AD4123" w:rsidRPr="00A97DFF" w:rsidRDefault="00AD4123" w:rsidP="00AD41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33" w:type="dxa"/>
            <w:vAlign w:val="bottom"/>
          </w:tcPr>
          <w:p w14:paraId="3A35BC9C" w14:textId="3CC16D05" w:rsidR="00AD4123" w:rsidRPr="00A97DFF" w:rsidRDefault="00751C04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1,763</w:t>
            </w:r>
          </w:p>
        </w:tc>
        <w:tc>
          <w:tcPr>
            <w:tcW w:w="270" w:type="dxa"/>
          </w:tcPr>
          <w:p w14:paraId="1CC22EDF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92581B2" w14:textId="50F68E8F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(2,084)</w:t>
            </w:r>
          </w:p>
        </w:tc>
      </w:tr>
      <w:tr w:rsidR="00AD4123" w:rsidRPr="00A97DFF" w14:paraId="5B002741" w14:textId="3EED5471" w:rsidTr="008E1E15">
        <w:tc>
          <w:tcPr>
            <w:tcW w:w="6387" w:type="dxa"/>
          </w:tcPr>
          <w:p w14:paraId="7B2A2989" w14:textId="003C4234" w:rsidR="00AD4123" w:rsidRPr="00A97DFF" w:rsidRDefault="00AD4123" w:rsidP="00AD41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14:paraId="1B8867BB" w14:textId="6E385CFE" w:rsidR="00AD4123" w:rsidRPr="00A97DFF" w:rsidRDefault="00751C04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(5,568)</w:t>
            </w:r>
          </w:p>
        </w:tc>
        <w:tc>
          <w:tcPr>
            <w:tcW w:w="270" w:type="dxa"/>
          </w:tcPr>
          <w:p w14:paraId="158433CD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31CD5788" w14:textId="19A54843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(4,687)</w:t>
            </w:r>
          </w:p>
        </w:tc>
      </w:tr>
      <w:tr w:rsidR="00374C52" w:rsidRPr="00A97DFF" w14:paraId="01C08EA5" w14:textId="77777777" w:rsidTr="00374C52">
        <w:trPr>
          <w:trHeight w:hRule="exact" w:val="288"/>
        </w:trPr>
        <w:tc>
          <w:tcPr>
            <w:tcW w:w="6387" w:type="dxa"/>
          </w:tcPr>
          <w:p w14:paraId="4C37CE07" w14:textId="77777777" w:rsidR="00374C52" w:rsidRPr="00A97DFF" w:rsidRDefault="00374C52" w:rsidP="00AD41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vAlign w:val="bottom"/>
          </w:tcPr>
          <w:p w14:paraId="13E7D004" w14:textId="77777777" w:rsidR="00374C52" w:rsidRDefault="00374C52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3EB64" w14:textId="77777777" w:rsidR="00374C52" w:rsidRPr="00A97DFF" w:rsidRDefault="00374C52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600A2F2C" w14:textId="77777777" w:rsidR="00374C52" w:rsidRPr="00027B5A" w:rsidRDefault="00374C52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A97DFF" w14:paraId="649A4026" w14:textId="178258D9" w:rsidTr="00CE71C1">
        <w:tc>
          <w:tcPr>
            <w:tcW w:w="6387" w:type="dxa"/>
          </w:tcPr>
          <w:p w14:paraId="0F983F98" w14:textId="1CDACC73" w:rsidR="000A4ED7" w:rsidRPr="00A97DFF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3" w:type="dxa"/>
          </w:tcPr>
          <w:p w14:paraId="5ECC7465" w14:textId="77777777"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AFBD7" w14:textId="77777777"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E974762" w14:textId="17BA6901"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A97DFF" w14:paraId="567E53D3" w14:textId="0C9A708B" w:rsidTr="00CE71C1">
        <w:tc>
          <w:tcPr>
            <w:tcW w:w="6387" w:type="dxa"/>
          </w:tcPr>
          <w:p w14:paraId="0C9BDC82" w14:textId="263523BD" w:rsidR="000A4ED7" w:rsidRPr="00A97DFF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3" w:type="dxa"/>
          </w:tcPr>
          <w:p w14:paraId="52670D84" w14:textId="77777777"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3D30F" w14:textId="77777777"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BDC3461" w14:textId="6E7C54F3"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A97DFF" w14:paraId="642B76B5" w14:textId="69D22356" w:rsidTr="008E1E15">
        <w:tc>
          <w:tcPr>
            <w:tcW w:w="6387" w:type="dxa"/>
          </w:tcPr>
          <w:p w14:paraId="47629B72" w14:textId="409C8031" w:rsidR="00AD4123" w:rsidRPr="00A97DFF" w:rsidRDefault="00AD4123" w:rsidP="00AD41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33" w:type="dxa"/>
            <w:vAlign w:val="bottom"/>
          </w:tcPr>
          <w:p w14:paraId="2CF23D6E" w14:textId="1E8B3D55" w:rsidR="00AD4123" w:rsidRPr="00A97DFF" w:rsidRDefault="00751C04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(3,476)</w:t>
            </w:r>
          </w:p>
        </w:tc>
        <w:tc>
          <w:tcPr>
            <w:tcW w:w="270" w:type="dxa"/>
          </w:tcPr>
          <w:p w14:paraId="61681656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3DA279A0" w14:textId="1E8A8023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(4,576)</w:t>
            </w:r>
          </w:p>
        </w:tc>
      </w:tr>
      <w:tr w:rsidR="00AD4123" w:rsidRPr="00A97DFF" w14:paraId="00DC07C9" w14:textId="1D20D1BC" w:rsidTr="008E1E15">
        <w:tc>
          <w:tcPr>
            <w:tcW w:w="6387" w:type="dxa"/>
          </w:tcPr>
          <w:p w14:paraId="7275DE1C" w14:textId="4D4C94FA" w:rsidR="00AD4123" w:rsidRPr="00A97DFF" w:rsidRDefault="00AD4123" w:rsidP="00AD41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จำนวนสำรองสำหรับการป้องกันความเสี่ยงที่โอนไปยังกำไรหรือขาดทุน</w:t>
            </w:r>
          </w:p>
        </w:tc>
        <w:tc>
          <w:tcPr>
            <w:tcW w:w="1533" w:type="dxa"/>
            <w:vAlign w:val="bottom"/>
          </w:tcPr>
          <w:p w14:paraId="2ED6C8A4" w14:textId="4E52D9C5" w:rsidR="00AD4123" w:rsidRPr="00A97DFF" w:rsidRDefault="00751C04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4,576</w:t>
            </w:r>
          </w:p>
        </w:tc>
        <w:tc>
          <w:tcPr>
            <w:tcW w:w="270" w:type="dxa"/>
          </w:tcPr>
          <w:p w14:paraId="0285FC46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F1ACE46" w14:textId="5741E245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11,47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D4123" w:rsidRPr="00A97DFF" w14:paraId="7A0B9927" w14:textId="12681705" w:rsidTr="008E1E15">
        <w:trPr>
          <w:trHeight w:hRule="exact" w:val="288"/>
        </w:trPr>
        <w:tc>
          <w:tcPr>
            <w:tcW w:w="6387" w:type="dxa"/>
          </w:tcPr>
          <w:p w14:paraId="5DA73BB7" w14:textId="77777777" w:rsidR="00AD4123" w:rsidRPr="00A97DFF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73AAC9C6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FA8F0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3E47C826" w14:textId="692BB8DB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4C52" w:rsidRPr="00A97DFF" w14:paraId="2A760F4A" w14:textId="77777777" w:rsidTr="008E1E15">
        <w:trPr>
          <w:trHeight w:hRule="exact" w:val="288"/>
        </w:trPr>
        <w:tc>
          <w:tcPr>
            <w:tcW w:w="6387" w:type="dxa"/>
          </w:tcPr>
          <w:p w14:paraId="0356D944" w14:textId="77777777" w:rsidR="00374C52" w:rsidRPr="00A97DFF" w:rsidRDefault="00374C52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14:paraId="35D9C71E" w14:textId="77777777" w:rsidR="00374C52" w:rsidRPr="00A97DFF" w:rsidRDefault="00374C52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89353" w14:textId="77777777" w:rsidR="00374C52" w:rsidRPr="00A97DFF" w:rsidRDefault="00374C52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9F8D7A8" w14:textId="77777777" w:rsidR="00374C52" w:rsidRPr="00A97DFF" w:rsidRDefault="00374C52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A97DFF" w14:paraId="30D08AB6" w14:textId="62D62F85" w:rsidTr="008E1E15">
        <w:tc>
          <w:tcPr>
            <w:tcW w:w="6387" w:type="dxa"/>
          </w:tcPr>
          <w:p w14:paraId="16DFF70C" w14:textId="2BF8B2F4" w:rsidR="00AD4123" w:rsidRPr="00A97DFF" w:rsidRDefault="00AD4123" w:rsidP="00AD4123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รับรู้ในกำไรหรือขาดทุน</w:t>
            </w:r>
          </w:p>
        </w:tc>
        <w:tc>
          <w:tcPr>
            <w:tcW w:w="1533" w:type="dxa"/>
            <w:vAlign w:val="bottom"/>
          </w:tcPr>
          <w:p w14:paraId="29154A4F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EB97A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DE9F9BA" w14:textId="69E0E7EF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A97DFF" w14:paraId="46F6EA6D" w14:textId="77777777" w:rsidTr="008E1E15">
        <w:tc>
          <w:tcPr>
            <w:tcW w:w="6387" w:type="dxa"/>
          </w:tcPr>
          <w:p w14:paraId="2D4FA37A" w14:textId="56013F25" w:rsidR="00AD4123" w:rsidRPr="00A97DFF" w:rsidRDefault="00AD4123" w:rsidP="00AD41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0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จำนวนเงินที่จัดประเภทรายการใหม่จากสำรองสำหรับการป้องกันความเสี่ยง</w:t>
            </w:r>
          </w:p>
        </w:tc>
        <w:tc>
          <w:tcPr>
            <w:tcW w:w="1533" w:type="dxa"/>
            <w:vAlign w:val="bottom"/>
          </w:tcPr>
          <w:p w14:paraId="633F3E2F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606DF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C417A21" w14:textId="7B9EB8D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A97DFF" w14:paraId="750DD024" w14:textId="3BF7DADD" w:rsidTr="008E1E15">
        <w:tc>
          <w:tcPr>
            <w:tcW w:w="6387" w:type="dxa"/>
          </w:tcPr>
          <w:p w14:paraId="4D6BAAB2" w14:textId="4DC10D50" w:rsidR="00AD4123" w:rsidRPr="00A97DFF" w:rsidRDefault="00AD4123" w:rsidP="00AD4123">
            <w:pPr>
              <w:pStyle w:val="block"/>
              <w:tabs>
                <w:tab w:val="left" w:pos="431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ที่รวมอยู่ในต้นทุนขาย</w:t>
            </w:r>
          </w:p>
        </w:tc>
        <w:tc>
          <w:tcPr>
            <w:tcW w:w="1533" w:type="dxa"/>
            <w:vAlign w:val="bottom"/>
          </w:tcPr>
          <w:p w14:paraId="36805A1D" w14:textId="643A6A3C" w:rsidR="00AD4123" w:rsidRPr="00A97DFF" w:rsidRDefault="00751C04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4,576</w:t>
            </w:r>
          </w:p>
        </w:tc>
        <w:tc>
          <w:tcPr>
            <w:tcW w:w="270" w:type="dxa"/>
          </w:tcPr>
          <w:p w14:paraId="680D6F8C" w14:textId="7777777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2E942E2C" w14:textId="2C586987" w:rsidR="00AD4123" w:rsidRPr="00A97DFF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11,47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B3BE6F1" w14:textId="77777777"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14:paraId="703DB5CA" w14:textId="0AA94800" w:rsidR="00E91BA2" w:rsidRPr="00212D50" w:rsidRDefault="004A686E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  <w:r w:rsidRPr="00212D50">
        <w:rPr>
          <w:rFonts w:ascii="Times New Roman" w:hAnsi="Times New Roman" w:cs="Angsana New" w:hint="cs"/>
          <w:sz w:val="30"/>
          <w:szCs w:val="30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7CD02A09" w14:textId="77777777" w:rsidR="004461DD" w:rsidRPr="00A97DFF" w:rsidRDefault="004461DD" w:rsidP="004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530"/>
        <w:gridCol w:w="270"/>
        <w:gridCol w:w="1530"/>
      </w:tblGrid>
      <w:tr w:rsidR="000A4ED7" w:rsidRPr="00837E42" w14:paraId="23E45C46" w14:textId="77777777" w:rsidTr="000D5CDB">
        <w:trPr>
          <w:tblHeader/>
        </w:trPr>
        <w:tc>
          <w:tcPr>
            <w:tcW w:w="6390" w:type="dxa"/>
          </w:tcPr>
          <w:p w14:paraId="4F1A0F72" w14:textId="77777777" w:rsidR="000A4ED7" w:rsidRPr="00837E42" w:rsidRDefault="000A4ED7" w:rsidP="00AF2BC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49854748" w14:textId="77777777" w:rsidR="000A4ED7" w:rsidRDefault="000A4ED7" w:rsidP="00AF2BC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12D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  <w:p w14:paraId="3FF7E3A1" w14:textId="190C8447" w:rsidR="000A4ED7" w:rsidRDefault="000A4ED7" w:rsidP="00AF2BC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12D5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กระแสเงินสด</w:t>
            </w:r>
          </w:p>
        </w:tc>
      </w:tr>
      <w:tr w:rsidR="00F21787" w:rsidRPr="00837E42" w14:paraId="38DC7DF4" w14:textId="77777777" w:rsidTr="000D5CDB">
        <w:trPr>
          <w:tblHeader/>
        </w:trPr>
        <w:tc>
          <w:tcPr>
            <w:tcW w:w="6390" w:type="dxa"/>
          </w:tcPr>
          <w:p w14:paraId="1B002E3F" w14:textId="77777777" w:rsidR="00F21787" w:rsidRPr="00837E42" w:rsidRDefault="00F21787" w:rsidP="00F2178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14:paraId="62F10F72" w14:textId="09EEC58B" w:rsidR="00F21787" w:rsidRPr="00212D50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EA7B94" w14:textId="77777777" w:rsidR="00F21787" w:rsidRPr="00212D50" w:rsidRDefault="00F21787" w:rsidP="00F2178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293BD93" w14:textId="7DE6CA8D" w:rsidR="00F21787" w:rsidRPr="00212D50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412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A4ED7" w:rsidRPr="00837E42" w14:paraId="237C3317" w14:textId="07DC89E8" w:rsidTr="000D5CDB">
        <w:trPr>
          <w:tblHeader/>
        </w:trPr>
        <w:tc>
          <w:tcPr>
            <w:tcW w:w="6390" w:type="dxa"/>
          </w:tcPr>
          <w:p w14:paraId="0AAC6856" w14:textId="77777777" w:rsidR="000A4ED7" w:rsidRPr="00837E42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32A32CE0" w14:textId="24A9BA86" w:rsidR="000A4ED7" w:rsidRPr="00212D50" w:rsidRDefault="000A4ED7" w:rsidP="000A4ED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D4123" w:rsidRPr="00837E42" w14:paraId="3B4AF35B" w14:textId="38FD4B91" w:rsidTr="000D5CDB">
        <w:tc>
          <w:tcPr>
            <w:tcW w:w="6390" w:type="dxa"/>
          </w:tcPr>
          <w:p w14:paraId="516DE644" w14:textId="2409D1FF" w:rsidR="00AD4123" w:rsidRPr="00AF2BC7" w:rsidRDefault="00AD4123" w:rsidP="00AD4123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</w:tcPr>
          <w:p w14:paraId="096D25AC" w14:textId="7F631894" w:rsidR="00AD4123" w:rsidRPr="00AD4123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D4123">
              <w:rPr>
                <w:rFonts w:ascii="Angsana New" w:hAnsi="Angsana New" w:cs="Angsana New"/>
                <w:sz w:val="30"/>
                <w:szCs w:val="30"/>
              </w:rPr>
              <w:t>(3,661)</w:t>
            </w:r>
          </w:p>
        </w:tc>
        <w:tc>
          <w:tcPr>
            <w:tcW w:w="270" w:type="dxa"/>
          </w:tcPr>
          <w:p w14:paraId="259AA3C2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48CA5F" w14:textId="0B3D7B8F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5274E5">
              <w:rPr>
                <w:rFonts w:ascii="Angsana New" w:hAnsi="Angsana New" w:cs="Angsana New"/>
                <w:sz w:val="30"/>
                <w:szCs w:val="30"/>
              </w:rPr>
              <w:t>(9,180)</w:t>
            </w:r>
          </w:p>
        </w:tc>
      </w:tr>
      <w:tr w:rsidR="00AD4123" w:rsidRPr="00837E42" w14:paraId="7C9D8A0E" w14:textId="4B889067" w:rsidTr="000D5CDB">
        <w:tc>
          <w:tcPr>
            <w:tcW w:w="6390" w:type="dxa"/>
          </w:tcPr>
          <w:p w14:paraId="4566B0EE" w14:textId="5C58BE9F" w:rsidR="00AD4123" w:rsidRPr="00AF2BC7" w:rsidRDefault="00AD4123" w:rsidP="00AD4123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30" w:type="dxa"/>
          </w:tcPr>
          <w:p w14:paraId="4F5EA2EF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EC4DE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189CDA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837E42" w14:paraId="515769D6" w14:textId="38464471" w:rsidTr="000D5CDB">
        <w:tc>
          <w:tcPr>
            <w:tcW w:w="6390" w:type="dxa"/>
          </w:tcPr>
          <w:p w14:paraId="42C6361E" w14:textId="64EEC847" w:rsidR="00AD4123" w:rsidRPr="00AF2BC7" w:rsidRDefault="00AD4123" w:rsidP="00AD4123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530" w:type="dxa"/>
          </w:tcPr>
          <w:p w14:paraId="127FF144" w14:textId="3111C47E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7AB51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BC7671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837E42" w14:paraId="111E847B" w14:textId="2B18D3A0" w:rsidTr="000D5CDB">
        <w:tc>
          <w:tcPr>
            <w:tcW w:w="6390" w:type="dxa"/>
          </w:tcPr>
          <w:p w14:paraId="16592DD3" w14:textId="092B50D2" w:rsidR="00AD4123" w:rsidRPr="00AF2BC7" w:rsidRDefault="00AD4123" w:rsidP="00AD4123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AF2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</w:tcPr>
          <w:p w14:paraId="0615E5D3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F3AD9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7B5D4A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837E42" w14:paraId="78421A5E" w14:textId="01B6DA9F" w:rsidTr="00C84683">
        <w:tc>
          <w:tcPr>
            <w:tcW w:w="6390" w:type="dxa"/>
          </w:tcPr>
          <w:p w14:paraId="468BE7D6" w14:textId="4C353F8C" w:rsidR="00AD4123" w:rsidRPr="00AF2BC7" w:rsidRDefault="00AD4123" w:rsidP="00AD4123">
            <w:pPr>
              <w:pStyle w:val="block"/>
              <w:spacing w:after="0" w:line="380" w:lineRule="exact"/>
              <w:ind w:left="434" w:hanging="207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bookmarkStart w:id="5" w:name="_Hlk126781332"/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AF2B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ยอดซื้อสินค้าคงเหลือ</w:t>
            </w:r>
            <w:bookmarkEnd w:id="5"/>
          </w:p>
        </w:tc>
        <w:tc>
          <w:tcPr>
            <w:tcW w:w="1530" w:type="dxa"/>
            <w:shd w:val="clear" w:color="auto" w:fill="auto"/>
          </w:tcPr>
          <w:p w14:paraId="294FDF9C" w14:textId="602A12C3" w:rsidR="00AD4123" w:rsidRPr="00AF2BC7" w:rsidRDefault="0095730D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(3,476)</w:t>
            </w:r>
          </w:p>
        </w:tc>
        <w:tc>
          <w:tcPr>
            <w:tcW w:w="270" w:type="dxa"/>
            <w:shd w:val="clear" w:color="auto" w:fill="auto"/>
          </w:tcPr>
          <w:p w14:paraId="45F6378C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EDA741" w14:textId="066ED564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(4,576)</w:t>
            </w:r>
          </w:p>
        </w:tc>
      </w:tr>
      <w:tr w:rsidR="00AD4123" w:rsidRPr="00837E42" w14:paraId="665918BD" w14:textId="5E3649DF" w:rsidTr="00C84683">
        <w:tc>
          <w:tcPr>
            <w:tcW w:w="6390" w:type="dxa"/>
          </w:tcPr>
          <w:p w14:paraId="15DE7818" w14:textId="4D0690F1" w:rsidR="00AD4123" w:rsidRPr="00AF2BC7" w:rsidRDefault="00AD4123" w:rsidP="00AD4123">
            <w:pPr>
              <w:pStyle w:val="block"/>
              <w:spacing w:after="0" w:line="380" w:lineRule="exact"/>
              <w:ind w:left="230" w:hanging="2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1530" w:type="dxa"/>
            <w:shd w:val="clear" w:color="auto" w:fill="auto"/>
          </w:tcPr>
          <w:p w14:paraId="5163379B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8866B4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3BCD803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837E42" w14:paraId="6BCAFD2A" w14:textId="77777777" w:rsidTr="00C84683">
        <w:tc>
          <w:tcPr>
            <w:tcW w:w="6390" w:type="dxa"/>
          </w:tcPr>
          <w:p w14:paraId="421288AC" w14:textId="0CE8AD2C" w:rsidR="00AD4123" w:rsidRPr="00AF2BC7" w:rsidRDefault="00AD4123" w:rsidP="00AD4123">
            <w:pPr>
              <w:pStyle w:val="block"/>
              <w:spacing w:after="0" w:line="380" w:lineRule="exact"/>
              <w:ind w:left="230" w:hanging="2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AF2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  <w:shd w:val="clear" w:color="auto" w:fill="auto"/>
          </w:tcPr>
          <w:p w14:paraId="5C11F690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2CE87A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DDF54F5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123" w:rsidRPr="00837E42" w14:paraId="5C4DBCF4" w14:textId="5EB7C96C" w:rsidTr="00C84683">
        <w:tc>
          <w:tcPr>
            <w:tcW w:w="6390" w:type="dxa"/>
          </w:tcPr>
          <w:p w14:paraId="0316E5ED" w14:textId="47740F45" w:rsidR="00AD4123" w:rsidRPr="00AF2BC7" w:rsidRDefault="00AD4123" w:rsidP="00AD4123">
            <w:pPr>
              <w:pStyle w:val="block"/>
              <w:spacing w:after="0" w:line="380" w:lineRule="exact"/>
              <w:ind w:left="434" w:hanging="207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AF2B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ยอดซื้อสินค้าคงเหลือ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543A514C" w14:textId="59A5401C" w:rsidR="00AD4123" w:rsidRPr="00AF2BC7" w:rsidRDefault="0095730D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4,57</w:t>
            </w:r>
            <w:r w:rsidR="00FF074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F1ACA94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BB7285F" w14:textId="5A948ADA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11,47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D4123" w:rsidRPr="00837E42" w14:paraId="41C71A61" w14:textId="4C94B32E" w:rsidTr="00C84683">
        <w:tc>
          <w:tcPr>
            <w:tcW w:w="6390" w:type="dxa"/>
          </w:tcPr>
          <w:p w14:paraId="106A8C8B" w14:textId="171E216B" w:rsidR="00AD4123" w:rsidRPr="00AF2BC7" w:rsidRDefault="00AD4123" w:rsidP="00AD4123">
            <w:pPr>
              <w:pStyle w:val="block"/>
              <w:spacing w:after="0" w:line="380" w:lineRule="exact"/>
              <w:ind w:left="0" w:firstLine="2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การเปลี่ยนแปลงของภาษีสำรองระหว่าง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FA0AAD9" w14:textId="03E1239C" w:rsidR="00AD4123" w:rsidRPr="00AF2BC7" w:rsidRDefault="0095730D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(220)</w:t>
            </w:r>
          </w:p>
        </w:tc>
        <w:tc>
          <w:tcPr>
            <w:tcW w:w="270" w:type="dxa"/>
            <w:shd w:val="clear" w:color="auto" w:fill="auto"/>
          </w:tcPr>
          <w:p w14:paraId="7EF06092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FAAD069" w14:textId="7E306F66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(1,380)</w:t>
            </w:r>
          </w:p>
        </w:tc>
      </w:tr>
      <w:tr w:rsidR="00AD4123" w:rsidRPr="00C650C2" w14:paraId="50C48420" w14:textId="570A5124" w:rsidTr="00C84683">
        <w:tc>
          <w:tcPr>
            <w:tcW w:w="6390" w:type="dxa"/>
          </w:tcPr>
          <w:p w14:paraId="0E4BC306" w14:textId="16F1EA91" w:rsidR="00AD4123" w:rsidRPr="00AF2BC7" w:rsidRDefault="00AD4123" w:rsidP="00AD4123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0EDEE" w14:textId="1FAECB18" w:rsidR="00AD4123" w:rsidRPr="00F81EB4" w:rsidRDefault="008F42EF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F81EB4" w:rsidRPr="00F81E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</w:t>
            </w:r>
            <w:r w:rsidR="00FF07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001915" w14:textId="77777777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7BBCD" w14:textId="4E0AE346" w:rsidR="00AD4123" w:rsidRPr="00AF2BC7" w:rsidRDefault="00AD4123" w:rsidP="00AD4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(3,66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27B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BD24A67" w14:textId="77777777" w:rsidR="002F5D11" w:rsidRDefault="002F5D11" w:rsidP="0037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554C0E9" w14:textId="1A04019F"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1F67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180FD5" w:rsidRPr="006B1F6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6B1F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.</w:t>
      </w:r>
      <w:r w:rsidR="00B53767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Pr="006B1F67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) </w:t>
      </w:r>
      <w:r w:rsidRPr="006B1F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การป้องกันความเสี่ยงใน</w:t>
      </w:r>
      <w:r w:rsidRPr="006B1F6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มูลค่ายุติธรรม</w:t>
      </w:r>
    </w:p>
    <w:p w14:paraId="129F5487" w14:textId="057A797E"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370075B" w14:textId="6B67D560"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rPr>
          <w:rFonts w:ascii="Angsana New" w:hAnsi="Angsana New" w:cs="Angsana New"/>
          <w:i/>
          <w:iCs/>
          <w:sz w:val="30"/>
          <w:szCs w:val="30"/>
        </w:rPr>
      </w:pPr>
      <w:r w:rsidRPr="006B1F67">
        <w:rPr>
          <w:rFonts w:ascii="Angsana New" w:hAnsi="Angsana New" w:cs="Angsana New"/>
          <w:sz w:val="30"/>
          <w:szCs w:val="30"/>
          <w:cs/>
        </w:rPr>
        <w:tab/>
      </w:r>
      <w:r w:rsidRPr="006B1F6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สัญญาซื้อขายทองแดงล่วงหน้า </w:t>
      </w:r>
      <w:r w:rsidRPr="006B1F67">
        <w:rPr>
          <w:rFonts w:ascii="Angsana New" w:hAnsi="Angsana New" w:cs="Angsana New"/>
          <w:i/>
          <w:iCs/>
          <w:sz w:val="30"/>
          <w:szCs w:val="30"/>
        </w:rPr>
        <w:t xml:space="preserve">– </w:t>
      </w:r>
      <w:r w:rsidRPr="006B1F67">
        <w:rPr>
          <w:rFonts w:ascii="Angsana New" w:hAnsi="Angsana New" w:cs="Angsana New" w:hint="cs"/>
          <w:i/>
          <w:iCs/>
          <w:sz w:val="30"/>
          <w:szCs w:val="30"/>
          <w:cs/>
        </w:rPr>
        <w:t>สัญญาป้องกันความเสี่ย</w:t>
      </w:r>
      <w:r w:rsidR="00E00CDC" w:rsidRPr="006B1F67">
        <w:rPr>
          <w:rFonts w:ascii="Angsana New" w:hAnsi="Angsana New" w:cs="Angsana New" w:hint="cs"/>
          <w:i/>
          <w:iCs/>
          <w:sz w:val="30"/>
          <w:szCs w:val="30"/>
          <w:cs/>
        </w:rPr>
        <w:t>งหลัก</w:t>
      </w:r>
    </w:p>
    <w:p w14:paraId="2CB5D615" w14:textId="77777777"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46937DF6" w14:textId="314273BC" w:rsidR="00504DBC" w:rsidRPr="006B1F67" w:rsidRDefault="00504DBC" w:rsidP="0015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6B1F67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6B1F6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97E27" w:rsidRPr="006B1F67">
        <w:rPr>
          <w:rFonts w:ascii="Angsana New" w:hAnsi="Angsana New" w:cs="Angsana New" w:hint="cs"/>
          <w:sz w:val="30"/>
          <w:szCs w:val="30"/>
          <w:cs/>
        </w:rPr>
        <w:t>มีความเสี่ยงที่เกิดจากการผันผวนของราคาจากการขายผลิตภัณฑ์ทองแดงของบริษัทให้กับลูกค้า บริษัท</w:t>
      </w:r>
      <w:r w:rsidR="000A129B" w:rsidRPr="006B1F67">
        <w:rPr>
          <w:rFonts w:ascii="Angsana New" w:hAnsi="Angsana New" w:cs="Angsana New" w:hint="cs"/>
          <w:sz w:val="30"/>
          <w:szCs w:val="30"/>
          <w:cs/>
        </w:rPr>
        <w:t>ใช้อนุพันธ์เพื่อจัดการความเสี่ยง</w:t>
      </w:r>
      <w:r w:rsidR="00155101" w:rsidRPr="006B1F67">
        <w:rPr>
          <w:rFonts w:ascii="Angsana New" w:hAnsi="Angsana New" w:cs="Angsana New" w:hint="cs"/>
          <w:sz w:val="30"/>
          <w:szCs w:val="30"/>
          <w:cs/>
        </w:rPr>
        <w:t>ที่เกิดจากการเปลี่ยนแปลงใน</w:t>
      </w:r>
      <w:r w:rsidR="000A129B" w:rsidRPr="006B1F67">
        <w:rPr>
          <w:rFonts w:ascii="Angsana New" w:hAnsi="Angsana New" w:cs="Angsana New" w:hint="cs"/>
          <w:sz w:val="30"/>
          <w:szCs w:val="30"/>
          <w:cs/>
        </w:rPr>
        <w:t>ราคาสินค้าโภคภัณฑ์</w:t>
      </w:r>
      <w:r w:rsidR="005E101E" w:rsidRPr="006B1F67">
        <w:rPr>
          <w:rFonts w:ascii="Angsana New" w:hAnsi="Angsana New" w:cs="Angsana New" w:hint="cs"/>
          <w:sz w:val="30"/>
          <w:szCs w:val="30"/>
          <w:cs/>
        </w:rPr>
        <w:t>โดย</w:t>
      </w:r>
      <w:r w:rsidR="00155101" w:rsidRPr="006B1F67">
        <w:rPr>
          <w:rFonts w:ascii="Angsana New" w:hAnsi="Angsana New" w:cs="Angsana New" w:hint="cs"/>
          <w:sz w:val="30"/>
          <w:szCs w:val="30"/>
          <w:cs/>
        </w:rPr>
        <w:t>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</w:t>
      </w:r>
      <w:r w:rsidR="005E101E" w:rsidRPr="006B1F67">
        <w:rPr>
          <w:rFonts w:ascii="Angsana New" w:hAnsi="Angsana New" w:cs="Angsana New" w:hint="cs"/>
          <w:sz w:val="30"/>
          <w:szCs w:val="30"/>
          <w:cs/>
        </w:rPr>
        <w:t xml:space="preserve"> บริษัทใช้กลยุทธ์</w:t>
      </w:r>
      <w:r w:rsidR="006E77F4" w:rsidRPr="006B1F67">
        <w:rPr>
          <w:rFonts w:ascii="Angsana New" w:hAnsi="Angsana New" w:cs="Angsana New" w:hint="cs"/>
          <w:sz w:val="30"/>
          <w:szCs w:val="30"/>
          <w:cs/>
        </w:rPr>
        <w:t>นี้ในการบริหารความเสี่ยงสำหรับความเสี่ยงที่เกิดขึ้นในลักษณะเดียวกันหรือคล้ายคลึงกันทั้งหมด</w:t>
      </w:r>
    </w:p>
    <w:p w14:paraId="17847DA7" w14:textId="7EDF191F" w:rsidR="00E868B1" w:rsidRPr="006B1F67" w:rsidRDefault="00E868B1" w:rsidP="00A9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thaiDistribute"/>
        <w:rPr>
          <w:rFonts w:ascii="Angsana New" w:hAnsi="Angsana New" w:cs="Angsana New"/>
          <w:sz w:val="30"/>
          <w:szCs w:val="30"/>
        </w:rPr>
      </w:pPr>
      <w:r w:rsidRPr="006B1F67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6B1F67">
        <w:rPr>
          <w:rFonts w:ascii="Angsana New" w:hAnsi="Angsana New" w:cs="Angsana New"/>
          <w:sz w:val="30"/>
          <w:szCs w:val="30"/>
        </w:rPr>
        <w:t xml:space="preserve"> </w:t>
      </w:r>
      <w:r w:rsidRPr="006B1F6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274E5">
        <w:rPr>
          <w:rFonts w:ascii="Angsana New" w:hAnsi="Angsana New" w:cs="Angsana New"/>
          <w:sz w:val="30"/>
          <w:szCs w:val="30"/>
        </w:rPr>
        <w:t>256</w:t>
      </w:r>
      <w:r w:rsidR="00FF4BF6">
        <w:rPr>
          <w:rFonts w:ascii="Angsana New" w:hAnsi="Angsana New" w:cs="Angsana New"/>
          <w:sz w:val="30"/>
          <w:szCs w:val="30"/>
        </w:rPr>
        <w:t>7</w:t>
      </w:r>
      <w:r w:rsidR="002F4C55">
        <w:rPr>
          <w:rFonts w:ascii="Angsana New" w:hAnsi="Angsana New" w:cs="Angsana New"/>
          <w:sz w:val="30"/>
          <w:szCs w:val="30"/>
        </w:rPr>
        <w:t xml:space="preserve"> </w:t>
      </w:r>
      <w:r w:rsidR="0025677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274E5">
        <w:rPr>
          <w:rFonts w:ascii="Angsana New" w:hAnsi="Angsana New" w:cs="Angsana New"/>
          <w:sz w:val="30"/>
          <w:szCs w:val="30"/>
        </w:rPr>
        <w:t>256</w:t>
      </w:r>
      <w:r w:rsidR="00FF4BF6">
        <w:rPr>
          <w:rFonts w:ascii="Angsana New" w:hAnsi="Angsana New" w:cs="Angsana New"/>
          <w:sz w:val="30"/>
          <w:szCs w:val="30"/>
        </w:rPr>
        <w:t>6</w:t>
      </w:r>
      <w:r w:rsidR="002F4C55" w:rsidRPr="006B1F67">
        <w:rPr>
          <w:rFonts w:ascii="Angsana New" w:hAnsi="Angsana New" w:cs="Angsana New"/>
          <w:sz w:val="30"/>
          <w:szCs w:val="30"/>
        </w:rPr>
        <w:t xml:space="preserve"> </w:t>
      </w:r>
      <w:r w:rsidRPr="006B1F67">
        <w:rPr>
          <w:rFonts w:ascii="Angsana New" w:hAnsi="Angsana New" w:cs="Angsana New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บริษัทถือเครื่องมือทางการเงินเหล่านี้เพื่อป้องกันความเสี่ยงในฐานะเปิดต่อกา</w:t>
      </w:r>
      <w:r w:rsidRPr="006B1F67">
        <w:rPr>
          <w:rFonts w:ascii="Angsana New" w:hAnsi="Angsana New" w:cs="Angsana New" w:hint="cs"/>
          <w:sz w:val="30"/>
          <w:szCs w:val="30"/>
          <w:cs/>
        </w:rPr>
        <w:t>ร</w:t>
      </w:r>
      <w:r w:rsidRPr="006B1F67">
        <w:rPr>
          <w:rFonts w:ascii="Angsana New" w:hAnsi="Angsana New" w:cs="Angsana New"/>
          <w:sz w:val="30"/>
          <w:szCs w:val="30"/>
          <w:cs/>
        </w:rPr>
        <w:t>เปลี่ยนแปลงใน</w:t>
      </w:r>
      <w:r w:rsidRPr="006B1F67">
        <w:rPr>
          <w:rFonts w:ascii="Angsana New" w:hAnsi="Angsana New" w:cs="Angsana New" w:hint="cs"/>
          <w:sz w:val="30"/>
          <w:szCs w:val="30"/>
          <w:cs/>
        </w:rPr>
        <w:t>ราคาสินค้าโภคภัณฑ์</w:t>
      </w:r>
    </w:p>
    <w:p w14:paraId="50D528D6" w14:textId="77777777" w:rsidR="00E868B1" w:rsidRPr="006B1F67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350"/>
        <w:gridCol w:w="241"/>
        <w:gridCol w:w="1289"/>
        <w:gridCol w:w="265"/>
        <w:gridCol w:w="1445"/>
      </w:tblGrid>
      <w:tr w:rsidR="00E868B1" w:rsidRPr="00E91BA2" w14:paraId="1BF2A2BC" w14:textId="77777777" w:rsidTr="0020749D">
        <w:trPr>
          <w:tblHeader/>
        </w:trPr>
        <w:tc>
          <w:tcPr>
            <w:tcW w:w="4770" w:type="dxa"/>
          </w:tcPr>
          <w:p w14:paraId="1C8C8A49" w14:textId="77777777"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5"/>
          </w:tcPr>
          <w:p w14:paraId="56A1E59D" w14:textId="77777777"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E868B1" w:rsidRPr="00E91BA2" w14:paraId="4BED90AE" w14:textId="77777777" w:rsidTr="0020749D">
        <w:trPr>
          <w:tblHeader/>
        </w:trPr>
        <w:tc>
          <w:tcPr>
            <w:tcW w:w="4770" w:type="dxa"/>
          </w:tcPr>
          <w:p w14:paraId="4659D2F3" w14:textId="3326E73A"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EFE8725" w14:textId="564008CB" w:rsidR="00E868B1" w:rsidRPr="002975BE" w:rsidRDefault="00B53767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1" w:type="dxa"/>
          </w:tcPr>
          <w:p w14:paraId="0593929A" w14:textId="77777777"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096BD0AD" w14:textId="5CA3A106" w:rsidR="00E868B1" w:rsidRPr="002975BE" w:rsidRDefault="00B53767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5" w:type="dxa"/>
          </w:tcPr>
          <w:p w14:paraId="08312F34" w14:textId="77777777"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61EC93C3" w14:textId="3C46836C" w:rsidR="00E868B1" w:rsidRPr="002975BE" w:rsidRDefault="00E868B1" w:rsidP="0020749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</w:tr>
      <w:tr w:rsidR="00FD7605" w:rsidRPr="00E91BA2" w14:paraId="220D0183" w14:textId="77777777" w:rsidTr="00441F62">
        <w:trPr>
          <w:tblHeader/>
        </w:trPr>
        <w:tc>
          <w:tcPr>
            <w:tcW w:w="4770" w:type="dxa"/>
          </w:tcPr>
          <w:p w14:paraId="21402CAC" w14:textId="77777777" w:rsidR="00FD7605" w:rsidRPr="002975BE" w:rsidRDefault="00FD7605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90" w:type="dxa"/>
            <w:gridSpan w:val="5"/>
          </w:tcPr>
          <w:p w14:paraId="5BBAA306" w14:textId="014D8D0E" w:rsidR="00FD7605" w:rsidRPr="002975BE" w:rsidRDefault="00FD7605" w:rsidP="0020749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56773" w:rsidRPr="00E91BA2" w14:paraId="6A1DC1BA" w14:textId="77777777" w:rsidTr="0020749D">
        <w:tc>
          <w:tcPr>
            <w:tcW w:w="4770" w:type="dxa"/>
          </w:tcPr>
          <w:p w14:paraId="37624406" w14:textId="569CA1FD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5274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7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</w:tcPr>
          <w:p w14:paraId="4FD85CB7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A69BDB6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059FB1CF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A74F8A3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54736605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14:paraId="15C719F2" w14:textId="77777777" w:rsidTr="0020749D">
        <w:tc>
          <w:tcPr>
            <w:tcW w:w="4770" w:type="dxa"/>
          </w:tcPr>
          <w:p w14:paraId="73D4522D" w14:textId="03EA1C2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</w:p>
        </w:tc>
        <w:tc>
          <w:tcPr>
            <w:tcW w:w="1350" w:type="dxa"/>
          </w:tcPr>
          <w:p w14:paraId="336188ED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FCEBA40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78CBEE08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2779F5E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0229B9BC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14:paraId="52C7A427" w14:textId="77777777" w:rsidTr="0020749D">
        <w:tc>
          <w:tcPr>
            <w:tcW w:w="4770" w:type="dxa"/>
          </w:tcPr>
          <w:p w14:paraId="123B18AF" w14:textId="6B5D0186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ซื้อขายทองแดงล่วงหน้า</w:t>
            </w:r>
          </w:p>
        </w:tc>
        <w:tc>
          <w:tcPr>
            <w:tcW w:w="1350" w:type="dxa"/>
          </w:tcPr>
          <w:p w14:paraId="002EABCC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198169C2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14C2F73F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693DD79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41A42FB9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14:paraId="0D7A5A6C" w14:textId="77777777" w:rsidTr="0020749D">
        <w:tc>
          <w:tcPr>
            <w:tcW w:w="4770" w:type="dxa"/>
          </w:tcPr>
          <w:p w14:paraId="4FF15751" w14:textId="53F33AD3" w:rsidR="00256773" w:rsidRPr="002975BE" w:rsidRDefault="00F13100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256773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350" w:type="dxa"/>
          </w:tcPr>
          <w:p w14:paraId="78AF8E85" w14:textId="0CC9EC15" w:rsidR="00256773" w:rsidRPr="002975BE" w:rsidRDefault="00374C52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4C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1,258,285</w:t>
            </w:r>
          </w:p>
        </w:tc>
        <w:tc>
          <w:tcPr>
            <w:tcW w:w="241" w:type="dxa"/>
          </w:tcPr>
          <w:p w14:paraId="01FB8B31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2A17887B" w14:textId="0C26F685" w:rsidR="00256773" w:rsidRPr="002975BE" w:rsidRDefault="00693BEF" w:rsidP="009B38D2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6,702</w:t>
            </w:r>
          </w:p>
        </w:tc>
        <w:tc>
          <w:tcPr>
            <w:tcW w:w="265" w:type="dxa"/>
          </w:tcPr>
          <w:p w14:paraId="63DB9A92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7AC5B33E" w14:textId="4DCBF813" w:rsidR="00256773" w:rsidRPr="002975BE" w:rsidRDefault="00693BEF" w:rsidP="00693BEF">
            <w:pPr>
              <w:pStyle w:val="block"/>
              <w:spacing w:after="0" w:line="240" w:lineRule="auto"/>
              <w:ind w:left="0"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56773" w:rsidRPr="00E91BA2" w14:paraId="6E1E970A" w14:textId="77777777" w:rsidTr="0020749D">
        <w:tc>
          <w:tcPr>
            <w:tcW w:w="4770" w:type="dxa"/>
          </w:tcPr>
          <w:p w14:paraId="2A92E5A5" w14:textId="5CF78963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ซื้อขายทองแดงโดยเฉลี่ยต่อตัน</w:t>
            </w:r>
          </w:p>
        </w:tc>
        <w:tc>
          <w:tcPr>
            <w:tcW w:w="1350" w:type="dxa"/>
          </w:tcPr>
          <w:p w14:paraId="1A9B783C" w14:textId="0661793D" w:rsidR="00256773" w:rsidRPr="002975BE" w:rsidRDefault="00374C52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4C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2C25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1" w:type="dxa"/>
          </w:tcPr>
          <w:p w14:paraId="596062E6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62F27F50" w14:textId="152538CF" w:rsidR="00256773" w:rsidRPr="002975BE" w:rsidRDefault="00693BEF" w:rsidP="009B38D2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265" w:type="dxa"/>
          </w:tcPr>
          <w:p w14:paraId="0C0B0332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0BFC6E42" w14:textId="24F8CDBE" w:rsidR="00256773" w:rsidRPr="002975BE" w:rsidRDefault="00693BEF" w:rsidP="00693BEF">
            <w:pPr>
              <w:pStyle w:val="block"/>
              <w:spacing w:after="0" w:line="240" w:lineRule="auto"/>
              <w:ind w:left="0"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56773" w:rsidRPr="00E91BA2" w14:paraId="340988ED" w14:textId="77777777" w:rsidTr="0020749D">
        <w:tc>
          <w:tcPr>
            <w:tcW w:w="4770" w:type="dxa"/>
          </w:tcPr>
          <w:p w14:paraId="62513FE7" w14:textId="77777777"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20D75BB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96A6798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4214F1D5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88E5A63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482E51EB" w14:textId="77777777"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D4123" w:rsidRPr="00E91BA2" w14:paraId="5B8B770D" w14:textId="77777777" w:rsidTr="0020749D">
        <w:tc>
          <w:tcPr>
            <w:tcW w:w="4770" w:type="dxa"/>
          </w:tcPr>
          <w:p w14:paraId="4492BF99" w14:textId="5F6C038F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50" w:type="dxa"/>
          </w:tcPr>
          <w:p w14:paraId="4CCD1E5B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741277BA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0387FF47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358FF11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583DF276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D4123" w:rsidRPr="00E91BA2" w14:paraId="3B6BC9D7" w14:textId="77777777" w:rsidTr="0020749D">
        <w:tc>
          <w:tcPr>
            <w:tcW w:w="4770" w:type="dxa"/>
          </w:tcPr>
          <w:p w14:paraId="6CD6BCCB" w14:textId="78152026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</w:p>
        </w:tc>
        <w:tc>
          <w:tcPr>
            <w:tcW w:w="1350" w:type="dxa"/>
          </w:tcPr>
          <w:p w14:paraId="0515A9A4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B19AFA7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1374608E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2A8D49D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51F1919B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D4123" w:rsidRPr="00E91BA2" w14:paraId="267C1A9B" w14:textId="77777777" w:rsidTr="0020749D">
        <w:tc>
          <w:tcPr>
            <w:tcW w:w="4770" w:type="dxa"/>
          </w:tcPr>
          <w:p w14:paraId="312B117A" w14:textId="7709F906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ซื้อขายทองแดงล่วงหน้า</w:t>
            </w:r>
          </w:p>
        </w:tc>
        <w:tc>
          <w:tcPr>
            <w:tcW w:w="1350" w:type="dxa"/>
          </w:tcPr>
          <w:p w14:paraId="5C4A3D06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71408DD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46A4DF86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E1FFE55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6C6CD6DF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D4123" w:rsidRPr="00E91BA2" w14:paraId="424BB14F" w14:textId="77777777" w:rsidTr="0020749D">
        <w:tc>
          <w:tcPr>
            <w:tcW w:w="4770" w:type="dxa"/>
          </w:tcPr>
          <w:p w14:paraId="02156DE0" w14:textId="3C2C8F56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350" w:type="dxa"/>
          </w:tcPr>
          <w:p w14:paraId="0B24DB62" w14:textId="5BDC8FFB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B38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645,585</w:t>
            </w:r>
          </w:p>
        </w:tc>
        <w:tc>
          <w:tcPr>
            <w:tcW w:w="241" w:type="dxa"/>
          </w:tcPr>
          <w:p w14:paraId="2000EA24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5E231FA3" w14:textId="23307E4F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B38D2">
              <w:rPr>
                <w:rFonts w:ascii="Angsana New" w:hAnsi="Angsana New" w:cs="Angsana New"/>
                <w:sz w:val="30"/>
                <w:szCs w:val="30"/>
                <w:lang w:val="en-US"/>
              </w:rPr>
              <w:t>126,843</w:t>
            </w:r>
          </w:p>
        </w:tc>
        <w:tc>
          <w:tcPr>
            <w:tcW w:w="265" w:type="dxa"/>
          </w:tcPr>
          <w:p w14:paraId="0481A67E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7CDCEBB6" w14:textId="0830B8E9" w:rsidR="00AD4123" w:rsidRPr="002975BE" w:rsidRDefault="00AD4123" w:rsidP="00AD4123">
            <w:pPr>
              <w:pStyle w:val="block"/>
              <w:spacing w:after="0" w:line="240" w:lineRule="auto"/>
              <w:ind w:left="0"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D4123" w:rsidRPr="00E91BA2" w14:paraId="7F2716FB" w14:textId="77777777" w:rsidTr="0020749D">
        <w:tc>
          <w:tcPr>
            <w:tcW w:w="4770" w:type="dxa"/>
          </w:tcPr>
          <w:p w14:paraId="6715609C" w14:textId="1D9B8F44" w:rsidR="00AD4123" w:rsidRPr="002975BE" w:rsidRDefault="00AD4123" w:rsidP="00AD412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ซื้อขายทองแดงโดยเฉลี่ยต่อตัน</w:t>
            </w:r>
          </w:p>
        </w:tc>
        <w:tc>
          <w:tcPr>
            <w:tcW w:w="1350" w:type="dxa"/>
          </w:tcPr>
          <w:p w14:paraId="3A28205B" w14:textId="48B9C722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B38D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2C25B8">
              <w:rPr>
                <w:rFonts w:ascii="Angsana New" w:hAnsi="Angsana New" w:cs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41" w:type="dxa"/>
          </w:tcPr>
          <w:p w14:paraId="306E1B2D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14:paraId="0B155834" w14:textId="3F85B8E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B38D2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2C25B8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5" w:type="dxa"/>
          </w:tcPr>
          <w:p w14:paraId="4CE587F9" w14:textId="77777777" w:rsidR="00AD4123" w:rsidRPr="002975BE" w:rsidRDefault="00AD4123" w:rsidP="00AD412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1C9E476E" w14:textId="0FD67114" w:rsidR="00AD4123" w:rsidRPr="002975BE" w:rsidRDefault="00AD4123" w:rsidP="00AD4123">
            <w:pPr>
              <w:pStyle w:val="block"/>
              <w:spacing w:after="0" w:line="240" w:lineRule="auto"/>
              <w:ind w:left="0" w:right="-2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D126127" w14:textId="77777777" w:rsidR="00A97DFF" w:rsidRDefault="00A97DFF" w:rsidP="0037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thaiDistribute"/>
        <w:rPr>
          <w:rFonts w:ascii="Times New Roman" w:hAnsi="Times New Roman" w:cs="Angsana New"/>
          <w:sz w:val="30"/>
          <w:szCs w:val="30"/>
          <w:cs/>
        </w:rPr>
      </w:pPr>
    </w:p>
    <w:p w14:paraId="1C6E6717" w14:textId="729C9534" w:rsidR="00E868B1" w:rsidRPr="00011BED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504DBC">
        <w:rPr>
          <w:rFonts w:ascii="Times New Roman" w:hAnsi="Times New Roman" w:cs="Angsana New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</w:t>
      </w:r>
      <w:r w:rsidRPr="00011BED">
        <w:rPr>
          <w:rFonts w:ascii="Angsana New" w:hAnsi="Angsana New" w:cs="Angsana New"/>
          <w:sz w:val="30"/>
          <w:szCs w:val="30"/>
          <w:cs/>
        </w:rPr>
        <w:t>ประสิทธิผลในการป้องกันความเสี่ยง</w:t>
      </w:r>
    </w:p>
    <w:p w14:paraId="5275909B" w14:textId="77777777" w:rsidR="00E868B1" w:rsidRPr="009E725F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270"/>
        <w:gridCol w:w="1260"/>
      </w:tblGrid>
      <w:tr w:rsidR="00F21787" w:rsidRPr="00011BED" w14:paraId="019360AB" w14:textId="77777777" w:rsidTr="00F13100">
        <w:tc>
          <w:tcPr>
            <w:tcW w:w="6480" w:type="dxa"/>
          </w:tcPr>
          <w:p w14:paraId="08422A1F" w14:textId="093751AF" w:rsidR="00F21787" w:rsidRPr="002975BE" w:rsidRDefault="00F21787" w:rsidP="00F2178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6D569D82" w14:textId="3400C665" w:rsidR="00F21787" w:rsidRPr="007F0AB7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481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E5718C" w14:textId="77777777" w:rsidR="00F21787" w:rsidRPr="007F0AB7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41E24D" w14:textId="39C8743F" w:rsidR="00F21787" w:rsidRPr="007F0AB7" w:rsidRDefault="00F21787" w:rsidP="00F2178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481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13100" w:rsidRPr="00011BED" w14:paraId="4D9649C2" w14:textId="77777777" w:rsidTr="00C827AA">
        <w:tc>
          <w:tcPr>
            <w:tcW w:w="6480" w:type="dxa"/>
          </w:tcPr>
          <w:p w14:paraId="198400B1" w14:textId="77777777" w:rsidR="00F13100" w:rsidRPr="007F0AB7" w:rsidRDefault="00F13100" w:rsidP="00F1310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3F30867" w14:textId="1590E7BF" w:rsidR="00F13100" w:rsidRDefault="00F13100" w:rsidP="00F1310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A4815" w:rsidRPr="00011BED" w14:paraId="62920B14" w14:textId="46CC11AD" w:rsidTr="00C827AA">
        <w:tc>
          <w:tcPr>
            <w:tcW w:w="6480" w:type="dxa"/>
          </w:tcPr>
          <w:p w14:paraId="4CA0D3D2" w14:textId="1DFC1E12" w:rsidR="007A4815" w:rsidRPr="007F0AB7" w:rsidRDefault="007A4815" w:rsidP="007A481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68B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สัญญาซื้อขายทองแดงล่วงหน้า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F0AB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 จำนวนเงินตามสัญญา</w:t>
            </w:r>
          </w:p>
        </w:tc>
        <w:tc>
          <w:tcPr>
            <w:tcW w:w="1350" w:type="dxa"/>
            <w:vAlign w:val="bottom"/>
          </w:tcPr>
          <w:p w14:paraId="50EB00FF" w14:textId="730357B9" w:rsidR="007A4815" w:rsidRPr="007F0AB7" w:rsidRDefault="00374C52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374C52">
              <w:rPr>
                <w:rFonts w:ascii="Angsana New" w:hAnsi="Angsana New" w:cs="Angsana New"/>
                <w:sz w:val="30"/>
                <w:szCs w:val="30"/>
              </w:rPr>
              <w:t>1,264,986</w:t>
            </w:r>
          </w:p>
        </w:tc>
        <w:tc>
          <w:tcPr>
            <w:tcW w:w="270" w:type="dxa"/>
          </w:tcPr>
          <w:p w14:paraId="35BE978F" w14:textId="77777777" w:rsidR="007A4815" w:rsidRPr="007F0AB7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CEFEC7" w14:textId="69D51B1E" w:rsidR="007A4815" w:rsidRPr="007F0AB7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772,428</w:t>
            </w:r>
          </w:p>
        </w:tc>
      </w:tr>
      <w:tr w:rsidR="007A4815" w:rsidRPr="00011BED" w14:paraId="3EFE4F62" w14:textId="2910E579" w:rsidTr="008E1E15">
        <w:tc>
          <w:tcPr>
            <w:tcW w:w="6480" w:type="dxa"/>
          </w:tcPr>
          <w:p w14:paraId="17BFF34E" w14:textId="77777777" w:rsidR="007A4815" w:rsidRPr="007F0AB7" w:rsidRDefault="007A4815" w:rsidP="007A481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350" w:type="dxa"/>
          </w:tcPr>
          <w:p w14:paraId="39E5C689" w14:textId="77777777" w:rsidR="007A4815" w:rsidRPr="007F0AB7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DC4F9" w14:textId="77777777" w:rsidR="007A4815" w:rsidRPr="007F0AB7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009E2" w14:textId="77777777" w:rsidR="007A4815" w:rsidRPr="007F0AB7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4815" w:rsidRPr="00011BED" w14:paraId="2305B90A" w14:textId="1BC7DC0D" w:rsidTr="00C827AA">
        <w:tc>
          <w:tcPr>
            <w:tcW w:w="6480" w:type="dxa"/>
          </w:tcPr>
          <w:p w14:paraId="3D3845BB" w14:textId="222E7F4B" w:rsidR="007A4815" w:rsidRPr="007F0AB7" w:rsidRDefault="007A4815" w:rsidP="007A48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32D7FCB0" w14:textId="5282DF6C" w:rsidR="007A4815" w:rsidRPr="007F0AB7" w:rsidRDefault="00374C52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374C52">
              <w:rPr>
                <w:rFonts w:ascii="Angsana New" w:hAnsi="Angsana New" w:cs="Angsana New"/>
                <w:sz w:val="30"/>
                <w:szCs w:val="30"/>
              </w:rPr>
              <w:t>46,606</w:t>
            </w:r>
          </w:p>
        </w:tc>
        <w:tc>
          <w:tcPr>
            <w:tcW w:w="270" w:type="dxa"/>
          </w:tcPr>
          <w:p w14:paraId="3CDE7A52" w14:textId="77777777" w:rsidR="007A4815" w:rsidRPr="007F0AB7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5193FF" w14:textId="1BE0291C" w:rsidR="007A4815" w:rsidRPr="007F0AB7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73,498</w:t>
            </w:r>
          </w:p>
        </w:tc>
      </w:tr>
      <w:tr w:rsidR="007A4815" w:rsidRPr="00011BED" w14:paraId="2E254E05" w14:textId="1DA77D19" w:rsidTr="00C827AA">
        <w:trPr>
          <w:trHeight w:val="60"/>
        </w:trPr>
        <w:tc>
          <w:tcPr>
            <w:tcW w:w="6480" w:type="dxa"/>
          </w:tcPr>
          <w:p w14:paraId="2D988AF4" w14:textId="15153AAE" w:rsidR="007A4815" w:rsidRPr="007F0AB7" w:rsidRDefault="007A4815" w:rsidP="007A48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- </w:t>
            </w:r>
            <w:r w:rsidRPr="007F0A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50176FB5" w14:textId="629EB5DD" w:rsidR="007A4815" w:rsidRPr="007F0AB7" w:rsidRDefault="00374C52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374C52">
              <w:rPr>
                <w:rFonts w:ascii="Angsana New" w:hAnsi="Angsana New" w:cs="Angsana New"/>
                <w:sz w:val="30"/>
                <w:szCs w:val="30"/>
              </w:rPr>
              <w:t>(20,942)</w:t>
            </w:r>
          </w:p>
        </w:tc>
        <w:tc>
          <w:tcPr>
            <w:tcW w:w="270" w:type="dxa"/>
          </w:tcPr>
          <w:p w14:paraId="3DE5426C" w14:textId="77777777" w:rsidR="007A4815" w:rsidRPr="007F0AB7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76EB4B" w14:textId="6E54C864" w:rsidR="007A4815" w:rsidRPr="007F0AB7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(69,373)</w:t>
            </w:r>
          </w:p>
        </w:tc>
      </w:tr>
      <w:tr w:rsidR="007A4815" w:rsidRPr="00C650C2" w14:paraId="60B06E6B" w14:textId="162D7377" w:rsidTr="00C827AA">
        <w:tc>
          <w:tcPr>
            <w:tcW w:w="6480" w:type="dxa"/>
          </w:tcPr>
          <w:p w14:paraId="682ED26E" w14:textId="77777777" w:rsidR="007A4815" w:rsidRPr="0084206A" w:rsidRDefault="007A4815" w:rsidP="007A4815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74BC423" w14:textId="77777777" w:rsidR="007A4815" w:rsidRPr="00F13100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BE57D1" w14:textId="77777777" w:rsidR="007A4815" w:rsidRPr="00F13100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8B36030" w14:textId="77777777" w:rsidR="007A4815" w:rsidRPr="00F13100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A4815" w:rsidRPr="00C650C2" w14:paraId="0935461A" w14:textId="447E07F9" w:rsidTr="008E1E15">
        <w:tc>
          <w:tcPr>
            <w:tcW w:w="6480" w:type="dxa"/>
          </w:tcPr>
          <w:p w14:paraId="6B88FACD" w14:textId="41A68801" w:rsidR="007A4815" w:rsidRPr="00B45D0E" w:rsidRDefault="007A4815" w:rsidP="007A481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010A74F3" w14:textId="77777777" w:rsidR="007A4815" w:rsidRPr="00B45D0E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14019" w14:textId="77777777" w:rsidR="007A4815" w:rsidRPr="00B45D0E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04C2EF" w14:textId="77777777" w:rsidR="007A4815" w:rsidRPr="00B45D0E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4815" w:rsidRPr="00C650C2" w14:paraId="1EACB452" w14:textId="7BB71EBE" w:rsidTr="008E1E15">
        <w:tc>
          <w:tcPr>
            <w:tcW w:w="6480" w:type="dxa"/>
          </w:tcPr>
          <w:p w14:paraId="5BCF1349" w14:textId="48936D60" w:rsidR="007A4815" w:rsidRPr="00B45D0E" w:rsidRDefault="007A4815" w:rsidP="007A481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45D0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1350" w:type="dxa"/>
          </w:tcPr>
          <w:p w14:paraId="3223B392" w14:textId="77777777" w:rsidR="007A4815" w:rsidRPr="00B45D0E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FCDB0" w14:textId="77777777" w:rsidR="007A4815" w:rsidRPr="00B45D0E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349A6" w14:textId="77777777" w:rsidR="007A4815" w:rsidRPr="00B45D0E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4815" w:rsidRPr="00C650C2" w14:paraId="323BB4F3" w14:textId="53CD2B10" w:rsidTr="00C827AA">
        <w:tc>
          <w:tcPr>
            <w:tcW w:w="6480" w:type="dxa"/>
          </w:tcPr>
          <w:p w14:paraId="368472BC" w14:textId="59C07A1E" w:rsidR="007A4815" w:rsidRPr="00B45D0E" w:rsidRDefault="007A4815" w:rsidP="007A48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45D0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ส่วนที่ไม่มีประสิทธิผลในการป้องกันความเสี่ยงที่รวมอยู่ใน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ผลกำไร (ขาดทุน)</w:t>
            </w:r>
          </w:p>
        </w:tc>
        <w:tc>
          <w:tcPr>
            <w:tcW w:w="1350" w:type="dxa"/>
            <w:vAlign w:val="bottom"/>
          </w:tcPr>
          <w:p w14:paraId="1232643A" w14:textId="77777777" w:rsidR="007A4815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ADBEE" w14:textId="77777777" w:rsidR="007A4815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F9E2C7" w14:textId="77777777" w:rsidR="007A4815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4815" w:rsidRPr="00C650C2" w14:paraId="0871EB44" w14:textId="0D7D973B" w:rsidTr="00C827AA">
        <w:tc>
          <w:tcPr>
            <w:tcW w:w="6480" w:type="dxa"/>
          </w:tcPr>
          <w:p w14:paraId="4247D89A" w14:textId="6A4C0CB0" w:rsidR="007A4815" w:rsidRPr="00B45D0E" w:rsidRDefault="007A4815" w:rsidP="007A48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</w:t>
            </w:r>
            <w:r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ของกลุ่มของรายการของฐานะสุทธิ</w:t>
            </w:r>
          </w:p>
        </w:tc>
        <w:tc>
          <w:tcPr>
            <w:tcW w:w="1350" w:type="dxa"/>
            <w:vAlign w:val="bottom"/>
          </w:tcPr>
          <w:p w14:paraId="594D603D" w14:textId="6168AF07" w:rsidR="007A4815" w:rsidRPr="00B45D0E" w:rsidRDefault="00374C52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374C52">
              <w:rPr>
                <w:rFonts w:ascii="Angsana New" w:hAnsi="Angsana New" w:cs="Angsana New"/>
                <w:sz w:val="30"/>
                <w:szCs w:val="30"/>
              </w:rPr>
              <w:t>(1,178)</w:t>
            </w:r>
          </w:p>
        </w:tc>
        <w:tc>
          <w:tcPr>
            <w:tcW w:w="270" w:type="dxa"/>
          </w:tcPr>
          <w:p w14:paraId="35595BAA" w14:textId="77777777" w:rsidR="007A4815" w:rsidRPr="00B45D0E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1F68FC" w14:textId="0AB380B8" w:rsidR="007A4815" w:rsidRPr="00B45D0E" w:rsidRDefault="007A4815" w:rsidP="007A4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027B5A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</w:tr>
    </w:tbl>
    <w:p w14:paraId="40BF239B" w14:textId="77777777" w:rsidR="00B37235" w:rsidRPr="00142471" w:rsidRDefault="00B37235" w:rsidP="00B37235">
      <w:pPr>
        <w:pStyle w:val="FSHeadMain"/>
      </w:pPr>
      <w:r w:rsidRPr="00142471">
        <w:rPr>
          <w:cs/>
        </w:rPr>
        <w:lastRenderedPageBreak/>
        <w:t>การบริหารจัดการทุน</w:t>
      </w:r>
    </w:p>
    <w:p w14:paraId="7FC5CAD8" w14:textId="77777777" w:rsidR="00B37235" w:rsidRPr="009E725F" w:rsidRDefault="00B37235" w:rsidP="00B37235">
      <w:pPr>
        <w:pStyle w:val="FSHeadMain"/>
        <w:numPr>
          <w:ilvl w:val="0"/>
          <w:numId w:val="0"/>
        </w:numPr>
        <w:ind w:left="518"/>
        <w:rPr>
          <w:sz w:val="28"/>
          <w:szCs w:val="28"/>
        </w:rPr>
      </w:pPr>
    </w:p>
    <w:p w14:paraId="7C50BF13" w14:textId="480B9967" w:rsidR="00B37235" w:rsidRDefault="00B37235" w:rsidP="00E91BA2">
      <w:pPr>
        <w:pStyle w:val="FSHeadMain"/>
        <w:numPr>
          <w:ilvl w:val="0"/>
          <w:numId w:val="0"/>
        </w:numPr>
        <w:ind w:left="518"/>
        <w:rPr>
          <w:b w:val="0"/>
          <w:bCs w:val="0"/>
        </w:rPr>
      </w:pPr>
      <w:r w:rsidRPr="00B37235">
        <w:rPr>
          <w:b w:val="0"/>
          <w:bCs w:val="0"/>
          <w:cs/>
        </w:rPr>
        <w:t>นโยบายของคณะกรรมการบริษัท</w:t>
      </w:r>
      <w:r w:rsidRPr="00B37235">
        <w:rPr>
          <w:b w:val="0"/>
          <w:bCs w:val="0"/>
        </w:rPr>
        <w:t xml:space="preserve"> </w:t>
      </w:r>
      <w:r w:rsidRPr="00B37235">
        <w:rPr>
          <w:b w:val="0"/>
          <w:bCs w:val="0"/>
          <w:cs/>
        </w:rPr>
        <w:t>คือการรักษาระดับเงินทุนให้มั่นคงเพื่อรักษา</w:t>
      </w:r>
      <w:r w:rsidRPr="00B37235">
        <w:rPr>
          <w:rFonts w:hint="cs"/>
          <w:b w:val="0"/>
          <w:bCs w:val="0"/>
          <w:cs/>
        </w:rPr>
        <w:t>ความเชื่อมั่นของ</w:t>
      </w:r>
      <w:r w:rsidRPr="00B37235">
        <w:rPr>
          <w:b w:val="0"/>
          <w:bCs w:val="0"/>
          <w:cs/>
        </w:rPr>
        <w:t>นักลงทุน เจ้าหนี้ และตลาด และก่อให้เกิดการพัฒนาของธุรกิจในอนาคต คณะกรรมการได้มีการกำกับดูแลผลตอบแทนจากการลงทุนและระดับการจ่ายเงินปันผลให้แก่ผู้ถือหุ้นสามัญ</w:t>
      </w:r>
    </w:p>
    <w:p w14:paraId="0008D5DF" w14:textId="77777777" w:rsidR="003A0487" w:rsidRDefault="003A0487" w:rsidP="00E91BA2">
      <w:pPr>
        <w:pStyle w:val="FSHeadMain"/>
        <w:numPr>
          <w:ilvl w:val="0"/>
          <w:numId w:val="0"/>
        </w:numPr>
        <w:ind w:left="518"/>
        <w:rPr>
          <w:b w:val="0"/>
          <w:bCs w:val="0"/>
          <w:cs/>
        </w:rPr>
      </w:pPr>
    </w:p>
    <w:p w14:paraId="03C36146" w14:textId="02C5E0E1" w:rsidR="00705AFC" w:rsidRPr="003934F5" w:rsidRDefault="00705AFC" w:rsidP="00F30353">
      <w:pPr>
        <w:pStyle w:val="FSHeadMain"/>
        <w:rPr>
          <w:cs/>
        </w:rPr>
      </w:pPr>
      <w:r w:rsidRPr="003934F5">
        <w:rPr>
          <w:cs/>
        </w:rPr>
        <w:t>ภาระผูกพัน</w:t>
      </w:r>
      <w:r w:rsidR="00E2331B" w:rsidRPr="003934F5">
        <w:rPr>
          <w:cs/>
        </w:rPr>
        <w:t>กับบุคคลหรือกิจการที่ไม่เกี่ยวข้องกัน</w:t>
      </w:r>
    </w:p>
    <w:p w14:paraId="79777D43" w14:textId="77777777" w:rsidR="00237DE8" w:rsidRPr="003934F5" w:rsidRDefault="00237DE8" w:rsidP="00F30353">
      <w:pPr>
        <w:pStyle w:val="FSBlank"/>
        <w:rPr>
          <w:sz w:val="30"/>
          <w:szCs w:val="30"/>
          <w:cs/>
        </w:rPr>
      </w:pP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60"/>
        <w:gridCol w:w="236"/>
        <w:gridCol w:w="1261"/>
      </w:tblGrid>
      <w:tr w:rsidR="00F21787" w:rsidRPr="00BF13E1" w14:paraId="17345A38" w14:textId="77777777" w:rsidTr="00952026">
        <w:tc>
          <w:tcPr>
            <w:tcW w:w="6408" w:type="dxa"/>
          </w:tcPr>
          <w:p w14:paraId="1D838C17" w14:textId="38431A89" w:rsidR="00F21787" w:rsidRPr="00BF13E1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1260" w:type="dxa"/>
          </w:tcPr>
          <w:p w14:paraId="5AA21E74" w14:textId="4B0A9BBB" w:rsidR="00F21787" w:rsidRPr="003934F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481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87728A7" w14:textId="77777777" w:rsidR="00F21787" w:rsidRPr="003934F5" w:rsidRDefault="00F21787" w:rsidP="00F21787">
            <w:pPr>
              <w:tabs>
                <w:tab w:val="clear" w:pos="227"/>
                <w:tab w:val="clear" w:pos="454"/>
                <w:tab w:val="clear" w:pos="680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E5F4059" w14:textId="6E7E77FF" w:rsidR="00F21787" w:rsidRPr="003934F5" w:rsidRDefault="00F21787" w:rsidP="00F21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A481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F4C55" w:rsidRPr="00BF13E1" w14:paraId="7FC2010C" w14:textId="77777777" w:rsidTr="00122847">
        <w:tc>
          <w:tcPr>
            <w:tcW w:w="6408" w:type="dxa"/>
          </w:tcPr>
          <w:p w14:paraId="4E75DF8C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</w:tcPr>
          <w:p w14:paraId="1B0DE975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C55" w:rsidRPr="00BF13E1" w14:paraId="3C3C0DBE" w14:textId="77777777" w:rsidTr="00952026">
        <w:tc>
          <w:tcPr>
            <w:tcW w:w="6408" w:type="dxa"/>
          </w:tcPr>
          <w:p w14:paraId="50AF1781" w14:textId="6A8F46FB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68258A4D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378F08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576DE55" w14:textId="77777777"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4815" w:rsidRPr="00BF13E1" w14:paraId="0A9B23CD" w14:textId="77777777" w:rsidTr="00DA0F27">
        <w:tc>
          <w:tcPr>
            <w:tcW w:w="6408" w:type="dxa"/>
          </w:tcPr>
          <w:p w14:paraId="59132D3A" w14:textId="6B57D0F0" w:rsidR="007A4815" w:rsidRPr="00DA0F27" w:rsidRDefault="007A4815" w:rsidP="007A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F27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4FBB003B" w14:textId="4E1F7B8C" w:rsidR="007A4815" w:rsidRPr="00877DA6" w:rsidRDefault="00F479F0" w:rsidP="007A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74C52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5404C26E" w14:textId="77777777" w:rsidR="007A4815" w:rsidRPr="00877DA6" w:rsidRDefault="007A4815" w:rsidP="007A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5A3DE7C" w14:textId="4BA50C5A" w:rsidR="007A4815" w:rsidRPr="00877DA6" w:rsidRDefault="007A4815" w:rsidP="007A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  <w:r w:rsidRPr="00F90968">
              <w:rPr>
                <w:rFonts w:ascii="Angsana New" w:hAnsi="Angsana New" w:cs="Angsana New"/>
                <w:sz w:val="30"/>
                <w:szCs w:val="30"/>
              </w:rPr>
              <w:t>1,181</w:t>
            </w:r>
          </w:p>
        </w:tc>
      </w:tr>
      <w:tr w:rsidR="007A4815" w:rsidRPr="00BF13E1" w14:paraId="2922FA4C" w14:textId="77777777" w:rsidTr="00DA0F27">
        <w:tc>
          <w:tcPr>
            <w:tcW w:w="6408" w:type="dxa"/>
          </w:tcPr>
          <w:p w14:paraId="66E7F898" w14:textId="77777777" w:rsidR="007A4815" w:rsidRPr="00BF13E1" w:rsidRDefault="007A4815" w:rsidP="007A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BF13E1">
              <w:rPr>
                <w:rFonts w:ascii="Angsana New" w:hAnsi="Angsana New" w:cs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38D42E" w14:textId="16983896" w:rsidR="007A4815" w:rsidRPr="00877DA6" w:rsidRDefault="00F479F0" w:rsidP="007A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14,761</w:t>
            </w:r>
          </w:p>
        </w:tc>
        <w:tc>
          <w:tcPr>
            <w:tcW w:w="236" w:type="dxa"/>
          </w:tcPr>
          <w:p w14:paraId="5B30D74E" w14:textId="77777777" w:rsidR="007A4815" w:rsidRPr="00877DA6" w:rsidRDefault="007A4815" w:rsidP="007A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BC0A911" w14:textId="0DE08F58" w:rsidR="007A4815" w:rsidRPr="00877DA6" w:rsidRDefault="007A4815" w:rsidP="007A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F9096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4,761</w:t>
            </w:r>
          </w:p>
        </w:tc>
      </w:tr>
      <w:tr w:rsidR="007A4815" w:rsidRPr="00BF13E1" w14:paraId="265F268D" w14:textId="77777777" w:rsidTr="00DA0F27">
        <w:tc>
          <w:tcPr>
            <w:tcW w:w="6408" w:type="dxa"/>
          </w:tcPr>
          <w:p w14:paraId="7290B3EF" w14:textId="7D6E4449" w:rsidR="007A4815" w:rsidRPr="00DA0F27" w:rsidRDefault="007A4815" w:rsidP="007A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0F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53BACE" w14:textId="127861C8" w:rsidR="007A4815" w:rsidRPr="00DA0F27" w:rsidRDefault="00F479F0" w:rsidP="007A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</w:t>
            </w:r>
            <w:r w:rsidR="00374C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236" w:type="dxa"/>
          </w:tcPr>
          <w:p w14:paraId="0B3248BB" w14:textId="77777777" w:rsidR="007A4815" w:rsidRPr="00DA0F27" w:rsidRDefault="007A4815" w:rsidP="007A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31CE3E2" w14:textId="2A5CEDA0" w:rsidR="007A4815" w:rsidRPr="00DA0F27" w:rsidRDefault="007A4815" w:rsidP="007A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69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5,942</w:t>
            </w:r>
          </w:p>
        </w:tc>
      </w:tr>
    </w:tbl>
    <w:p w14:paraId="43B74663" w14:textId="3525E139" w:rsidR="00E20592" w:rsidRDefault="00E20592" w:rsidP="007A008C">
      <w:pPr>
        <w:pStyle w:val="FSBlank"/>
        <w:rPr>
          <w:sz w:val="30"/>
          <w:szCs w:val="30"/>
        </w:rPr>
      </w:pPr>
    </w:p>
    <w:p w14:paraId="4E141706" w14:textId="77777777" w:rsidR="00256773" w:rsidRPr="00256773" w:rsidRDefault="00256773" w:rsidP="00256773">
      <w:pPr>
        <w:pStyle w:val="FSBlank"/>
        <w:rPr>
          <w:b/>
          <w:bCs/>
          <w:i/>
          <w:iCs/>
          <w:sz w:val="30"/>
          <w:szCs w:val="30"/>
        </w:rPr>
      </w:pPr>
      <w:r w:rsidRPr="00256773">
        <w:rPr>
          <w:b/>
          <w:bCs/>
          <w:i/>
          <w:iCs/>
          <w:sz w:val="30"/>
          <w:szCs w:val="30"/>
          <w:cs/>
        </w:rPr>
        <w:t>สัญญาสำคัญกับกิจการที่ไม่เกี่ยวข้องกัน</w:t>
      </w:r>
    </w:p>
    <w:p w14:paraId="73C42428" w14:textId="77777777" w:rsidR="00256773" w:rsidRPr="00A97DFF" w:rsidRDefault="00256773" w:rsidP="00256773">
      <w:pPr>
        <w:pStyle w:val="FSBlank"/>
        <w:rPr>
          <w:sz w:val="24"/>
          <w:szCs w:val="24"/>
        </w:rPr>
      </w:pPr>
    </w:p>
    <w:p w14:paraId="46AC10B6" w14:textId="77777777" w:rsidR="00256773" w:rsidRPr="00256773" w:rsidRDefault="00256773" w:rsidP="00256773">
      <w:pPr>
        <w:pStyle w:val="FSBlank"/>
        <w:rPr>
          <w:sz w:val="30"/>
          <w:szCs w:val="30"/>
          <w:u w:val="single"/>
        </w:rPr>
      </w:pPr>
      <w:r w:rsidRPr="00256773">
        <w:rPr>
          <w:sz w:val="30"/>
          <w:szCs w:val="30"/>
          <w:u w:val="single"/>
          <w:cs/>
        </w:rPr>
        <w:t>สัญญาป้องกันความเสี่ยง</w:t>
      </w:r>
    </w:p>
    <w:p w14:paraId="0E1403CD" w14:textId="77777777" w:rsidR="00256773" w:rsidRPr="00A97DFF" w:rsidRDefault="00256773" w:rsidP="001A0FCA">
      <w:pPr>
        <w:pStyle w:val="FSBlank"/>
        <w:ind w:left="0"/>
        <w:rPr>
          <w:sz w:val="24"/>
          <w:szCs w:val="24"/>
        </w:rPr>
      </w:pPr>
    </w:p>
    <w:p w14:paraId="30E28738" w14:textId="01729548" w:rsidR="00256773" w:rsidRPr="00256773" w:rsidRDefault="005C4D27" w:rsidP="005C4D27">
      <w:pPr>
        <w:pStyle w:val="FSBlank"/>
        <w:rPr>
          <w:sz w:val="30"/>
          <w:szCs w:val="30"/>
        </w:rPr>
      </w:pPr>
      <w:r w:rsidRPr="006F159D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6F159D">
        <w:rPr>
          <w:sz w:val="30"/>
          <w:szCs w:val="30"/>
        </w:rPr>
        <w:t>Toyota Tsusho Metals Ltd.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บริษัท </w:t>
      </w:r>
      <w:r>
        <w:rPr>
          <w:sz w:val="30"/>
          <w:szCs w:val="30"/>
        </w:rPr>
        <w:t>Triland Metals Ltd.</w:t>
      </w:r>
      <w:r w:rsidRPr="006F159D">
        <w:rPr>
          <w:sz w:val="30"/>
          <w:szCs w:val="30"/>
        </w:rPr>
        <w:t xml:space="preserve"> </w:t>
      </w:r>
      <w:r w:rsidRPr="006F159D">
        <w:rPr>
          <w:sz w:val="30"/>
          <w:szCs w:val="30"/>
          <w:cs/>
        </w:rPr>
        <w:t>ซึ่งเป็นบริษัทหลักทรัพย์ (</w:t>
      </w:r>
      <w:r w:rsidRPr="006F159D">
        <w:rPr>
          <w:sz w:val="30"/>
          <w:szCs w:val="30"/>
        </w:rPr>
        <w:t xml:space="preserve">Broker) </w:t>
      </w:r>
      <w:r w:rsidRPr="006F159D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6F159D">
        <w:rPr>
          <w:sz w:val="30"/>
          <w:szCs w:val="30"/>
        </w:rPr>
        <w:t xml:space="preserve">London Metal Exchange market </w:t>
      </w:r>
      <w:r w:rsidRPr="006F159D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Pr="006F159D">
        <w:rPr>
          <w:rFonts w:hint="cs"/>
          <w:sz w:val="30"/>
          <w:szCs w:val="30"/>
          <w:cs/>
        </w:rPr>
        <w:t>รวมถึง</w:t>
      </w:r>
      <w:r w:rsidRPr="006F159D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Pr="006F159D">
        <w:rPr>
          <w:rFonts w:hint="cs"/>
          <w:sz w:val="30"/>
          <w:szCs w:val="30"/>
          <w:cs/>
        </w:rPr>
        <w:t>ตามที่ระบุในสัญญา</w:t>
      </w:r>
      <w:r w:rsidRPr="006F159D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14:paraId="55434A17" w14:textId="66544D5D" w:rsidR="00765DE1" w:rsidRDefault="0076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78B22FD6" w14:textId="77777777" w:rsidR="0025034D" w:rsidRDefault="00250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0360ABC" w14:textId="507A2389" w:rsidR="005C4D27" w:rsidRPr="00256773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56773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ข้อตกลงซื้อขายทองแดง</w:t>
      </w:r>
    </w:p>
    <w:p w14:paraId="544689F0" w14:textId="77777777" w:rsidR="005C4D27" w:rsidRPr="00A97DFF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u w:val="single"/>
        </w:rPr>
      </w:pPr>
    </w:p>
    <w:p w14:paraId="3126AC82" w14:textId="77777777" w:rsidR="005C4D27" w:rsidRDefault="005C4D27" w:rsidP="005C4D27">
      <w:pPr>
        <w:pStyle w:val="FSBlank"/>
        <w:rPr>
          <w:sz w:val="30"/>
          <w:szCs w:val="30"/>
        </w:rPr>
      </w:pPr>
      <w:r w:rsidRPr="00256773">
        <w:rPr>
          <w:sz w:val="30"/>
          <w:szCs w:val="30"/>
          <w:cs/>
        </w:rPr>
        <w:t>บริษัทได้ทำข้อตกลงซื้อขายทองแดงกับผู้ผลิตและจำหน่ายทองแดงในประเทศหลายราย โดยบริษัทตกลงที่จะซื้อทองแดงจากกิจการดังกล่าวตามราคาตลาดถัวเฉลี่ยของเดือนที่ได้มีการจัดส่งสินค้าบวกด้วยอัตราที่ตกลงร่วมกันหรืออัตราที่ตกลงกันตามสัญญา</w:t>
      </w:r>
    </w:p>
    <w:p w14:paraId="33B4B56B" w14:textId="77777777" w:rsidR="005C4D27" w:rsidRPr="00A97DFF" w:rsidRDefault="005C4D27" w:rsidP="005C4D27">
      <w:pPr>
        <w:pStyle w:val="FSBlank"/>
        <w:rPr>
          <w:sz w:val="24"/>
          <w:szCs w:val="24"/>
          <w:cs/>
        </w:rPr>
      </w:pPr>
    </w:p>
    <w:p w14:paraId="36A09A92" w14:textId="77777777" w:rsidR="005C4D27" w:rsidRPr="00256773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5DE1">
        <w:rPr>
          <w:rFonts w:ascii="Angsana New" w:hAnsi="Angsana New" w:cs="Angsana New" w:hint="cs"/>
          <w:sz w:val="30"/>
          <w:szCs w:val="30"/>
          <w:u w:val="single"/>
          <w:cs/>
        </w:rPr>
        <w:t>สัญญาขายลดลูกหนี้</w:t>
      </w:r>
    </w:p>
    <w:p w14:paraId="4A569E91" w14:textId="77777777" w:rsidR="005C4D27" w:rsidRPr="00A97DFF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u w:val="single"/>
        </w:rPr>
      </w:pPr>
    </w:p>
    <w:p w14:paraId="4B28D1FC" w14:textId="1D466D9B" w:rsidR="005C4D27" w:rsidRDefault="005C4D27" w:rsidP="005C4D27">
      <w:pPr>
        <w:pStyle w:val="FSBlank"/>
        <w:rPr>
          <w:sz w:val="30"/>
          <w:szCs w:val="30"/>
        </w:rPr>
      </w:pPr>
      <w:r w:rsidRPr="00765DE1">
        <w:rPr>
          <w:rFonts w:hint="cs"/>
          <w:sz w:val="30"/>
          <w:szCs w:val="30"/>
          <w:cs/>
        </w:rPr>
        <w:t>บริษัทได้ทำสัญญาโอนสิทธิเรียกร้องที่จะได้รับชาระหนี้จากลูกหนี้ให้แก่สถาบันการเงินแห่งหนึ่งตามสัญญา</w:t>
      </w:r>
      <w:r>
        <w:rPr>
          <w:sz w:val="30"/>
          <w:szCs w:val="30"/>
        </w:rPr>
        <w:br/>
      </w:r>
      <w:r w:rsidRPr="00765DE1">
        <w:rPr>
          <w:rFonts w:hint="cs"/>
          <w:sz w:val="30"/>
          <w:szCs w:val="30"/>
          <w:cs/>
        </w:rPr>
        <w:t>ขายลดลูกหนี้</w:t>
      </w:r>
      <w:r w:rsidRPr="00765DE1">
        <w:rPr>
          <w:sz w:val="30"/>
          <w:szCs w:val="30"/>
          <w:cs/>
        </w:rPr>
        <w:t xml:space="preserve"> </w:t>
      </w:r>
      <w:r w:rsidRPr="00765DE1">
        <w:rPr>
          <w:rFonts w:hint="cs"/>
          <w:sz w:val="30"/>
          <w:szCs w:val="30"/>
          <w:cs/>
        </w:rPr>
        <w:t>โดยบริษัทได้รับเงินจากสถาบันการเงินหลักจากหักค่าธรรมเนียมและส่วนลด</w:t>
      </w:r>
      <w:r w:rsidRPr="00765DE1">
        <w:rPr>
          <w:sz w:val="30"/>
          <w:szCs w:val="30"/>
          <w:cs/>
        </w:rPr>
        <w:t xml:space="preserve"> </w:t>
      </w:r>
      <w:r w:rsidRPr="00765DE1">
        <w:rPr>
          <w:rFonts w:hint="cs"/>
          <w:sz w:val="30"/>
          <w:szCs w:val="30"/>
          <w:cs/>
        </w:rPr>
        <w:t>ทั้งนี้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31E782F7" w14:textId="77777777" w:rsidR="00271A45" w:rsidRDefault="00271A45" w:rsidP="005C4D27">
      <w:pPr>
        <w:pStyle w:val="FSBlank"/>
        <w:rPr>
          <w:sz w:val="30"/>
          <w:szCs w:val="30"/>
        </w:rPr>
      </w:pPr>
    </w:p>
    <w:p w14:paraId="69141DCD" w14:textId="61E06557" w:rsidR="00BE15D4" w:rsidRPr="00F26A94" w:rsidRDefault="00BE15D4" w:rsidP="007C10C1">
      <w:pPr>
        <w:pStyle w:val="FSHeadMain"/>
        <w:tabs>
          <w:tab w:val="clear" w:pos="518"/>
        </w:tabs>
        <w:ind w:left="540" w:hanging="540"/>
      </w:pPr>
      <w:r w:rsidRPr="00F26A94">
        <w:rPr>
          <w:rFonts w:hint="cs"/>
          <w:cs/>
        </w:rPr>
        <w:t>เหตุการณ์ภายหลังรอบระยะเวลารายงาน</w:t>
      </w:r>
    </w:p>
    <w:p w14:paraId="43C83982" w14:textId="77777777" w:rsidR="00BE15D4" w:rsidRPr="00F26A94" w:rsidRDefault="00BE15D4" w:rsidP="00BE15D4">
      <w:pPr>
        <w:pStyle w:val="FSBlank"/>
        <w:rPr>
          <w:sz w:val="30"/>
          <w:szCs w:val="30"/>
        </w:rPr>
      </w:pPr>
    </w:p>
    <w:p w14:paraId="08888255" w14:textId="77777777" w:rsidR="00B04D32" w:rsidRPr="00DC0E78" w:rsidRDefault="00B04D32" w:rsidP="00B04D32">
      <w:pPr>
        <w:pStyle w:val="FSBlank"/>
        <w:rPr>
          <w:sz w:val="30"/>
          <w:szCs w:val="30"/>
          <w:cs/>
        </w:rPr>
      </w:pPr>
      <w:r w:rsidRPr="00F26A94">
        <w:rPr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F26A94">
        <w:rPr>
          <w:sz w:val="30"/>
          <w:szCs w:val="30"/>
        </w:rPr>
        <w:t xml:space="preserve">21 </w:t>
      </w:r>
      <w:r w:rsidRPr="00F26A94">
        <w:rPr>
          <w:rFonts w:hint="cs"/>
          <w:sz w:val="30"/>
          <w:szCs w:val="30"/>
          <w:cs/>
        </w:rPr>
        <w:t xml:space="preserve">กุมภาพันธ์ </w:t>
      </w:r>
      <w:r w:rsidRPr="00F26A94">
        <w:rPr>
          <w:sz w:val="30"/>
          <w:szCs w:val="30"/>
        </w:rPr>
        <w:t xml:space="preserve">2568 </w:t>
      </w:r>
      <w:r w:rsidRPr="00F26A94">
        <w:rPr>
          <w:rFonts w:hint="cs"/>
          <w:sz w:val="30"/>
          <w:szCs w:val="30"/>
          <w:cs/>
        </w:rPr>
        <w:t>คณะกรรมการมีมติให้เสนอต่อผู้ถือหุ้นเพื่ออนุมัติการจ่ายเงินปันผลในอัตราหุ้นละ</w:t>
      </w:r>
      <w:r w:rsidRPr="00F26A94">
        <w:rPr>
          <w:sz w:val="30"/>
          <w:szCs w:val="30"/>
        </w:rPr>
        <w:t xml:space="preserve"> </w:t>
      </w:r>
      <w:r>
        <w:rPr>
          <w:sz w:val="30"/>
          <w:szCs w:val="30"/>
        </w:rPr>
        <w:t>1</w:t>
      </w:r>
      <w:r w:rsidRPr="00F26A94">
        <w:rPr>
          <w:sz w:val="30"/>
          <w:szCs w:val="30"/>
        </w:rPr>
        <w:t xml:space="preserve"> </w:t>
      </w:r>
      <w:r w:rsidRPr="00F26A94">
        <w:rPr>
          <w:rFonts w:hint="cs"/>
          <w:sz w:val="30"/>
          <w:szCs w:val="30"/>
          <w:cs/>
        </w:rPr>
        <w:t xml:space="preserve">บาท </w:t>
      </w:r>
      <w:r>
        <w:rPr>
          <w:rFonts w:hint="cs"/>
          <w:sz w:val="30"/>
          <w:szCs w:val="30"/>
          <w:cs/>
        </w:rPr>
        <w:t xml:space="preserve">เป็นจำนวนเงิน </w:t>
      </w:r>
      <w:r>
        <w:rPr>
          <w:sz w:val="30"/>
          <w:szCs w:val="30"/>
        </w:rPr>
        <w:t xml:space="preserve">48 </w:t>
      </w:r>
      <w:r>
        <w:rPr>
          <w:rFonts w:hint="cs"/>
          <w:sz w:val="30"/>
          <w:szCs w:val="30"/>
          <w:cs/>
        </w:rPr>
        <w:t xml:space="preserve">ล้านบาท </w:t>
      </w:r>
      <w:r w:rsidRPr="00F26A94">
        <w:rPr>
          <w:rFonts w:hint="cs"/>
          <w:sz w:val="30"/>
          <w:szCs w:val="30"/>
          <w:cs/>
        </w:rPr>
        <w:t>การจ่ายเงินปันผลดังกล่าวจะต้องได้รับ</w:t>
      </w:r>
      <w:r>
        <w:rPr>
          <w:sz w:val="30"/>
          <w:szCs w:val="30"/>
          <w:cs/>
        </w:rPr>
        <w:br/>
      </w:r>
      <w:r w:rsidRPr="00F26A94">
        <w:rPr>
          <w:rFonts w:hint="cs"/>
          <w:sz w:val="30"/>
          <w:szCs w:val="30"/>
          <w:cs/>
        </w:rPr>
        <w:t>การอนุมัติจากที่ประชุมสามัญประจำปีของผู้ถือหุ้น</w:t>
      </w:r>
    </w:p>
    <w:p w14:paraId="44051807" w14:textId="15055487" w:rsidR="00263833" w:rsidRPr="00C6201B" w:rsidRDefault="00263833" w:rsidP="00B04D32">
      <w:pPr>
        <w:pStyle w:val="FSBlank"/>
        <w:jc w:val="both"/>
        <w:rPr>
          <w:sz w:val="30"/>
          <w:szCs w:val="30"/>
          <w:cs/>
        </w:rPr>
      </w:pPr>
    </w:p>
    <w:sectPr w:rsidR="00263833" w:rsidRPr="00C6201B" w:rsidSect="00AB510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7D01E" w14:textId="77777777" w:rsidR="002A7B3E" w:rsidRDefault="002A7B3E">
      <w:r>
        <w:separator/>
      </w:r>
    </w:p>
  </w:endnote>
  <w:endnote w:type="continuationSeparator" w:id="0">
    <w:p w14:paraId="7DDEB4C0" w14:textId="77777777" w:rsidR="002A7B3E" w:rsidRDefault="002A7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D868" w14:textId="3FA1B78F" w:rsidR="00055B0B" w:rsidRPr="00E71B3D" w:rsidRDefault="00055B0B" w:rsidP="003C5215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</w:t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029C766" w14:textId="77777777" w:rsidR="00055B0B" w:rsidRPr="00811BCA" w:rsidRDefault="00055B0B" w:rsidP="00827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E69EB" w14:textId="442C7EA3" w:rsidR="00055B0B" w:rsidRPr="00E71B3D" w:rsidRDefault="00055B0B" w:rsidP="00E71B3D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C524918" w14:textId="12AF4A23" w:rsidR="00055B0B" w:rsidRPr="00676095" w:rsidRDefault="00055B0B" w:rsidP="00E71B3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 w:cs="Angsana New"/>
        <w:i/>
        <w:iCs/>
        <w:sz w:val="30"/>
        <w:szCs w:val="30"/>
      </w:rPr>
    </w:pPr>
    <w:r w:rsidRPr="00676095">
      <w:rPr>
        <w:rFonts w:ascii="Angsana New" w:hAnsi="Angsana New" w:cs="Angsana New"/>
        <w:i/>
        <w:iCs/>
        <w:sz w:val="30"/>
        <w:szCs w:val="30"/>
      </w:rPr>
      <w:fldChar w:fldCharType="begin"/>
    </w:r>
    <w:r w:rsidRPr="00676095">
      <w:rPr>
        <w:rFonts w:ascii="Angsana New" w:hAnsi="Angsana New" w:cs="Angsana New"/>
        <w:i/>
        <w:iCs/>
        <w:sz w:val="30"/>
        <w:szCs w:val="30"/>
      </w:rPr>
      <w:instrText xml:space="preserve"> FILENAME </w:instrText>
    </w:r>
    <w:r w:rsidRPr="00676095">
      <w:rPr>
        <w:rFonts w:ascii="Angsana New" w:hAnsi="Angsana New" w:cs="Angsana New"/>
        <w:i/>
        <w:iCs/>
        <w:sz w:val="30"/>
        <w:szCs w:val="30"/>
      </w:rPr>
      <w:fldChar w:fldCharType="separate"/>
    </w:r>
    <w:r w:rsidR="00AE4FA1">
      <w:rPr>
        <w:rFonts w:ascii="Angsana New" w:hAnsi="Angsana New" w:cs="Angsana New"/>
        <w:i/>
        <w:iCs/>
        <w:noProof/>
        <w:sz w:val="30"/>
        <w:szCs w:val="30"/>
      </w:rPr>
      <w:t>1567098_2024Dec_FSA_Fine Metal Technologies Public Company Limited_TH_YE V.8.docx</w:t>
    </w:r>
    <w:r w:rsidRPr="00676095">
      <w:rPr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1BDA" w14:textId="62188D30" w:rsidR="00055B0B" w:rsidRPr="00890FC5" w:rsidRDefault="00055B0B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53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A4CD" w14:textId="77777777" w:rsidR="00D45F6D" w:rsidRPr="00890FC5" w:rsidRDefault="00D45F6D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53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1B283" w14:textId="77777777" w:rsidR="002A7B3E" w:rsidRDefault="002A7B3E">
      <w:r>
        <w:separator/>
      </w:r>
    </w:p>
  </w:footnote>
  <w:footnote w:type="continuationSeparator" w:id="0">
    <w:p w14:paraId="37F52440" w14:textId="77777777" w:rsidR="002A7B3E" w:rsidRDefault="002A7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580F4" w14:textId="77777777" w:rsidR="00055B0B" w:rsidRPr="00A81676" w:rsidRDefault="00055B0B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14:paraId="33468A4B" w14:textId="058A10A4" w:rsidR="00055B0B" w:rsidRPr="006C5D17" w:rsidRDefault="00055B0B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43432F1" w14:textId="783BD711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DE21FE">
      <w:rPr>
        <w:rFonts w:ascii="Angsana New" w:hAnsi="Angsana New" w:cs="Angsana New"/>
        <w:b/>
        <w:bCs/>
        <w:sz w:val="32"/>
        <w:szCs w:val="32"/>
      </w:rPr>
      <w:t>256</w:t>
    </w:r>
    <w:r w:rsidR="00047636">
      <w:rPr>
        <w:rFonts w:ascii="Angsana New" w:hAnsi="Angsana New" w:cs="Angsana New"/>
        <w:b/>
        <w:bCs/>
        <w:sz w:val="32"/>
        <w:szCs w:val="32"/>
      </w:rPr>
      <w:t>7</w:t>
    </w:r>
  </w:p>
  <w:p w14:paraId="51931D45" w14:textId="77777777" w:rsidR="00055B0B" w:rsidRPr="00890FC5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EEBA" w14:textId="77777777" w:rsidR="00055B0B" w:rsidRPr="006C5D17" w:rsidRDefault="00055B0B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บริษัท ฟูรูกาวา เม็ททัล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ไทยแลนด์</w:t>
    </w:r>
    <w:r w:rsidRPr="006C5D17">
      <w:rPr>
        <w:rFonts w:ascii="Angsana New" w:hAnsi="Angsana New" w:cs="Angsana New"/>
        <w:b/>
        <w:bCs/>
        <w:sz w:val="32"/>
        <w:szCs w:val="32"/>
      </w:rPr>
      <w:t xml:space="preserve">) 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จำกัด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6C5D17">
      <w:rPr>
        <w:rFonts w:ascii="Angsana New" w:hAnsi="Angsana New" w:cs="Angsana New"/>
        <w:b/>
        <w:bCs/>
        <w:sz w:val="32"/>
        <w:szCs w:val="32"/>
      </w:rPr>
      <w:t>)</w:t>
    </w:r>
  </w:p>
  <w:p w14:paraId="45D14284" w14:textId="77777777" w:rsidR="00055B0B" w:rsidRPr="006C5D17" w:rsidRDefault="00055B0B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7F19FFE" w14:textId="20CF8164" w:rsidR="00055B0B" w:rsidRDefault="00055B0B" w:rsidP="002D0AA8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 w:hint="cs"/>
        <w:b/>
        <w:bCs/>
        <w:sz w:val="32"/>
        <w:szCs w:val="32"/>
      </w:rPr>
      <w:t>50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/>
        <w:b/>
        <w:bCs/>
        <w:sz w:val="32"/>
        <w:szCs w:val="32"/>
      </w:rPr>
      <w:t>254</w:t>
    </w:r>
    <w:r>
      <w:rPr>
        <w:rFonts w:ascii="Angsana New" w:hAnsi="Angsana New" w:cs="Angsana New" w:hint="cs"/>
        <w:b/>
        <w:bCs/>
        <w:sz w:val="32"/>
        <w:szCs w:val="32"/>
      </w:rPr>
      <w:t>9</w:t>
    </w:r>
  </w:p>
  <w:p w14:paraId="5B93852D" w14:textId="77777777" w:rsidR="00055B0B" w:rsidRPr="002D0AA8" w:rsidRDefault="00055B0B" w:rsidP="002D0AA8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40BE" w14:textId="77777777" w:rsidR="00055B0B" w:rsidRPr="00A81676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14:paraId="159ECA33" w14:textId="77777777" w:rsidR="00055B0B" w:rsidRPr="006C5D17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7BFBC41" w14:textId="2DCBDAC3" w:rsidR="00055B0B" w:rsidRDefault="00055B0B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1E023E">
      <w:rPr>
        <w:rFonts w:ascii="Angsana New" w:hAnsi="Angsana New" w:cs="Angsana New"/>
        <w:b/>
        <w:bCs/>
        <w:sz w:val="32"/>
        <w:szCs w:val="32"/>
      </w:rPr>
      <w:t>256</w:t>
    </w:r>
    <w:r w:rsidR="00E32E1D">
      <w:rPr>
        <w:rFonts w:ascii="Angsana New" w:hAnsi="Angsana New" w:cs="Angsana New"/>
        <w:b/>
        <w:bCs/>
        <w:sz w:val="32"/>
        <w:szCs w:val="32"/>
      </w:rPr>
      <w:t>7</w:t>
    </w:r>
  </w:p>
  <w:p w14:paraId="06EC1350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ACD96" w14:textId="77777777" w:rsidR="00055B0B" w:rsidRPr="00A81676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14:paraId="0FA086FB" w14:textId="77777777" w:rsidR="00055B0B" w:rsidRPr="006C5D17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1C67022F" w14:textId="3287E3B0" w:rsidR="00055B0B" w:rsidRDefault="00055B0B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1E023E">
      <w:rPr>
        <w:rFonts w:ascii="Angsana New" w:hAnsi="Angsana New" w:cs="Angsana New"/>
        <w:b/>
        <w:bCs/>
        <w:sz w:val="32"/>
        <w:szCs w:val="32"/>
      </w:rPr>
      <w:t>256</w:t>
    </w:r>
    <w:r w:rsidR="00E32E1D">
      <w:rPr>
        <w:rFonts w:ascii="Angsana New" w:hAnsi="Angsana New" w:cs="Angsana New"/>
        <w:b/>
        <w:bCs/>
        <w:sz w:val="32"/>
        <w:szCs w:val="32"/>
      </w:rPr>
      <w:t>7</w:t>
    </w:r>
  </w:p>
  <w:p w14:paraId="3F7C1375" w14:textId="77777777" w:rsidR="00055B0B" w:rsidRPr="00AB510F" w:rsidRDefault="00055B0B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3B6D" w14:textId="77777777" w:rsidR="00D45F6D" w:rsidRPr="00A81676" w:rsidRDefault="00D45F6D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14:paraId="4A08A208" w14:textId="77777777" w:rsidR="00D45F6D" w:rsidRPr="006C5D17" w:rsidRDefault="00D45F6D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483CFA27" w14:textId="77777777" w:rsidR="00D45F6D" w:rsidRDefault="00D45F6D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2567</w:t>
    </w:r>
  </w:p>
  <w:p w14:paraId="66557D90" w14:textId="77777777" w:rsidR="00D45F6D" w:rsidRPr="00AB510F" w:rsidRDefault="00D45F6D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ADA9F1C"/>
    <w:lvl w:ilvl="0" w:tplc="8902AA54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2C0545"/>
    <w:multiLevelType w:val="hybridMultilevel"/>
    <w:tmpl w:val="4BF21154"/>
    <w:lvl w:ilvl="0" w:tplc="D87003E2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D4D42D5"/>
    <w:multiLevelType w:val="singleLevel"/>
    <w:tmpl w:val="AD587F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45F01C8"/>
    <w:multiLevelType w:val="hybridMultilevel"/>
    <w:tmpl w:val="95A0AFAE"/>
    <w:lvl w:ilvl="0" w:tplc="A42CC9E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0A5E73"/>
    <w:multiLevelType w:val="hybridMultilevel"/>
    <w:tmpl w:val="695E9DD6"/>
    <w:lvl w:ilvl="0" w:tplc="2ECA5F82">
      <w:start w:val="1"/>
      <w:numFmt w:val="thaiLetters"/>
      <w:lvlText w:val="(%1.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2C1C69"/>
    <w:multiLevelType w:val="hybridMultilevel"/>
    <w:tmpl w:val="A5E4ABB0"/>
    <w:lvl w:ilvl="0" w:tplc="A4C6CBA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686E9FD6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6F143F"/>
    <w:multiLevelType w:val="hybridMultilevel"/>
    <w:tmpl w:val="B12ECF4A"/>
    <w:lvl w:ilvl="0" w:tplc="F1D6604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D5457"/>
    <w:multiLevelType w:val="hybridMultilevel"/>
    <w:tmpl w:val="042433C8"/>
    <w:lvl w:ilvl="0" w:tplc="A4C6CBA0">
      <w:start w:val="1"/>
      <w:numFmt w:val="bullet"/>
      <w:lvlText w:val="-"/>
      <w:lvlJc w:val="left"/>
      <w:pPr>
        <w:ind w:left="9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ECE0ADC"/>
    <w:multiLevelType w:val="hybridMultilevel"/>
    <w:tmpl w:val="8C8C5A1E"/>
    <w:lvl w:ilvl="0" w:tplc="0E7E49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13135811">
    <w:abstractNumId w:val="6"/>
  </w:num>
  <w:num w:numId="2" w16cid:durableId="1581790174">
    <w:abstractNumId w:val="5"/>
  </w:num>
  <w:num w:numId="3" w16cid:durableId="1836608205">
    <w:abstractNumId w:val="9"/>
  </w:num>
  <w:num w:numId="4" w16cid:durableId="38480510">
    <w:abstractNumId w:val="7"/>
  </w:num>
  <w:num w:numId="5" w16cid:durableId="765422047">
    <w:abstractNumId w:val="8"/>
  </w:num>
  <w:num w:numId="6" w16cid:durableId="381254085">
    <w:abstractNumId w:val="3"/>
  </w:num>
  <w:num w:numId="7" w16cid:durableId="645208033">
    <w:abstractNumId w:val="2"/>
  </w:num>
  <w:num w:numId="8" w16cid:durableId="1734086894">
    <w:abstractNumId w:val="0"/>
  </w:num>
  <w:num w:numId="9" w16cid:durableId="568536227">
    <w:abstractNumId w:val="1"/>
  </w:num>
  <w:num w:numId="10" w16cid:durableId="316494673">
    <w:abstractNumId w:val="4"/>
  </w:num>
  <w:num w:numId="11" w16cid:durableId="1725906023">
    <w:abstractNumId w:val="22"/>
  </w:num>
  <w:num w:numId="12" w16cid:durableId="1660571186">
    <w:abstractNumId w:val="18"/>
  </w:num>
  <w:num w:numId="13" w16cid:durableId="2144228846">
    <w:abstractNumId w:val="34"/>
  </w:num>
  <w:num w:numId="14" w16cid:durableId="1568223645">
    <w:abstractNumId w:val="20"/>
  </w:num>
  <w:num w:numId="15" w16cid:durableId="1179000291">
    <w:abstractNumId w:val="24"/>
  </w:num>
  <w:num w:numId="16" w16cid:durableId="1560943885">
    <w:abstractNumId w:val="26"/>
  </w:num>
  <w:num w:numId="17" w16cid:durableId="1151095865">
    <w:abstractNumId w:val="11"/>
  </w:num>
  <w:num w:numId="18" w16cid:durableId="807354056">
    <w:abstractNumId w:val="29"/>
  </w:num>
  <w:num w:numId="19" w16cid:durableId="2143886777">
    <w:abstractNumId w:val="13"/>
  </w:num>
  <w:num w:numId="20" w16cid:durableId="300773256">
    <w:abstractNumId w:val="25"/>
  </w:num>
  <w:num w:numId="21" w16cid:durableId="1297299489">
    <w:abstractNumId w:val="15"/>
  </w:num>
  <w:num w:numId="22" w16cid:durableId="1013991265">
    <w:abstractNumId w:val="19"/>
  </w:num>
  <w:num w:numId="23" w16cid:durableId="1853183579">
    <w:abstractNumId w:val="26"/>
  </w:num>
  <w:num w:numId="24" w16cid:durableId="1215584298">
    <w:abstractNumId w:val="38"/>
  </w:num>
  <w:num w:numId="25" w16cid:durableId="897058137">
    <w:abstractNumId w:val="14"/>
  </w:num>
  <w:num w:numId="26" w16cid:durableId="2117750492">
    <w:abstractNumId w:val="33"/>
  </w:num>
  <w:num w:numId="27" w16cid:durableId="758596899">
    <w:abstractNumId w:val="26"/>
  </w:num>
  <w:num w:numId="28" w16cid:durableId="288122975">
    <w:abstractNumId w:val="37"/>
  </w:num>
  <w:num w:numId="29" w16cid:durableId="306396908">
    <w:abstractNumId w:val="11"/>
  </w:num>
  <w:num w:numId="30" w16cid:durableId="1793592926">
    <w:abstractNumId w:val="36"/>
  </w:num>
  <w:num w:numId="31" w16cid:durableId="1071390595">
    <w:abstractNumId w:val="28"/>
  </w:num>
  <w:num w:numId="32" w16cid:durableId="971404360">
    <w:abstractNumId w:val="27"/>
  </w:num>
  <w:num w:numId="33" w16cid:durableId="2033139845">
    <w:abstractNumId w:val="17"/>
  </w:num>
  <w:num w:numId="34" w16cid:durableId="1612392922">
    <w:abstractNumId w:val="16"/>
  </w:num>
  <w:num w:numId="35" w16cid:durableId="1428499794">
    <w:abstractNumId w:val="31"/>
  </w:num>
  <w:num w:numId="36" w16cid:durableId="1572539201">
    <w:abstractNumId w:val="10"/>
  </w:num>
  <w:num w:numId="37" w16cid:durableId="563099859">
    <w:abstractNumId w:val="32"/>
  </w:num>
  <w:num w:numId="38" w16cid:durableId="2031026227">
    <w:abstractNumId w:val="12"/>
  </w:num>
  <w:num w:numId="39" w16cid:durableId="1505046752">
    <w:abstractNumId w:val="23"/>
  </w:num>
  <w:num w:numId="40" w16cid:durableId="1480421351">
    <w:abstractNumId w:val="21"/>
  </w:num>
  <w:num w:numId="41" w16cid:durableId="115610203">
    <w:abstractNumId w:val="26"/>
  </w:num>
  <w:num w:numId="42" w16cid:durableId="954874735">
    <w:abstractNumId w:val="35"/>
  </w:num>
  <w:num w:numId="43" w16cid:durableId="40984772">
    <w:abstractNumId w:val="26"/>
  </w:num>
  <w:num w:numId="44" w16cid:durableId="1339693477">
    <w:abstractNumId w:val="30"/>
  </w:num>
  <w:num w:numId="45" w16cid:durableId="517742594">
    <w:abstractNumId w:val="26"/>
  </w:num>
  <w:num w:numId="46" w16cid:durableId="1400637586">
    <w:abstractNumId w:val="26"/>
  </w:num>
  <w:num w:numId="47" w16cid:durableId="447168263">
    <w:abstractNumId w:val="11"/>
  </w:num>
  <w:num w:numId="48" w16cid:durableId="1602227559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17"/>
    <w:rsid w:val="00000038"/>
    <w:rsid w:val="000001D2"/>
    <w:rsid w:val="000010BE"/>
    <w:rsid w:val="000023FC"/>
    <w:rsid w:val="00002CF9"/>
    <w:rsid w:val="00004235"/>
    <w:rsid w:val="00004C23"/>
    <w:rsid w:val="00004C51"/>
    <w:rsid w:val="00005531"/>
    <w:rsid w:val="0000596B"/>
    <w:rsid w:val="000060DB"/>
    <w:rsid w:val="0000629A"/>
    <w:rsid w:val="0000740E"/>
    <w:rsid w:val="000077C7"/>
    <w:rsid w:val="00010649"/>
    <w:rsid w:val="00010AF1"/>
    <w:rsid w:val="00010D6D"/>
    <w:rsid w:val="00011A5D"/>
    <w:rsid w:val="00011BED"/>
    <w:rsid w:val="00011E03"/>
    <w:rsid w:val="00012140"/>
    <w:rsid w:val="00012891"/>
    <w:rsid w:val="000144F4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0409"/>
    <w:rsid w:val="0002102F"/>
    <w:rsid w:val="00021D18"/>
    <w:rsid w:val="000222DC"/>
    <w:rsid w:val="00022758"/>
    <w:rsid w:val="0002285D"/>
    <w:rsid w:val="00022938"/>
    <w:rsid w:val="00023D24"/>
    <w:rsid w:val="00023F97"/>
    <w:rsid w:val="0002452B"/>
    <w:rsid w:val="0002460D"/>
    <w:rsid w:val="000249BC"/>
    <w:rsid w:val="000250DD"/>
    <w:rsid w:val="000254E0"/>
    <w:rsid w:val="00025522"/>
    <w:rsid w:val="00026678"/>
    <w:rsid w:val="00026C1A"/>
    <w:rsid w:val="00026CE3"/>
    <w:rsid w:val="000275BB"/>
    <w:rsid w:val="000278E8"/>
    <w:rsid w:val="00027AFE"/>
    <w:rsid w:val="00027B5A"/>
    <w:rsid w:val="0003039B"/>
    <w:rsid w:val="00030C0D"/>
    <w:rsid w:val="00031836"/>
    <w:rsid w:val="00031FAD"/>
    <w:rsid w:val="000320CB"/>
    <w:rsid w:val="0003248F"/>
    <w:rsid w:val="00032A4E"/>
    <w:rsid w:val="00032E09"/>
    <w:rsid w:val="0003318A"/>
    <w:rsid w:val="0003377B"/>
    <w:rsid w:val="00033792"/>
    <w:rsid w:val="0003414C"/>
    <w:rsid w:val="00034333"/>
    <w:rsid w:val="00034BF7"/>
    <w:rsid w:val="00034D36"/>
    <w:rsid w:val="00035087"/>
    <w:rsid w:val="000351F4"/>
    <w:rsid w:val="00035706"/>
    <w:rsid w:val="00035B8C"/>
    <w:rsid w:val="00035E03"/>
    <w:rsid w:val="000362E8"/>
    <w:rsid w:val="000365FB"/>
    <w:rsid w:val="000378C7"/>
    <w:rsid w:val="00040024"/>
    <w:rsid w:val="000400F0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50C"/>
    <w:rsid w:val="00044F96"/>
    <w:rsid w:val="00044FF9"/>
    <w:rsid w:val="00045748"/>
    <w:rsid w:val="00045B58"/>
    <w:rsid w:val="000462B4"/>
    <w:rsid w:val="000467F0"/>
    <w:rsid w:val="000470AD"/>
    <w:rsid w:val="00047636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18"/>
    <w:rsid w:val="00053020"/>
    <w:rsid w:val="000532ED"/>
    <w:rsid w:val="000535EE"/>
    <w:rsid w:val="00053A4A"/>
    <w:rsid w:val="00053A4C"/>
    <w:rsid w:val="00053C4B"/>
    <w:rsid w:val="00053DB9"/>
    <w:rsid w:val="00054400"/>
    <w:rsid w:val="000547F1"/>
    <w:rsid w:val="00054F2E"/>
    <w:rsid w:val="00055159"/>
    <w:rsid w:val="00055B0B"/>
    <w:rsid w:val="00056015"/>
    <w:rsid w:val="000562F0"/>
    <w:rsid w:val="0005680C"/>
    <w:rsid w:val="00056CCA"/>
    <w:rsid w:val="0005709D"/>
    <w:rsid w:val="0005718D"/>
    <w:rsid w:val="0005720D"/>
    <w:rsid w:val="000574ED"/>
    <w:rsid w:val="000578B5"/>
    <w:rsid w:val="00057D1B"/>
    <w:rsid w:val="00057D9E"/>
    <w:rsid w:val="00060474"/>
    <w:rsid w:val="000607E3"/>
    <w:rsid w:val="000609E2"/>
    <w:rsid w:val="00060A52"/>
    <w:rsid w:val="00060B03"/>
    <w:rsid w:val="000610F9"/>
    <w:rsid w:val="000618DF"/>
    <w:rsid w:val="000621E5"/>
    <w:rsid w:val="00062375"/>
    <w:rsid w:val="0006267A"/>
    <w:rsid w:val="0006395F"/>
    <w:rsid w:val="000639AB"/>
    <w:rsid w:val="00063C99"/>
    <w:rsid w:val="0006428E"/>
    <w:rsid w:val="000652DB"/>
    <w:rsid w:val="00065402"/>
    <w:rsid w:val="00067034"/>
    <w:rsid w:val="000674CA"/>
    <w:rsid w:val="00067735"/>
    <w:rsid w:val="00067B3E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443"/>
    <w:rsid w:val="000808AA"/>
    <w:rsid w:val="0008099A"/>
    <w:rsid w:val="00080BCD"/>
    <w:rsid w:val="00080E7B"/>
    <w:rsid w:val="000810ED"/>
    <w:rsid w:val="00081655"/>
    <w:rsid w:val="000816E1"/>
    <w:rsid w:val="00081B7D"/>
    <w:rsid w:val="00082723"/>
    <w:rsid w:val="000828FD"/>
    <w:rsid w:val="00082935"/>
    <w:rsid w:val="00082D1A"/>
    <w:rsid w:val="00082E69"/>
    <w:rsid w:val="0008323C"/>
    <w:rsid w:val="00083288"/>
    <w:rsid w:val="0008330C"/>
    <w:rsid w:val="00083833"/>
    <w:rsid w:val="00083BED"/>
    <w:rsid w:val="00084884"/>
    <w:rsid w:val="00084CC4"/>
    <w:rsid w:val="000854FF"/>
    <w:rsid w:val="000859BE"/>
    <w:rsid w:val="000864B4"/>
    <w:rsid w:val="00086938"/>
    <w:rsid w:val="00086E48"/>
    <w:rsid w:val="00086FB0"/>
    <w:rsid w:val="000875A5"/>
    <w:rsid w:val="00087859"/>
    <w:rsid w:val="000904CA"/>
    <w:rsid w:val="00090B7B"/>
    <w:rsid w:val="00090DCA"/>
    <w:rsid w:val="000911E8"/>
    <w:rsid w:val="000912BA"/>
    <w:rsid w:val="000916CE"/>
    <w:rsid w:val="00091BC9"/>
    <w:rsid w:val="000920B0"/>
    <w:rsid w:val="000921AD"/>
    <w:rsid w:val="00092D75"/>
    <w:rsid w:val="000933A5"/>
    <w:rsid w:val="00093540"/>
    <w:rsid w:val="000938F1"/>
    <w:rsid w:val="0009459E"/>
    <w:rsid w:val="00094961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0CE7"/>
    <w:rsid w:val="000A1175"/>
    <w:rsid w:val="000A129B"/>
    <w:rsid w:val="000A1F17"/>
    <w:rsid w:val="000A373D"/>
    <w:rsid w:val="000A3BCE"/>
    <w:rsid w:val="000A4195"/>
    <w:rsid w:val="000A4ED7"/>
    <w:rsid w:val="000A5983"/>
    <w:rsid w:val="000A6375"/>
    <w:rsid w:val="000A6A7A"/>
    <w:rsid w:val="000A6AAC"/>
    <w:rsid w:val="000A6CA2"/>
    <w:rsid w:val="000A7A6B"/>
    <w:rsid w:val="000A7CBD"/>
    <w:rsid w:val="000A7E1C"/>
    <w:rsid w:val="000B0037"/>
    <w:rsid w:val="000B006E"/>
    <w:rsid w:val="000B0386"/>
    <w:rsid w:val="000B0465"/>
    <w:rsid w:val="000B0474"/>
    <w:rsid w:val="000B0A5B"/>
    <w:rsid w:val="000B1361"/>
    <w:rsid w:val="000B1776"/>
    <w:rsid w:val="000B1BCC"/>
    <w:rsid w:val="000B257C"/>
    <w:rsid w:val="000B2DDE"/>
    <w:rsid w:val="000B3B05"/>
    <w:rsid w:val="000B413F"/>
    <w:rsid w:val="000B4392"/>
    <w:rsid w:val="000B43E2"/>
    <w:rsid w:val="000B442A"/>
    <w:rsid w:val="000B497F"/>
    <w:rsid w:val="000B4DB4"/>
    <w:rsid w:val="000B4E07"/>
    <w:rsid w:val="000B5D6C"/>
    <w:rsid w:val="000B6A90"/>
    <w:rsid w:val="000B6AC9"/>
    <w:rsid w:val="000B6AF5"/>
    <w:rsid w:val="000B6F07"/>
    <w:rsid w:val="000B71CB"/>
    <w:rsid w:val="000B7ACE"/>
    <w:rsid w:val="000C001D"/>
    <w:rsid w:val="000C0153"/>
    <w:rsid w:val="000C0155"/>
    <w:rsid w:val="000C0611"/>
    <w:rsid w:val="000C06EE"/>
    <w:rsid w:val="000C0825"/>
    <w:rsid w:val="000C0866"/>
    <w:rsid w:val="000C0A32"/>
    <w:rsid w:val="000C0E89"/>
    <w:rsid w:val="000C1DEE"/>
    <w:rsid w:val="000C2AEA"/>
    <w:rsid w:val="000C3163"/>
    <w:rsid w:val="000C32C4"/>
    <w:rsid w:val="000C32C9"/>
    <w:rsid w:val="000C3AFC"/>
    <w:rsid w:val="000C3DA0"/>
    <w:rsid w:val="000C4973"/>
    <w:rsid w:val="000C50E1"/>
    <w:rsid w:val="000C58B9"/>
    <w:rsid w:val="000C5976"/>
    <w:rsid w:val="000C5D90"/>
    <w:rsid w:val="000C6864"/>
    <w:rsid w:val="000C708E"/>
    <w:rsid w:val="000C74EB"/>
    <w:rsid w:val="000C7827"/>
    <w:rsid w:val="000C79FD"/>
    <w:rsid w:val="000C7DA2"/>
    <w:rsid w:val="000D0619"/>
    <w:rsid w:val="000D06FE"/>
    <w:rsid w:val="000D0913"/>
    <w:rsid w:val="000D0B27"/>
    <w:rsid w:val="000D0C81"/>
    <w:rsid w:val="000D0FD4"/>
    <w:rsid w:val="000D142F"/>
    <w:rsid w:val="000D1CCA"/>
    <w:rsid w:val="000D1CE1"/>
    <w:rsid w:val="000D1DA0"/>
    <w:rsid w:val="000D20E4"/>
    <w:rsid w:val="000D2FDA"/>
    <w:rsid w:val="000D312C"/>
    <w:rsid w:val="000D31D6"/>
    <w:rsid w:val="000D35CB"/>
    <w:rsid w:val="000D3953"/>
    <w:rsid w:val="000D3EF0"/>
    <w:rsid w:val="000D3F5E"/>
    <w:rsid w:val="000D4795"/>
    <w:rsid w:val="000D482B"/>
    <w:rsid w:val="000D5CD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0F69"/>
    <w:rsid w:val="000E158A"/>
    <w:rsid w:val="000E1C56"/>
    <w:rsid w:val="000E207A"/>
    <w:rsid w:val="000E254B"/>
    <w:rsid w:val="000E44D1"/>
    <w:rsid w:val="000E44DB"/>
    <w:rsid w:val="000E4716"/>
    <w:rsid w:val="000E4A6D"/>
    <w:rsid w:val="000E4AAF"/>
    <w:rsid w:val="000E4AE0"/>
    <w:rsid w:val="000E4E07"/>
    <w:rsid w:val="000E50BE"/>
    <w:rsid w:val="000E531E"/>
    <w:rsid w:val="000E5A73"/>
    <w:rsid w:val="000E5F99"/>
    <w:rsid w:val="000E6834"/>
    <w:rsid w:val="000E6F05"/>
    <w:rsid w:val="000E6FDB"/>
    <w:rsid w:val="000E74C6"/>
    <w:rsid w:val="000E7DBA"/>
    <w:rsid w:val="000F05F7"/>
    <w:rsid w:val="000F09C6"/>
    <w:rsid w:val="000F0D95"/>
    <w:rsid w:val="000F2393"/>
    <w:rsid w:val="000F2572"/>
    <w:rsid w:val="000F2F92"/>
    <w:rsid w:val="000F32F6"/>
    <w:rsid w:val="000F3AF4"/>
    <w:rsid w:val="000F4118"/>
    <w:rsid w:val="000F4441"/>
    <w:rsid w:val="000F4442"/>
    <w:rsid w:val="000F452A"/>
    <w:rsid w:val="000F4666"/>
    <w:rsid w:val="000F5095"/>
    <w:rsid w:val="000F524E"/>
    <w:rsid w:val="000F539A"/>
    <w:rsid w:val="000F5A3A"/>
    <w:rsid w:val="000F6F76"/>
    <w:rsid w:val="000F787C"/>
    <w:rsid w:val="000F7A58"/>
    <w:rsid w:val="00100183"/>
    <w:rsid w:val="001003B3"/>
    <w:rsid w:val="00100FBE"/>
    <w:rsid w:val="00101D5B"/>
    <w:rsid w:val="00102196"/>
    <w:rsid w:val="0010256B"/>
    <w:rsid w:val="001025FD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36"/>
    <w:rsid w:val="00111945"/>
    <w:rsid w:val="00111B2B"/>
    <w:rsid w:val="00111F73"/>
    <w:rsid w:val="00112134"/>
    <w:rsid w:val="00112372"/>
    <w:rsid w:val="001127DD"/>
    <w:rsid w:val="001132BF"/>
    <w:rsid w:val="001135E4"/>
    <w:rsid w:val="00113CE3"/>
    <w:rsid w:val="00113EBE"/>
    <w:rsid w:val="00114282"/>
    <w:rsid w:val="00114686"/>
    <w:rsid w:val="00114D98"/>
    <w:rsid w:val="0011664D"/>
    <w:rsid w:val="00116B2E"/>
    <w:rsid w:val="00116E69"/>
    <w:rsid w:val="0011748C"/>
    <w:rsid w:val="0012007B"/>
    <w:rsid w:val="00120288"/>
    <w:rsid w:val="00121F1B"/>
    <w:rsid w:val="001226AC"/>
    <w:rsid w:val="00122847"/>
    <w:rsid w:val="001231B6"/>
    <w:rsid w:val="001231F8"/>
    <w:rsid w:val="00123368"/>
    <w:rsid w:val="001233F9"/>
    <w:rsid w:val="00124087"/>
    <w:rsid w:val="001247BC"/>
    <w:rsid w:val="00124879"/>
    <w:rsid w:val="00124BF0"/>
    <w:rsid w:val="00124E98"/>
    <w:rsid w:val="00125380"/>
    <w:rsid w:val="0012586F"/>
    <w:rsid w:val="00125A37"/>
    <w:rsid w:val="00125CCB"/>
    <w:rsid w:val="00125EB2"/>
    <w:rsid w:val="00126267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35AC"/>
    <w:rsid w:val="00134956"/>
    <w:rsid w:val="001352C9"/>
    <w:rsid w:val="00135342"/>
    <w:rsid w:val="00135362"/>
    <w:rsid w:val="0013667D"/>
    <w:rsid w:val="0013699E"/>
    <w:rsid w:val="00137B08"/>
    <w:rsid w:val="00140162"/>
    <w:rsid w:val="001406A7"/>
    <w:rsid w:val="00140741"/>
    <w:rsid w:val="00140FEF"/>
    <w:rsid w:val="001414C0"/>
    <w:rsid w:val="00141533"/>
    <w:rsid w:val="00141866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38B5"/>
    <w:rsid w:val="001450AB"/>
    <w:rsid w:val="001456DE"/>
    <w:rsid w:val="001458B9"/>
    <w:rsid w:val="00145AAD"/>
    <w:rsid w:val="00145BF9"/>
    <w:rsid w:val="00145C5F"/>
    <w:rsid w:val="00146248"/>
    <w:rsid w:val="0014659D"/>
    <w:rsid w:val="001467E0"/>
    <w:rsid w:val="001468E7"/>
    <w:rsid w:val="00146D7B"/>
    <w:rsid w:val="0014749C"/>
    <w:rsid w:val="00147955"/>
    <w:rsid w:val="0015087C"/>
    <w:rsid w:val="00150D46"/>
    <w:rsid w:val="001511D1"/>
    <w:rsid w:val="00151967"/>
    <w:rsid w:val="00151DED"/>
    <w:rsid w:val="00152444"/>
    <w:rsid w:val="00152588"/>
    <w:rsid w:val="00153BEB"/>
    <w:rsid w:val="00153F83"/>
    <w:rsid w:val="00154B9E"/>
    <w:rsid w:val="00154D14"/>
    <w:rsid w:val="00155101"/>
    <w:rsid w:val="001557FF"/>
    <w:rsid w:val="0015589F"/>
    <w:rsid w:val="00156079"/>
    <w:rsid w:val="0016072A"/>
    <w:rsid w:val="00160848"/>
    <w:rsid w:val="00160B0D"/>
    <w:rsid w:val="00160D68"/>
    <w:rsid w:val="001616F7"/>
    <w:rsid w:val="001621D6"/>
    <w:rsid w:val="00162388"/>
    <w:rsid w:val="00162ADA"/>
    <w:rsid w:val="0016366C"/>
    <w:rsid w:val="0016399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57B0"/>
    <w:rsid w:val="00165B70"/>
    <w:rsid w:val="0016657B"/>
    <w:rsid w:val="001667F7"/>
    <w:rsid w:val="00166F3A"/>
    <w:rsid w:val="00170088"/>
    <w:rsid w:val="00170948"/>
    <w:rsid w:val="00170B14"/>
    <w:rsid w:val="00171123"/>
    <w:rsid w:val="0017182F"/>
    <w:rsid w:val="00171935"/>
    <w:rsid w:val="00171AA4"/>
    <w:rsid w:val="001720EB"/>
    <w:rsid w:val="001728E3"/>
    <w:rsid w:val="00173346"/>
    <w:rsid w:val="001735D1"/>
    <w:rsid w:val="00173DCB"/>
    <w:rsid w:val="00173E01"/>
    <w:rsid w:val="00174AE6"/>
    <w:rsid w:val="00174CC3"/>
    <w:rsid w:val="00174CE3"/>
    <w:rsid w:val="001751F4"/>
    <w:rsid w:val="00175879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0FD5"/>
    <w:rsid w:val="0018110C"/>
    <w:rsid w:val="001813F1"/>
    <w:rsid w:val="001814BC"/>
    <w:rsid w:val="00181D3F"/>
    <w:rsid w:val="001836D8"/>
    <w:rsid w:val="00183BAE"/>
    <w:rsid w:val="00184857"/>
    <w:rsid w:val="001849AA"/>
    <w:rsid w:val="00184A5A"/>
    <w:rsid w:val="0018524F"/>
    <w:rsid w:val="00185408"/>
    <w:rsid w:val="001865DA"/>
    <w:rsid w:val="00186DBA"/>
    <w:rsid w:val="00186FF0"/>
    <w:rsid w:val="001870DC"/>
    <w:rsid w:val="001874AB"/>
    <w:rsid w:val="0018759E"/>
    <w:rsid w:val="001878E7"/>
    <w:rsid w:val="00187FAF"/>
    <w:rsid w:val="001903A7"/>
    <w:rsid w:val="001909A3"/>
    <w:rsid w:val="00190C89"/>
    <w:rsid w:val="00190EED"/>
    <w:rsid w:val="0019242D"/>
    <w:rsid w:val="001926C6"/>
    <w:rsid w:val="00192B50"/>
    <w:rsid w:val="00192BE1"/>
    <w:rsid w:val="001941B0"/>
    <w:rsid w:val="001942D5"/>
    <w:rsid w:val="00194C0A"/>
    <w:rsid w:val="00194D30"/>
    <w:rsid w:val="00195032"/>
    <w:rsid w:val="00195294"/>
    <w:rsid w:val="00195B88"/>
    <w:rsid w:val="001965BD"/>
    <w:rsid w:val="00196657"/>
    <w:rsid w:val="00196853"/>
    <w:rsid w:val="001A0E0D"/>
    <w:rsid w:val="001A0ED3"/>
    <w:rsid w:val="001A0EE6"/>
    <w:rsid w:val="001A0FCA"/>
    <w:rsid w:val="001A16D3"/>
    <w:rsid w:val="001A1930"/>
    <w:rsid w:val="001A1B3E"/>
    <w:rsid w:val="001A1E9F"/>
    <w:rsid w:val="001A20DC"/>
    <w:rsid w:val="001A26B5"/>
    <w:rsid w:val="001A27E1"/>
    <w:rsid w:val="001A2AB6"/>
    <w:rsid w:val="001A2DA6"/>
    <w:rsid w:val="001A2ED8"/>
    <w:rsid w:val="001A332C"/>
    <w:rsid w:val="001A3CE3"/>
    <w:rsid w:val="001A3DDA"/>
    <w:rsid w:val="001A4210"/>
    <w:rsid w:val="001A4372"/>
    <w:rsid w:val="001A4700"/>
    <w:rsid w:val="001A476C"/>
    <w:rsid w:val="001A4DE9"/>
    <w:rsid w:val="001A5ED7"/>
    <w:rsid w:val="001A5FAB"/>
    <w:rsid w:val="001A5FB5"/>
    <w:rsid w:val="001A620B"/>
    <w:rsid w:val="001A6DAA"/>
    <w:rsid w:val="001A7215"/>
    <w:rsid w:val="001A74C5"/>
    <w:rsid w:val="001A7D37"/>
    <w:rsid w:val="001B0288"/>
    <w:rsid w:val="001B0B05"/>
    <w:rsid w:val="001B0B75"/>
    <w:rsid w:val="001B16F1"/>
    <w:rsid w:val="001B1DF1"/>
    <w:rsid w:val="001B2974"/>
    <w:rsid w:val="001B3FAF"/>
    <w:rsid w:val="001B4655"/>
    <w:rsid w:val="001B4C9D"/>
    <w:rsid w:val="001B4E95"/>
    <w:rsid w:val="001B5134"/>
    <w:rsid w:val="001B517B"/>
    <w:rsid w:val="001B5192"/>
    <w:rsid w:val="001B5215"/>
    <w:rsid w:val="001B5536"/>
    <w:rsid w:val="001B5A71"/>
    <w:rsid w:val="001B5D63"/>
    <w:rsid w:val="001B5DD8"/>
    <w:rsid w:val="001B631C"/>
    <w:rsid w:val="001B67A9"/>
    <w:rsid w:val="001B6B68"/>
    <w:rsid w:val="001B7074"/>
    <w:rsid w:val="001B726F"/>
    <w:rsid w:val="001B7426"/>
    <w:rsid w:val="001B77D2"/>
    <w:rsid w:val="001B7BA3"/>
    <w:rsid w:val="001C044D"/>
    <w:rsid w:val="001C05E3"/>
    <w:rsid w:val="001C0B77"/>
    <w:rsid w:val="001C1C54"/>
    <w:rsid w:val="001C31B9"/>
    <w:rsid w:val="001C33ED"/>
    <w:rsid w:val="001C3602"/>
    <w:rsid w:val="001C386D"/>
    <w:rsid w:val="001C3B74"/>
    <w:rsid w:val="001C3D2B"/>
    <w:rsid w:val="001C3E5E"/>
    <w:rsid w:val="001C4873"/>
    <w:rsid w:val="001C51AB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71B"/>
    <w:rsid w:val="001D3C4C"/>
    <w:rsid w:val="001D3DF8"/>
    <w:rsid w:val="001D3F1D"/>
    <w:rsid w:val="001D4A79"/>
    <w:rsid w:val="001D62E6"/>
    <w:rsid w:val="001D674B"/>
    <w:rsid w:val="001D6AFD"/>
    <w:rsid w:val="001D7504"/>
    <w:rsid w:val="001D7EB3"/>
    <w:rsid w:val="001E0028"/>
    <w:rsid w:val="001E023E"/>
    <w:rsid w:val="001E0CDA"/>
    <w:rsid w:val="001E23AB"/>
    <w:rsid w:val="001E279E"/>
    <w:rsid w:val="001E2C56"/>
    <w:rsid w:val="001E3A97"/>
    <w:rsid w:val="001E3B1F"/>
    <w:rsid w:val="001E401A"/>
    <w:rsid w:val="001E4517"/>
    <w:rsid w:val="001E4E0D"/>
    <w:rsid w:val="001E4F21"/>
    <w:rsid w:val="001E503F"/>
    <w:rsid w:val="001E5620"/>
    <w:rsid w:val="001E577D"/>
    <w:rsid w:val="001E58AF"/>
    <w:rsid w:val="001E5C1C"/>
    <w:rsid w:val="001E60E4"/>
    <w:rsid w:val="001E6DB9"/>
    <w:rsid w:val="001E6E57"/>
    <w:rsid w:val="001E7133"/>
    <w:rsid w:val="001E7292"/>
    <w:rsid w:val="001E7C5D"/>
    <w:rsid w:val="001E7D4D"/>
    <w:rsid w:val="001F011B"/>
    <w:rsid w:val="001F0EA9"/>
    <w:rsid w:val="001F2259"/>
    <w:rsid w:val="001F2436"/>
    <w:rsid w:val="001F27E4"/>
    <w:rsid w:val="001F3147"/>
    <w:rsid w:val="001F36BF"/>
    <w:rsid w:val="001F38AF"/>
    <w:rsid w:val="001F3A39"/>
    <w:rsid w:val="001F3EC4"/>
    <w:rsid w:val="001F3FB8"/>
    <w:rsid w:val="001F421B"/>
    <w:rsid w:val="001F4F0A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6D0D"/>
    <w:rsid w:val="001F76F8"/>
    <w:rsid w:val="001F7C68"/>
    <w:rsid w:val="00201B37"/>
    <w:rsid w:val="002030D1"/>
    <w:rsid w:val="00204130"/>
    <w:rsid w:val="0020424B"/>
    <w:rsid w:val="002042C3"/>
    <w:rsid w:val="002043BE"/>
    <w:rsid w:val="00204B7A"/>
    <w:rsid w:val="00204D6E"/>
    <w:rsid w:val="00205B16"/>
    <w:rsid w:val="00205B24"/>
    <w:rsid w:val="00205CB8"/>
    <w:rsid w:val="0020687E"/>
    <w:rsid w:val="00206914"/>
    <w:rsid w:val="00206A4B"/>
    <w:rsid w:val="0020711B"/>
    <w:rsid w:val="0020749D"/>
    <w:rsid w:val="002103F3"/>
    <w:rsid w:val="00210678"/>
    <w:rsid w:val="00210738"/>
    <w:rsid w:val="00211099"/>
    <w:rsid w:val="00211428"/>
    <w:rsid w:val="00211F12"/>
    <w:rsid w:val="00212321"/>
    <w:rsid w:val="0021270F"/>
    <w:rsid w:val="00212989"/>
    <w:rsid w:val="00212A08"/>
    <w:rsid w:val="00212D28"/>
    <w:rsid w:val="00212D50"/>
    <w:rsid w:val="0021322F"/>
    <w:rsid w:val="002133F8"/>
    <w:rsid w:val="00213B7E"/>
    <w:rsid w:val="00214006"/>
    <w:rsid w:val="002141FE"/>
    <w:rsid w:val="00214594"/>
    <w:rsid w:val="00214730"/>
    <w:rsid w:val="00214A57"/>
    <w:rsid w:val="00214D7C"/>
    <w:rsid w:val="00214FFF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3C8"/>
    <w:rsid w:val="0022384D"/>
    <w:rsid w:val="00223A58"/>
    <w:rsid w:val="00224107"/>
    <w:rsid w:val="0022433C"/>
    <w:rsid w:val="002247E3"/>
    <w:rsid w:val="002251D9"/>
    <w:rsid w:val="00225A15"/>
    <w:rsid w:val="00225E75"/>
    <w:rsid w:val="00226000"/>
    <w:rsid w:val="00226601"/>
    <w:rsid w:val="002266C1"/>
    <w:rsid w:val="00230EFB"/>
    <w:rsid w:val="002315E4"/>
    <w:rsid w:val="00231C22"/>
    <w:rsid w:val="002321E7"/>
    <w:rsid w:val="00232E71"/>
    <w:rsid w:val="00232FB8"/>
    <w:rsid w:val="00233511"/>
    <w:rsid w:val="00233B11"/>
    <w:rsid w:val="0023417F"/>
    <w:rsid w:val="00234614"/>
    <w:rsid w:val="0023534C"/>
    <w:rsid w:val="00236BEF"/>
    <w:rsid w:val="00236D99"/>
    <w:rsid w:val="00236EB2"/>
    <w:rsid w:val="00237D04"/>
    <w:rsid w:val="00237DE8"/>
    <w:rsid w:val="00240DE9"/>
    <w:rsid w:val="00240E02"/>
    <w:rsid w:val="00241059"/>
    <w:rsid w:val="00241294"/>
    <w:rsid w:val="0024185F"/>
    <w:rsid w:val="00243886"/>
    <w:rsid w:val="00243926"/>
    <w:rsid w:val="00243BDF"/>
    <w:rsid w:val="00243DA0"/>
    <w:rsid w:val="0024403C"/>
    <w:rsid w:val="00244864"/>
    <w:rsid w:val="00244B67"/>
    <w:rsid w:val="00245B55"/>
    <w:rsid w:val="00245E35"/>
    <w:rsid w:val="002463DF"/>
    <w:rsid w:val="00246F07"/>
    <w:rsid w:val="0025034D"/>
    <w:rsid w:val="00250B98"/>
    <w:rsid w:val="00251194"/>
    <w:rsid w:val="00252132"/>
    <w:rsid w:val="0025220F"/>
    <w:rsid w:val="002532A5"/>
    <w:rsid w:val="002532B3"/>
    <w:rsid w:val="00254566"/>
    <w:rsid w:val="00254A10"/>
    <w:rsid w:val="00254A9C"/>
    <w:rsid w:val="00254E76"/>
    <w:rsid w:val="00255062"/>
    <w:rsid w:val="002566E8"/>
    <w:rsid w:val="00256773"/>
    <w:rsid w:val="002568A7"/>
    <w:rsid w:val="0025748F"/>
    <w:rsid w:val="002574B7"/>
    <w:rsid w:val="002578C7"/>
    <w:rsid w:val="00257921"/>
    <w:rsid w:val="00257F8F"/>
    <w:rsid w:val="00260317"/>
    <w:rsid w:val="00260ACA"/>
    <w:rsid w:val="00260C43"/>
    <w:rsid w:val="00261166"/>
    <w:rsid w:val="002627E7"/>
    <w:rsid w:val="00262E6D"/>
    <w:rsid w:val="00263833"/>
    <w:rsid w:val="00264436"/>
    <w:rsid w:val="00264D37"/>
    <w:rsid w:val="0026516F"/>
    <w:rsid w:val="0026685A"/>
    <w:rsid w:val="00266BB5"/>
    <w:rsid w:val="00266E84"/>
    <w:rsid w:val="002679AC"/>
    <w:rsid w:val="00270635"/>
    <w:rsid w:val="002707CB"/>
    <w:rsid w:val="00270C29"/>
    <w:rsid w:val="00270CA9"/>
    <w:rsid w:val="00270F1A"/>
    <w:rsid w:val="00270FCA"/>
    <w:rsid w:val="00271290"/>
    <w:rsid w:val="00271857"/>
    <w:rsid w:val="00271A45"/>
    <w:rsid w:val="00272146"/>
    <w:rsid w:val="0027235B"/>
    <w:rsid w:val="0027287F"/>
    <w:rsid w:val="00272BEE"/>
    <w:rsid w:val="00272DD7"/>
    <w:rsid w:val="002730C1"/>
    <w:rsid w:val="00273F3B"/>
    <w:rsid w:val="002743F6"/>
    <w:rsid w:val="0027458F"/>
    <w:rsid w:val="002748EB"/>
    <w:rsid w:val="00274F35"/>
    <w:rsid w:val="00275048"/>
    <w:rsid w:val="0027514F"/>
    <w:rsid w:val="00275281"/>
    <w:rsid w:val="002752C8"/>
    <w:rsid w:val="00275574"/>
    <w:rsid w:val="00275675"/>
    <w:rsid w:val="0027593B"/>
    <w:rsid w:val="00275F05"/>
    <w:rsid w:val="00276520"/>
    <w:rsid w:val="00276B6B"/>
    <w:rsid w:val="00276F54"/>
    <w:rsid w:val="00277546"/>
    <w:rsid w:val="002778E8"/>
    <w:rsid w:val="00277C0F"/>
    <w:rsid w:val="00277CBF"/>
    <w:rsid w:val="00277F41"/>
    <w:rsid w:val="00280649"/>
    <w:rsid w:val="00280677"/>
    <w:rsid w:val="0028074C"/>
    <w:rsid w:val="0028097C"/>
    <w:rsid w:val="002809D6"/>
    <w:rsid w:val="00280C6B"/>
    <w:rsid w:val="002817CB"/>
    <w:rsid w:val="002818BB"/>
    <w:rsid w:val="00281AE5"/>
    <w:rsid w:val="00281E87"/>
    <w:rsid w:val="0028215B"/>
    <w:rsid w:val="00282D14"/>
    <w:rsid w:val="00283535"/>
    <w:rsid w:val="00283C02"/>
    <w:rsid w:val="00283DC8"/>
    <w:rsid w:val="00284CCF"/>
    <w:rsid w:val="002855F9"/>
    <w:rsid w:val="0028589C"/>
    <w:rsid w:val="00285BCB"/>
    <w:rsid w:val="00285CA2"/>
    <w:rsid w:val="00286146"/>
    <w:rsid w:val="00287142"/>
    <w:rsid w:val="002871CC"/>
    <w:rsid w:val="00287402"/>
    <w:rsid w:val="00287A6D"/>
    <w:rsid w:val="00287CD7"/>
    <w:rsid w:val="00290405"/>
    <w:rsid w:val="002905F9"/>
    <w:rsid w:val="00291765"/>
    <w:rsid w:val="00291887"/>
    <w:rsid w:val="00292772"/>
    <w:rsid w:val="002928A7"/>
    <w:rsid w:val="00293D65"/>
    <w:rsid w:val="0029470C"/>
    <w:rsid w:val="0029477B"/>
    <w:rsid w:val="00294A6B"/>
    <w:rsid w:val="00294B7C"/>
    <w:rsid w:val="00294C39"/>
    <w:rsid w:val="00294C5D"/>
    <w:rsid w:val="00296245"/>
    <w:rsid w:val="00296681"/>
    <w:rsid w:val="002967BE"/>
    <w:rsid w:val="002967C6"/>
    <w:rsid w:val="0029718C"/>
    <w:rsid w:val="002975BE"/>
    <w:rsid w:val="00297FB8"/>
    <w:rsid w:val="002A011B"/>
    <w:rsid w:val="002A039D"/>
    <w:rsid w:val="002A0E73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3E"/>
    <w:rsid w:val="002A7BB2"/>
    <w:rsid w:val="002B0544"/>
    <w:rsid w:val="002B0CF3"/>
    <w:rsid w:val="002B185C"/>
    <w:rsid w:val="002B2833"/>
    <w:rsid w:val="002B29E5"/>
    <w:rsid w:val="002B33EA"/>
    <w:rsid w:val="002B3455"/>
    <w:rsid w:val="002B417F"/>
    <w:rsid w:val="002B481B"/>
    <w:rsid w:val="002B4EF8"/>
    <w:rsid w:val="002B54BD"/>
    <w:rsid w:val="002B594E"/>
    <w:rsid w:val="002B5965"/>
    <w:rsid w:val="002B5BC4"/>
    <w:rsid w:val="002B5DC0"/>
    <w:rsid w:val="002B5F8A"/>
    <w:rsid w:val="002B64C4"/>
    <w:rsid w:val="002B694D"/>
    <w:rsid w:val="002B7D90"/>
    <w:rsid w:val="002C016E"/>
    <w:rsid w:val="002C0D8F"/>
    <w:rsid w:val="002C1CFF"/>
    <w:rsid w:val="002C1E08"/>
    <w:rsid w:val="002C25B8"/>
    <w:rsid w:val="002C26CD"/>
    <w:rsid w:val="002C35BE"/>
    <w:rsid w:val="002C3C48"/>
    <w:rsid w:val="002C3DFD"/>
    <w:rsid w:val="002C3F09"/>
    <w:rsid w:val="002C4AF9"/>
    <w:rsid w:val="002C4C22"/>
    <w:rsid w:val="002C4C5C"/>
    <w:rsid w:val="002C5868"/>
    <w:rsid w:val="002C5A0C"/>
    <w:rsid w:val="002C681A"/>
    <w:rsid w:val="002C68FC"/>
    <w:rsid w:val="002C6B0A"/>
    <w:rsid w:val="002C7641"/>
    <w:rsid w:val="002C7790"/>
    <w:rsid w:val="002C7976"/>
    <w:rsid w:val="002C7AD7"/>
    <w:rsid w:val="002C7D62"/>
    <w:rsid w:val="002C7F50"/>
    <w:rsid w:val="002D0546"/>
    <w:rsid w:val="002D0616"/>
    <w:rsid w:val="002D0AA8"/>
    <w:rsid w:val="002D13EA"/>
    <w:rsid w:val="002D1760"/>
    <w:rsid w:val="002D18E8"/>
    <w:rsid w:val="002D2B10"/>
    <w:rsid w:val="002D2DCD"/>
    <w:rsid w:val="002D318A"/>
    <w:rsid w:val="002D34C8"/>
    <w:rsid w:val="002D3BC4"/>
    <w:rsid w:val="002D3C6A"/>
    <w:rsid w:val="002D44DC"/>
    <w:rsid w:val="002D4781"/>
    <w:rsid w:val="002D4D77"/>
    <w:rsid w:val="002D5557"/>
    <w:rsid w:val="002D5783"/>
    <w:rsid w:val="002D7077"/>
    <w:rsid w:val="002D749E"/>
    <w:rsid w:val="002D7623"/>
    <w:rsid w:val="002D7982"/>
    <w:rsid w:val="002D7EFD"/>
    <w:rsid w:val="002E0B27"/>
    <w:rsid w:val="002E0BF1"/>
    <w:rsid w:val="002E212C"/>
    <w:rsid w:val="002E2527"/>
    <w:rsid w:val="002E26AB"/>
    <w:rsid w:val="002E2CE5"/>
    <w:rsid w:val="002E2DFB"/>
    <w:rsid w:val="002E2E8C"/>
    <w:rsid w:val="002E2F82"/>
    <w:rsid w:val="002E3001"/>
    <w:rsid w:val="002E330E"/>
    <w:rsid w:val="002E3A84"/>
    <w:rsid w:val="002E450F"/>
    <w:rsid w:val="002E4B5A"/>
    <w:rsid w:val="002E4FC8"/>
    <w:rsid w:val="002E589D"/>
    <w:rsid w:val="002E5C05"/>
    <w:rsid w:val="002E5C11"/>
    <w:rsid w:val="002E6834"/>
    <w:rsid w:val="002E69CD"/>
    <w:rsid w:val="002E74CA"/>
    <w:rsid w:val="002E7DE3"/>
    <w:rsid w:val="002F080A"/>
    <w:rsid w:val="002F1023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4C55"/>
    <w:rsid w:val="002F5653"/>
    <w:rsid w:val="002F56C0"/>
    <w:rsid w:val="002F57AC"/>
    <w:rsid w:val="002F5A76"/>
    <w:rsid w:val="002F5D11"/>
    <w:rsid w:val="002F616F"/>
    <w:rsid w:val="002F6E82"/>
    <w:rsid w:val="002F7085"/>
    <w:rsid w:val="002F7A23"/>
    <w:rsid w:val="003000F8"/>
    <w:rsid w:val="00301005"/>
    <w:rsid w:val="0030121B"/>
    <w:rsid w:val="00301588"/>
    <w:rsid w:val="00301D82"/>
    <w:rsid w:val="00302C30"/>
    <w:rsid w:val="003035E0"/>
    <w:rsid w:val="00304174"/>
    <w:rsid w:val="003042C8"/>
    <w:rsid w:val="00304A10"/>
    <w:rsid w:val="00304BD4"/>
    <w:rsid w:val="00305CB2"/>
    <w:rsid w:val="003069D7"/>
    <w:rsid w:val="00306A9E"/>
    <w:rsid w:val="00306E8E"/>
    <w:rsid w:val="00306ECC"/>
    <w:rsid w:val="00306EF9"/>
    <w:rsid w:val="00310330"/>
    <w:rsid w:val="00310FC7"/>
    <w:rsid w:val="00311F35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6B92"/>
    <w:rsid w:val="00317358"/>
    <w:rsid w:val="0031744E"/>
    <w:rsid w:val="0032095D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695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0FCA"/>
    <w:rsid w:val="00331437"/>
    <w:rsid w:val="00331F49"/>
    <w:rsid w:val="00331F6F"/>
    <w:rsid w:val="00332144"/>
    <w:rsid w:val="003323C6"/>
    <w:rsid w:val="00332738"/>
    <w:rsid w:val="0033292F"/>
    <w:rsid w:val="00332B9B"/>
    <w:rsid w:val="003332A1"/>
    <w:rsid w:val="00333B8A"/>
    <w:rsid w:val="00333D92"/>
    <w:rsid w:val="00333E47"/>
    <w:rsid w:val="00333F44"/>
    <w:rsid w:val="0033441D"/>
    <w:rsid w:val="00334DD7"/>
    <w:rsid w:val="0033519D"/>
    <w:rsid w:val="0033522D"/>
    <w:rsid w:val="00336248"/>
    <w:rsid w:val="00336A00"/>
    <w:rsid w:val="00336F8B"/>
    <w:rsid w:val="00337A6D"/>
    <w:rsid w:val="00337D9A"/>
    <w:rsid w:val="00340581"/>
    <w:rsid w:val="00341516"/>
    <w:rsid w:val="00341FD9"/>
    <w:rsid w:val="003423C0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4525"/>
    <w:rsid w:val="00345499"/>
    <w:rsid w:val="003455B7"/>
    <w:rsid w:val="00346258"/>
    <w:rsid w:val="0034671D"/>
    <w:rsid w:val="00346B80"/>
    <w:rsid w:val="00347121"/>
    <w:rsid w:val="00347F6D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1BF"/>
    <w:rsid w:val="00353260"/>
    <w:rsid w:val="00353535"/>
    <w:rsid w:val="00353A38"/>
    <w:rsid w:val="00353AD6"/>
    <w:rsid w:val="003542EA"/>
    <w:rsid w:val="00354FF1"/>
    <w:rsid w:val="003551E5"/>
    <w:rsid w:val="00355CFE"/>
    <w:rsid w:val="00355F54"/>
    <w:rsid w:val="00356495"/>
    <w:rsid w:val="00356561"/>
    <w:rsid w:val="0035657C"/>
    <w:rsid w:val="00356ACB"/>
    <w:rsid w:val="00356D73"/>
    <w:rsid w:val="0035702D"/>
    <w:rsid w:val="00357483"/>
    <w:rsid w:val="00357640"/>
    <w:rsid w:val="00357AAA"/>
    <w:rsid w:val="00360240"/>
    <w:rsid w:val="00360731"/>
    <w:rsid w:val="00360D10"/>
    <w:rsid w:val="00361DAC"/>
    <w:rsid w:val="00361FE2"/>
    <w:rsid w:val="0036290F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5E8D"/>
    <w:rsid w:val="00366266"/>
    <w:rsid w:val="003668DF"/>
    <w:rsid w:val="00366A8F"/>
    <w:rsid w:val="003676DF"/>
    <w:rsid w:val="00367F6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2F6"/>
    <w:rsid w:val="00374385"/>
    <w:rsid w:val="00374B5D"/>
    <w:rsid w:val="00374C52"/>
    <w:rsid w:val="00374CD9"/>
    <w:rsid w:val="0037524D"/>
    <w:rsid w:val="00375342"/>
    <w:rsid w:val="00376F50"/>
    <w:rsid w:val="0037710A"/>
    <w:rsid w:val="003779E8"/>
    <w:rsid w:val="00377DFC"/>
    <w:rsid w:val="003805AC"/>
    <w:rsid w:val="00380B80"/>
    <w:rsid w:val="0038189B"/>
    <w:rsid w:val="00381948"/>
    <w:rsid w:val="00381E0F"/>
    <w:rsid w:val="003820D5"/>
    <w:rsid w:val="003822B9"/>
    <w:rsid w:val="00382C06"/>
    <w:rsid w:val="003831E3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64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11C"/>
    <w:rsid w:val="00394674"/>
    <w:rsid w:val="003946D3"/>
    <w:rsid w:val="00394F10"/>
    <w:rsid w:val="00395384"/>
    <w:rsid w:val="003957E2"/>
    <w:rsid w:val="00395D67"/>
    <w:rsid w:val="00395E19"/>
    <w:rsid w:val="00396391"/>
    <w:rsid w:val="0039798F"/>
    <w:rsid w:val="00397DF6"/>
    <w:rsid w:val="003A0487"/>
    <w:rsid w:val="003A08F0"/>
    <w:rsid w:val="003A0B52"/>
    <w:rsid w:val="003A0F1E"/>
    <w:rsid w:val="003A1B1B"/>
    <w:rsid w:val="003A1EB4"/>
    <w:rsid w:val="003A2BF9"/>
    <w:rsid w:val="003A4388"/>
    <w:rsid w:val="003A450A"/>
    <w:rsid w:val="003A45D1"/>
    <w:rsid w:val="003A4803"/>
    <w:rsid w:val="003A4CED"/>
    <w:rsid w:val="003A58A2"/>
    <w:rsid w:val="003A6A3C"/>
    <w:rsid w:val="003A6F78"/>
    <w:rsid w:val="003A7465"/>
    <w:rsid w:val="003A76E9"/>
    <w:rsid w:val="003A7716"/>
    <w:rsid w:val="003A7878"/>
    <w:rsid w:val="003A7A39"/>
    <w:rsid w:val="003A7FD5"/>
    <w:rsid w:val="003B0F70"/>
    <w:rsid w:val="003B1909"/>
    <w:rsid w:val="003B1DD7"/>
    <w:rsid w:val="003B2379"/>
    <w:rsid w:val="003B25E9"/>
    <w:rsid w:val="003B2B2B"/>
    <w:rsid w:val="003B3061"/>
    <w:rsid w:val="003B322E"/>
    <w:rsid w:val="003B34F2"/>
    <w:rsid w:val="003B37AB"/>
    <w:rsid w:val="003B45CE"/>
    <w:rsid w:val="003B4E17"/>
    <w:rsid w:val="003B545F"/>
    <w:rsid w:val="003B5675"/>
    <w:rsid w:val="003B5FB2"/>
    <w:rsid w:val="003B68F8"/>
    <w:rsid w:val="003B773E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5F2B"/>
    <w:rsid w:val="003C7290"/>
    <w:rsid w:val="003C78AF"/>
    <w:rsid w:val="003C7ECE"/>
    <w:rsid w:val="003D0817"/>
    <w:rsid w:val="003D086F"/>
    <w:rsid w:val="003D1118"/>
    <w:rsid w:val="003D137E"/>
    <w:rsid w:val="003D157E"/>
    <w:rsid w:val="003D1631"/>
    <w:rsid w:val="003D1A0B"/>
    <w:rsid w:val="003D1AD5"/>
    <w:rsid w:val="003D2244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030"/>
    <w:rsid w:val="003E303A"/>
    <w:rsid w:val="003E3955"/>
    <w:rsid w:val="003E428C"/>
    <w:rsid w:val="003E45B4"/>
    <w:rsid w:val="003E4A4E"/>
    <w:rsid w:val="003E4F7B"/>
    <w:rsid w:val="003E4FE3"/>
    <w:rsid w:val="003E5326"/>
    <w:rsid w:val="003E6172"/>
    <w:rsid w:val="003E76A2"/>
    <w:rsid w:val="003F0289"/>
    <w:rsid w:val="003F0C66"/>
    <w:rsid w:val="003F0EFB"/>
    <w:rsid w:val="003F1272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5DDF"/>
    <w:rsid w:val="003F6F58"/>
    <w:rsid w:val="003F75A0"/>
    <w:rsid w:val="003F768E"/>
    <w:rsid w:val="003F7A13"/>
    <w:rsid w:val="003F7B06"/>
    <w:rsid w:val="003F7D1B"/>
    <w:rsid w:val="003F7D64"/>
    <w:rsid w:val="004005F0"/>
    <w:rsid w:val="00400EA3"/>
    <w:rsid w:val="00400FF7"/>
    <w:rsid w:val="00401EC4"/>
    <w:rsid w:val="00401F91"/>
    <w:rsid w:val="00402250"/>
    <w:rsid w:val="00403020"/>
    <w:rsid w:val="00403F02"/>
    <w:rsid w:val="004044C8"/>
    <w:rsid w:val="004046B1"/>
    <w:rsid w:val="004052A2"/>
    <w:rsid w:val="00405DBC"/>
    <w:rsid w:val="004060C8"/>
    <w:rsid w:val="0040666E"/>
    <w:rsid w:val="00406D4F"/>
    <w:rsid w:val="004070F1"/>
    <w:rsid w:val="0040722C"/>
    <w:rsid w:val="00407E06"/>
    <w:rsid w:val="0041091B"/>
    <w:rsid w:val="00410A19"/>
    <w:rsid w:val="00411021"/>
    <w:rsid w:val="00411239"/>
    <w:rsid w:val="00411674"/>
    <w:rsid w:val="00411793"/>
    <w:rsid w:val="004125CA"/>
    <w:rsid w:val="00413914"/>
    <w:rsid w:val="00413F28"/>
    <w:rsid w:val="00413F72"/>
    <w:rsid w:val="00414D81"/>
    <w:rsid w:val="00415161"/>
    <w:rsid w:val="00415B88"/>
    <w:rsid w:val="00415C50"/>
    <w:rsid w:val="00415EEE"/>
    <w:rsid w:val="00415FB2"/>
    <w:rsid w:val="004167EE"/>
    <w:rsid w:val="0041697F"/>
    <w:rsid w:val="00416DE6"/>
    <w:rsid w:val="00417872"/>
    <w:rsid w:val="00417A09"/>
    <w:rsid w:val="0042140A"/>
    <w:rsid w:val="004215F4"/>
    <w:rsid w:val="00421867"/>
    <w:rsid w:val="00421A98"/>
    <w:rsid w:val="00421C0E"/>
    <w:rsid w:val="00422193"/>
    <w:rsid w:val="00422819"/>
    <w:rsid w:val="0042281E"/>
    <w:rsid w:val="00422BA4"/>
    <w:rsid w:val="00422E48"/>
    <w:rsid w:val="004234DC"/>
    <w:rsid w:val="00423B23"/>
    <w:rsid w:val="00423F5E"/>
    <w:rsid w:val="0042422E"/>
    <w:rsid w:val="004246B4"/>
    <w:rsid w:val="00424886"/>
    <w:rsid w:val="0042489F"/>
    <w:rsid w:val="0042543F"/>
    <w:rsid w:val="004256D3"/>
    <w:rsid w:val="00426244"/>
    <w:rsid w:val="00426CB0"/>
    <w:rsid w:val="00430248"/>
    <w:rsid w:val="004308B3"/>
    <w:rsid w:val="00430A45"/>
    <w:rsid w:val="004313C2"/>
    <w:rsid w:val="00431467"/>
    <w:rsid w:val="00432048"/>
    <w:rsid w:val="0043249E"/>
    <w:rsid w:val="004326D6"/>
    <w:rsid w:val="00432B2F"/>
    <w:rsid w:val="00432CCE"/>
    <w:rsid w:val="00432DF4"/>
    <w:rsid w:val="00432E47"/>
    <w:rsid w:val="00433842"/>
    <w:rsid w:val="00433933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2FE4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8B6"/>
    <w:rsid w:val="00445D06"/>
    <w:rsid w:val="00445EE0"/>
    <w:rsid w:val="004461DD"/>
    <w:rsid w:val="004463AE"/>
    <w:rsid w:val="0044761C"/>
    <w:rsid w:val="0044780E"/>
    <w:rsid w:val="00447A3D"/>
    <w:rsid w:val="00447E3A"/>
    <w:rsid w:val="004501D1"/>
    <w:rsid w:val="004503E0"/>
    <w:rsid w:val="00450779"/>
    <w:rsid w:val="00450B24"/>
    <w:rsid w:val="00451391"/>
    <w:rsid w:val="00453697"/>
    <w:rsid w:val="00453A6C"/>
    <w:rsid w:val="004543EE"/>
    <w:rsid w:val="004545A1"/>
    <w:rsid w:val="0045467D"/>
    <w:rsid w:val="004547CE"/>
    <w:rsid w:val="00454E74"/>
    <w:rsid w:val="00455766"/>
    <w:rsid w:val="00455B55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57B88"/>
    <w:rsid w:val="00457E31"/>
    <w:rsid w:val="0046074A"/>
    <w:rsid w:val="00460AF7"/>
    <w:rsid w:val="00461671"/>
    <w:rsid w:val="0046205D"/>
    <w:rsid w:val="00462841"/>
    <w:rsid w:val="00463396"/>
    <w:rsid w:val="00463692"/>
    <w:rsid w:val="00463C35"/>
    <w:rsid w:val="00463E5B"/>
    <w:rsid w:val="004641F5"/>
    <w:rsid w:val="004643DC"/>
    <w:rsid w:val="00464996"/>
    <w:rsid w:val="004649CD"/>
    <w:rsid w:val="00464F1E"/>
    <w:rsid w:val="004663C8"/>
    <w:rsid w:val="00466E93"/>
    <w:rsid w:val="00466EA7"/>
    <w:rsid w:val="00467A32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3BFB"/>
    <w:rsid w:val="004743DC"/>
    <w:rsid w:val="004747D7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25D"/>
    <w:rsid w:val="0048032F"/>
    <w:rsid w:val="00480585"/>
    <w:rsid w:val="0048099A"/>
    <w:rsid w:val="00480DB5"/>
    <w:rsid w:val="004812BE"/>
    <w:rsid w:val="00481B5F"/>
    <w:rsid w:val="0048241A"/>
    <w:rsid w:val="00482AED"/>
    <w:rsid w:val="00482B26"/>
    <w:rsid w:val="00483A34"/>
    <w:rsid w:val="00483A76"/>
    <w:rsid w:val="004852F5"/>
    <w:rsid w:val="00486346"/>
    <w:rsid w:val="004864A0"/>
    <w:rsid w:val="004866D4"/>
    <w:rsid w:val="00486737"/>
    <w:rsid w:val="00491290"/>
    <w:rsid w:val="00491AC3"/>
    <w:rsid w:val="00492098"/>
    <w:rsid w:val="00492128"/>
    <w:rsid w:val="00492345"/>
    <w:rsid w:val="00492904"/>
    <w:rsid w:val="00492C64"/>
    <w:rsid w:val="004930B5"/>
    <w:rsid w:val="0049327F"/>
    <w:rsid w:val="00493880"/>
    <w:rsid w:val="00493D15"/>
    <w:rsid w:val="00493F52"/>
    <w:rsid w:val="00494D11"/>
    <w:rsid w:val="00494E3F"/>
    <w:rsid w:val="00495179"/>
    <w:rsid w:val="00495692"/>
    <w:rsid w:val="00495AD8"/>
    <w:rsid w:val="00496D2C"/>
    <w:rsid w:val="00496F5C"/>
    <w:rsid w:val="00497600"/>
    <w:rsid w:val="00497B6D"/>
    <w:rsid w:val="004A09B5"/>
    <w:rsid w:val="004A0A47"/>
    <w:rsid w:val="004A0E65"/>
    <w:rsid w:val="004A0EE5"/>
    <w:rsid w:val="004A1E39"/>
    <w:rsid w:val="004A2311"/>
    <w:rsid w:val="004A25BB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E7A"/>
    <w:rsid w:val="004A4F0E"/>
    <w:rsid w:val="004A4F7B"/>
    <w:rsid w:val="004A677D"/>
    <w:rsid w:val="004A686E"/>
    <w:rsid w:val="004A693F"/>
    <w:rsid w:val="004A6F01"/>
    <w:rsid w:val="004A7938"/>
    <w:rsid w:val="004A7A20"/>
    <w:rsid w:val="004A7B8C"/>
    <w:rsid w:val="004B003F"/>
    <w:rsid w:val="004B03B6"/>
    <w:rsid w:val="004B059C"/>
    <w:rsid w:val="004B07F0"/>
    <w:rsid w:val="004B1338"/>
    <w:rsid w:val="004B152C"/>
    <w:rsid w:val="004B157A"/>
    <w:rsid w:val="004B1B4E"/>
    <w:rsid w:val="004B1D0D"/>
    <w:rsid w:val="004B3711"/>
    <w:rsid w:val="004B37B1"/>
    <w:rsid w:val="004B38DA"/>
    <w:rsid w:val="004B3D17"/>
    <w:rsid w:val="004B3D43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0C7"/>
    <w:rsid w:val="004C2292"/>
    <w:rsid w:val="004C245A"/>
    <w:rsid w:val="004C27AD"/>
    <w:rsid w:val="004C2D62"/>
    <w:rsid w:val="004C2DE7"/>
    <w:rsid w:val="004C2E60"/>
    <w:rsid w:val="004C2F64"/>
    <w:rsid w:val="004C41ED"/>
    <w:rsid w:val="004C473C"/>
    <w:rsid w:val="004C48EA"/>
    <w:rsid w:val="004C4947"/>
    <w:rsid w:val="004C56C7"/>
    <w:rsid w:val="004C5FC2"/>
    <w:rsid w:val="004C65B8"/>
    <w:rsid w:val="004C65C6"/>
    <w:rsid w:val="004C662E"/>
    <w:rsid w:val="004C6A71"/>
    <w:rsid w:val="004C6B3D"/>
    <w:rsid w:val="004C6B76"/>
    <w:rsid w:val="004C73BB"/>
    <w:rsid w:val="004C793A"/>
    <w:rsid w:val="004C7BEF"/>
    <w:rsid w:val="004D093C"/>
    <w:rsid w:val="004D0A4B"/>
    <w:rsid w:val="004D114E"/>
    <w:rsid w:val="004D178D"/>
    <w:rsid w:val="004D274B"/>
    <w:rsid w:val="004D33FA"/>
    <w:rsid w:val="004D3BA3"/>
    <w:rsid w:val="004D4B26"/>
    <w:rsid w:val="004D4F6A"/>
    <w:rsid w:val="004D5857"/>
    <w:rsid w:val="004D6468"/>
    <w:rsid w:val="004D6AC7"/>
    <w:rsid w:val="004D6C2B"/>
    <w:rsid w:val="004D6E80"/>
    <w:rsid w:val="004D6F30"/>
    <w:rsid w:val="004D6FD4"/>
    <w:rsid w:val="004D7127"/>
    <w:rsid w:val="004D7810"/>
    <w:rsid w:val="004D7EDD"/>
    <w:rsid w:val="004D7F08"/>
    <w:rsid w:val="004E0AE1"/>
    <w:rsid w:val="004E1D70"/>
    <w:rsid w:val="004E1F0F"/>
    <w:rsid w:val="004E22DF"/>
    <w:rsid w:val="004E3010"/>
    <w:rsid w:val="004E362B"/>
    <w:rsid w:val="004E36C3"/>
    <w:rsid w:val="004E37BD"/>
    <w:rsid w:val="004E3DC7"/>
    <w:rsid w:val="004E4866"/>
    <w:rsid w:val="004E4E61"/>
    <w:rsid w:val="004E4EC0"/>
    <w:rsid w:val="004E4FFE"/>
    <w:rsid w:val="004E5398"/>
    <w:rsid w:val="004E7AE7"/>
    <w:rsid w:val="004F04DF"/>
    <w:rsid w:val="004F109C"/>
    <w:rsid w:val="004F1C87"/>
    <w:rsid w:val="004F23FC"/>
    <w:rsid w:val="004F2845"/>
    <w:rsid w:val="004F30ED"/>
    <w:rsid w:val="004F3212"/>
    <w:rsid w:val="004F4DB4"/>
    <w:rsid w:val="004F5DBF"/>
    <w:rsid w:val="004F5E97"/>
    <w:rsid w:val="004F639A"/>
    <w:rsid w:val="004F6B7E"/>
    <w:rsid w:val="004F7469"/>
    <w:rsid w:val="004F74B1"/>
    <w:rsid w:val="00500BD9"/>
    <w:rsid w:val="00501D68"/>
    <w:rsid w:val="00502579"/>
    <w:rsid w:val="005027DF"/>
    <w:rsid w:val="00502C0C"/>
    <w:rsid w:val="00502D81"/>
    <w:rsid w:val="00502DE7"/>
    <w:rsid w:val="00502F57"/>
    <w:rsid w:val="00503538"/>
    <w:rsid w:val="00503619"/>
    <w:rsid w:val="005047F4"/>
    <w:rsid w:val="00504DBC"/>
    <w:rsid w:val="00504E3C"/>
    <w:rsid w:val="00505721"/>
    <w:rsid w:val="0050605A"/>
    <w:rsid w:val="0050633C"/>
    <w:rsid w:val="005066AF"/>
    <w:rsid w:val="005067AC"/>
    <w:rsid w:val="00506BB7"/>
    <w:rsid w:val="00506EA9"/>
    <w:rsid w:val="00507079"/>
    <w:rsid w:val="005075C4"/>
    <w:rsid w:val="00507729"/>
    <w:rsid w:val="00507AE9"/>
    <w:rsid w:val="00507B33"/>
    <w:rsid w:val="00510174"/>
    <w:rsid w:val="00510F22"/>
    <w:rsid w:val="0051130F"/>
    <w:rsid w:val="005124D8"/>
    <w:rsid w:val="005125E9"/>
    <w:rsid w:val="005127C5"/>
    <w:rsid w:val="0051288E"/>
    <w:rsid w:val="00512AE8"/>
    <w:rsid w:val="00512ED3"/>
    <w:rsid w:val="00513614"/>
    <w:rsid w:val="005148D6"/>
    <w:rsid w:val="00514C55"/>
    <w:rsid w:val="0051537E"/>
    <w:rsid w:val="0051540F"/>
    <w:rsid w:val="005154F5"/>
    <w:rsid w:val="00515610"/>
    <w:rsid w:val="00515751"/>
    <w:rsid w:val="005157A8"/>
    <w:rsid w:val="00515872"/>
    <w:rsid w:val="00515926"/>
    <w:rsid w:val="00515EC2"/>
    <w:rsid w:val="00516178"/>
    <w:rsid w:val="005165AD"/>
    <w:rsid w:val="0051678B"/>
    <w:rsid w:val="00516C29"/>
    <w:rsid w:val="00517575"/>
    <w:rsid w:val="005178FA"/>
    <w:rsid w:val="00517AF4"/>
    <w:rsid w:val="00517B95"/>
    <w:rsid w:val="00520474"/>
    <w:rsid w:val="00520B92"/>
    <w:rsid w:val="00520BED"/>
    <w:rsid w:val="00520ECB"/>
    <w:rsid w:val="00521F1E"/>
    <w:rsid w:val="005221F8"/>
    <w:rsid w:val="00522EBD"/>
    <w:rsid w:val="005239C0"/>
    <w:rsid w:val="00523EBC"/>
    <w:rsid w:val="0052475B"/>
    <w:rsid w:val="005247CF"/>
    <w:rsid w:val="00524C8E"/>
    <w:rsid w:val="00524E79"/>
    <w:rsid w:val="00525014"/>
    <w:rsid w:val="00525686"/>
    <w:rsid w:val="00525A86"/>
    <w:rsid w:val="00525ECE"/>
    <w:rsid w:val="00526164"/>
    <w:rsid w:val="005264C1"/>
    <w:rsid w:val="00526890"/>
    <w:rsid w:val="00526CF1"/>
    <w:rsid w:val="005274E5"/>
    <w:rsid w:val="005278F7"/>
    <w:rsid w:val="00527C21"/>
    <w:rsid w:val="0053057B"/>
    <w:rsid w:val="00530E72"/>
    <w:rsid w:val="005310A6"/>
    <w:rsid w:val="0053119A"/>
    <w:rsid w:val="00531A08"/>
    <w:rsid w:val="005338D8"/>
    <w:rsid w:val="0053393E"/>
    <w:rsid w:val="005339D3"/>
    <w:rsid w:val="00533AF3"/>
    <w:rsid w:val="00533FC4"/>
    <w:rsid w:val="00534590"/>
    <w:rsid w:val="00534653"/>
    <w:rsid w:val="0053467E"/>
    <w:rsid w:val="00534B88"/>
    <w:rsid w:val="00534B96"/>
    <w:rsid w:val="00534CE0"/>
    <w:rsid w:val="005353F3"/>
    <w:rsid w:val="00535430"/>
    <w:rsid w:val="005356C5"/>
    <w:rsid w:val="00535892"/>
    <w:rsid w:val="00535F59"/>
    <w:rsid w:val="00536236"/>
    <w:rsid w:val="0053624C"/>
    <w:rsid w:val="005362C7"/>
    <w:rsid w:val="0053794D"/>
    <w:rsid w:val="00540C3E"/>
    <w:rsid w:val="00541062"/>
    <w:rsid w:val="00541340"/>
    <w:rsid w:val="00541378"/>
    <w:rsid w:val="005420DB"/>
    <w:rsid w:val="00543269"/>
    <w:rsid w:val="005436A9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69C7"/>
    <w:rsid w:val="00547260"/>
    <w:rsid w:val="005507F8"/>
    <w:rsid w:val="00550847"/>
    <w:rsid w:val="00550CA3"/>
    <w:rsid w:val="00551384"/>
    <w:rsid w:val="0055185F"/>
    <w:rsid w:val="00551971"/>
    <w:rsid w:val="00551F04"/>
    <w:rsid w:val="00552209"/>
    <w:rsid w:val="005525E4"/>
    <w:rsid w:val="00553282"/>
    <w:rsid w:val="0055373B"/>
    <w:rsid w:val="005548EB"/>
    <w:rsid w:val="00554C35"/>
    <w:rsid w:val="005551E8"/>
    <w:rsid w:val="005553B2"/>
    <w:rsid w:val="00555839"/>
    <w:rsid w:val="005565F7"/>
    <w:rsid w:val="00556F44"/>
    <w:rsid w:val="00557362"/>
    <w:rsid w:val="00557574"/>
    <w:rsid w:val="00557621"/>
    <w:rsid w:val="00557723"/>
    <w:rsid w:val="00557BB7"/>
    <w:rsid w:val="00560244"/>
    <w:rsid w:val="00560A1B"/>
    <w:rsid w:val="00560EC9"/>
    <w:rsid w:val="005613AC"/>
    <w:rsid w:val="00561AE9"/>
    <w:rsid w:val="00561B30"/>
    <w:rsid w:val="00561B85"/>
    <w:rsid w:val="00561E10"/>
    <w:rsid w:val="00562A69"/>
    <w:rsid w:val="00562E40"/>
    <w:rsid w:val="005632C9"/>
    <w:rsid w:val="005638B6"/>
    <w:rsid w:val="00563A4E"/>
    <w:rsid w:val="00563A91"/>
    <w:rsid w:val="00564625"/>
    <w:rsid w:val="00564767"/>
    <w:rsid w:val="005649A4"/>
    <w:rsid w:val="005654B6"/>
    <w:rsid w:val="00565DC3"/>
    <w:rsid w:val="00565DF0"/>
    <w:rsid w:val="00566973"/>
    <w:rsid w:val="00570126"/>
    <w:rsid w:val="00570231"/>
    <w:rsid w:val="00570BCF"/>
    <w:rsid w:val="005720EF"/>
    <w:rsid w:val="0057264D"/>
    <w:rsid w:val="00572E8A"/>
    <w:rsid w:val="0057329E"/>
    <w:rsid w:val="00573324"/>
    <w:rsid w:val="00573348"/>
    <w:rsid w:val="00574110"/>
    <w:rsid w:val="0057483A"/>
    <w:rsid w:val="0057560A"/>
    <w:rsid w:val="00575CDE"/>
    <w:rsid w:val="00576203"/>
    <w:rsid w:val="00576472"/>
    <w:rsid w:val="00576F0E"/>
    <w:rsid w:val="00577884"/>
    <w:rsid w:val="00577BA5"/>
    <w:rsid w:val="00577D42"/>
    <w:rsid w:val="00580203"/>
    <w:rsid w:val="00580A69"/>
    <w:rsid w:val="00580CF8"/>
    <w:rsid w:val="0058192F"/>
    <w:rsid w:val="00581B4E"/>
    <w:rsid w:val="00581D93"/>
    <w:rsid w:val="00581E0A"/>
    <w:rsid w:val="00582AF0"/>
    <w:rsid w:val="0058343E"/>
    <w:rsid w:val="00583FEE"/>
    <w:rsid w:val="0058452D"/>
    <w:rsid w:val="0058453D"/>
    <w:rsid w:val="00584A1E"/>
    <w:rsid w:val="00585401"/>
    <w:rsid w:val="00585E65"/>
    <w:rsid w:val="005865BF"/>
    <w:rsid w:val="00586A21"/>
    <w:rsid w:val="00586B74"/>
    <w:rsid w:val="00587026"/>
    <w:rsid w:val="005875A7"/>
    <w:rsid w:val="005877D6"/>
    <w:rsid w:val="0058790B"/>
    <w:rsid w:val="00590A12"/>
    <w:rsid w:val="0059195D"/>
    <w:rsid w:val="005920BF"/>
    <w:rsid w:val="00592AF6"/>
    <w:rsid w:val="00593CDA"/>
    <w:rsid w:val="0059457D"/>
    <w:rsid w:val="005957DF"/>
    <w:rsid w:val="00595FD1"/>
    <w:rsid w:val="00595FD4"/>
    <w:rsid w:val="005963EB"/>
    <w:rsid w:val="00596708"/>
    <w:rsid w:val="005978CD"/>
    <w:rsid w:val="005A0194"/>
    <w:rsid w:val="005A0FF1"/>
    <w:rsid w:val="005A1959"/>
    <w:rsid w:val="005A1EFE"/>
    <w:rsid w:val="005A26AE"/>
    <w:rsid w:val="005A2810"/>
    <w:rsid w:val="005A318E"/>
    <w:rsid w:val="005A3376"/>
    <w:rsid w:val="005A3A9B"/>
    <w:rsid w:val="005A3AB0"/>
    <w:rsid w:val="005A3B5C"/>
    <w:rsid w:val="005A3F69"/>
    <w:rsid w:val="005A47FA"/>
    <w:rsid w:val="005A4B96"/>
    <w:rsid w:val="005A5123"/>
    <w:rsid w:val="005A59BE"/>
    <w:rsid w:val="005A5C1C"/>
    <w:rsid w:val="005A7295"/>
    <w:rsid w:val="005A73E9"/>
    <w:rsid w:val="005A78B3"/>
    <w:rsid w:val="005A78DF"/>
    <w:rsid w:val="005A7A79"/>
    <w:rsid w:val="005B003A"/>
    <w:rsid w:val="005B01C1"/>
    <w:rsid w:val="005B0FAE"/>
    <w:rsid w:val="005B18A4"/>
    <w:rsid w:val="005B1E02"/>
    <w:rsid w:val="005B1F0B"/>
    <w:rsid w:val="005B1F53"/>
    <w:rsid w:val="005B20AB"/>
    <w:rsid w:val="005B2D79"/>
    <w:rsid w:val="005B3338"/>
    <w:rsid w:val="005B34D4"/>
    <w:rsid w:val="005B3FA8"/>
    <w:rsid w:val="005B4260"/>
    <w:rsid w:val="005B492E"/>
    <w:rsid w:val="005B5682"/>
    <w:rsid w:val="005B621D"/>
    <w:rsid w:val="005B6582"/>
    <w:rsid w:val="005B6E5A"/>
    <w:rsid w:val="005B7D47"/>
    <w:rsid w:val="005C11AB"/>
    <w:rsid w:val="005C165B"/>
    <w:rsid w:val="005C1B5B"/>
    <w:rsid w:val="005C1CEC"/>
    <w:rsid w:val="005C1D95"/>
    <w:rsid w:val="005C1EE5"/>
    <w:rsid w:val="005C29A2"/>
    <w:rsid w:val="005C2D94"/>
    <w:rsid w:val="005C37EB"/>
    <w:rsid w:val="005C4D27"/>
    <w:rsid w:val="005C4DC6"/>
    <w:rsid w:val="005C5602"/>
    <w:rsid w:val="005C5D7A"/>
    <w:rsid w:val="005C6407"/>
    <w:rsid w:val="005C6632"/>
    <w:rsid w:val="005C66B8"/>
    <w:rsid w:val="005C6713"/>
    <w:rsid w:val="005C6B33"/>
    <w:rsid w:val="005C7996"/>
    <w:rsid w:val="005C7BCD"/>
    <w:rsid w:val="005D0216"/>
    <w:rsid w:val="005D0436"/>
    <w:rsid w:val="005D0872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836"/>
    <w:rsid w:val="005D2AFD"/>
    <w:rsid w:val="005D2BCC"/>
    <w:rsid w:val="005D3C64"/>
    <w:rsid w:val="005D3EED"/>
    <w:rsid w:val="005D3FA8"/>
    <w:rsid w:val="005D40BB"/>
    <w:rsid w:val="005D41DC"/>
    <w:rsid w:val="005D4FD2"/>
    <w:rsid w:val="005D5181"/>
    <w:rsid w:val="005D543F"/>
    <w:rsid w:val="005D5468"/>
    <w:rsid w:val="005D58FE"/>
    <w:rsid w:val="005D5BBA"/>
    <w:rsid w:val="005D631F"/>
    <w:rsid w:val="005D681A"/>
    <w:rsid w:val="005D754C"/>
    <w:rsid w:val="005D799D"/>
    <w:rsid w:val="005E0551"/>
    <w:rsid w:val="005E0C82"/>
    <w:rsid w:val="005E101E"/>
    <w:rsid w:val="005E1168"/>
    <w:rsid w:val="005E212F"/>
    <w:rsid w:val="005E22C3"/>
    <w:rsid w:val="005E259C"/>
    <w:rsid w:val="005E3298"/>
    <w:rsid w:val="005E3CDE"/>
    <w:rsid w:val="005E3D53"/>
    <w:rsid w:val="005E3D8D"/>
    <w:rsid w:val="005E429C"/>
    <w:rsid w:val="005E4892"/>
    <w:rsid w:val="005E4A93"/>
    <w:rsid w:val="005E5424"/>
    <w:rsid w:val="005E5E9F"/>
    <w:rsid w:val="005E6620"/>
    <w:rsid w:val="005E7BEF"/>
    <w:rsid w:val="005F01FD"/>
    <w:rsid w:val="005F0506"/>
    <w:rsid w:val="005F064F"/>
    <w:rsid w:val="005F0A36"/>
    <w:rsid w:val="005F0ADA"/>
    <w:rsid w:val="005F0C74"/>
    <w:rsid w:val="005F1116"/>
    <w:rsid w:val="005F16BB"/>
    <w:rsid w:val="005F16BF"/>
    <w:rsid w:val="005F1B31"/>
    <w:rsid w:val="005F1DC2"/>
    <w:rsid w:val="005F1FB4"/>
    <w:rsid w:val="005F38AE"/>
    <w:rsid w:val="005F3AA7"/>
    <w:rsid w:val="005F3DD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6D8E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8DC"/>
    <w:rsid w:val="00604AD3"/>
    <w:rsid w:val="00605A46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23A"/>
    <w:rsid w:val="006118FC"/>
    <w:rsid w:val="0061250D"/>
    <w:rsid w:val="00612679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786"/>
    <w:rsid w:val="00620BD8"/>
    <w:rsid w:val="00620E5F"/>
    <w:rsid w:val="00621451"/>
    <w:rsid w:val="00621850"/>
    <w:rsid w:val="0062201C"/>
    <w:rsid w:val="00622825"/>
    <w:rsid w:val="006229A2"/>
    <w:rsid w:val="00623890"/>
    <w:rsid w:val="00623E18"/>
    <w:rsid w:val="006241FA"/>
    <w:rsid w:val="00624568"/>
    <w:rsid w:val="00624636"/>
    <w:rsid w:val="00624818"/>
    <w:rsid w:val="00624D78"/>
    <w:rsid w:val="00625443"/>
    <w:rsid w:val="006257ED"/>
    <w:rsid w:val="00625F4A"/>
    <w:rsid w:val="00625FB2"/>
    <w:rsid w:val="00626A7D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1C9"/>
    <w:rsid w:val="00635BE4"/>
    <w:rsid w:val="00636F11"/>
    <w:rsid w:val="0063713D"/>
    <w:rsid w:val="006375C1"/>
    <w:rsid w:val="00640346"/>
    <w:rsid w:val="006403C5"/>
    <w:rsid w:val="0064085B"/>
    <w:rsid w:val="0064166B"/>
    <w:rsid w:val="00641758"/>
    <w:rsid w:val="00641AF8"/>
    <w:rsid w:val="00641CB6"/>
    <w:rsid w:val="00642078"/>
    <w:rsid w:val="00642381"/>
    <w:rsid w:val="0064294C"/>
    <w:rsid w:val="00642A03"/>
    <w:rsid w:val="00642B60"/>
    <w:rsid w:val="0064329C"/>
    <w:rsid w:val="00643645"/>
    <w:rsid w:val="00643878"/>
    <w:rsid w:val="006449DD"/>
    <w:rsid w:val="00645A10"/>
    <w:rsid w:val="00645B8F"/>
    <w:rsid w:val="006461C7"/>
    <w:rsid w:val="00646329"/>
    <w:rsid w:val="00646635"/>
    <w:rsid w:val="006468E0"/>
    <w:rsid w:val="006471A8"/>
    <w:rsid w:val="006472C1"/>
    <w:rsid w:val="00647982"/>
    <w:rsid w:val="0065042A"/>
    <w:rsid w:val="00650482"/>
    <w:rsid w:val="006505F5"/>
    <w:rsid w:val="006506B3"/>
    <w:rsid w:val="00650960"/>
    <w:rsid w:val="0065099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985"/>
    <w:rsid w:val="00654E8D"/>
    <w:rsid w:val="006555E9"/>
    <w:rsid w:val="00656413"/>
    <w:rsid w:val="006564DB"/>
    <w:rsid w:val="00656EC1"/>
    <w:rsid w:val="00657330"/>
    <w:rsid w:val="006600CF"/>
    <w:rsid w:val="00660DD6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86B"/>
    <w:rsid w:val="00663C59"/>
    <w:rsid w:val="00663D9D"/>
    <w:rsid w:val="006652B2"/>
    <w:rsid w:val="006654DF"/>
    <w:rsid w:val="00665689"/>
    <w:rsid w:val="006659BD"/>
    <w:rsid w:val="006664D1"/>
    <w:rsid w:val="006665D1"/>
    <w:rsid w:val="006677C4"/>
    <w:rsid w:val="00667A72"/>
    <w:rsid w:val="00667E0A"/>
    <w:rsid w:val="0067031C"/>
    <w:rsid w:val="00670428"/>
    <w:rsid w:val="00670C25"/>
    <w:rsid w:val="00670C60"/>
    <w:rsid w:val="006714D1"/>
    <w:rsid w:val="00671725"/>
    <w:rsid w:val="00671C05"/>
    <w:rsid w:val="00671C27"/>
    <w:rsid w:val="006725F7"/>
    <w:rsid w:val="00672912"/>
    <w:rsid w:val="00672EB7"/>
    <w:rsid w:val="006732D8"/>
    <w:rsid w:val="00673C1F"/>
    <w:rsid w:val="00673D58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0C2"/>
    <w:rsid w:val="0067789E"/>
    <w:rsid w:val="00677A49"/>
    <w:rsid w:val="00677ED6"/>
    <w:rsid w:val="006803E6"/>
    <w:rsid w:val="0068068F"/>
    <w:rsid w:val="006806E3"/>
    <w:rsid w:val="0068082A"/>
    <w:rsid w:val="006811C0"/>
    <w:rsid w:val="006811F2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D97"/>
    <w:rsid w:val="00687E22"/>
    <w:rsid w:val="00690CF8"/>
    <w:rsid w:val="006912F0"/>
    <w:rsid w:val="006915D5"/>
    <w:rsid w:val="00691970"/>
    <w:rsid w:val="00691AE7"/>
    <w:rsid w:val="006925B7"/>
    <w:rsid w:val="00693794"/>
    <w:rsid w:val="00693BEF"/>
    <w:rsid w:val="00693E69"/>
    <w:rsid w:val="00694215"/>
    <w:rsid w:val="00694B6B"/>
    <w:rsid w:val="006950C7"/>
    <w:rsid w:val="006951E7"/>
    <w:rsid w:val="00695421"/>
    <w:rsid w:val="00695437"/>
    <w:rsid w:val="00695CAF"/>
    <w:rsid w:val="00696B4C"/>
    <w:rsid w:val="006A03C8"/>
    <w:rsid w:val="006A05C1"/>
    <w:rsid w:val="006A0AE1"/>
    <w:rsid w:val="006A1DC9"/>
    <w:rsid w:val="006A21CC"/>
    <w:rsid w:val="006A28F3"/>
    <w:rsid w:val="006A353C"/>
    <w:rsid w:val="006A354E"/>
    <w:rsid w:val="006A372E"/>
    <w:rsid w:val="006A3882"/>
    <w:rsid w:val="006A3ED2"/>
    <w:rsid w:val="006A400F"/>
    <w:rsid w:val="006A4081"/>
    <w:rsid w:val="006A43DE"/>
    <w:rsid w:val="006A45D9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1F67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4A3B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6C16"/>
    <w:rsid w:val="006B6EA2"/>
    <w:rsid w:val="006B7126"/>
    <w:rsid w:val="006B7490"/>
    <w:rsid w:val="006B7956"/>
    <w:rsid w:val="006C04E6"/>
    <w:rsid w:val="006C05CA"/>
    <w:rsid w:val="006C069B"/>
    <w:rsid w:val="006C0BAF"/>
    <w:rsid w:val="006C1184"/>
    <w:rsid w:val="006C1E40"/>
    <w:rsid w:val="006C2783"/>
    <w:rsid w:val="006C3059"/>
    <w:rsid w:val="006C3797"/>
    <w:rsid w:val="006C3846"/>
    <w:rsid w:val="006C3868"/>
    <w:rsid w:val="006C3A6A"/>
    <w:rsid w:val="006C42BA"/>
    <w:rsid w:val="006C46D0"/>
    <w:rsid w:val="006C50D3"/>
    <w:rsid w:val="006C5972"/>
    <w:rsid w:val="006C5D17"/>
    <w:rsid w:val="006C5E0D"/>
    <w:rsid w:val="006C6862"/>
    <w:rsid w:val="006C68E6"/>
    <w:rsid w:val="006C69E0"/>
    <w:rsid w:val="006C6B48"/>
    <w:rsid w:val="006C7BCA"/>
    <w:rsid w:val="006C7EB4"/>
    <w:rsid w:val="006C7F1E"/>
    <w:rsid w:val="006D1106"/>
    <w:rsid w:val="006D1126"/>
    <w:rsid w:val="006D1183"/>
    <w:rsid w:val="006D149F"/>
    <w:rsid w:val="006D150E"/>
    <w:rsid w:val="006D153F"/>
    <w:rsid w:val="006D1D2B"/>
    <w:rsid w:val="006D1E4A"/>
    <w:rsid w:val="006D1FA0"/>
    <w:rsid w:val="006D450F"/>
    <w:rsid w:val="006D49E6"/>
    <w:rsid w:val="006D4D23"/>
    <w:rsid w:val="006D4DFD"/>
    <w:rsid w:val="006D580A"/>
    <w:rsid w:val="006D6645"/>
    <w:rsid w:val="006D6743"/>
    <w:rsid w:val="006D760D"/>
    <w:rsid w:val="006D7B4B"/>
    <w:rsid w:val="006E0D7D"/>
    <w:rsid w:val="006E12F6"/>
    <w:rsid w:val="006E1CD9"/>
    <w:rsid w:val="006E1FF2"/>
    <w:rsid w:val="006E22D8"/>
    <w:rsid w:val="006E2B14"/>
    <w:rsid w:val="006E2D78"/>
    <w:rsid w:val="006E2F32"/>
    <w:rsid w:val="006E3537"/>
    <w:rsid w:val="006E3949"/>
    <w:rsid w:val="006E44C0"/>
    <w:rsid w:val="006E4AC2"/>
    <w:rsid w:val="006E5690"/>
    <w:rsid w:val="006E5715"/>
    <w:rsid w:val="006E5A51"/>
    <w:rsid w:val="006E61A4"/>
    <w:rsid w:val="006E6357"/>
    <w:rsid w:val="006E63FA"/>
    <w:rsid w:val="006E670F"/>
    <w:rsid w:val="006E77F4"/>
    <w:rsid w:val="006E7EE0"/>
    <w:rsid w:val="006F00E1"/>
    <w:rsid w:val="006F08E3"/>
    <w:rsid w:val="006F09E2"/>
    <w:rsid w:val="006F0AD2"/>
    <w:rsid w:val="006F222C"/>
    <w:rsid w:val="006F22AC"/>
    <w:rsid w:val="006F22F4"/>
    <w:rsid w:val="006F28EB"/>
    <w:rsid w:val="006F2B1B"/>
    <w:rsid w:val="006F3717"/>
    <w:rsid w:val="006F3AD3"/>
    <w:rsid w:val="006F3CBC"/>
    <w:rsid w:val="006F4058"/>
    <w:rsid w:val="006F409E"/>
    <w:rsid w:val="006F40DD"/>
    <w:rsid w:val="006F419D"/>
    <w:rsid w:val="006F4278"/>
    <w:rsid w:val="006F42F1"/>
    <w:rsid w:val="006F4500"/>
    <w:rsid w:val="006F4515"/>
    <w:rsid w:val="006F46E2"/>
    <w:rsid w:val="006F4C56"/>
    <w:rsid w:val="006F4D8E"/>
    <w:rsid w:val="006F4F98"/>
    <w:rsid w:val="006F63A2"/>
    <w:rsid w:val="006F63B5"/>
    <w:rsid w:val="006F7629"/>
    <w:rsid w:val="006F77FA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5A7"/>
    <w:rsid w:val="007049EA"/>
    <w:rsid w:val="00704F7A"/>
    <w:rsid w:val="00704F7D"/>
    <w:rsid w:val="00705AFC"/>
    <w:rsid w:val="00705F9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5E"/>
    <w:rsid w:val="0071199B"/>
    <w:rsid w:val="00711D99"/>
    <w:rsid w:val="00711EA4"/>
    <w:rsid w:val="00712F4B"/>
    <w:rsid w:val="00713368"/>
    <w:rsid w:val="00713928"/>
    <w:rsid w:val="00714145"/>
    <w:rsid w:val="00714366"/>
    <w:rsid w:val="007146C2"/>
    <w:rsid w:val="00716978"/>
    <w:rsid w:val="007169C8"/>
    <w:rsid w:val="00716B79"/>
    <w:rsid w:val="00716F6C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40"/>
    <w:rsid w:val="00722DBE"/>
    <w:rsid w:val="00723226"/>
    <w:rsid w:val="007242EF"/>
    <w:rsid w:val="00724D52"/>
    <w:rsid w:val="00724E70"/>
    <w:rsid w:val="00725258"/>
    <w:rsid w:val="0072537A"/>
    <w:rsid w:val="00725708"/>
    <w:rsid w:val="00726667"/>
    <w:rsid w:val="00726A31"/>
    <w:rsid w:val="00727833"/>
    <w:rsid w:val="00727FEE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673D"/>
    <w:rsid w:val="00736B37"/>
    <w:rsid w:val="00737FA5"/>
    <w:rsid w:val="007400E1"/>
    <w:rsid w:val="007403B1"/>
    <w:rsid w:val="00740668"/>
    <w:rsid w:val="007418A7"/>
    <w:rsid w:val="00741B69"/>
    <w:rsid w:val="00741D76"/>
    <w:rsid w:val="00741EB2"/>
    <w:rsid w:val="00741FBD"/>
    <w:rsid w:val="007420EA"/>
    <w:rsid w:val="00742D40"/>
    <w:rsid w:val="0074306B"/>
    <w:rsid w:val="00743343"/>
    <w:rsid w:val="00743ACA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47C4B"/>
    <w:rsid w:val="00747F63"/>
    <w:rsid w:val="007505AC"/>
    <w:rsid w:val="00750D8F"/>
    <w:rsid w:val="00750E4D"/>
    <w:rsid w:val="0075131A"/>
    <w:rsid w:val="007519DD"/>
    <w:rsid w:val="00751A19"/>
    <w:rsid w:val="00751C04"/>
    <w:rsid w:val="007529B6"/>
    <w:rsid w:val="00752B93"/>
    <w:rsid w:val="0075346A"/>
    <w:rsid w:val="00753A41"/>
    <w:rsid w:val="00753DA4"/>
    <w:rsid w:val="00753ECC"/>
    <w:rsid w:val="00753F28"/>
    <w:rsid w:val="0075421E"/>
    <w:rsid w:val="0075438F"/>
    <w:rsid w:val="00754ED7"/>
    <w:rsid w:val="0075546B"/>
    <w:rsid w:val="00755F3A"/>
    <w:rsid w:val="00756AAF"/>
    <w:rsid w:val="00756C1D"/>
    <w:rsid w:val="007619C1"/>
    <w:rsid w:val="00762B45"/>
    <w:rsid w:val="00762DB3"/>
    <w:rsid w:val="00762FE7"/>
    <w:rsid w:val="00763164"/>
    <w:rsid w:val="0076365E"/>
    <w:rsid w:val="007638F3"/>
    <w:rsid w:val="007640BC"/>
    <w:rsid w:val="007645E9"/>
    <w:rsid w:val="0076562D"/>
    <w:rsid w:val="00765DE1"/>
    <w:rsid w:val="00765F59"/>
    <w:rsid w:val="0076648A"/>
    <w:rsid w:val="0076684A"/>
    <w:rsid w:val="00766FAA"/>
    <w:rsid w:val="00767046"/>
    <w:rsid w:val="007670C1"/>
    <w:rsid w:val="00767849"/>
    <w:rsid w:val="00767F68"/>
    <w:rsid w:val="007713CD"/>
    <w:rsid w:val="00772C17"/>
    <w:rsid w:val="00773C60"/>
    <w:rsid w:val="00773D58"/>
    <w:rsid w:val="00773D6C"/>
    <w:rsid w:val="0077471F"/>
    <w:rsid w:val="00774741"/>
    <w:rsid w:val="00774791"/>
    <w:rsid w:val="007754E8"/>
    <w:rsid w:val="00775CBB"/>
    <w:rsid w:val="0077610B"/>
    <w:rsid w:val="0077636B"/>
    <w:rsid w:val="00776F79"/>
    <w:rsid w:val="00776F9C"/>
    <w:rsid w:val="00777D1E"/>
    <w:rsid w:val="007801C2"/>
    <w:rsid w:val="007803BC"/>
    <w:rsid w:val="007808D9"/>
    <w:rsid w:val="00780F17"/>
    <w:rsid w:val="00781158"/>
    <w:rsid w:val="00781180"/>
    <w:rsid w:val="00781293"/>
    <w:rsid w:val="00781905"/>
    <w:rsid w:val="00781BD8"/>
    <w:rsid w:val="0078236E"/>
    <w:rsid w:val="0078259A"/>
    <w:rsid w:val="00782AF1"/>
    <w:rsid w:val="007835CD"/>
    <w:rsid w:val="007836C0"/>
    <w:rsid w:val="00783A0D"/>
    <w:rsid w:val="00783B42"/>
    <w:rsid w:val="00783B52"/>
    <w:rsid w:val="00783C22"/>
    <w:rsid w:val="00783D6F"/>
    <w:rsid w:val="00784094"/>
    <w:rsid w:val="00785228"/>
    <w:rsid w:val="00785519"/>
    <w:rsid w:val="00786487"/>
    <w:rsid w:val="0078740B"/>
    <w:rsid w:val="00787B31"/>
    <w:rsid w:val="00790664"/>
    <w:rsid w:val="00791290"/>
    <w:rsid w:val="007912CD"/>
    <w:rsid w:val="00791429"/>
    <w:rsid w:val="007922DC"/>
    <w:rsid w:val="00792332"/>
    <w:rsid w:val="007929FD"/>
    <w:rsid w:val="00792CCF"/>
    <w:rsid w:val="0079355A"/>
    <w:rsid w:val="00793AF1"/>
    <w:rsid w:val="00793C42"/>
    <w:rsid w:val="00793F34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76"/>
    <w:rsid w:val="007A09FB"/>
    <w:rsid w:val="007A0DFA"/>
    <w:rsid w:val="007A1723"/>
    <w:rsid w:val="007A21B5"/>
    <w:rsid w:val="007A26A3"/>
    <w:rsid w:val="007A2D0E"/>
    <w:rsid w:val="007A315B"/>
    <w:rsid w:val="007A3999"/>
    <w:rsid w:val="007A3BB1"/>
    <w:rsid w:val="007A3F18"/>
    <w:rsid w:val="007A4815"/>
    <w:rsid w:val="007A4978"/>
    <w:rsid w:val="007A4B56"/>
    <w:rsid w:val="007A4C1E"/>
    <w:rsid w:val="007A4C9B"/>
    <w:rsid w:val="007A4E8D"/>
    <w:rsid w:val="007A588F"/>
    <w:rsid w:val="007A67B0"/>
    <w:rsid w:val="007A7345"/>
    <w:rsid w:val="007A76FB"/>
    <w:rsid w:val="007A7BAA"/>
    <w:rsid w:val="007B04EE"/>
    <w:rsid w:val="007B0B03"/>
    <w:rsid w:val="007B0C80"/>
    <w:rsid w:val="007B0F3B"/>
    <w:rsid w:val="007B1BC5"/>
    <w:rsid w:val="007B22F2"/>
    <w:rsid w:val="007B436E"/>
    <w:rsid w:val="007B4D83"/>
    <w:rsid w:val="007B4EC2"/>
    <w:rsid w:val="007B551F"/>
    <w:rsid w:val="007B5770"/>
    <w:rsid w:val="007B5830"/>
    <w:rsid w:val="007B6511"/>
    <w:rsid w:val="007B6A68"/>
    <w:rsid w:val="007B6AB9"/>
    <w:rsid w:val="007B750E"/>
    <w:rsid w:val="007C0548"/>
    <w:rsid w:val="007C0668"/>
    <w:rsid w:val="007C10C1"/>
    <w:rsid w:val="007C2010"/>
    <w:rsid w:val="007C233C"/>
    <w:rsid w:val="007C2AAC"/>
    <w:rsid w:val="007C2F7D"/>
    <w:rsid w:val="007C301A"/>
    <w:rsid w:val="007C3129"/>
    <w:rsid w:val="007C38D5"/>
    <w:rsid w:val="007C4975"/>
    <w:rsid w:val="007C4EEF"/>
    <w:rsid w:val="007C5053"/>
    <w:rsid w:val="007C5726"/>
    <w:rsid w:val="007C5C56"/>
    <w:rsid w:val="007C65EB"/>
    <w:rsid w:val="007C6EA2"/>
    <w:rsid w:val="007C7126"/>
    <w:rsid w:val="007C7D44"/>
    <w:rsid w:val="007C7D50"/>
    <w:rsid w:val="007C7EC1"/>
    <w:rsid w:val="007C7F5E"/>
    <w:rsid w:val="007D0EE1"/>
    <w:rsid w:val="007D15E4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5C10"/>
    <w:rsid w:val="007D61DD"/>
    <w:rsid w:val="007D65E4"/>
    <w:rsid w:val="007D6B43"/>
    <w:rsid w:val="007D715E"/>
    <w:rsid w:val="007D7D26"/>
    <w:rsid w:val="007E047E"/>
    <w:rsid w:val="007E05CB"/>
    <w:rsid w:val="007E0B25"/>
    <w:rsid w:val="007E17EC"/>
    <w:rsid w:val="007E2008"/>
    <w:rsid w:val="007E2277"/>
    <w:rsid w:val="007E2737"/>
    <w:rsid w:val="007E294C"/>
    <w:rsid w:val="007E2EBB"/>
    <w:rsid w:val="007E3050"/>
    <w:rsid w:val="007E3910"/>
    <w:rsid w:val="007E4DF8"/>
    <w:rsid w:val="007E58B7"/>
    <w:rsid w:val="007E5B4A"/>
    <w:rsid w:val="007E5D52"/>
    <w:rsid w:val="007E680A"/>
    <w:rsid w:val="007E6BEB"/>
    <w:rsid w:val="007E7534"/>
    <w:rsid w:val="007E78E9"/>
    <w:rsid w:val="007E79D3"/>
    <w:rsid w:val="007E7A6B"/>
    <w:rsid w:val="007E7A6F"/>
    <w:rsid w:val="007E7DA7"/>
    <w:rsid w:val="007F03EF"/>
    <w:rsid w:val="007F0AB7"/>
    <w:rsid w:val="007F0BC8"/>
    <w:rsid w:val="007F0EB3"/>
    <w:rsid w:val="007F0EE1"/>
    <w:rsid w:val="007F0F7E"/>
    <w:rsid w:val="007F0FBB"/>
    <w:rsid w:val="007F15B0"/>
    <w:rsid w:val="007F1E22"/>
    <w:rsid w:val="007F23B7"/>
    <w:rsid w:val="007F2878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810"/>
    <w:rsid w:val="007F7FBE"/>
    <w:rsid w:val="00800B52"/>
    <w:rsid w:val="00801034"/>
    <w:rsid w:val="00801651"/>
    <w:rsid w:val="008018A9"/>
    <w:rsid w:val="00801B71"/>
    <w:rsid w:val="00801EE7"/>
    <w:rsid w:val="008022E2"/>
    <w:rsid w:val="00802695"/>
    <w:rsid w:val="0080279A"/>
    <w:rsid w:val="008029CA"/>
    <w:rsid w:val="00802DDE"/>
    <w:rsid w:val="008031D4"/>
    <w:rsid w:val="00803335"/>
    <w:rsid w:val="0080349B"/>
    <w:rsid w:val="00803D5F"/>
    <w:rsid w:val="008045E7"/>
    <w:rsid w:val="0080464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0CB4"/>
    <w:rsid w:val="00811335"/>
    <w:rsid w:val="00811A04"/>
    <w:rsid w:val="00811A76"/>
    <w:rsid w:val="00811BCA"/>
    <w:rsid w:val="0081203B"/>
    <w:rsid w:val="0081217C"/>
    <w:rsid w:val="008123FA"/>
    <w:rsid w:val="0081244A"/>
    <w:rsid w:val="0081305E"/>
    <w:rsid w:val="00813374"/>
    <w:rsid w:val="0081394D"/>
    <w:rsid w:val="00813CFB"/>
    <w:rsid w:val="00813F32"/>
    <w:rsid w:val="0081437B"/>
    <w:rsid w:val="008143E4"/>
    <w:rsid w:val="008151C1"/>
    <w:rsid w:val="008159DF"/>
    <w:rsid w:val="0081731C"/>
    <w:rsid w:val="008175D4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5A23"/>
    <w:rsid w:val="00826060"/>
    <w:rsid w:val="00826188"/>
    <w:rsid w:val="00826209"/>
    <w:rsid w:val="008265C4"/>
    <w:rsid w:val="00827454"/>
    <w:rsid w:val="00827751"/>
    <w:rsid w:val="00827B31"/>
    <w:rsid w:val="00827DFC"/>
    <w:rsid w:val="008306A9"/>
    <w:rsid w:val="008309D5"/>
    <w:rsid w:val="00830E04"/>
    <w:rsid w:val="00831D90"/>
    <w:rsid w:val="008322F0"/>
    <w:rsid w:val="00832338"/>
    <w:rsid w:val="00832664"/>
    <w:rsid w:val="008329EA"/>
    <w:rsid w:val="00832B57"/>
    <w:rsid w:val="00832C6C"/>
    <w:rsid w:val="0083372F"/>
    <w:rsid w:val="00834837"/>
    <w:rsid w:val="00834DBE"/>
    <w:rsid w:val="00835619"/>
    <w:rsid w:val="00835A50"/>
    <w:rsid w:val="00835F67"/>
    <w:rsid w:val="0083703A"/>
    <w:rsid w:val="0083710B"/>
    <w:rsid w:val="00837470"/>
    <w:rsid w:val="008378AA"/>
    <w:rsid w:val="00837D4B"/>
    <w:rsid w:val="00837E42"/>
    <w:rsid w:val="008409C1"/>
    <w:rsid w:val="00840DFE"/>
    <w:rsid w:val="00840F73"/>
    <w:rsid w:val="00841DAF"/>
    <w:rsid w:val="00841E6D"/>
    <w:rsid w:val="0084206A"/>
    <w:rsid w:val="008422F4"/>
    <w:rsid w:val="00842839"/>
    <w:rsid w:val="008436E7"/>
    <w:rsid w:val="008437CE"/>
    <w:rsid w:val="008442E7"/>
    <w:rsid w:val="008444FE"/>
    <w:rsid w:val="00845406"/>
    <w:rsid w:val="00845987"/>
    <w:rsid w:val="00846012"/>
    <w:rsid w:val="00846014"/>
    <w:rsid w:val="00846499"/>
    <w:rsid w:val="00846D35"/>
    <w:rsid w:val="00846D7E"/>
    <w:rsid w:val="008475D7"/>
    <w:rsid w:val="008505DF"/>
    <w:rsid w:val="008508AA"/>
    <w:rsid w:val="00850C81"/>
    <w:rsid w:val="00851641"/>
    <w:rsid w:val="00851795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69ED"/>
    <w:rsid w:val="0085714E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39EB"/>
    <w:rsid w:val="00864613"/>
    <w:rsid w:val="008647D0"/>
    <w:rsid w:val="00864828"/>
    <w:rsid w:val="0086496D"/>
    <w:rsid w:val="00864D2A"/>
    <w:rsid w:val="00864E5E"/>
    <w:rsid w:val="00865516"/>
    <w:rsid w:val="008656AD"/>
    <w:rsid w:val="008657E4"/>
    <w:rsid w:val="008659FC"/>
    <w:rsid w:val="00865C45"/>
    <w:rsid w:val="008669C3"/>
    <w:rsid w:val="00866D6B"/>
    <w:rsid w:val="00866E0F"/>
    <w:rsid w:val="00866E34"/>
    <w:rsid w:val="00867340"/>
    <w:rsid w:val="008674E7"/>
    <w:rsid w:val="008676E9"/>
    <w:rsid w:val="008678A6"/>
    <w:rsid w:val="00867A11"/>
    <w:rsid w:val="00867AAC"/>
    <w:rsid w:val="008700D7"/>
    <w:rsid w:val="00870372"/>
    <w:rsid w:val="00870846"/>
    <w:rsid w:val="00871039"/>
    <w:rsid w:val="00871D9D"/>
    <w:rsid w:val="008723A3"/>
    <w:rsid w:val="00872732"/>
    <w:rsid w:val="00872815"/>
    <w:rsid w:val="0087296F"/>
    <w:rsid w:val="0087446A"/>
    <w:rsid w:val="00874ED9"/>
    <w:rsid w:val="00874F23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77DA6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F4D"/>
    <w:rsid w:val="00884F5E"/>
    <w:rsid w:val="00885968"/>
    <w:rsid w:val="00885C85"/>
    <w:rsid w:val="008865AB"/>
    <w:rsid w:val="00886818"/>
    <w:rsid w:val="00886968"/>
    <w:rsid w:val="00886DE9"/>
    <w:rsid w:val="0088764E"/>
    <w:rsid w:val="00887959"/>
    <w:rsid w:val="0089043F"/>
    <w:rsid w:val="00890762"/>
    <w:rsid w:val="008908BC"/>
    <w:rsid w:val="00890B13"/>
    <w:rsid w:val="00890C27"/>
    <w:rsid w:val="00890F18"/>
    <w:rsid w:val="00890FC5"/>
    <w:rsid w:val="00891EBD"/>
    <w:rsid w:val="008922C8"/>
    <w:rsid w:val="0089293C"/>
    <w:rsid w:val="00892A4E"/>
    <w:rsid w:val="00892EE6"/>
    <w:rsid w:val="0089361B"/>
    <w:rsid w:val="008940AA"/>
    <w:rsid w:val="008940D6"/>
    <w:rsid w:val="0089421E"/>
    <w:rsid w:val="00894284"/>
    <w:rsid w:val="008943D4"/>
    <w:rsid w:val="0089452F"/>
    <w:rsid w:val="00894773"/>
    <w:rsid w:val="00894E58"/>
    <w:rsid w:val="00895869"/>
    <w:rsid w:val="008958D3"/>
    <w:rsid w:val="00895FC8"/>
    <w:rsid w:val="0089606E"/>
    <w:rsid w:val="008967D3"/>
    <w:rsid w:val="00896CA2"/>
    <w:rsid w:val="00897432"/>
    <w:rsid w:val="00897E0B"/>
    <w:rsid w:val="008A0606"/>
    <w:rsid w:val="008A0A85"/>
    <w:rsid w:val="008A1295"/>
    <w:rsid w:val="008A1AF0"/>
    <w:rsid w:val="008A272C"/>
    <w:rsid w:val="008A2848"/>
    <w:rsid w:val="008A2908"/>
    <w:rsid w:val="008A2982"/>
    <w:rsid w:val="008A2D4C"/>
    <w:rsid w:val="008A3315"/>
    <w:rsid w:val="008A33DA"/>
    <w:rsid w:val="008A368D"/>
    <w:rsid w:val="008A3B85"/>
    <w:rsid w:val="008A3F8C"/>
    <w:rsid w:val="008A4303"/>
    <w:rsid w:val="008A4D9C"/>
    <w:rsid w:val="008A5219"/>
    <w:rsid w:val="008A52FA"/>
    <w:rsid w:val="008A581E"/>
    <w:rsid w:val="008A6259"/>
    <w:rsid w:val="008A73D9"/>
    <w:rsid w:val="008A7438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264E"/>
    <w:rsid w:val="008B3265"/>
    <w:rsid w:val="008B5B5D"/>
    <w:rsid w:val="008B623B"/>
    <w:rsid w:val="008B654F"/>
    <w:rsid w:val="008B7D76"/>
    <w:rsid w:val="008C0D27"/>
    <w:rsid w:val="008C12D2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3CF5"/>
    <w:rsid w:val="008C45FA"/>
    <w:rsid w:val="008C47DD"/>
    <w:rsid w:val="008C4EE4"/>
    <w:rsid w:val="008C5B64"/>
    <w:rsid w:val="008C6642"/>
    <w:rsid w:val="008C68AE"/>
    <w:rsid w:val="008C68FC"/>
    <w:rsid w:val="008C73FB"/>
    <w:rsid w:val="008C78EF"/>
    <w:rsid w:val="008D1212"/>
    <w:rsid w:val="008D125B"/>
    <w:rsid w:val="008D1E04"/>
    <w:rsid w:val="008D249E"/>
    <w:rsid w:val="008D2CDB"/>
    <w:rsid w:val="008D2ED7"/>
    <w:rsid w:val="008D3A5D"/>
    <w:rsid w:val="008D3A67"/>
    <w:rsid w:val="008D3A82"/>
    <w:rsid w:val="008D3A9F"/>
    <w:rsid w:val="008D43D5"/>
    <w:rsid w:val="008D4DCA"/>
    <w:rsid w:val="008D52A5"/>
    <w:rsid w:val="008D5400"/>
    <w:rsid w:val="008D5422"/>
    <w:rsid w:val="008D60D9"/>
    <w:rsid w:val="008D72FC"/>
    <w:rsid w:val="008D75DF"/>
    <w:rsid w:val="008D7BEC"/>
    <w:rsid w:val="008D7C3C"/>
    <w:rsid w:val="008D7C79"/>
    <w:rsid w:val="008D7EAB"/>
    <w:rsid w:val="008D7FFE"/>
    <w:rsid w:val="008E111D"/>
    <w:rsid w:val="008E145E"/>
    <w:rsid w:val="008E1C8B"/>
    <w:rsid w:val="008E1E15"/>
    <w:rsid w:val="008E218D"/>
    <w:rsid w:val="008E2338"/>
    <w:rsid w:val="008E2553"/>
    <w:rsid w:val="008E2661"/>
    <w:rsid w:val="008E26CE"/>
    <w:rsid w:val="008E2C51"/>
    <w:rsid w:val="008E2CF2"/>
    <w:rsid w:val="008E2ED3"/>
    <w:rsid w:val="008E4909"/>
    <w:rsid w:val="008E4C55"/>
    <w:rsid w:val="008E4E5B"/>
    <w:rsid w:val="008E52B4"/>
    <w:rsid w:val="008E5461"/>
    <w:rsid w:val="008E59DF"/>
    <w:rsid w:val="008E64BC"/>
    <w:rsid w:val="008E65C8"/>
    <w:rsid w:val="008E7D08"/>
    <w:rsid w:val="008E7FBB"/>
    <w:rsid w:val="008F0035"/>
    <w:rsid w:val="008F1BBB"/>
    <w:rsid w:val="008F2128"/>
    <w:rsid w:val="008F2BC3"/>
    <w:rsid w:val="008F2C43"/>
    <w:rsid w:val="008F3041"/>
    <w:rsid w:val="008F37F7"/>
    <w:rsid w:val="008F3A46"/>
    <w:rsid w:val="008F3A7D"/>
    <w:rsid w:val="008F3C28"/>
    <w:rsid w:val="008F42EF"/>
    <w:rsid w:val="008F43A5"/>
    <w:rsid w:val="008F4962"/>
    <w:rsid w:val="008F534C"/>
    <w:rsid w:val="008F65B7"/>
    <w:rsid w:val="008F6C3D"/>
    <w:rsid w:val="008F7187"/>
    <w:rsid w:val="008F77CC"/>
    <w:rsid w:val="008F79BC"/>
    <w:rsid w:val="008F7A0A"/>
    <w:rsid w:val="00900325"/>
    <w:rsid w:val="009003AE"/>
    <w:rsid w:val="00900966"/>
    <w:rsid w:val="00900B28"/>
    <w:rsid w:val="00901130"/>
    <w:rsid w:val="0090113C"/>
    <w:rsid w:val="009017A5"/>
    <w:rsid w:val="009019D4"/>
    <w:rsid w:val="00901EB8"/>
    <w:rsid w:val="00902110"/>
    <w:rsid w:val="009021DB"/>
    <w:rsid w:val="00902256"/>
    <w:rsid w:val="009031A5"/>
    <w:rsid w:val="00903612"/>
    <w:rsid w:val="00903B71"/>
    <w:rsid w:val="00903B7B"/>
    <w:rsid w:val="00904E2A"/>
    <w:rsid w:val="00904E59"/>
    <w:rsid w:val="00906494"/>
    <w:rsid w:val="0090698C"/>
    <w:rsid w:val="00906EDD"/>
    <w:rsid w:val="00906EE3"/>
    <w:rsid w:val="0090716D"/>
    <w:rsid w:val="009071D3"/>
    <w:rsid w:val="0090791B"/>
    <w:rsid w:val="009079AC"/>
    <w:rsid w:val="009104F0"/>
    <w:rsid w:val="00910A92"/>
    <w:rsid w:val="00911881"/>
    <w:rsid w:val="00911C68"/>
    <w:rsid w:val="00911E86"/>
    <w:rsid w:val="009121AD"/>
    <w:rsid w:val="009127ED"/>
    <w:rsid w:val="00913184"/>
    <w:rsid w:val="00913462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017"/>
    <w:rsid w:val="0091717E"/>
    <w:rsid w:val="00917652"/>
    <w:rsid w:val="00917AAE"/>
    <w:rsid w:val="00917D16"/>
    <w:rsid w:val="009208CB"/>
    <w:rsid w:val="009208CE"/>
    <w:rsid w:val="009209DB"/>
    <w:rsid w:val="00921FC8"/>
    <w:rsid w:val="00922107"/>
    <w:rsid w:val="0092353F"/>
    <w:rsid w:val="009252DD"/>
    <w:rsid w:val="0092564A"/>
    <w:rsid w:val="00925AB1"/>
    <w:rsid w:val="009268F1"/>
    <w:rsid w:val="00926945"/>
    <w:rsid w:val="00926969"/>
    <w:rsid w:val="00927FC2"/>
    <w:rsid w:val="0093040C"/>
    <w:rsid w:val="009305DD"/>
    <w:rsid w:val="009306BB"/>
    <w:rsid w:val="00930971"/>
    <w:rsid w:val="00930FE8"/>
    <w:rsid w:val="00931266"/>
    <w:rsid w:val="00931348"/>
    <w:rsid w:val="00931C41"/>
    <w:rsid w:val="00931CA8"/>
    <w:rsid w:val="00933238"/>
    <w:rsid w:val="00933F1E"/>
    <w:rsid w:val="009347E6"/>
    <w:rsid w:val="00934D2D"/>
    <w:rsid w:val="0093547F"/>
    <w:rsid w:val="00937554"/>
    <w:rsid w:val="00937C3A"/>
    <w:rsid w:val="00940413"/>
    <w:rsid w:val="009405DC"/>
    <w:rsid w:val="0094063F"/>
    <w:rsid w:val="00940A47"/>
    <w:rsid w:val="00940A9E"/>
    <w:rsid w:val="00940F7F"/>
    <w:rsid w:val="00941382"/>
    <w:rsid w:val="009422F8"/>
    <w:rsid w:val="00942449"/>
    <w:rsid w:val="00942661"/>
    <w:rsid w:val="00942C09"/>
    <w:rsid w:val="0094305E"/>
    <w:rsid w:val="009434CB"/>
    <w:rsid w:val="00943953"/>
    <w:rsid w:val="00943997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0F5A"/>
    <w:rsid w:val="00951066"/>
    <w:rsid w:val="00951B75"/>
    <w:rsid w:val="00952026"/>
    <w:rsid w:val="00952308"/>
    <w:rsid w:val="009523F6"/>
    <w:rsid w:val="00952AFB"/>
    <w:rsid w:val="00952CB6"/>
    <w:rsid w:val="00952D41"/>
    <w:rsid w:val="00953C66"/>
    <w:rsid w:val="009540F6"/>
    <w:rsid w:val="0095478C"/>
    <w:rsid w:val="00954A6A"/>
    <w:rsid w:val="0095530B"/>
    <w:rsid w:val="00955A99"/>
    <w:rsid w:val="00955FF4"/>
    <w:rsid w:val="0095697C"/>
    <w:rsid w:val="00956BEC"/>
    <w:rsid w:val="0095730D"/>
    <w:rsid w:val="0095761E"/>
    <w:rsid w:val="009604E4"/>
    <w:rsid w:val="00960747"/>
    <w:rsid w:val="009608E8"/>
    <w:rsid w:val="00960D55"/>
    <w:rsid w:val="00961A4B"/>
    <w:rsid w:val="00961E93"/>
    <w:rsid w:val="00963081"/>
    <w:rsid w:val="00963235"/>
    <w:rsid w:val="00963794"/>
    <w:rsid w:val="0096430D"/>
    <w:rsid w:val="00964600"/>
    <w:rsid w:val="0096498E"/>
    <w:rsid w:val="00964F3D"/>
    <w:rsid w:val="0096582C"/>
    <w:rsid w:val="00965B65"/>
    <w:rsid w:val="00966067"/>
    <w:rsid w:val="009660AC"/>
    <w:rsid w:val="009667AF"/>
    <w:rsid w:val="00966F88"/>
    <w:rsid w:val="009672DA"/>
    <w:rsid w:val="009673FA"/>
    <w:rsid w:val="00967610"/>
    <w:rsid w:val="0097006C"/>
    <w:rsid w:val="009703A0"/>
    <w:rsid w:val="0097041B"/>
    <w:rsid w:val="009708B4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BC0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4D"/>
    <w:rsid w:val="00977A94"/>
    <w:rsid w:val="00977C81"/>
    <w:rsid w:val="00977CA1"/>
    <w:rsid w:val="009800D2"/>
    <w:rsid w:val="009803B9"/>
    <w:rsid w:val="00980BE5"/>
    <w:rsid w:val="009811D1"/>
    <w:rsid w:val="00981A1B"/>
    <w:rsid w:val="00981FE2"/>
    <w:rsid w:val="00982159"/>
    <w:rsid w:val="0098237E"/>
    <w:rsid w:val="009828E1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87E9E"/>
    <w:rsid w:val="0099016F"/>
    <w:rsid w:val="009901EE"/>
    <w:rsid w:val="00990533"/>
    <w:rsid w:val="0099084F"/>
    <w:rsid w:val="009908BA"/>
    <w:rsid w:val="00990A27"/>
    <w:rsid w:val="00990D4D"/>
    <w:rsid w:val="009918E9"/>
    <w:rsid w:val="00991D99"/>
    <w:rsid w:val="00991FB8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61EE"/>
    <w:rsid w:val="0099663D"/>
    <w:rsid w:val="00996D59"/>
    <w:rsid w:val="00997A29"/>
    <w:rsid w:val="00997FDC"/>
    <w:rsid w:val="009A05D8"/>
    <w:rsid w:val="009A120D"/>
    <w:rsid w:val="009A16F1"/>
    <w:rsid w:val="009A1702"/>
    <w:rsid w:val="009A1A88"/>
    <w:rsid w:val="009A1F7C"/>
    <w:rsid w:val="009A26A5"/>
    <w:rsid w:val="009A2E73"/>
    <w:rsid w:val="009A2ED0"/>
    <w:rsid w:val="009A3261"/>
    <w:rsid w:val="009A36C3"/>
    <w:rsid w:val="009A392E"/>
    <w:rsid w:val="009A3B96"/>
    <w:rsid w:val="009A3BBF"/>
    <w:rsid w:val="009A3BC5"/>
    <w:rsid w:val="009A3ED0"/>
    <w:rsid w:val="009A507D"/>
    <w:rsid w:val="009A57A9"/>
    <w:rsid w:val="009A6438"/>
    <w:rsid w:val="009A6BFF"/>
    <w:rsid w:val="009A6F7A"/>
    <w:rsid w:val="009A726E"/>
    <w:rsid w:val="009A799C"/>
    <w:rsid w:val="009A7EA9"/>
    <w:rsid w:val="009B00C9"/>
    <w:rsid w:val="009B0253"/>
    <w:rsid w:val="009B0957"/>
    <w:rsid w:val="009B0A57"/>
    <w:rsid w:val="009B1302"/>
    <w:rsid w:val="009B1476"/>
    <w:rsid w:val="009B18DE"/>
    <w:rsid w:val="009B1E39"/>
    <w:rsid w:val="009B2333"/>
    <w:rsid w:val="009B27E1"/>
    <w:rsid w:val="009B2D3E"/>
    <w:rsid w:val="009B2EB6"/>
    <w:rsid w:val="009B303E"/>
    <w:rsid w:val="009B32CD"/>
    <w:rsid w:val="009B3480"/>
    <w:rsid w:val="009B35AB"/>
    <w:rsid w:val="009B38D2"/>
    <w:rsid w:val="009B3C61"/>
    <w:rsid w:val="009B5C9D"/>
    <w:rsid w:val="009B5DA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813"/>
    <w:rsid w:val="009C1D51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889"/>
    <w:rsid w:val="009C5AD6"/>
    <w:rsid w:val="009C5E83"/>
    <w:rsid w:val="009C6433"/>
    <w:rsid w:val="009C6555"/>
    <w:rsid w:val="009C6A49"/>
    <w:rsid w:val="009C7A86"/>
    <w:rsid w:val="009C7C57"/>
    <w:rsid w:val="009D0590"/>
    <w:rsid w:val="009D05C1"/>
    <w:rsid w:val="009D06B5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5688"/>
    <w:rsid w:val="009D5942"/>
    <w:rsid w:val="009D642D"/>
    <w:rsid w:val="009D7365"/>
    <w:rsid w:val="009D7484"/>
    <w:rsid w:val="009D77A0"/>
    <w:rsid w:val="009D7AC4"/>
    <w:rsid w:val="009D7AF3"/>
    <w:rsid w:val="009D7D10"/>
    <w:rsid w:val="009E03DF"/>
    <w:rsid w:val="009E0CDD"/>
    <w:rsid w:val="009E0D81"/>
    <w:rsid w:val="009E0D93"/>
    <w:rsid w:val="009E1433"/>
    <w:rsid w:val="009E1B81"/>
    <w:rsid w:val="009E22B3"/>
    <w:rsid w:val="009E32A1"/>
    <w:rsid w:val="009E3425"/>
    <w:rsid w:val="009E37E2"/>
    <w:rsid w:val="009E4013"/>
    <w:rsid w:val="009E435F"/>
    <w:rsid w:val="009E549C"/>
    <w:rsid w:val="009E5A02"/>
    <w:rsid w:val="009E6C54"/>
    <w:rsid w:val="009E6F14"/>
    <w:rsid w:val="009E7187"/>
    <w:rsid w:val="009E725F"/>
    <w:rsid w:val="009E74EB"/>
    <w:rsid w:val="009E75D3"/>
    <w:rsid w:val="009E7F63"/>
    <w:rsid w:val="009E7FDD"/>
    <w:rsid w:val="009F01E0"/>
    <w:rsid w:val="009F0322"/>
    <w:rsid w:val="009F056E"/>
    <w:rsid w:val="009F056F"/>
    <w:rsid w:val="009F05E4"/>
    <w:rsid w:val="009F0A00"/>
    <w:rsid w:val="009F0CDC"/>
    <w:rsid w:val="009F0F45"/>
    <w:rsid w:val="009F1291"/>
    <w:rsid w:val="009F17CB"/>
    <w:rsid w:val="009F1972"/>
    <w:rsid w:val="009F1AD8"/>
    <w:rsid w:val="009F1E6D"/>
    <w:rsid w:val="009F22B6"/>
    <w:rsid w:val="009F249F"/>
    <w:rsid w:val="009F28C0"/>
    <w:rsid w:val="009F3649"/>
    <w:rsid w:val="009F364A"/>
    <w:rsid w:val="009F3DED"/>
    <w:rsid w:val="009F49E0"/>
    <w:rsid w:val="009F5609"/>
    <w:rsid w:val="009F62D5"/>
    <w:rsid w:val="009F6727"/>
    <w:rsid w:val="009F6830"/>
    <w:rsid w:val="009F6FAE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B99"/>
    <w:rsid w:val="00A02E13"/>
    <w:rsid w:val="00A03173"/>
    <w:rsid w:val="00A03292"/>
    <w:rsid w:val="00A038C7"/>
    <w:rsid w:val="00A03A81"/>
    <w:rsid w:val="00A04630"/>
    <w:rsid w:val="00A04FFA"/>
    <w:rsid w:val="00A05157"/>
    <w:rsid w:val="00A0543B"/>
    <w:rsid w:val="00A05D45"/>
    <w:rsid w:val="00A06032"/>
    <w:rsid w:val="00A06925"/>
    <w:rsid w:val="00A07219"/>
    <w:rsid w:val="00A07715"/>
    <w:rsid w:val="00A07823"/>
    <w:rsid w:val="00A078D6"/>
    <w:rsid w:val="00A1108C"/>
    <w:rsid w:val="00A1180C"/>
    <w:rsid w:val="00A123FE"/>
    <w:rsid w:val="00A1296B"/>
    <w:rsid w:val="00A129F4"/>
    <w:rsid w:val="00A12A58"/>
    <w:rsid w:val="00A1356C"/>
    <w:rsid w:val="00A13995"/>
    <w:rsid w:val="00A13A11"/>
    <w:rsid w:val="00A13B11"/>
    <w:rsid w:val="00A13C81"/>
    <w:rsid w:val="00A13D23"/>
    <w:rsid w:val="00A149CF"/>
    <w:rsid w:val="00A14EBA"/>
    <w:rsid w:val="00A1684C"/>
    <w:rsid w:val="00A16BC2"/>
    <w:rsid w:val="00A1750D"/>
    <w:rsid w:val="00A1793D"/>
    <w:rsid w:val="00A17DAF"/>
    <w:rsid w:val="00A22235"/>
    <w:rsid w:val="00A2275A"/>
    <w:rsid w:val="00A229BD"/>
    <w:rsid w:val="00A23269"/>
    <w:rsid w:val="00A236D4"/>
    <w:rsid w:val="00A23A8F"/>
    <w:rsid w:val="00A23F99"/>
    <w:rsid w:val="00A243BF"/>
    <w:rsid w:val="00A248CD"/>
    <w:rsid w:val="00A24BC0"/>
    <w:rsid w:val="00A25652"/>
    <w:rsid w:val="00A2572F"/>
    <w:rsid w:val="00A25905"/>
    <w:rsid w:val="00A26311"/>
    <w:rsid w:val="00A26325"/>
    <w:rsid w:val="00A26490"/>
    <w:rsid w:val="00A27142"/>
    <w:rsid w:val="00A27308"/>
    <w:rsid w:val="00A27A2D"/>
    <w:rsid w:val="00A27CC1"/>
    <w:rsid w:val="00A307D4"/>
    <w:rsid w:val="00A309FC"/>
    <w:rsid w:val="00A30F5D"/>
    <w:rsid w:val="00A31CA4"/>
    <w:rsid w:val="00A31DE9"/>
    <w:rsid w:val="00A31F11"/>
    <w:rsid w:val="00A321C0"/>
    <w:rsid w:val="00A322D8"/>
    <w:rsid w:val="00A3255D"/>
    <w:rsid w:val="00A32804"/>
    <w:rsid w:val="00A32931"/>
    <w:rsid w:val="00A32CD2"/>
    <w:rsid w:val="00A331AA"/>
    <w:rsid w:val="00A336FF"/>
    <w:rsid w:val="00A3390F"/>
    <w:rsid w:val="00A34816"/>
    <w:rsid w:val="00A3499E"/>
    <w:rsid w:val="00A34E5E"/>
    <w:rsid w:val="00A35E02"/>
    <w:rsid w:val="00A35E06"/>
    <w:rsid w:val="00A3627B"/>
    <w:rsid w:val="00A36548"/>
    <w:rsid w:val="00A36C74"/>
    <w:rsid w:val="00A37808"/>
    <w:rsid w:val="00A379DD"/>
    <w:rsid w:val="00A37B2A"/>
    <w:rsid w:val="00A37C4D"/>
    <w:rsid w:val="00A37DCC"/>
    <w:rsid w:val="00A37F11"/>
    <w:rsid w:val="00A4018D"/>
    <w:rsid w:val="00A405F0"/>
    <w:rsid w:val="00A40D41"/>
    <w:rsid w:val="00A41906"/>
    <w:rsid w:val="00A41966"/>
    <w:rsid w:val="00A419E9"/>
    <w:rsid w:val="00A41A2A"/>
    <w:rsid w:val="00A424DC"/>
    <w:rsid w:val="00A43212"/>
    <w:rsid w:val="00A43435"/>
    <w:rsid w:val="00A435C1"/>
    <w:rsid w:val="00A43721"/>
    <w:rsid w:val="00A440DD"/>
    <w:rsid w:val="00A448C9"/>
    <w:rsid w:val="00A44E16"/>
    <w:rsid w:val="00A44F38"/>
    <w:rsid w:val="00A45059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2258"/>
    <w:rsid w:val="00A5324A"/>
    <w:rsid w:val="00A53267"/>
    <w:rsid w:val="00A537F3"/>
    <w:rsid w:val="00A53818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BD5"/>
    <w:rsid w:val="00A57D51"/>
    <w:rsid w:val="00A57FDF"/>
    <w:rsid w:val="00A60016"/>
    <w:rsid w:val="00A60375"/>
    <w:rsid w:val="00A605BE"/>
    <w:rsid w:val="00A6088D"/>
    <w:rsid w:val="00A609CB"/>
    <w:rsid w:val="00A611AB"/>
    <w:rsid w:val="00A614A9"/>
    <w:rsid w:val="00A61729"/>
    <w:rsid w:val="00A618A1"/>
    <w:rsid w:val="00A61C7B"/>
    <w:rsid w:val="00A61D40"/>
    <w:rsid w:val="00A61F65"/>
    <w:rsid w:val="00A621BC"/>
    <w:rsid w:val="00A621CF"/>
    <w:rsid w:val="00A62D77"/>
    <w:rsid w:val="00A6376E"/>
    <w:rsid w:val="00A640D1"/>
    <w:rsid w:val="00A649B2"/>
    <w:rsid w:val="00A64E9D"/>
    <w:rsid w:val="00A650BF"/>
    <w:rsid w:val="00A65767"/>
    <w:rsid w:val="00A65A88"/>
    <w:rsid w:val="00A6608F"/>
    <w:rsid w:val="00A664B2"/>
    <w:rsid w:val="00A66CD5"/>
    <w:rsid w:val="00A6754B"/>
    <w:rsid w:val="00A67AB9"/>
    <w:rsid w:val="00A700A2"/>
    <w:rsid w:val="00A7015A"/>
    <w:rsid w:val="00A70D51"/>
    <w:rsid w:val="00A70EB8"/>
    <w:rsid w:val="00A722B8"/>
    <w:rsid w:val="00A72ACF"/>
    <w:rsid w:val="00A72BF7"/>
    <w:rsid w:val="00A73178"/>
    <w:rsid w:val="00A73618"/>
    <w:rsid w:val="00A740F9"/>
    <w:rsid w:val="00A7449C"/>
    <w:rsid w:val="00A74B23"/>
    <w:rsid w:val="00A74C9F"/>
    <w:rsid w:val="00A750E0"/>
    <w:rsid w:val="00A755F6"/>
    <w:rsid w:val="00A76A81"/>
    <w:rsid w:val="00A80308"/>
    <w:rsid w:val="00A8110A"/>
    <w:rsid w:val="00A81305"/>
    <w:rsid w:val="00A81676"/>
    <w:rsid w:val="00A817C6"/>
    <w:rsid w:val="00A81CD3"/>
    <w:rsid w:val="00A81F3F"/>
    <w:rsid w:val="00A82779"/>
    <w:rsid w:val="00A82CFD"/>
    <w:rsid w:val="00A82D24"/>
    <w:rsid w:val="00A8330A"/>
    <w:rsid w:val="00A834CE"/>
    <w:rsid w:val="00A83593"/>
    <w:rsid w:val="00A839D0"/>
    <w:rsid w:val="00A840BF"/>
    <w:rsid w:val="00A8575B"/>
    <w:rsid w:val="00A857B0"/>
    <w:rsid w:val="00A85F62"/>
    <w:rsid w:val="00A862A4"/>
    <w:rsid w:val="00A8741B"/>
    <w:rsid w:val="00A878F6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1E4A"/>
    <w:rsid w:val="00A927EF"/>
    <w:rsid w:val="00A92FE0"/>
    <w:rsid w:val="00A93314"/>
    <w:rsid w:val="00A93BC0"/>
    <w:rsid w:val="00A94FFC"/>
    <w:rsid w:val="00A9515C"/>
    <w:rsid w:val="00A955A3"/>
    <w:rsid w:val="00A95B33"/>
    <w:rsid w:val="00A95BA6"/>
    <w:rsid w:val="00A95E32"/>
    <w:rsid w:val="00A9621C"/>
    <w:rsid w:val="00A963BE"/>
    <w:rsid w:val="00A96480"/>
    <w:rsid w:val="00A96818"/>
    <w:rsid w:val="00A9753A"/>
    <w:rsid w:val="00A976D4"/>
    <w:rsid w:val="00A9778F"/>
    <w:rsid w:val="00A97C1A"/>
    <w:rsid w:val="00A97D87"/>
    <w:rsid w:val="00A97DFF"/>
    <w:rsid w:val="00AA0926"/>
    <w:rsid w:val="00AA158C"/>
    <w:rsid w:val="00AA166B"/>
    <w:rsid w:val="00AA1A28"/>
    <w:rsid w:val="00AA2333"/>
    <w:rsid w:val="00AA2381"/>
    <w:rsid w:val="00AA2BF1"/>
    <w:rsid w:val="00AA2C49"/>
    <w:rsid w:val="00AA3094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1C5"/>
    <w:rsid w:val="00AB02B5"/>
    <w:rsid w:val="00AB08AC"/>
    <w:rsid w:val="00AB0B85"/>
    <w:rsid w:val="00AB0CBB"/>
    <w:rsid w:val="00AB1280"/>
    <w:rsid w:val="00AB2228"/>
    <w:rsid w:val="00AB2CB0"/>
    <w:rsid w:val="00AB31B0"/>
    <w:rsid w:val="00AB31EB"/>
    <w:rsid w:val="00AB325F"/>
    <w:rsid w:val="00AB3EE9"/>
    <w:rsid w:val="00AB4427"/>
    <w:rsid w:val="00AB4638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6D"/>
    <w:rsid w:val="00AC25CB"/>
    <w:rsid w:val="00AC291D"/>
    <w:rsid w:val="00AC2B1A"/>
    <w:rsid w:val="00AC2F83"/>
    <w:rsid w:val="00AC3497"/>
    <w:rsid w:val="00AC391F"/>
    <w:rsid w:val="00AC398D"/>
    <w:rsid w:val="00AC3FED"/>
    <w:rsid w:val="00AC456F"/>
    <w:rsid w:val="00AC45B5"/>
    <w:rsid w:val="00AC46A7"/>
    <w:rsid w:val="00AC46BE"/>
    <w:rsid w:val="00AC47BA"/>
    <w:rsid w:val="00AC4926"/>
    <w:rsid w:val="00AC5457"/>
    <w:rsid w:val="00AC6607"/>
    <w:rsid w:val="00AC6BC4"/>
    <w:rsid w:val="00AC6F7D"/>
    <w:rsid w:val="00AC7022"/>
    <w:rsid w:val="00AC75C9"/>
    <w:rsid w:val="00AC7C0E"/>
    <w:rsid w:val="00AD0349"/>
    <w:rsid w:val="00AD0DE0"/>
    <w:rsid w:val="00AD11AF"/>
    <w:rsid w:val="00AD1A32"/>
    <w:rsid w:val="00AD1C15"/>
    <w:rsid w:val="00AD1D55"/>
    <w:rsid w:val="00AD2455"/>
    <w:rsid w:val="00AD294A"/>
    <w:rsid w:val="00AD316D"/>
    <w:rsid w:val="00AD3FF9"/>
    <w:rsid w:val="00AD4123"/>
    <w:rsid w:val="00AD440A"/>
    <w:rsid w:val="00AD57DA"/>
    <w:rsid w:val="00AD59E1"/>
    <w:rsid w:val="00AD5C20"/>
    <w:rsid w:val="00AD6660"/>
    <w:rsid w:val="00AD6BB8"/>
    <w:rsid w:val="00AD6E62"/>
    <w:rsid w:val="00AD6FDC"/>
    <w:rsid w:val="00AD7106"/>
    <w:rsid w:val="00AD7B2C"/>
    <w:rsid w:val="00AE031B"/>
    <w:rsid w:val="00AE1E14"/>
    <w:rsid w:val="00AE1EC9"/>
    <w:rsid w:val="00AE27A6"/>
    <w:rsid w:val="00AE29AD"/>
    <w:rsid w:val="00AE2A40"/>
    <w:rsid w:val="00AE3299"/>
    <w:rsid w:val="00AE3815"/>
    <w:rsid w:val="00AE4038"/>
    <w:rsid w:val="00AE41CF"/>
    <w:rsid w:val="00AE469E"/>
    <w:rsid w:val="00AE4C99"/>
    <w:rsid w:val="00AE4D17"/>
    <w:rsid w:val="00AE4D61"/>
    <w:rsid w:val="00AE4FA1"/>
    <w:rsid w:val="00AE6412"/>
    <w:rsid w:val="00AE6840"/>
    <w:rsid w:val="00AE738F"/>
    <w:rsid w:val="00AE73E7"/>
    <w:rsid w:val="00AE78E0"/>
    <w:rsid w:val="00AE7A30"/>
    <w:rsid w:val="00AE7F25"/>
    <w:rsid w:val="00AF052B"/>
    <w:rsid w:val="00AF0644"/>
    <w:rsid w:val="00AF14A7"/>
    <w:rsid w:val="00AF2298"/>
    <w:rsid w:val="00AF28B8"/>
    <w:rsid w:val="00AF292C"/>
    <w:rsid w:val="00AF2BC7"/>
    <w:rsid w:val="00AF2F58"/>
    <w:rsid w:val="00AF3084"/>
    <w:rsid w:val="00AF3302"/>
    <w:rsid w:val="00AF34B6"/>
    <w:rsid w:val="00AF3BCF"/>
    <w:rsid w:val="00AF3FA1"/>
    <w:rsid w:val="00AF4392"/>
    <w:rsid w:val="00AF4413"/>
    <w:rsid w:val="00AF505F"/>
    <w:rsid w:val="00AF5EA8"/>
    <w:rsid w:val="00AF62E9"/>
    <w:rsid w:val="00AF7606"/>
    <w:rsid w:val="00AF7EC6"/>
    <w:rsid w:val="00AF7ED7"/>
    <w:rsid w:val="00AF7F62"/>
    <w:rsid w:val="00B00399"/>
    <w:rsid w:val="00B01217"/>
    <w:rsid w:val="00B01333"/>
    <w:rsid w:val="00B0136E"/>
    <w:rsid w:val="00B01737"/>
    <w:rsid w:val="00B017C2"/>
    <w:rsid w:val="00B019A9"/>
    <w:rsid w:val="00B01A81"/>
    <w:rsid w:val="00B01D5E"/>
    <w:rsid w:val="00B022C1"/>
    <w:rsid w:val="00B024C6"/>
    <w:rsid w:val="00B029F6"/>
    <w:rsid w:val="00B02D3F"/>
    <w:rsid w:val="00B0329D"/>
    <w:rsid w:val="00B03C61"/>
    <w:rsid w:val="00B044D4"/>
    <w:rsid w:val="00B04D2B"/>
    <w:rsid w:val="00B04D32"/>
    <w:rsid w:val="00B0595E"/>
    <w:rsid w:val="00B06703"/>
    <w:rsid w:val="00B06902"/>
    <w:rsid w:val="00B06C85"/>
    <w:rsid w:val="00B06D65"/>
    <w:rsid w:val="00B0719E"/>
    <w:rsid w:val="00B073EB"/>
    <w:rsid w:val="00B07590"/>
    <w:rsid w:val="00B07664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1B65"/>
    <w:rsid w:val="00B12027"/>
    <w:rsid w:val="00B122ED"/>
    <w:rsid w:val="00B1243A"/>
    <w:rsid w:val="00B12746"/>
    <w:rsid w:val="00B12849"/>
    <w:rsid w:val="00B129CB"/>
    <w:rsid w:val="00B129CF"/>
    <w:rsid w:val="00B12B58"/>
    <w:rsid w:val="00B130F7"/>
    <w:rsid w:val="00B1470A"/>
    <w:rsid w:val="00B14738"/>
    <w:rsid w:val="00B14A83"/>
    <w:rsid w:val="00B153FE"/>
    <w:rsid w:val="00B16643"/>
    <w:rsid w:val="00B1687A"/>
    <w:rsid w:val="00B17438"/>
    <w:rsid w:val="00B17D43"/>
    <w:rsid w:val="00B17FD6"/>
    <w:rsid w:val="00B203FA"/>
    <w:rsid w:val="00B20507"/>
    <w:rsid w:val="00B21421"/>
    <w:rsid w:val="00B21718"/>
    <w:rsid w:val="00B21A44"/>
    <w:rsid w:val="00B21C7B"/>
    <w:rsid w:val="00B21F4B"/>
    <w:rsid w:val="00B22619"/>
    <w:rsid w:val="00B22DCB"/>
    <w:rsid w:val="00B23CD2"/>
    <w:rsid w:val="00B243CC"/>
    <w:rsid w:val="00B24480"/>
    <w:rsid w:val="00B24B88"/>
    <w:rsid w:val="00B251B7"/>
    <w:rsid w:val="00B25BCC"/>
    <w:rsid w:val="00B25C59"/>
    <w:rsid w:val="00B25F10"/>
    <w:rsid w:val="00B26958"/>
    <w:rsid w:val="00B269B6"/>
    <w:rsid w:val="00B27420"/>
    <w:rsid w:val="00B275C7"/>
    <w:rsid w:val="00B3008A"/>
    <w:rsid w:val="00B3036B"/>
    <w:rsid w:val="00B307D7"/>
    <w:rsid w:val="00B30B2B"/>
    <w:rsid w:val="00B30DCA"/>
    <w:rsid w:val="00B30E0E"/>
    <w:rsid w:val="00B311D4"/>
    <w:rsid w:val="00B317BE"/>
    <w:rsid w:val="00B31CD7"/>
    <w:rsid w:val="00B32095"/>
    <w:rsid w:val="00B327BC"/>
    <w:rsid w:val="00B32DF1"/>
    <w:rsid w:val="00B32FD0"/>
    <w:rsid w:val="00B3365A"/>
    <w:rsid w:val="00B3459C"/>
    <w:rsid w:val="00B3477A"/>
    <w:rsid w:val="00B347CD"/>
    <w:rsid w:val="00B34835"/>
    <w:rsid w:val="00B35150"/>
    <w:rsid w:val="00B352A8"/>
    <w:rsid w:val="00B3540E"/>
    <w:rsid w:val="00B35914"/>
    <w:rsid w:val="00B363D8"/>
    <w:rsid w:val="00B36D27"/>
    <w:rsid w:val="00B37235"/>
    <w:rsid w:val="00B3734F"/>
    <w:rsid w:val="00B376B2"/>
    <w:rsid w:val="00B37DCF"/>
    <w:rsid w:val="00B4032F"/>
    <w:rsid w:val="00B40B34"/>
    <w:rsid w:val="00B40BA4"/>
    <w:rsid w:val="00B41A9C"/>
    <w:rsid w:val="00B41FA8"/>
    <w:rsid w:val="00B42051"/>
    <w:rsid w:val="00B424E1"/>
    <w:rsid w:val="00B42C7E"/>
    <w:rsid w:val="00B43934"/>
    <w:rsid w:val="00B43BDB"/>
    <w:rsid w:val="00B4415D"/>
    <w:rsid w:val="00B443A3"/>
    <w:rsid w:val="00B443AC"/>
    <w:rsid w:val="00B446AF"/>
    <w:rsid w:val="00B44823"/>
    <w:rsid w:val="00B448A6"/>
    <w:rsid w:val="00B44A3C"/>
    <w:rsid w:val="00B45628"/>
    <w:rsid w:val="00B459AF"/>
    <w:rsid w:val="00B45D0E"/>
    <w:rsid w:val="00B46367"/>
    <w:rsid w:val="00B4671B"/>
    <w:rsid w:val="00B46DFD"/>
    <w:rsid w:val="00B47713"/>
    <w:rsid w:val="00B47741"/>
    <w:rsid w:val="00B47CD8"/>
    <w:rsid w:val="00B50F6C"/>
    <w:rsid w:val="00B513D1"/>
    <w:rsid w:val="00B51721"/>
    <w:rsid w:val="00B51C43"/>
    <w:rsid w:val="00B51D4B"/>
    <w:rsid w:val="00B522AE"/>
    <w:rsid w:val="00B52FE3"/>
    <w:rsid w:val="00B531ED"/>
    <w:rsid w:val="00B536B8"/>
    <w:rsid w:val="00B53767"/>
    <w:rsid w:val="00B53C11"/>
    <w:rsid w:val="00B54560"/>
    <w:rsid w:val="00B545E3"/>
    <w:rsid w:val="00B546A3"/>
    <w:rsid w:val="00B5482C"/>
    <w:rsid w:val="00B54E3A"/>
    <w:rsid w:val="00B551AE"/>
    <w:rsid w:val="00B551B0"/>
    <w:rsid w:val="00B553EC"/>
    <w:rsid w:val="00B55756"/>
    <w:rsid w:val="00B5612F"/>
    <w:rsid w:val="00B56D8C"/>
    <w:rsid w:val="00B56D8F"/>
    <w:rsid w:val="00B5734B"/>
    <w:rsid w:val="00B57398"/>
    <w:rsid w:val="00B57726"/>
    <w:rsid w:val="00B5774D"/>
    <w:rsid w:val="00B60265"/>
    <w:rsid w:val="00B60578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37F"/>
    <w:rsid w:val="00B639E0"/>
    <w:rsid w:val="00B63C80"/>
    <w:rsid w:val="00B64174"/>
    <w:rsid w:val="00B646F5"/>
    <w:rsid w:val="00B651E1"/>
    <w:rsid w:val="00B65750"/>
    <w:rsid w:val="00B659FB"/>
    <w:rsid w:val="00B660E9"/>
    <w:rsid w:val="00B66B15"/>
    <w:rsid w:val="00B66FCD"/>
    <w:rsid w:val="00B67F47"/>
    <w:rsid w:val="00B70A4E"/>
    <w:rsid w:val="00B70D35"/>
    <w:rsid w:val="00B71716"/>
    <w:rsid w:val="00B71B3E"/>
    <w:rsid w:val="00B71FCE"/>
    <w:rsid w:val="00B723AA"/>
    <w:rsid w:val="00B724B1"/>
    <w:rsid w:val="00B72AC1"/>
    <w:rsid w:val="00B73972"/>
    <w:rsid w:val="00B73DAA"/>
    <w:rsid w:val="00B746A7"/>
    <w:rsid w:val="00B7524A"/>
    <w:rsid w:val="00B755B6"/>
    <w:rsid w:val="00B75669"/>
    <w:rsid w:val="00B763D9"/>
    <w:rsid w:val="00B77667"/>
    <w:rsid w:val="00B778EB"/>
    <w:rsid w:val="00B77B61"/>
    <w:rsid w:val="00B77B8D"/>
    <w:rsid w:val="00B77BA7"/>
    <w:rsid w:val="00B77FDE"/>
    <w:rsid w:val="00B77FE8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4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4A6"/>
    <w:rsid w:val="00B91763"/>
    <w:rsid w:val="00B9179C"/>
    <w:rsid w:val="00B91F3C"/>
    <w:rsid w:val="00B92036"/>
    <w:rsid w:val="00B927ED"/>
    <w:rsid w:val="00B93B67"/>
    <w:rsid w:val="00B93D2C"/>
    <w:rsid w:val="00B94708"/>
    <w:rsid w:val="00B94B3E"/>
    <w:rsid w:val="00B954E2"/>
    <w:rsid w:val="00B954EB"/>
    <w:rsid w:val="00B95681"/>
    <w:rsid w:val="00B95D00"/>
    <w:rsid w:val="00B96A8A"/>
    <w:rsid w:val="00B97520"/>
    <w:rsid w:val="00B97D02"/>
    <w:rsid w:val="00B97E27"/>
    <w:rsid w:val="00B97EBF"/>
    <w:rsid w:val="00BA09DE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3CF4"/>
    <w:rsid w:val="00BA4DAA"/>
    <w:rsid w:val="00BA5004"/>
    <w:rsid w:val="00BA50E7"/>
    <w:rsid w:val="00BA5307"/>
    <w:rsid w:val="00BA63B9"/>
    <w:rsid w:val="00BA6552"/>
    <w:rsid w:val="00BA6638"/>
    <w:rsid w:val="00BA6A78"/>
    <w:rsid w:val="00BA6C05"/>
    <w:rsid w:val="00BA7756"/>
    <w:rsid w:val="00BA7959"/>
    <w:rsid w:val="00BA7D22"/>
    <w:rsid w:val="00BA7DDB"/>
    <w:rsid w:val="00BB03EC"/>
    <w:rsid w:val="00BB095B"/>
    <w:rsid w:val="00BB0F21"/>
    <w:rsid w:val="00BB24AD"/>
    <w:rsid w:val="00BB2ABD"/>
    <w:rsid w:val="00BB2C67"/>
    <w:rsid w:val="00BB3004"/>
    <w:rsid w:val="00BB41BC"/>
    <w:rsid w:val="00BB4C16"/>
    <w:rsid w:val="00BB59E4"/>
    <w:rsid w:val="00BB5CF5"/>
    <w:rsid w:val="00BB5D0D"/>
    <w:rsid w:val="00BB5D9E"/>
    <w:rsid w:val="00BB5FD4"/>
    <w:rsid w:val="00BB651F"/>
    <w:rsid w:val="00BB6689"/>
    <w:rsid w:val="00BB74C7"/>
    <w:rsid w:val="00BB77D6"/>
    <w:rsid w:val="00BB7D9F"/>
    <w:rsid w:val="00BC01E3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4F5"/>
    <w:rsid w:val="00BC6782"/>
    <w:rsid w:val="00BC682D"/>
    <w:rsid w:val="00BC6D81"/>
    <w:rsid w:val="00BC7216"/>
    <w:rsid w:val="00BC76F0"/>
    <w:rsid w:val="00BC772E"/>
    <w:rsid w:val="00BC7924"/>
    <w:rsid w:val="00BD06F3"/>
    <w:rsid w:val="00BD10D6"/>
    <w:rsid w:val="00BD1EA9"/>
    <w:rsid w:val="00BD1EAD"/>
    <w:rsid w:val="00BD2A9E"/>
    <w:rsid w:val="00BD3C0A"/>
    <w:rsid w:val="00BD3D10"/>
    <w:rsid w:val="00BD4295"/>
    <w:rsid w:val="00BD458B"/>
    <w:rsid w:val="00BD45A1"/>
    <w:rsid w:val="00BD4E6A"/>
    <w:rsid w:val="00BD5979"/>
    <w:rsid w:val="00BD5A78"/>
    <w:rsid w:val="00BD6471"/>
    <w:rsid w:val="00BD657E"/>
    <w:rsid w:val="00BD6760"/>
    <w:rsid w:val="00BD68F4"/>
    <w:rsid w:val="00BD69A6"/>
    <w:rsid w:val="00BD6DA2"/>
    <w:rsid w:val="00BD7289"/>
    <w:rsid w:val="00BD72DA"/>
    <w:rsid w:val="00BD744D"/>
    <w:rsid w:val="00BD7685"/>
    <w:rsid w:val="00BD7D0F"/>
    <w:rsid w:val="00BE0375"/>
    <w:rsid w:val="00BE06B7"/>
    <w:rsid w:val="00BE0899"/>
    <w:rsid w:val="00BE15D4"/>
    <w:rsid w:val="00BE17A8"/>
    <w:rsid w:val="00BE17ED"/>
    <w:rsid w:val="00BE1F2A"/>
    <w:rsid w:val="00BE22AC"/>
    <w:rsid w:val="00BE2BB2"/>
    <w:rsid w:val="00BE2DAD"/>
    <w:rsid w:val="00BE3599"/>
    <w:rsid w:val="00BE3618"/>
    <w:rsid w:val="00BE3DEC"/>
    <w:rsid w:val="00BE4564"/>
    <w:rsid w:val="00BE47D2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00DD"/>
    <w:rsid w:val="00BF1056"/>
    <w:rsid w:val="00BF1275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3C7"/>
    <w:rsid w:val="00BF45DE"/>
    <w:rsid w:val="00BF4897"/>
    <w:rsid w:val="00BF4999"/>
    <w:rsid w:val="00BF4E6D"/>
    <w:rsid w:val="00BF4EA4"/>
    <w:rsid w:val="00BF4EAE"/>
    <w:rsid w:val="00BF4EB2"/>
    <w:rsid w:val="00BF50F8"/>
    <w:rsid w:val="00BF572F"/>
    <w:rsid w:val="00BF5CF4"/>
    <w:rsid w:val="00BF696D"/>
    <w:rsid w:val="00BF6A15"/>
    <w:rsid w:val="00BF6C23"/>
    <w:rsid w:val="00BF7209"/>
    <w:rsid w:val="00BF78FC"/>
    <w:rsid w:val="00BF7B04"/>
    <w:rsid w:val="00C018B4"/>
    <w:rsid w:val="00C01A02"/>
    <w:rsid w:val="00C01D0B"/>
    <w:rsid w:val="00C027FE"/>
    <w:rsid w:val="00C02C54"/>
    <w:rsid w:val="00C02E06"/>
    <w:rsid w:val="00C02E56"/>
    <w:rsid w:val="00C030A7"/>
    <w:rsid w:val="00C031ED"/>
    <w:rsid w:val="00C033E8"/>
    <w:rsid w:val="00C0399D"/>
    <w:rsid w:val="00C04789"/>
    <w:rsid w:val="00C04A6A"/>
    <w:rsid w:val="00C0516F"/>
    <w:rsid w:val="00C051EF"/>
    <w:rsid w:val="00C0541B"/>
    <w:rsid w:val="00C054A6"/>
    <w:rsid w:val="00C05AAC"/>
    <w:rsid w:val="00C05FC3"/>
    <w:rsid w:val="00C06442"/>
    <w:rsid w:val="00C0787F"/>
    <w:rsid w:val="00C1066D"/>
    <w:rsid w:val="00C1076A"/>
    <w:rsid w:val="00C107DE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175D9"/>
    <w:rsid w:val="00C17F05"/>
    <w:rsid w:val="00C208E5"/>
    <w:rsid w:val="00C20F31"/>
    <w:rsid w:val="00C211DC"/>
    <w:rsid w:val="00C21990"/>
    <w:rsid w:val="00C21B2B"/>
    <w:rsid w:val="00C21DC1"/>
    <w:rsid w:val="00C22E89"/>
    <w:rsid w:val="00C23044"/>
    <w:rsid w:val="00C23196"/>
    <w:rsid w:val="00C23F91"/>
    <w:rsid w:val="00C23FD5"/>
    <w:rsid w:val="00C2445B"/>
    <w:rsid w:val="00C24895"/>
    <w:rsid w:val="00C250DE"/>
    <w:rsid w:val="00C251B2"/>
    <w:rsid w:val="00C25346"/>
    <w:rsid w:val="00C25E32"/>
    <w:rsid w:val="00C2646E"/>
    <w:rsid w:val="00C26E4C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19CD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1F6"/>
    <w:rsid w:val="00C3476A"/>
    <w:rsid w:val="00C34C80"/>
    <w:rsid w:val="00C34E20"/>
    <w:rsid w:val="00C352F9"/>
    <w:rsid w:val="00C35454"/>
    <w:rsid w:val="00C360C9"/>
    <w:rsid w:val="00C3659C"/>
    <w:rsid w:val="00C3680B"/>
    <w:rsid w:val="00C36C75"/>
    <w:rsid w:val="00C370B0"/>
    <w:rsid w:val="00C3746E"/>
    <w:rsid w:val="00C37667"/>
    <w:rsid w:val="00C376A4"/>
    <w:rsid w:val="00C37916"/>
    <w:rsid w:val="00C37B23"/>
    <w:rsid w:val="00C37BE4"/>
    <w:rsid w:val="00C37BEC"/>
    <w:rsid w:val="00C37E09"/>
    <w:rsid w:val="00C40163"/>
    <w:rsid w:val="00C40564"/>
    <w:rsid w:val="00C412E5"/>
    <w:rsid w:val="00C415CF"/>
    <w:rsid w:val="00C43712"/>
    <w:rsid w:val="00C4372C"/>
    <w:rsid w:val="00C44019"/>
    <w:rsid w:val="00C4452C"/>
    <w:rsid w:val="00C4481D"/>
    <w:rsid w:val="00C451D0"/>
    <w:rsid w:val="00C45676"/>
    <w:rsid w:val="00C45B88"/>
    <w:rsid w:val="00C46F36"/>
    <w:rsid w:val="00C47144"/>
    <w:rsid w:val="00C473D4"/>
    <w:rsid w:val="00C479AC"/>
    <w:rsid w:val="00C5079A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17"/>
    <w:rsid w:val="00C53FFC"/>
    <w:rsid w:val="00C54315"/>
    <w:rsid w:val="00C54D37"/>
    <w:rsid w:val="00C55024"/>
    <w:rsid w:val="00C552D4"/>
    <w:rsid w:val="00C557A9"/>
    <w:rsid w:val="00C55BA1"/>
    <w:rsid w:val="00C56478"/>
    <w:rsid w:val="00C567A8"/>
    <w:rsid w:val="00C568AB"/>
    <w:rsid w:val="00C569DB"/>
    <w:rsid w:val="00C5703C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1B"/>
    <w:rsid w:val="00C6207E"/>
    <w:rsid w:val="00C622E9"/>
    <w:rsid w:val="00C624B6"/>
    <w:rsid w:val="00C62749"/>
    <w:rsid w:val="00C6285A"/>
    <w:rsid w:val="00C62A4F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63A1"/>
    <w:rsid w:val="00C677A8"/>
    <w:rsid w:val="00C67B76"/>
    <w:rsid w:val="00C709C0"/>
    <w:rsid w:val="00C7128D"/>
    <w:rsid w:val="00C714B1"/>
    <w:rsid w:val="00C71928"/>
    <w:rsid w:val="00C71CB9"/>
    <w:rsid w:val="00C72023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4FB4"/>
    <w:rsid w:val="00C76799"/>
    <w:rsid w:val="00C767CC"/>
    <w:rsid w:val="00C768E0"/>
    <w:rsid w:val="00C76C0E"/>
    <w:rsid w:val="00C76D14"/>
    <w:rsid w:val="00C76DCE"/>
    <w:rsid w:val="00C777FE"/>
    <w:rsid w:val="00C80475"/>
    <w:rsid w:val="00C81597"/>
    <w:rsid w:val="00C8161D"/>
    <w:rsid w:val="00C81EA5"/>
    <w:rsid w:val="00C82110"/>
    <w:rsid w:val="00C8260C"/>
    <w:rsid w:val="00C827AA"/>
    <w:rsid w:val="00C82D73"/>
    <w:rsid w:val="00C82E09"/>
    <w:rsid w:val="00C82EBC"/>
    <w:rsid w:val="00C8356A"/>
    <w:rsid w:val="00C84272"/>
    <w:rsid w:val="00C84683"/>
    <w:rsid w:val="00C84965"/>
    <w:rsid w:val="00C84C8E"/>
    <w:rsid w:val="00C85058"/>
    <w:rsid w:val="00C85A17"/>
    <w:rsid w:val="00C85ADB"/>
    <w:rsid w:val="00C866CF"/>
    <w:rsid w:val="00C86720"/>
    <w:rsid w:val="00C86B16"/>
    <w:rsid w:val="00C86FC0"/>
    <w:rsid w:val="00C87297"/>
    <w:rsid w:val="00C87829"/>
    <w:rsid w:val="00C9020C"/>
    <w:rsid w:val="00C9081E"/>
    <w:rsid w:val="00C909CE"/>
    <w:rsid w:val="00C909F8"/>
    <w:rsid w:val="00C90B45"/>
    <w:rsid w:val="00C910E2"/>
    <w:rsid w:val="00C911DF"/>
    <w:rsid w:val="00C91797"/>
    <w:rsid w:val="00C9210F"/>
    <w:rsid w:val="00C923A8"/>
    <w:rsid w:val="00C930F2"/>
    <w:rsid w:val="00C93721"/>
    <w:rsid w:val="00C942D5"/>
    <w:rsid w:val="00C9441C"/>
    <w:rsid w:val="00C9616C"/>
    <w:rsid w:val="00C96465"/>
    <w:rsid w:val="00C96A93"/>
    <w:rsid w:val="00C96DB6"/>
    <w:rsid w:val="00C9709D"/>
    <w:rsid w:val="00C97571"/>
    <w:rsid w:val="00C97889"/>
    <w:rsid w:val="00C978E2"/>
    <w:rsid w:val="00CA0543"/>
    <w:rsid w:val="00CA0757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938"/>
    <w:rsid w:val="00CA4EA1"/>
    <w:rsid w:val="00CA4F33"/>
    <w:rsid w:val="00CA4F4E"/>
    <w:rsid w:val="00CA4F98"/>
    <w:rsid w:val="00CA5073"/>
    <w:rsid w:val="00CA5C1E"/>
    <w:rsid w:val="00CA6155"/>
    <w:rsid w:val="00CA686E"/>
    <w:rsid w:val="00CA68AA"/>
    <w:rsid w:val="00CA774B"/>
    <w:rsid w:val="00CA7B8D"/>
    <w:rsid w:val="00CA7C8F"/>
    <w:rsid w:val="00CB04F4"/>
    <w:rsid w:val="00CB07C6"/>
    <w:rsid w:val="00CB0AC7"/>
    <w:rsid w:val="00CB139C"/>
    <w:rsid w:val="00CB1894"/>
    <w:rsid w:val="00CB195E"/>
    <w:rsid w:val="00CB1CDC"/>
    <w:rsid w:val="00CB1EDE"/>
    <w:rsid w:val="00CB3A3C"/>
    <w:rsid w:val="00CB56EB"/>
    <w:rsid w:val="00CB58BB"/>
    <w:rsid w:val="00CB5918"/>
    <w:rsid w:val="00CB6A34"/>
    <w:rsid w:val="00CB6E2A"/>
    <w:rsid w:val="00CB760C"/>
    <w:rsid w:val="00CC05CA"/>
    <w:rsid w:val="00CC0A98"/>
    <w:rsid w:val="00CC0AEF"/>
    <w:rsid w:val="00CC0BA7"/>
    <w:rsid w:val="00CC0DD8"/>
    <w:rsid w:val="00CC1488"/>
    <w:rsid w:val="00CC16B7"/>
    <w:rsid w:val="00CC1968"/>
    <w:rsid w:val="00CC21EC"/>
    <w:rsid w:val="00CC24A2"/>
    <w:rsid w:val="00CC24EB"/>
    <w:rsid w:val="00CC27DB"/>
    <w:rsid w:val="00CC2BFF"/>
    <w:rsid w:val="00CC2C8D"/>
    <w:rsid w:val="00CC2EBA"/>
    <w:rsid w:val="00CC2F8F"/>
    <w:rsid w:val="00CC3DC9"/>
    <w:rsid w:val="00CC3DE9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2F7"/>
    <w:rsid w:val="00CD2447"/>
    <w:rsid w:val="00CD2E1F"/>
    <w:rsid w:val="00CD39F4"/>
    <w:rsid w:val="00CD412B"/>
    <w:rsid w:val="00CD451A"/>
    <w:rsid w:val="00CD45DF"/>
    <w:rsid w:val="00CD517B"/>
    <w:rsid w:val="00CD557A"/>
    <w:rsid w:val="00CD560F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C8C"/>
    <w:rsid w:val="00CE1F16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5E09"/>
    <w:rsid w:val="00CE6399"/>
    <w:rsid w:val="00CE6582"/>
    <w:rsid w:val="00CE6968"/>
    <w:rsid w:val="00CE71B4"/>
    <w:rsid w:val="00CE71C1"/>
    <w:rsid w:val="00CE772F"/>
    <w:rsid w:val="00CF0205"/>
    <w:rsid w:val="00CF0EC8"/>
    <w:rsid w:val="00CF129D"/>
    <w:rsid w:val="00CF149B"/>
    <w:rsid w:val="00CF1706"/>
    <w:rsid w:val="00CF19C3"/>
    <w:rsid w:val="00CF1F99"/>
    <w:rsid w:val="00CF2154"/>
    <w:rsid w:val="00CF2494"/>
    <w:rsid w:val="00CF2D17"/>
    <w:rsid w:val="00CF31F0"/>
    <w:rsid w:val="00CF32AB"/>
    <w:rsid w:val="00CF36B0"/>
    <w:rsid w:val="00CF3817"/>
    <w:rsid w:val="00CF384E"/>
    <w:rsid w:val="00CF38FB"/>
    <w:rsid w:val="00CF4101"/>
    <w:rsid w:val="00CF4247"/>
    <w:rsid w:val="00CF4459"/>
    <w:rsid w:val="00CF5752"/>
    <w:rsid w:val="00CF6306"/>
    <w:rsid w:val="00CF6CB6"/>
    <w:rsid w:val="00CF7482"/>
    <w:rsid w:val="00CF7B29"/>
    <w:rsid w:val="00D00DEF"/>
    <w:rsid w:val="00D01010"/>
    <w:rsid w:val="00D02272"/>
    <w:rsid w:val="00D03F3F"/>
    <w:rsid w:val="00D0406D"/>
    <w:rsid w:val="00D04F51"/>
    <w:rsid w:val="00D05EDF"/>
    <w:rsid w:val="00D07A0D"/>
    <w:rsid w:val="00D114A5"/>
    <w:rsid w:val="00D123FE"/>
    <w:rsid w:val="00D125C7"/>
    <w:rsid w:val="00D125FE"/>
    <w:rsid w:val="00D1264E"/>
    <w:rsid w:val="00D13435"/>
    <w:rsid w:val="00D1442A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8E8"/>
    <w:rsid w:val="00D16B90"/>
    <w:rsid w:val="00D16E43"/>
    <w:rsid w:val="00D17102"/>
    <w:rsid w:val="00D1725B"/>
    <w:rsid w:val="00D175E3"/>
    <w:rsid w:val="00D17938"/>
    <w:rsid w:val="00D202E0"/>
    <w:rsid w:val="00D205C7"/>
    <w:rsid w:val="00D20E77"/>
    <w:rsid w:val="00D21383"/>
    <w:rsid w:val="00D2199E"/>
    <w:rsid w:val="00D21C86"/>
    <w:rsid w:val="00D220BB"/>
    <w:rsid w:val="00D228DC"/>
    <w:rsid w:val="00D22B4A"/>
    <w:rsid w:val="00D22EC3"/>
    <w:rsid w:val="00D22F8A"/>
    <w:rsid w:val="00D236C8"/>
    <w:rsid w:val="00D23A99"/>
    <w:rsid w:val="00D23E3A"/>
    <w:rsid w:val="00D24E8C"/>
    <w:rsid w:val="00D24F00"/>
    <w:rsid w:val="00D2557A"/>
    <w:rsid w:val="00D2565D"/>
    <w:rsid w:val="00D266EB"/>
    <w:rsid w:val="00D271FC"/>
    <w:rsid w:val="00D27832"/>
    <w:rsid w:val="00D27945"/>
    <w:rsid w:val="00D27959"/>
    <w:rsid w:val="00D27AE5"/>
    <w:rsid w:val="00D27C42"/>
    <w:rsid w:val="00D30CBD"/>
    <w:rsid w:val="00D30FF7"/>
    <w:rsid w:val="00D3157C"/>
    <w:rsid w:val="00D31926"/>
    <w:rsid w:val="00D31F62"/>
    <w:rsid w:val="00D32429"/>
    <w:rsid w:val="00D3289C"/>
    <w:rsid w:val="00D32C8D"/>
    <w:rsid w:val="00D33247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665"/>
    <w:rsid w:val="00D41BF4"/>
    <w:rsid w:val="00D41D23"/>
    <w:rsid w:val="00D427C1"/>
    <w:rsid w:val="00D432BF"/>
    <w:rsid w:val="00D43750"/>
    <w:rsid w:val="00D43CCA"/>
    <w:rsid w:val="00D43D72"/>
    <w:rsid w:val="00D4427F"/>
    <w:rsid w:val="00D44605"/>
    <w:rsid w:val="00D44F8E"/>
    <w:rsid w:val="00D44FFC"/>
    <w:rsid w:val="00D45083"/>
    <w:rsid w:val="00D4510F"/>
    <w:rsid w:val="00D455CB"/>
    <w:rsid w:val="00D45F6D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D2A"/>
    <w:rsid w:val="00D54F73"/>
    <w:rsid w:val="00D553A5"/>
    <w:rsid w:val="00D55730"/>
    <w:rsid w:val="00D55791"/>
    <w:rsid w:val="00D55D4C"/>
    <w:rsid w:val="00D56A39"/>
    <w:rsid w:val="00D5709A"/>
    <w:rsid w:val="00D57283"/>
    <w:rsid w:val="00D572FB"/>
    <w:rsid w:val="00D57560"/>
    <w:rsid w:val="00D578C1"/>
    <w:rsid w:val="00D579EF"/>
    <w:rsid w:val="00D57D99"/>
    <w:rsid w:val="00D6004E"/>
    <w:rsid w:val="00D603F2"/>
    <w:rsid w:val="00D6104E"/>
    <w:rsid w:val="00D61220"/>
    <w:rsid w:val="00D618EA"/>
    <w:rsid w:val="00D61C26"/>
    <w:rsid w:val="00D61E3A"/>
    <w:rsid w:val="00D61F18"/>
    <w:rsid w:val="00D62D8A"/>
    <w:rsid w:val="00D62ED8"/>
    <w:rsid w:val="00D631BE"/>
    <w:rsid w:val="00D63368"/>
    <w:rsid w:val="00D63CF1"/>
    <w:rsid w:val="00D64B44"/>
    <w:rsid w:val="00D64C51"/>
    <w:rsid w:val="00D65021"/>
    <w:rsid w:val="00D6502B"/>
    <w:rsid w:val="00D65453"/>
    <w:rsid w:val="00D65D83"/>
    <w:rsid w:val="00D66016"/>
    <w:rsid w:val="00D664E3"/>
    <w:rsid w:val="00D6672A"/>
    <w:rsid w:val="00D66F4E"/>
    <w:rsid w:val="00D66FDF"/>
    <w:rsid w:val="00D67518"/>
    <w:rsid w:val="00D67913"/>
    <w:rsid w:val="00D67A09"/>
    <w:rsid w:val="00D67CC1"/>
    <w:rsid w:val="00D67F78"/>
    <w:rsid w:val="00D7165C"/>
    <w:rsid w:val="00D71A39"/>
    <w:rsid w:val="00D71A6A"/>
    <w:rsid w:val="00D71C89"/>
    <w:rsid w:val="00D71D1F"/>
    <w:rsid w:val="00D72321"/>
    <w:rsid w:val="00D729AB"/>
    <w:rsid w:val="00D72B1A"/>
    <w:rsid w:val="00D734ED"/>
    <w:rsid w:val="00D748C7"/>
    <w:rsid w:val="00D74B36"/>
    <w:rsid w:val="00D74DCC"/>
    <w:rsid w:val="00D75981"/>
    <w:rsid w:val="00D75A7D"/>
    <w:rsid w:val="00D769DE"/>
    <w:rsid w:val="00D76CFF"/>
    <w:rsid w:val="00D770E8"/>
    <w:rsid w:val="00D771A0"/>
    <w:rsid w:val="00D77831"/>
    <w:rsid w:val="00D77856"/>
    <w:rsid w:val="00D8051C"/>
    <w:rsid w:val="00D807F9"/>
    <w:rsid w:val="00D80894"/>
    <w:rsid w:val="00D81257"/>
    <w:rsid w:val="00D81565"/>
    <w:rsid w:val="00D82627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421"/>
    <w:rsid w:val="00D876EB"/>
    <w:rsid w:val="00D879CA"/>
    <w:rsid w:val="00D87C19"/>
    <w:rsid w:val="00D90FB8"/>
    <w:rsid w:val="00D91695"/>
    <w:rsid w:val="00D92106"/>
    <w:rsid w:val="00D92A76"/>
    <w:rsid w:val="00D94181"/>
    <w:rsid w:val="00D94192"/>
    <w:rsid w:val="00D94315"/>
    <w:rsid w:val="00D94D6B"/>
    <w:rsid w:val="00D95A7A"/>
    <w:rsid w:val="00D96189"/>
    <w:rsid w:val="00D96410"/>
    <w:rsid w:val="00D96786"/>
    <w:rsid w:val="00D9696A"/>
    <w:rsid w:val="00D96E72"/>
    <w:rsid w:val="00D96FCA"/>
    <w:rsid w:val="00D97B01"/>
    <w:rsid w:val="00D97ECA"/>
    <w:rsid w:val="00DA00E5"/>
    <w:rsid w:val="00DA07DF"/>
    <w:rsid w:val="00DA081D"/>
    <w:rsid w:val="00DA0C9D"/>
    <w:rsid w:val="00DA0F27"/>
    <w:rsid w:val="00DA1706"/>
    <w:rsid w:val="00DA2823"/>
    <w:rsid w:val="00DA2A60"/>
    <w:rsid w:val="00DA2AC9"/>
    <w:rsid w:val="00DA3357"/>
    <w:rsid w:val="00DA35D2"/>
    <w:rsid w:val="00DA389F"/>
    <w:rsid w:val="00DA395F"/>
    <w:rsid w:val="00DA3EC8"/>
    <w:rsid w:val="00DA5124"/>
    <w:rsid w:val="00DA519B"/>
    <w:rsid w:val="00DA5A87"/>
    <w:rsid w:val="00DA621A"/>
    <w:rsid w:val="00DA6223"/>
    <w:rsid w:val="00DA722F"/>
    <w:rsid w:val="00DA7CEE"/>
    <w:rsid w:val="00DA7D76"/>
    <w:rsid w:val="00DA7D85"/>
    <w:rsid w:val="00DB0252"/>
    <w:rsid w:val="00DB06CF"/>
    <w:rsid w:val="00DB0C49"/>
    <w:rsid w:val="00DB0FC1"/>
    <w:rsid w:val="00DB124B"/>
    <w:rsid w:val="00DB160D"/>
    <w:rsid w:val="00DB1A88"/>
    <w:rsid w:val="00DB1B67"/>
    <w:rsid w:val="00DB1C21"/>
    <w:rsid w:val="00DB1CF4"/>
    <w:rsid w:val="00DB22B1"/>
    <w:rsid w:val="00DB26C0"/>
    <w:rsid w:val="00DB2D5F"/>
    <w:rsid w:val="00DB3118"/>
    <w:rsid w:val="00DB3304"/>
    <w:rsid w:val="00DB34D6"/>
    <w:rsid w:val="00DB43B9"/>
    <w:rsid w:val="00DB47CF"/>
    <w:rsid w:val="00DB4BF5"/>
    <w:rsid w:val="00DB4C7F"/>
    <w:rsid w:val="00DB5137"/>
    <w:rsid w:val="00DB5560"/>
    <w:rsid w:val="00DB560C"/>
    <w:rsid w:val="00DB583D"/>
    <w:rsid w:val="00DB616B"/>
    <w:rsid w:val="00DB6993"/>
    <w:rsid w:val="00DB78B9"/>
    <w:rsid w:val="00DB7DD5"/>
    <w:rsid w:val="00DB7E11"/>
    <w:rsid w:val="00DC022A"/>
    <w:rsid w:val="00DC02A1"/>
    <w:rsid w:val="00DC06F8"/>
    <w:rsid w:val="00DC0702"/>
    <w:rsid w:val="00DC08CF"/>
    <w:rsid w:val="00DC0C46"/>
    <w:rsid w:val="00DC0E78"/>
    <w:rsid w:val="00DC1009"/>
    <w:rsid w:val="00DC13F3"/>
    <w:rsid w:val="00DC2561"/>
    <w:rsid w:val="00DC26F8"/>
    <w:rsid w:val="00DC2BEC"/>
    <w:rsid w:val="00DC334E"/>
    <w:rsid w:val="00DC3435"/>
    <w:rsid w:val="00DC3A05"/>
    <w:rsid w:val="00DC43FB"/>
    <w:rsid w:val="00DC4459"/>
    <w:rsid w:val="00DC4600"/>
    <w:rsid w:val="00DC468A"/>
    <w:rsid w:val="00DC4978"/>
    <w:rsid w:val="00DC4F11"/>
    <w:rsid w:val="00DC5148"/>
    <w:rsid w:val="00DC5353"/>
    <w:rsid w:val="00DC5523"/>
    <w:rsid w:val="00DC5785"/>
    <w:rsid w:val="00DC59A2"/>
    <w:rsid w:val="00DC5B2D"/>
    <w:rsid w:val="00DC5D9F"/>
    <w:rsid w:val="00DC5EF8"/>
    <w:rsid w:val="00DC6130"/>
    <w:rsid w:val="00DC629C"/>
    <w:rsid w:val="00DC67CC"/>
    <w:rsid w:val="00DC6F37"/>
    <w:rsid w:val="00DC7002"/>
    <w:rsid w:val="00DC701C"/>
    <w:rsid w:val="00DC7136"/>
    <w:rsid w:val="00DC7BD8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0C3"/>
    <w:rsid w:val="00DD331A"/>
    <w:rsid w:val="00DD3514"/>
    <w:rsid w:val="00DD44C7"/>
    <w:rsid w:val="00DD45CC"/>
    <w:rsid w:val="00DD4D4E"/>
    <w:rsid w:val="00DD5723"/>
    <w:rsid w:val="00DD59A1"/>
    <w:rsid w:val="00DD61C0"/>
    <w:rsid w:val="00DD6278"/>
    <w:rsid w:val="00DD7538"/>
    <w:rsid w:val="00DD76F4"/>
    <w:rsid w:val="00DE0039"/>
    <w:rsid w:val="00DE03D2"/>
    <w:rsid w:val="00DE05C7"/>
    <w:rsid w:val="00DE0608"/>
    <w:rsid w:val="00DE07C8"/>
    <w:rsid w:val="00DE0B9C"/>
    <w:rsid w:val="00DE17E5"/>
    <w:rsid w:val="00DE1D38"/>
    <w:rsid w:val="00DE1E83"/>
    <w:rsid w:val="00DE21FE"/>
    <w:rsid w:val="00DE26A2"/>
    <w:rsid w:val="00DE2AC5"/>
    <w:rsid w:val="00DE2C48"/>
    <w:rsid w:val="00DE3B03"/>
    <w:rsid w:val="00DE44F7"/>
    <w:rsid w:val="00DE5458"/>
    <w:rsid w:val="00DE5D72"/>
    <w:rsid w:val="00DE646E"/>
    <w:rsid w:val="00DE689C"/>
    <w:rsid w:val="00DE6ED5"/>
    <w:rsid w:val="00DE7419"/>
    <w:rsid w:val="00DE7610"/>
    <w:rsid w:val="00DE7801"/>
    <w:rsid w:val="00DF04F0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F5A"/>
    <w:rsid w:val="00DF58E8"/>
    <w:rsid w:val="00DF5A3C"/>
    <w:rsid w:val="00DF612D"/>
    <w:rsid w:val="00DF6396"/>
    <w:rsid w:val="00DF6B6C"/>
    <w:rsid w:val="00DF6DB2"/>
    <w:rsid w:val="00E00241"/>
    <w:rsid w:val="00E002D0"/>
    <w:rsid w:val="00E00CDC"/>
    <w:rsid w:val="00E00DEC"/>
    <w:rsid w:val="00E022CF"/>
    <w:rsid w:val="00E02372"/>
    <w:rsid w:val="00E02573"/>
    <w:rsid w:val="00E0275E"/>
    <w:rsid w:val="00E02FD9"/>
    <w:rsid w:val="00E03027"/>
    <w:rsid w:val="00E03285"/>
    <w:rsid w:val="00E035AF"/>
    <w:rsid w:val="00E03744"/>
    <w:rsid w:val="00E0376D"/>
    <w:rsid w:val="00E03CA0"/>
    <w:rsid w:val="00E04C05"/>
    <w:rsid w:val="00E04E31"/>
    <w:rsid w:val="00E05824"/>
    <w:rsid w:val="00E05EBA"/>
    <w:rsid w:val="00E06038"/>
    <w:rsid w:val="00E0691A"/>
    <w:rsid w:val="00E071E6"/>
    <w:rsid w:val="00E106A5"/>
    <w:rsid w:val="00E10927"/>
    <w:rsid w:val="00E10A6A"/>
    <w:rsid w:val="00E10AC1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4FA"/>
    <w:rsid w:val="00E13565"/>
    <w:rsid w:val="00E13C99"/>
    <w:rsid w:val="00E13ECB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592"/>
    <w:rsid w:val="00E20B16"/>
    <w:rsid w:val="00E20B46"/>
    <w:rsid w:val="00E20CC5"/>
    <w:rsid w:val="00E20D60"/>
    <w:rsid w:val="00E20DE0"/>
    <w:rsid w:val="00E21424"/>
    <w:rsid w:val="00E217B7"/>
    <w:rsid w:val="00E21CD2"/>
    <w:rsid w:val="00E22CC6"/>
    <w:rsid w:val="00E23091"/>
    <w:rsid w:val="00E2331B"/>
    <w:rsid w:val="00E236F2"/>
    <w:rsid w:val="00E23892"/>
    <w:rsid w:val="00E23B0C"/>
    <w:rsid w:val="00E23E9C"/>
    <w:rsid w:val="00E23EF3"/>
    <w:rsid w:val="00E24139"/>
    <w:rsid w:val="00E24904"/>
    <w:rsid w:val="00E24A14"/>
    <w:rsid w:val="00E250C2"/>
    <w:rsid w:val="00E251E6"/>
    <w:rsid w:val="00E2563F"/>
    <w:rsid w:val="00E263E4"/>
    <w:rsid w:val="00E26411"/>
    <w:rsid w:val="00E269E6"/>
    <w:rsid w:val="00E26B28"/>
    <w:rsid w:val="00E26C23"/>
    <w:rsid w:val="00E3052B"/>
    <w:rsid w:val="00E3095F"/>
    <w:rsid w:val="00E30FDE"/>
    <w:rsid w:val="00E31120"/>
    <w:rsid w:val="00E315F6"/>
    <w:rsid w:val="00E31611"/>
    <w:rsid w:val="00E32B36"/>
    <w:rsid w:val="00E32C08"/>
    <w:rsid w:val="00E32C8F"/>
    <w:rsid w:val="00E32D68"/>
    <w:rsid w:val="00E32E1D"/>
    <w:rsid w:val="00E32FFD"/>
    <w:rsid w:val="00E33240"/>
    <w:rsid w:val="00E33769"/>
    <w:rsid w:val="00E33BAD"/>
    <w:rsid w:val="00E341E9"/>
    <w:rsid w:val="00E341FE"/>
    <w:rsid w:val="00E345CC"/>
    <w:rsid w:val="00E34F68"/>
    <w:rsid w:val="00E351BA"/>
    <w:rsid w:val="00E356FB"/>
    <w:rsid w:val="00E35C5E"/>
    <w:rsid w:val="00E3732F"/>
    <w:rsid w:val="00E40869"/>
    <w:rsid w:val="00E40A4B"/>
    <w:rsid w:val="00E41B3F"/>
    <w:rsid w:val="00E41C5C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5ECC"/>
    <w:rsid w:val="00E46107"/>
    <w:rsid w:val="00E46C37"/>
    <w:rsid w:val="00E475FF"/>
    <w:rsid w:val="00E47AD7"/>
    <w:rsid w:val="00E47F8F"/>
    <w:rsid w:val="00E47FC8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88D"/>
    <w:rsid w:val="00E54984"/>
    <w:rsid w:val="00E552B9"/>
    <w:rsid w:val="00E55505"/>
    <w:rsid w:val="00E55509"/>
    <w:rsid w:val="00E5551C"/>
    <w:rsid w:val="00E55DE8"/>
    <w:rsid w:val="00E5625B"/>
    <w:rsid w:val="00E56FF0"/>
    <w:rsid w:val="00E57C01"/>
    <w:rsid w:val="00E57E54"/>
    <w:rsid w:val="00E61B34"/>
    <w:rsid w:val="00E61B4A"/>
    <w:rsid w:val="00E6278E"/>
    <w:rsid w:val="00E6326C"/>
    <w:rsid w:val="00E63675"/>
    <w:rsid w:val="00E63DC4"/>
    <w:rsid w:val="00E6467A"/>
    <w:rsid w:val="00E64959"/>
    <w:rsid w:val="00E651E3"/>
    <w:rsid w:val="00E66566"/>
    <w:rsid w:val="00E67063"/>
    <w:rsid w:val="00E67B60"/>
    <w:rsid w:val="00E67FC9"/>
    <w:rsid w:val="00E700D4"/>
    <w:rsid w:val="00E70675"/>
    <w:rsid w:val="00E709D9"/>
    <w:rsid w:val="00E71520"/>
    <w:rsid w:val="00E7170A"/>
    <w:rsid w:val="00E71821"/>
    <w:rsid w:val="00E71B3D"/>
    <w:rsid w:val="00E72B97"/>
    <w:rsid w:val="00E72E9F"/>
    <w:rsid w:val="00E733BA"/>
    <w:rsid w:val="00E73409"/>
    <w:rsid w:val="00E73F77"/>
    <w:rsid w:val="00E7415A"/>
    <w:rsid w:val="00E741CC"/>
    <w:rsid w:val="00E7441B"/>
    <w:rsid w:val="00E74794"/>
    <w:rsid w:val="00E74AAD"/>
    <w:rsid w:val="00E75232"/>
    <w:rsid w:val="00E753AC"/>
    <w:rsid w:val="00E757B7"/>
    <w:rsid w:val="00E75963"/>
    <w:rsid w:val="00E75BFF"/>
    <w:rsid w:val="00E75E79"/>
    <w:rsid w:val="00E76380"/>
    <w:rsid w:val="00E76911"/>
    <w:rsid w:val="00E77114"/>
    <w:rsid w:val="00E7713C"/>
    <w:rsid w:val="00E7797D"/>
    <w:rsid w:val="00E8016B"/>
    <w:rsid w:val="00E8039F"/>
    <w:rsid w:val="00E80C82"/>
    <w:rsid w:val="00E80DE0"/>
    <w:rsid w:val="00E80E18"/>
    <w:rsid w:val="00E81576"/>
    <w:rsid w:val="00E816CF"/>
    <w:rsid w:val="00E81F0F"/>
    <w:rsid w:val="00E82CBE"/>
    <w:rsid w:val="00E82EE9"/>
    <w:rsid w:val="00E83014"/>
    <w:rsid w:val="00E831A9"/>
    <w:rsid w:val="00E8371D"/>
    <w:rsid w:val="00E83969"/>
    <w:rsid w:val="00E83A8E"/>
    <w:rsid w:val="00E83ACD"/>
    <w:rsid w:val="00E83ADF"/>
    <w:rsid w:val="00E83DAA"/>
    <w:rsid w:val="00E84393"/>
    <w:rsid w:val="00E84E81"/>
    <w:rsid w:val="00E85078"/>
    <w:rsid w:val="00E855F3"/>
    <w:rsid w:val="00E85E1B"/>
    <w:rsid w:val="00E866DD"/>
    <w:rsid w:val="00E868B1"/>
    <w:rsid w:val="00E86C7E"/>
    <w:rsid w:val="00E86F82"/>
    <w:rsid w:val="00E87427"/>
    <w:rsid w:val="00E87EC1"/>
    <w:rsid w:val="00E9055B"/>
    <w:rsid w:val="00E90724"/>
    <w:rsid w:val="00E90C4A"/>
    <w:rsid w:val="00E9153F"/>
    <w:rsid w:val="00E91562"/>
    <w:rsid w:val="00E9175A"/>
    <w:rsid w:val="00E91BA2"/>
    <w:rsid w:val="00E92AD2"/>
    <w:rsid w:val="00E92F34"/>
    <w:rsid w:val="00E936BC"/>
    <w:rsid w:val="00E937F6"/>
    <w:rsid w:val="00E939B3"/>
    <w:rsid w:val="00E93D27"/>
    <w:rsid w:val="00E9435A"/>
    <w:rsid w:val="00E94434"/>
    <w:rsid w:val="00E944A9"/>
    <w:rsid w:val="00E94A5F"/>
    <w:rsid w:val="00E94DDD"/>
    <w:rsid w:val="00E950B5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75A"/>
    <w:rsid w:val="00EA40E3"/>
    <w:rsid w:val="00EA44F3"/>
    <w:rsid w:val="00EA4989"/>
    <w:rsid w:val="00EA60CE"/>
    <w:rsid w:val="00EA6EAF"/>
    <w:rsid w:val="00EA7126"/>
    <w:rsid w:val="00EA764A"/>
    <w:rsid w:val="00EA7DD9"/>
    <w:rsid w:val="00EB0617"/>
    <w:rsid w:val="00EB0AA0"/>
    <w:rsid w:val="00EB0CF5"/>
    <w:rsid w:val="00EB0D82"/>
    <w:rsid w:val="00EB0EF9"/>
    <w:rsid w:val="00EB10C2"/>
    <w:rsid w:val="00EB1715"/>
    <w:rsid w:val="00EB2325"/>
    <w:rsid w:val="00EB273C"/>
    <w:rsid w:val="00EB28D4"/>
    <w:rsid w:val="00EB2D60"/>
    <w:rsid w:val="00EB2DB5"/>
    <w:rsid w:val="00EB2E8E"/>
    <w:rsid w:val="00EB3DAF"/>
    <w:rsid w:val="00EB487F"/>
    <w:rsid w:val="00EB5D45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3F4"/>
    <w:rsid w:val="00EC28F9"/>
    <w:rsid w:val="00EC2E51"/>
    <w:rsid w:val="00EC324F"/>
    <w:rsid w:val="00EC3257"/>
    <w:rsid w:val="00EC3C8C"/>
    <w:rsid w:val="00EC48F0"/>
    <w:rsid w:val="00EC4E0C"/>
    <w:rsid w:val="00EC5169"/>
    <w:rsid w:val="00EC5297"/>
    <w:rsid w:val="00EC5A15"/>
    <w:rsid w:val="00EC7871"/>
    <w:rsid w:val="00EC793B"/>
    <w:rsid w:val="00EC7E7B"/>
    <w:rsid w:val="00ED0340"/>
    <w:rsid w:val="00ED0779"/>
    <w:rsid w:val="00ED0B43"/>
    <w:rsid w:val="00ED0EA1"/>
    <w:rsid w:val="00ED0F58"/>
    <w:rsid w:val="00ED10CF"/>
    <w:rsid w:val="00ED1272"/>
    <w:rsid w:val="00ED190F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5E3"/>
    <w:rsid w:val="00ED5613"/>
    <w:rsid w:val="00ED56DF"/>
    <w:rsid w:val="00ED5D57"/>
    <w:rsid w:val="00ED6C72"/>
    <w:rsid w:val="00ED719C"/>
    <w:rsid w:val="00ED7298"/>
    <w:rsid w:val="00ED7AB5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822"/>
    <w:rsid w:val="00EE5A4C"/>
    <w:rsid w:val="00EE60E8"/>
    <w:rsid w:val="00EE612E"/>
    <w:rsid w:val="00EE628A"/>
    <w:rsid w:val="00EE6438"/>
    <w:rsid w:val="00EE6CD4"/>
    <w:rsid w:val="00EE726A"/>
    <w:rsid w:val="00EE7861"/>
    <w:rsid w:val="00EE78B3"/>
    <w:rsid w:val="00EE7AB1"/>
    <w:rsid w:val="00EF1332"/>
    <w:rsid w:val="00EF15BA"/>
    <w:rsid w:val="00EF162A"/>
    <w:rsid w:val="00EF22CA"/>
    <w:rsid w:val="00EF250A"/>
    <w:rsid w:val="00EF2A83"/>
    <w:rsid w:val="00EF3AF2"/>
    <w:rsid w:val="00EF4273"/>
    <w:rsid w:val="00EF494E"/>
    <w:rsid w:val="00EF4CED"/>
    <w:rsid w:val="00EF4D0D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451"/>
    <w:rsid w:val="00F03555"/>
    <w:rsid w:val="00F03B82"/>
    <w:rsid w:val="00F03E5F"/>
    <w:rsid w:val="00F040C6"/>
    <w:rsid w:val="00F04483"/>
    <w:rsid w:val="00F04BA9"/>
    <w:rsid w:val="00F05552"/>
    <w:rsid w:val="00F057A7"/>
    <w:rsid w:val="00F05B41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67"/>
    <w:rsid w:val="00F105F4"/>
    <w:rsid w:val="00F10759"/>
    <w:rsid w:val="00F10BD1"/>
    <w:rsid w:val="00F11204"/>
    <w:rsid w:val="00F11749"/>
    <w:rsid w:val="00F11E87"/>
    <w:rsid w:val="00F1205A"/>
    <w:rsid w:val="00F124FF"/>
    <w:rsid w:val="00F13100"/>
    <w:rsid w:val="00F132ED"/>
    <w:rsid w:val="00F14C02"/>
    <w:rsid w:val="00F15637"/>
    <w:rsid w:val="00F159D7"/>
    <w:rsid w:val="00F15D08"/>
    <w:rsid w:val="00F163AC"/>
    <w:rsid w:val="00F168AF"/>
    <w:rsid w:val="00F16A80"/>
    <w:rsid w:val="00F16C52"/>
    <w:rsid w:val="00F177A0"/>
    <w:rsid w:val="00F201BF"/>
    <w:rsid w:val="00F20361"/>
    <w:rsid w:val="00F20521"/>
    <w:rsid w:val="00F20D4F"/>
    <w:rsid w:val="00F215E7"/>
    <w:rsid w:val="00F21710"/>
    <w:rsid w:val="00F21787"/>
    <w:rsid w:val="00F2202C"/>
    <w:rsid w:val="00F22413"/>
    <w:rsid w:val="00F2255B"/>
    <w:rsid w:val="00F226D1"/>
    <w:rsid w:val="00F22C71"/>
    <w:rsid w:val="00F22F11"/>
    <w:rsid w:val="00F23833"/>
    <w:rsid w:val="00F23C98"/>
    <w:rsid w:val="00F23CC8"/>
    <w:rsid w:val="00F245CE"/>
    <w:rsid w:val="00F24777"/>
    <w:rsid w:val="00F25170"/>
    <w:rsid w:val="00F2538B"/>
    <w:rsid w:val="00F25CC1"/>
    <w:rsid w:val="00F25EC4"/>
    <w:rsid w:val="00F26A89"/>
    <w:rsid w:val="00F26A94"/>
    <w:rsid w:val="00F27497"/>
    <w:rsid w:val="00F2789A"/>
    <w:rsid w:val="00F2793B"/>
    <w:rsid w:val="00F27BF1"/>
    <w:rsid w:val="00F30353"/>
    <w:rsid w:val="00F304A1"/>
    <w:rsid w:val="00F31EF9"/>
    <w:rsid w:val="00F32E79"/>
    <w:rsid w:val="00F33856"/>
    <w:rsid w:val="00F3385C"/>
    <w:rsid w:val="00F33A7B"/>
    <w:rsid w:val="00F33C04"/>
    <w:rsid w:val="00F34022"/>
    <w:rsid w:val="00F340AC"/>
    <w:rsid w:val="00F3413D"/>
    <w:rsid w:val="00F3424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56A"/>
    <w:rsid w:val="00F40670"/>
    <w:rsid w:val="00F4083A"/>
    <w:rsid w:val="00F40C5D"/>
    <w:rsid w:val="00F40C5E"/>
    <w:rsid w:val="00F40CD7"/>
    <w:rsid w:val="00F4185E"/>
    <w:rsid w:val="00F4233D"/>
    <w:rsid w:val="00F42905"/>
    <w:rsid w:val="00F42EE5"/>
    <w:rsid w:val="00F434EB"/>
    <w:rsid w:val="00F43CF8"/>
    <w:rsid w:val="00F446F7"/>
    <w:rsid w:val="00F44752"/>
    <w:rsid w:val="00F44DF7"/>
    <w:rsid w:val="00F44F74"/>
    <w:rsid w:val="00F4626A"/>
    <w:rsid w:val="00F46AAA"/>
    <w:rsid w:val="00F46FCF"/>
    <w:rsid w:val="00F477B1"/>
    <w:rsid w:val="00F478EC"/>
    <w:rsid w:val="00F479E4"/>
    <w:rsid w:val="00F479F0"/>
    <w:rsid w:val="00F47E64"/>
    <w:rsid w:val="00F47F89"/>
    <w:rsid w:val="00F50940"/>
    <w:rsid w:val="00F50ABC"/>
    <w:rsid w:val="00F51049"/>
    <w:rsid w:val="00F51123"/>
    <w:rsid w:val="00F51EDA"/>
    <w:rsid w:val="00F5273E"/>
    <w:rsid w:val="00F52864"/>
    <w:rsid w:val="00F53E89"/>
    <w:rsid w:val="00F54346"/>
    <w:rsid w:val="00F5574D"/>
    <w:rsid w:val="00F56A04"/>
    <w:rsid w:val="00F57A61"/>
    <w:rsid w:val="00F57B6D"/>
    <w:rsid w:val="00F608A5"/>
    <w:rsid w:val="00F60B09"/>
    <w:rsid w:val="00F60BE2"/>
    <w:rsid w:val="00F61909"/>
    <w:rsid w:val="00F61A74"/>
    <w:rsid w:val="00F61A86"/>
    <w:rsid w:val="00F6221E"/>
    <w:rsid w:val="00F62576"/>
    <w:rsid w:val="00F6259B"/>
    <w:rsid w:val="00F626B2"/>
    <w:rsid w:val="00F62C8B"/>
    <w:rsid w:val="00F62F05"/>
    <w:rsid w:val="00F62F54"/>
    <w:rsid w:val="00F630CA"/>
    <w:rsid w:val="00F640D0"/>
    <w:rsid w:val="00F64E9F"/>
    <w:rsid w:val="00F654FC"/>
    <w:rsid w:val="00F6560A"/>
    <w:rsid w:val="00F65701"/>
    <w:rsid w:val="00F6587A"/>
    <w:rsid w:val="00F6590C"/>
    <w:rsid w:val="00F661FF"/>
    <w:rsid w:val="00F664BD"/>
    <w:rsid w:val="00F66512"/>
    <w:rsid w:val="00F66A59"/>
    <w:rsid w:val="00F66CAC"/>
    <w:rsid w:val="00F66EFA"/>
    <w:rsid w:val="00F67061"/>
    <w:rsid w:val="00F676BB"/>
    <w:rsid w:val="00F678C4"/>
    <w:rsid w:val="00F67E0B"/>
    <w:rsid w:val="00F70106"/>
    <w:rsid w:val="00F70ABE"/>
    <w:rsid w:val="00F70C53"/>
    <w:rsid w:val="00F70D72"/>
    <w:rsid w:val="00F70F88"/>
    <w:rsid w:val="00F71105"/>
    <w:rsid w:val="00F7155A"/>
    <w:rsid w:val="00F7167E"/>
    <w:rsid w:val="00F71B38"/>
    <w:rsid w:val="00F71B4E"/>
    <w:rsid w:val="00F71E99"/>
    <w:rsid w:val="00F7256E"/>
    <w:rsid w:val="00F726FC"/>
    <w:rsid w:val="00F72880"/>
    <w:rsid w:val="00F72990"/>
    <w:rsid w:val="00F72CE3"/>
    <w:rsid w:val="00F72DD9"/>
    <w:rsid w:val="00F73568"/>
    <w:rsid w:val="00F736F4"/>
    <w:rsid w:val="00F73C73"/>
    <w:rsid w:val="00F74769"/>
    <w:rsid w:val="00F74E9F"/>
    <w:rsid w:val="00F74EEA"/>
    <w:rsid w:val="00F7525F"/>
    <w:rsid w:val="00F7541B"/>
    <w:rsid w:val="00F755A0"/>
    <w:rsid w:val="00F7580F"/>
    <w:rsid w:val="00F75BBC"/>
    <w:rsid w:val="00F760E0"/>
    <w:rsid w:val="00F76747"/>
    <w:rsid w:val="00F769A4"/>
    <w:rsid w:val="00F7789B"/>
    <w:rsid w:val="00F779DB"/>
    <w:rsid w:val="00F77B63"/>
    <w:rsid w:val="00F77FCE"/>
    <w:rsid w:val="00F8008B"/>
    <w:rsid w:val="00F8028E"/>
    <w:rsid w:val="00F802C4"/>
    <w:rsid w:val="00F8056B"/>
    <w:rsid w:val="00F80B4D"/>
    <w:rsid w:val="00F80FB0"/>
    <w:rsid w:val="00F81231"/>
    <w:rsid w:val="00F815D7"/>
    <w:rsid w:val="00F818D5"/>
    <w:rsid w:val="00F81925"/>
    <w:rsid w:val="00F8194B"/>
    <w:rsid w:val="00F81EB4"/>
    <w:rsid w:val="00F81F41"/>
    <w:rsid w:val="00F82275"/>
    <w:rsid w:val="00F82EEC"/>
    <w:rsid w:val="00F82F89"/>
    <w:rsid w:val="00F830D0"/>
    <w:rsid w:val="00F840F5"/>
    <w:rsid w:val="00F8497B"/>
    <w:rsid w:val="00F84E72"/>
    <w:rsid w:val="00F84FBC"/>
    <w:rsid w:val="00F8503A"/>
    <w:rsid w:val="00F850CE"/>
    <w:rsid w:val="00F85253"/>
    <w:rsid w:val="00F85407"/>
    <w:rsid w:val="00F85614"/>
    <w:rsid w:val="00F85CD7"/>
    <w:rsid w:val="00F85FF7"/>
    <w:rsid w:val="00F868CB"/>
    <w:rsid w:val="00F87902"/>
    <w:rsid w:val="00F87C8D"/>
    <w:rsid w:val="00F9078E"/>
    <w:rsid w:val="00F90968"/>
    <w:rsid w:val="00F911A7"/>
    <w:rsid w:val="00F91732"/>
    <w:rsid w:val="00F91796"/>
    <w:rsid w:val="00F919A9"/>
    <w:rsid w:val="00F91C72"/>
    <w:rsid w:val="00F9254D"/>
    <w:rsid w:val="00F92ED2"/>
    <w:rsid w:val="00F93648"/>
    <w:rsid w:val="00F938E0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C"/>
    <w:rsid w:val="00F96B54"/>
    <w:rsid w:val="00F96CA7"/>
    <w:rsid w:val="00F97A6C"/>
    <w:rsid w:val="00F97F8D"/>
    <w:rsid w:val="00FA02F3"/>
    <w:rsid w:val="00FA03A5"/>
    <w:rsid w:val="00FA0875"/>
    <w:rsid w:val="00FA09C5"/>
    <w:rsid w:val="00FA0C13"/>
    <w:rsid w:val="00FA1655"/>
    <w:rsid w:val="00FA1B0A"/>
    <w:rsid w:val="00FA2194"/>
    <w:rsid w:val="00FA28E9"/>
    <w:rsid w:val="00FA34CF"/>
    <w:rsid w:val="00FA3886"/>
    <w:rsid w:val="00FA39F2"/>
    <w:rsid w:val="00FA3AAA"/>
    <w:rsid w:val="00FA3B6E"/>
    <w:rsid w:val="00FA3F33"/>
    <w:rsid w:val="00FA3F5B"/>
    <w:rsid w:val="00FA466E"/>
    <w:rsid w:val="00FA4C9F"/>
    <w:rsid w:val="00FA4F1C"/>
    <w:rsid w:val="00FA4FD4"/>
    <w:rsid w:val="00FA4FE2"/>
    <w:rsid w:val="00FA5020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B7"/>
    <w:rsid w:val="00FB24DE"/>
    <w:rsid w:val="00FB30B7"/>
    <w:rsid w:val="00FB318C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1E6"/>
    <w:rsid w:val="00FB7409"/>
    <w:rsid w:val="00FB7805"/>
    <w:rsid w:val="00FC0619"/>
    <w:rsid w:val="00FC07F0"/>
    <w:rsid w:val="00FC0944"/>
    <w:rsid w:val="00FC0A8E"/>
    <w:rsid w:val="00FC1018"/>
    <w:rsid w:val="00FC1F2E"/>
    <w:rsid w:val="00FC2204"/>
    <w:rsid w:val="00FC2377"/>
    <w:rsid w:val="00FC2757"/>
    <w:rsid w:val="00FC2A89"/>
    <w:rsid w:val="00FC2C92"/>
    <w:rsid w:val="00FC3AAF"/>
    <w:rsid w:val="00FC3EC9"/>
    <w:rsid w:val="00FC4754"/>
    <w:rsid w:val="00FC4BC8"/>
    <w:rsid w:val="00FC4E3A"/>
    <w:rsid w:val="00FC6D01"/>
    <w:rsid w:val="00FC6F7C"/>
    <w:rsid w:val="00FC7416"/>
    <w:rsid w:val="00FD0492"/>
    <w:rsid w:val="00FD064D"/>
    <w:rsid w:val="00FD0C66"/>
    <w:rsid w:val="00FD0D16"/>
    <w:rsid w:val="00FD1270"/>
    <w:rsid w:val="00FD18F8"/>
    <w:rsid w:val="00FD1C9F"/>
    <w:rsid w:val="00FD1E94"/>
    <w:rsid w:val="00FD1FC2"/>
    <w:rsid w:val="00FD252D"/>
    <w:rsid w:val="00FD2901"/>
    <w:rsid w:val="00FD3AAF"/>
    <w:rsid w:val="00FD3E83"/>
    <w:rsid w:val="00FD44E6"/>
    <w:rsid w:val="00FD494C"/>
    <w:rsid w:val="00FD4DE5"/>
    <w:rsid w:val="00FD5254"/>
    <w:rsid w:val="00FD5B95"/>
    <w:rsid w:val="00FD5BC9"/>
    <w:rsid w:val="00FD6E8D"/>
    <w:rsid w:val="00FD7605"/>
    <w:rsid w:val="00FD7B10"/>
    <w:rsid w:val="00FD7BF5"/>
    <w:rsid w:val="00FE051D"/>
    <w:rsid w:val="00FE0B90"/>
    <w:rsid w:val="00FE0EC5"/>
    <w:rsid w:val="00FE1435"/>
    <w:rsid w:val="00FE211F"/>
    <w:rsid w:val="00FE22AD"/>
    <w:rsid w:val="00FE2544"/>
    <w:rsid w:val="00FE2734"/>
    <w:rsid w:val="00FE2CC8"/>
    <w:rsid w:val="00FE2DFE"/>
    <w:rsid w:val="00FE32F4"/>
    <w:rsid w:val="00FE3556"/>
    <w:rsid w:val="00FE3B03"/>
    <w:rsid w:val="00FE4527"/>
    <w:rsid w:val="00FE4736"/>
    <w:rsid w:val="00FE4AED"/>
    <w:rsid w:val="00FE4CD5"/>
    <w:rsid w:val="00FE509F"/>
    <w:rsid w:val="00FE57D3"/>
    <w:rsid w:val="00FE615D"/>
    <w:rsid w:val="00FE686A"/>
    <w:rsid w:val="00FE696E"/>
    <w:rsid w:val="00FE6DFE"/>
    <w:rsid w:val="00FE7102"/>
    <w:rsid w:val="00FE737A"/>
    <w:rsid w:val="00FE73B6"/>
    <w:rsid w:val="00FE7466"/>
    <w:rsid w:val="00FE7C65"/>
    <w:rsid w:val="00FF0744"/>
    <w:rsid w:val="00FF07A6"/>
    <w:rsid w:val="00FF119F"/>
    <w:rsid w:val="00FF24E5"/>
    <w:rsid w:val="00FF251F"/>
    <w:rsid w:val="00FF28E6"/>
    <w:rsid w:val="00FF2D07"/>
    <w:rsid w:val="00FF32BA"/>
    <w:rsid w:val="00FF3743"/>
    <w:rsid w:val="00FF3755"/>
    <w:rsid w:val="00FF37C8"/>
    <w:rsid w:val="00FF3B01"/>
    <w:rsid w:val="00FF419F"/>
    <w:rsid w:val="00FF4BF6"/>
    <w:rsid w:val="00FF4CF6"/>
    <w:rsid w:val="00FF50D3"/>
    <w:rsid w:val="00FF51AB"/>
    <w:rsid w:val="00FF53EF"/>
    <w:rsid w:val="00FF587D"/>
    <w:rsid w:val="00FF66F8"/>
    <w:rsid w:val="00FF6DF3"/>
    <w:rsid w:val="00FF6F66"/>
    <w:rsid w:val="00FF7288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205A9F7"/>
  <w15:docId w15:val="{77631112-8263-41E6-B045-BC599418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normal + Angsana New,Left,Before:  0 pt,Line spacing:  At least..."/>
    <w:basedOn w:val="BodyText"/>
    <w:link w:val="blockChar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D5C1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40869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93D6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107DCA-2DF0-4CFD-ACEF-3144A07B63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5951795-ED3A-4BA2-9A3C-E8A2783204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E6451D-A39F-4620-9031-107F9D9C3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B0A579-3B59-4EE9-8407-7AF057B631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730</TotalTime>
  <Pages>43</Pages>
  <Words>8524</Words>
  <Characters>48593</Characters>
  <Application>Microsoft Office Word</Application>
  <DocSecurity>0</DocSecurity>
  <Lines>404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57003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Piyapat, Suwanrat</cp:lastModifiedBy>
  <cp:revision>107</cp:revision>
  <cp:lastPrinted>2025-02-11T09:19:00Z</cp:lastPrinted>
  <dcterms:created xsi:type="dcterms:W3CDTF">2025-01-31T12:08:00Z</dcterms:created>
  <dcterms:modified xsi:type="dcterms:W3CDTF">2025-02-21T07:57:00Z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