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header4.xml" ContentType="application/vnd.openxmlformats-officedocument.wordprocessingml.header+xml"/>
  <Override PartName="/word/footer13.xml" ContentType="application/vnd.openxmlformats-officedocument.wordprocessingml.footer+xml"/>
  <Override PartName="/word/header5.xml" ContentType="application/vnd.openxmlformats-officedocument.wordprocessingml.head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152234" w:rsidRPr="00161E24" w14:paraId="0F363CC2" w14:textId="77777777" w:rsidTr="00FB5066">
        <w:trPr>
          <w:tblHeader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4208791B" w14:textId="77777777" w:rsidR="00152234" w:rsidRPr="00161E24" w:rsidRDefault="00152234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bookmarkStart w:id="0" w:name="_Hlk68267982"/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1AD57A" w14:textId="77777777" w:rsidR="00152234" w:rsidRPr="00161E24" w:rsidRDefault="00152234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527C8CE6" w14:textId="77777777" w:rsidR="00152234" w:rsidRPr="00161E24" w:rsidRDefault="00152234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สารบัญ</w:t>
            </w:r>
          </w:p>
        </w:tc>
      </w:tr>
      <w:tr w:rsidR="00152234" w:rsidRPr="00161E24" w14:paraId="418C64D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5669B33" w14:textId="170B7ACE" w:rsidR="00152234" w:rsidRPr="00161E24" w:rsidRDefault="000C58DB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3C5CD0AA" w14:textId="77777777" w:rsidR="00152234" w:rsidRPr="00161E24" w:rsidRDefault="00152234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FBDDB21" w14:textId="77777777" w:rsidR="00152234" w:rsidRPr="00161E24" w:rsidRDefault="003E68FC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ข้อมูล</w:t>
            </w:r>
            <w:r w:rsidR="00152234"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ทั่วไป</w:t>
            </w:r>
          </w:p>
        </w:tc>
      </w:tr>
      <w:tr w:rsidR="00152234" w:rsidRPr="00161E24" w14:paraId="39267D39" w14:textId="77777777" w:rsidTr="00B05DC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1278" w:type="dxa"/>
          </w:tcPr>
          <w:p w14:paraId="4206775C" w14:textId="4B10AA29" w:rsidR="00152234" w:rsidRPr="00161E24" w:rsidRDefault="000C58DB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0D1DCEAE" w14:textId="77777777" w:rsidR="00152234" w:rsidRPr="00161E24" w:rsidRDefault="00152234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B8E9CE9" w14:textId="77777777" w:rsidR="00152234" w:rsidRPr="00161E24" w:rsidRDefault="00152234" w:rsidP="00D1440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เกณฑ์การจัดทำงบการเงิน</w:t>
            </w:r>
          </w:p>
        </w:tc>
      </w:tr>
      <w:tr w:rsidR="00F36107" w:rsidRPr="00161E24" w14:paraId="6F4261A6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1A5A78" w14:textId="0A56FD35" w:rsidR="00F36107" w:rsidRPr="00240329" w:rsidRDefault="000C58DB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03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200D8A6F" w14:textId="77777777" w:rsidR="00F36107" w:rsidRPr="00240329" w:rsidRDefault="00F36107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28479D3" w14:textId="54DEA901" w:rsidR="00F36107" w:rsidRPr="00240329" w:rsidRDefault="00821E30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403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นโยบายการบัญชีที่</w:t>
            </w:r>
            <w:r w:rsidR="007F33FC" w:rsidRPr="0024032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มีสาระ</w:t>
            </w:r>
            <w:r w:rsidRPr="002403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สำคัญ</w:t>
            </w:r>
          </w:p>
        </w:tc>
      </w:tr>
      <w:tr w:rsidR="00B3739D" w:rsidRPr="00161E24" w14:paraId="6E17431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488EC88" w14:textId="3320F9F5" w:rsidR="00B3739D" w:rsidRPr="00240329" w:rsidRDefault="00B3739D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03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270" w:type="dxa"/>
          </w:tcPr>
          <w:p w14:paraId="33E6D47B" w14:textId="77777777" w:rsidR="00B3739D" w:rsidRPr="00240329" w:rsidRDefault="00B3739D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9723991" w14:textId="24D05B75" w:rsidR="00B3739D" w:rsidRPr="00240329" w:rsidRDefault="00B3739D" w:rsidP="00F36107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403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ภาวะเงินเฟ้อรุนแรง</w:t>
            </w:r>
          </w:p>
        </w:tc>
      </w:tr>
      <w:tr w:rsidR="00B3739D" w:rsidRPr="00161E24" w14:paraId="14470CA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49EC0BC" w14:textId="0407BBDE" w:rsidR="00B3739D" w:rsidRPr="00240329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03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954BBA6" w14:textId="77777777" w:rsidR="00B3739D" w:rsidRPr="00240329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2AF907E" w14:textId="5C2AA7E6" w:rsidR="00B3739D" w:rsidRPr="00240329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403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B3739D" w:rsidRPr="00161E24" w14:paraId="1AECBC3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4BD95E6" w14:textId="37BEDEBC" w:rsidR="00B3739D" w:rsidRPr="00240329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03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270" w:type="dxa"/>
          </w:tcPr>
          <w:p w14:paraId="782C5E9C" w14:textId="77777777" w:rsidR="00B3739D" w:rsidRPr="00240329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9368081" w14:textId="6B7805AF" w:rsidR="00B3739D" w:rsidRPr="00240329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03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</w:tr>
      <w:tr w:rsidR="00B3739D" w:rsidRPr="00161E24" w14:paraId="08F2D44B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1FA21A2" w14:textId="307396C8" w:rsidR="00B3739D" w:rsidRPr="00240329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03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3E926FC" w14:textId="77777777" w:rsidR="00B3739D" w:rsidRPr="00240329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8950F0" w14:textId="767EF053" w:rsidR="00B3739D" w:rsidRPr="00240329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403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ลูกหนี้การค้า </w:t>
            </w:r>
          </w:p>
        </w:tc>
      </w:tr>
      <w:tr w:rsidR="00B3739D" w:rsidRPr="00161E24" w14:paraId="2B42F2F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0057034" w14:textId="5D6C513E" w:rsidR="00B3739D" w:rsidRPr="00240329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03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BAE5B66" w14:textId="77777777" w:rsidR="00B3739D" w:rsidRPr="00240329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AF53018" w14:textId="7ED693C3" w:rsidR="00B3739D" w:rsidRPr="00240329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03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สินค้าคงเหลือ</w:t>
            </w:r>
          </w:p>
        </w:tc>
      </w:tr>
      <w:tr w:rsidR="00B3739D" w:rsidRPr="00161E24" w14:paraId="0F70CA1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FC69CA" w14:textId="1F75A885" w:rsidR="00B3739D" w:rsidRPr="00240329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03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270" w:type="dxa"/>
          </w:tcPr>
          <w:p w14:paraId="1C731086" w14:textId="77777777" w:rsidR="00B3739D" w:rsidRPr="00240329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54DA99E" w14:textId="08EFAA89" w:rsidR="00B3739D" w:rsidRPr="00240329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Cs w:val="0"/>
                <w:sz w:val="30"/>
                <w:szCs w:val="30"/>
                <w:cs/>
                <w:lang w:val="en-GB"/>
              </w:rPr>
            </w:pPr>
            <w:r w:rsidRPr="002403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สินทรัพย์ชีวภาพ</w:t>
            </w:r>
          </w:p>
        </w:tc>
      </w:tr>
      <w:tr w:rsidR="00B3739D" w:rsidRPr="00161E24" w14:paraId="3A34F71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04ECCD" w14:textId="7FCEA67E" w:rsidR="00B3739D" w:rsidRPr="00240329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03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58FD73A0" w14:textId="77777777" w:rsidR="00B3739D" w:rsidRPr="00240329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E49A469" w14:textId="6D6E05A3" w:rsidR="00B3739D" w:rsidRPr="00240329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403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B3739D" w:rsidRPr="00161E24" w14:paraId="5284BDE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CF8B209" w14:textId="35D6281C" w:rsidR="00B3739D" w:rsidRPr="00240329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03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270" w:type="dxa"/>
          </w:tcPr>
          <w:p w14:paraId="0BD2B3FA" w14:textId="77777777" w:rsidR="00B3739D" w:rsidRPr="00240329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D4F33D8" w14:textId="30DB1D13" w:rsidR="00B3739D" w:rsidRPr="00240329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03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เงินลงทุนในบริษัทย่อย</w:t>
            </w:r>
          </w:p>
        </w:tc>
      </w:tr>
      <w:tr w:rsidR="00B3739D" w:rsidRPr="00161E24" w14:paraId="631D4B2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9756DD4" w14:textId="73CD8938" w:rsidR="00B3739D" w:rsidRPr="00240329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403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270" w:type="dxa"/>
          </w:tcPr>
          <w:p w14:paraId="390338FB" w14:textId="77777777" w:rsidR="00B3739D" w:rsidRPr="00240329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BADBC4A" w14:textId="60F73A3E" w:rsidR="00B3739D" w:rsidRPr="00240329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403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 xml:space="preserve">ที่ดิน อาคารและอุปกรณ์ </w:t>
            </w:r>
          </w:p>
        </w:tc>
      </w:tr>
      <w:tr w:rsidR="00B3739D" w:rsidRPr="00161E24" w14:paraId="19896EB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5DA1DEB" w14:textId="2F161B63" w:rsidR="00B3739D" w:rsidRPr="00240329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03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4BBAA406" w14:textId="77777777" w:rsidR="00B3739D" w:rsidRPr="00240329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2336A7F" w14:textId="07823C49" w:rsidR="00B3739D" w:rsidRPr="00240329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03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สัญญาเช่า</w:t>
            </w:r>
          </w:p>
        </w:tc>
      </w:tr>
      <w:tr w:rsidR="00B3739D" w:rsidRPr="00161E24" w14:paraId="74A6A01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C58AF3A" w14:textId="7E256A1F" w:rsidR="00B3739D" w:rsidRPr="00240329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03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270" w:type="dxa"/>
          </w:tcPr>
          <w:p w14:paraId="214730B8" w14:textId="77777777" w:rsidR="00B3739D" w:rsidRPr="00240329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24C501" w14:textId="2A4F753E" w:rsidR="00B3739D" w:rsidRPr="00240329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403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สินทรัพย์ไม่มีตัวตน</w:t>
            </w:r>
          </w:p>
        </w:tc>
      </w:tr>
      <w:tr w:rsidR="00B3739D" w:rsidRPr="00161E24" w14:paraId="64E4E318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0CB4F96" w14:textId="7C651A33" w:rsidR="00B3739D" w:rsidRPr="00240329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03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42B913D8" w14:textId="77777777" w:rsidR="00B3739D" w:rsidRPr="00240329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13B241A" w14:textId="45519241" w:rsidR="00B3739D" w:rsidRPr="00240329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403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หนี้สินที่มีภาระดอกเบี้ย</w:t>
            </w:r>
          </w:p>
        </w:tc>
      </w:tr>
      <w:tr w:rsidR="00B3739D" w:rsidRPr="00161E24" w14:paraId="60D0D190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8684D00" w14:textId="4DAB08F1" w:rsidR="00B3739D" w:rsidRPr="00240329" w:rsidRDefault="00B3739D" w:rsidP="00B3739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40329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645EC487" w14:textId="77777777" w:rsidR="00B3739D" w:rsidRPr="00240329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A64C7B" w14:textId="6564B36F" w:rsidR="00B3739D" w:rsidRPr="00240329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403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เจ้าหนี้อื่น</w:t>
            </w:r>
          </w:p>
        </w:tc>
      </w:tr>
      <w:tr w:rsidR="00B3739D" w:rsidRPr="00161E24" w14:paraId="0D9BF1BE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6047B12" w14:textId="3582ED7A" w:rsidR="00B3739D" w:rsidRPr="00240329" w:rsidRDefault="00B3739D" w:rsidP="00B3739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40329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70" w:type="dxa"/>
          </w:tcPr>
          <w:p w14:paraId="34F241BF" w14:textId="77777777" w:rsidR="00B3739D" w:rsidRPr="00240329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CD11EEB" w14:textId="712C6C1A" w:rsidR="00B3739D" w:rsidRPr="00240329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403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ab/>
              <w:t>ประมาณการหนี้สินสำหรับผลประโยชน์พนักงาน</w:t>
            </w:r>
          </w:p>
        </w:tc>
      </w:tr>
      <w:tr w:rsidR="00B3739D" w:rsidRPr="00161E24" w14:paraId="2BC88347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FEFC237" w14:textId="7ADD38AF" w:rsidR="00B3739D" w:rsidRPr="00240329" w:rsidRDefault="00B3739D" w:rsidP="00B3739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40329">
              <w:rPr>
                <w:rFonts w:asciiTheme="majorBidi" w:hAnsiTheme="majorBidi" w:cstheme="majorBidi"/>
                <w:sz w:val="30"/>
                <w:szCs w:val="30"/>
              </w:rPr>
              <w:t>18</w:t>
            </w:r>
          </w:p>
        </w:tc>
        <w:tc>
          <w:tcPr>
            <w:tcW w:w="270" w:type="dxa"/>
          </w:tcPr>
          <w:p w14:paraId="5BFA99B0" w14:textId="77777777" w:rsidR="00B3739D" w:rsidRPr="00240329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37E6C962" w14:textId="58993AB6" w:rsidR="00B3739D" w:rsidRPr="00240329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403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หนี้สินไม่หมุนเวียนอื่น</w:t>
            </w:r>
          </w:p>
        </w:tc>
      </w:tr>
      <w:tr w:rsidR="00B3739D" w:rsidRPr="00161E24" w14:paraId="346CC141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577D4BB3" w14:textId="13D489D6" w:rsidR="00B3739D" w:rsidRPr="00240329" w:rsidRDefault="00B3739D" w:rsidP="00B3739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40329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70" w:type="dxa"/>
          </w:tcPr>
          <w:p w14:paraId="7CCE07F6" w14:textId="77777777" w:rsidR="00B3739D" w:rsidRPr="00240329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71464D4" w14:textId="096E3389" w:rsidR="00B3739D" w:rsidRPr="00240329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403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ทุนเรือนหุ้น</w:t>
            </w:r>
          </w:p>
        </w:tc>
      </w:tr>
      <w:tr w:rsidR="00B3739D" w:rsidRPr="00161E24" w14:paraId="2B0271D9" w14:textId="77777777" w:rsidTr="0039470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295CDBB" w14:textId="5BB89EBF" w:rsidR="00B3739D" w:rsidRPr="00240329" w:rsidRDefault="00B3739D" w:rsidP="00B3739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40329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270" w:type="dxa"/>
          </w:tcPr>
          <w:p w14:paraId="38025241" w14:textId="77777777" w:rsidR="00B3739D" w:rsidRPr="00240329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C1A60DA" w14:textId="63BBB2F5" w:rsidR="00B3739D" w:rsidRPr="00240329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03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สำรอง</w:t>
            </w:r>
          </w:p>
        </w:tc>
      </w:tr>
      <w:tr w:rsidR="00B3739D" w:rsidRPr="00161E24" w14:paraId="1EFF4625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17D665D4" w14:textId="54AEF494" w:rsidR="00B3739D" w:rsidRPr="00240329" w:rsidRDefault="00B3739D" w:rsidP="00B3739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40329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70" w:type="dxa"/>
          </w:tcPr>
          <w:p w14:paraId="170D413F" w14:textId="77777777" w:rsidR="00B3739D" w:rsidRPr="00240329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8CCF72" w14:textId="32CD56F1" w:rsidR="00B3739D" w:rsidRPr="00240329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03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ส่วนงานดำเนินงานและการจำแนกรายได้</w:t>
            </w:r>
          </w:p>
        </w:tc>
      </w:tr>
      <w:tr w:rsidR="00B3739D" w:rsidRPr="00161E24" w14:paraId="42B273F4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100903A" w14:textId="56E9C0E2" w:rsidR="00B3739D" w:rsidRPr="00240329" w:rsidRDefault="00B3739D" w:rsidP="00B3739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40329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70" w:type="dxa"/>
          </w:tcPr>
          <w:p w14:paraId="6DA9F9B4" w14:textId="77777777" w:rsidR="00B3739D" w:rsidRPr="00240329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DD592A" w14:textId="0A8D31A6" w:rsidR="00B3739D" w:rsidRPr="00240329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403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รายได้จากการลงทุน</w:t>
            </w:r>
          </w:p>
        </w:tc>
      </w:tr>
      <w:tr w:rsidR="00B3739D" w:rsidRPr="00161E24" w14:paraId="4544CC29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5BC58B8" w14:textId="60998640" w:rsidR="00B3739D" w:rsidRPr="00240329" w:rsidRDefault="00B3739D" w:rsidP="00B3739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40329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65A4565F" w14:textId="77777777" w:rsidR="00B3739D" w:rsidRPr="00240329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C9257F2" w14:textId="65B65577" w:rsidR="00B3739D" w:rsidRPr="00240329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403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</w:tr>
      <w:tr w:rsidR="00B3739D" w:rsidRPr="00161E24" w14:paraId="039306EC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4232CB7D" w14:textId="7CC03185" w:rsidR="00B3739D" w:rsidRPr="00240329" w:rsidRDefault="00B3739D" w:rsidP="00B3739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40329"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  <w:tc>
          <w:tcPr>
            <w:tcW w:w="270" w:type="dxa"/>
          </w:tcPr>
          <w:p w14:paraId="31B55047" w14:textId="77777777" w:rsidR="00B3739D" w:rsidRPr="00240329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3D593C7" w14:textId="663710EE" w:rsidR="00B3739D" w:rsidRPr="00240329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2403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ค่าใช้จ่ายตาม</w:t>
            </w:r>
            <w:r w:rsidRPr="00240329"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ธรรมชาติ</w:t>
            </w:r>
          </w:p>
        </w:tc>
      </w:tr>
      <w:tr w:rsidR="00B3739D" w:rsidRPr="00161E24" w14:paraId="24F07A6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A7D461B" w14:textId="7438A736" w:rsidR="00B3739D" w:rsidRPr="00240329" w:rsidRDefault="00B3739D" w:rsidP="00B3739D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40329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70" w:type="dxa"/>
          </w:tcPr>
          <w:p w14:paraId="72F74063" w14:textId="77777777" w:rsidR="00B3739D" w:rsidRPr="00240329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26E1A37" w14:textId="6929BC6A" w:rsidR="00B3739D" w:rsidRPr="00240329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240329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ภาษีเงินได้</w:t>
            </w:r>
          </w:p>
        </w:tc>
      </w:tr>
      <w:tr w:rsidR="00972DDA" w:rsidRPr="00161E24" w14:paraId="630779EA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156C5CB" w14:textId="3C73B209" w:rsidR="00972DDA" w:rsidRPr="00240329" w:rsidRDefault="00972DDA" w:rsidP="00972DDA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40329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70" w:type="dxa"/>
          </w:tcPr>
          <w:p w14:paraId="68EEC127" w14:textId="77777777" w:rsidR="00972DDA" w:rsidRPr="00240329" w:rsidRDefault="00972DDA" w:rsidP="00972D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A74EF27" w14:textId="4F71BB00" w:rsidR="00972DDA" w:rsidRPr="00240329" w:rsidRDefault="00972DDA" w:rsidP="00972D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972DDA" w:rsidRPr="00161E24" w14:paraId="0DFB032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3893E99A" w14:textId="3D81E101" w:rsidR="00972DDA" w:rsidRPr="00161E24" w:rsidRDefault="00972DDA" w:rsidP="00972DDA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1D759748" w14:textId="77777777" w:rsidR="00972DDA" w:rsidRPr="00161E24" w:rsidRDefault="00972DDA" w:rsidP="00972D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33972EF" w14:textId="345A26EA" w:rsidR="00972DDA" w:rsidRPr="00161E24" w:rsidRDefault="00972DDA" w:rsidP="00972D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72DDA" w:rsidRPr="00161E24" w14:paraId="5ADE9703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71B3EDB0" w14:textId="3AA1C61F" w:rsidR="00972DDA" w:rsidRPr="00161E24" w:rsidRDefault="00972DDA" w:rsidP="00972DDA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  <w:tc>
          <w:tcPr>
            <w:tcW w:w="270" w:type="dxa"/>
          </w:tcPr>
          <w:p w14:paraId="1EB27DF0" w14:textId="77777777" w:rsidR="00972DDA" w:rsidRPr="00161E24" w:rsidRDefault="00972DDA" w:rsidP="00972D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096238C" w14:textId="1AF370D6" w:rsidR="00972DDA" w:rsidRPr="00161E24" w:rsidRDefault="00972DDA" w:rsidP="00972D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การบริหารจัดการทุน</w:t>
            </w:r>
          </w:p>
        </w:tc>
      </w:tr>
      <w:tr w:rsidR="00972DDA" w:rsidRPr="00161E24" w14:paraId="5AF8698D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2854302C" w14:textId="6B3A562C" w:rsidR="00972DDA" w:rsidRPr="00161E24" w:rsidRDefault="00972DDA" w:rsidP="00972DDA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70" w:type="dxa"/>
          </w:tcPr>
          <w:p w14:paraId="40C8D8E8" w14:textId="77777777" w:rsidR="00972DDA" w:rsidRPr="00161E24" w:rsidRDefault="00972DDA" w:rsidP="00972D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4361CB6" w14:textId="11F6C7B1" w:rsidR="00972DDA" w:rsidRPr="00161E24" w:rsidRDefault="00972DDA" w:rsidP="00972D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ภาระผูกพัน</w:t>
            </w:r>
          </w:p>
        </w:tc>
      </w:tr>
      <w:tr w:rsidR="00972DDA" w:rsidRPr="00161E24" w14:paraId="7D7ED3DF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06F634BF" w14:textId="3808B7B1" w:rsidR="00972DDA" w:rsidRPr="00161E24" w:rsidRDefault="00972DDA" w:rsidP="00972DDA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2E5233CB" w14:textId="77777777" w:rsidR="00972DDA" w:rsidRPr="00161E24" w:rsidRDefault="00972DDA" w:rsidP="00972D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299B343" w14:textId="13633BCE" w:rsidR="00972DDA" w:rsidRPr="00161E24" w:rsidRDefault="00972DDA" w:rsidP="00972DD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B3739D" w:rsidRPr="00161E24" w14:paraId="6DC8BDC2" w14:textId="7777777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278" w:type="dxa"/>
          </w:tcPr>
          <w:p w14:paraId="6EA976E8" w14:textId="6D9356F8" w:rsidR="00B3739D" w:rsidRPr="00B3739D" w:rsidRDefault="00B3739D" w:rsidP="00B3739D">
            <w:pPr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43A2DB" w14:textId="77777777" w:rsidR="00B3739D" w:rsidRPr="00161E24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BCBA013" w14:textId="2C4EFED7" w:rsidR="00B3739D" w:rsidRDefault="00B3739D" w:rsidP="00B3739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jc w:val="thaiDistribute"/>
              <w:rPr>
                <w:rFonts w:asciiTheme="majorBidi" w:hAnsiTheme="majorBidi" w:cstheme="majorBidi"/>
                <w:b w:val="0"/>
                <w:bCs w:val="0"/>
                <w:sz w:val="30"/>
                <w:szCs w:val="30"/>
                <w:cs/>
              </w:rPr>
            </w:pPr>
          </w:p>
        </w:tc>
      </w:tr>
    </w:tbl>
    <w:bookmarkEnd w:id="0"/>
    <w:p w14:paraId="70BC26D4" w14:textId="462C5A4A" w:rsidR="001F253B" w:rsidRPr="00161E24" w:rsidRDefault="001F253B" w:rsidP="00D27A5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hanging="18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D2A9756" w14:textId="77777777" w:rsidR="001F253B" w:rsidRPr="00161E24" w:rsidRDefault="001F253B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5FCB60D" w14:textId="380FFDE3" w:rsidR="001F253B" w:rsidRPr="00161E24" w:rsidRDefault="001F253B" w:rsidP="00C477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EF472C" w:rsidRPr="00161E24">
        <w:rPr>
          <w:rFonts w:asciiTheme="majorBidi" w:hAnsiTheme="majorBidi" w:cstheme="majorBidi"/>
          <w:sz w:val="30"/>
          <w:szCs w:val="30"/>
          <w:cs/>
        </w:rPr>
        <w:t>นี้</w:t>
      </w:r>
      <w:r w:rsidRPr="00161E24">
        <w:rPr>
          <w:rFonts w:asciiTheme="majorBidi" w:hAnsiTheme="majorBidi" w:cstheme="majorBidi"/>
          <w:sz w:val="30"/>
          <w:szCs w:val="30"/>
          <w:cs/>
        </w:rPr>
        <w:t>ได้รับอนุมั</w:t>
      </w:r>
      <w:r w:rsidR="00D0597E" w:rsidRPr="00161E24">
        <w:rPr>
          <w:rFonts w:asciiTheme="majorBidi" w:hAnsiTheme="majorBidi" w:cstheme="majorBidi"/>
          <w:sz w:val="30"/>
          <w:szCs w:val="30"/>
          <w:cs/>
        </w:rPr>
        <w:t>ติ</w:t>
      </w:r>
      <w:r w:rsidR="000D53D2" w:rsidRPr="00161E24">
        <w:rPr>
          <w:rFonts w:asciiTheme="majorBidi" w:hAnsiTheme="majorBidi" w:cstheme="majorBidi"/>
          <w:sz w:val="30"/>
          <w:szCs w:val="30"/>
          <w:cs/>
        </w:rPr>
        <w:t>ให้ออก</w:t>
      </w:r>
      <w:r w:rsidR="00DC1956" w:rsidRPr="00161E24">
        <w:rPr>
          <w:rFonts w:asciiTheme="majorBidi" w:hAnsiTheme="majorBidi" w:cstheme="majorBidi"/>
          <w:sz w:val="30"/>
          <w:szCs w:val="30"/>
          <w:cs/>
        </w:rPr>
        <w:t>งบการเงินจากคณะกรรม</w:t>
      </w:r>
      <w:r w:rsidR="006624BE" w:rsidRPr="00161E24">
        <w:rPr>
          <w:rFonts w:asciiTheme="majorBidi" w:hAnsiTheme="majorBidi" w:cstheme="majorBidi"/>
          <w:sz w:val="30"/>
          <w:szCs w:val="30"/>
          <w:cs/>
        </w:rPr>
        <w:t>การ</w:t>
      </w:r>
      <w:r w:rsidR="00335D42" w:rsidRPr="00161E24">
        <w:rPr>
          <w:rFonts w:asciiTheme="majorBidi" w:hAnsiTheme="majorBidi" w:cstheme="majorBidi"/>
          <w:sz w:val="30"/>
          <w:szCs w:val="30"/>
          <w:cs/>
        </w:rPr>
        <w:t>เมื่อ</w:t>
      </w:r>
      <w:r w:rsidR="00335D42" w:rsidRPr="004933D7">
        <w:rPr>
          <w:rFonts w:asciiTheme="majorBidi" w:hAnsiTheme="majorBidi" w:cstheme="majorBidi"/>
          <w:sz w:val="30"/>
          <w:szCs w:val="30"/>
          <w:cs/>
        </w:rPr>
        <w:t>วัน</w:t>
      </w:r>
      <w:r w:rsidR="002A4AA6" w:rsidRPr="004933D7">
        <w:rPr>
          <w:rFonts w:asciiTheme="majorBidi" w:hAnsiTheme="majorBidi" w:cstheme="majorBidi"/>
          <w:sz w:val="30"/>
          <w:szCs w:val="30"/>
          <w:cs/>
        </w:rPr>
        <w:t>ที</w:t>
      </w:r>
      <w:r w:rsidR="007A5B62" w:rsidRPr="004933D7">
        <w:rPr>
          <w:rFonts w:asciiTheme="majorBidi" w:hAnsiTheme="majorBidi" w:cstheme="majorBidi"/>
          <w:sz w:val="30"/>
          <w:szCs w:val="30"/>
          <w:cs/>
        </w:rPr>
        <w:t>่</w:t>
      </w:r>
      <w:r w:rsidR="00870E3F" w:rsidRPr="004933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05B5A" w:rsidRPr="004933D7">
        <w:rPr>
          <w:rFonts w:asciiTheme="majorBidi" w:hAnsiTheme="majorBidi" w:cstheme="majorBidi"/>
          <w:sz w:val="30"/>
          <w:szCs w:val="30"/>
        </w:rPr>
        <w:t>25</w:t>
      </w:r>
      <w:r w:rsidR="00C309BA" w:rsidRPr="004933D7">
        <w:rPr>
          <w:rFonts w:asciiTheme="majorBidi" w:hAnsiTheme="majorBidi" w:cstheme="majorBidi" w:hint="cs"/>
          <w:sz w:val="30"/>
          <w:szCs w:val="30"/>
          <w:cs/>
        </w:rPr>
        <w:t xml:space="preserve"> กุมภาพันธ์</w:t>
      </w:r>
      <w:r w:rsidR="00C309B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C309BA">
        <w:rPr>
          <w:rFonts w:asciiTheme="majorBidi" w:hAnsiTheme="majorBidi" w:cstheme="majorBidi"/>
          <w:sz w:val="30"/>
          <w:szCs w:val="30"/>
        </w:rPr>
        <w:t>256</w:t>
      </w:r>
      <w:r w:rsidR="00B46C30">
        <w:rPr>
          <w:rFonts w:asciiTheme="majorBidi" w:hAnsiTheme="majorBidi" w:cstheme="majorBidi" w:hint="cs"/>
          <w:sz w:val="30"/>
          <w:szCs w:val="30"/>
          <w:cs/>
        </w:rPr>
        <w:t>8</w:t>
      </w:r>
    </w:p>
    <w:p w14:paraId="2AE0FBA6" w14:textId="77777777" w:rsidR="001F253B" w:rsidRPr="00161E24" w:rsidRDefault="001F253B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22CA80" w14:textId="5B5199BA" w:rsidR="00F8482D" w:rsidRPr="00161E24" w:rsidRDefault="00F8482D" w:rsidP="00576C52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  <w:cs/>
        </w:rPr>
        <w:t>ข้อมูลทั่วไป</w:t>
      </w:r>
    </w:p>
    <w:p w14:paraId="15BF5703" w14:textId="77777777" w:rsidR="001F253B" w:rsidRPr="00161E24" w:rsidRDefault="001F253B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B5D7AD2" w14:textId="0110E44E" w:rsidR="00AA50F4" w:rsidRPr="00161E24" w:rsidRDefault="00C2659F" w:rsidP="00AA50F4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sz w:val="30"/>
          <w:szCs w:val="30"/>
          <w:cs/>
        </w:rPr>
      </w:pPr>
      <w:r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บริษัท เบทาโ</w:t>
      </w:r>
      <w:r w:rsidR="000343E9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กร จำกัด (มหาชน) </w:t>
      </w:r>
      <w:r w:rsidR="00656639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>(</w:t>
      </w:r>
      <w:r w:rsidR="000343E9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>“บริษัท”</w:t>
      </w:r>
      <w:r w:rsidR="00656639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>)</w:t>
      </w:r>
      <w:r w:rsidR="000343E9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เป็</w:t>
      </w:r>
      <w:r w:rsidR="00D0597E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น</w:t>
      </w:r>
      <w:r w:rsidR="000343E9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นิต</w:t>
      </w:r>
      <w:r w:rsidR="000B7059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ิบุคคลที่จัดตั้งขึ้นในประเทศไทย</w:t>
      </w:r>
      <w:r w:rsidR="000343E9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และ</w:t>
      </w:r>
      <w:r w:rsidR="00460B9C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 xml:space="preserve">จดทะเบียนกับตลาดหลักทรัพย์แห่งประเทศไทยเมื่อเดือนพฤศจิกายน </w:t>
      </w:r>
      <w:r w:rsidR="00460B9C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2565 </w:t>
      </w:r>
      <w:r w:rsidR="00460B9C">
        <w:rPr>
          <w:rFonts w:asciiTheme="majorBidi" w:hAnsiTheme="majorBidi" w:cstheme="majorBidi" w:hint="cs"/>
          <w:b w:val="0"/>
          <w:bCs w:val="0"/>
          <w:sz w:val="30"/>
          <w:szCs w:val="30"/>
          <w:cs/>
        </w:rPr>
        <w:t>โดย</w:t>
      </w:r>
      <w:r w:rsidR="002545AB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มี</w:t>
      </w:r>
      <w:r w:rsidR="000343E9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ที่อยู่จดทะเบียน</w:t>
      </w:r>
      <w:r w:rsidR="004B7ABE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>ของบริษัท</w:t>
      </w:r>
      <w:r w:rsidR="00AA50F4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ตั้งอยู่ เลขที่ </w:t>
      </w:r>
      <w:r w:rsidR="000C58DB" w:rsidRPr="00161E24">
        <w:rPr>
          <w:rFonts w:asciiTheme="majorBidi" w:hAnsiTheme="majorBidi" w:cstheme="majorBidi"/>
          <w:b w:val="0"/>
          <w:bCs w:val="0"/>
          <w:sz w:val="30"/>
          <w:szCs w:val="30"/>
        </w:rPr>
        <w:t>323</w:t>
      </w:r>
      <w:r w:rsidR="00AA50F4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="007E53AA">
        <w:rPr>
          <w:rFonts w:asciiTheme="majorBidi" w:hAnsiTheme="majorBidi" w:cstheme="majorBidi"/>
          <w:b w:val="0"/>
          <w:bCs w:val="0"/>
          <w:sz w:val="30"/>
          <w:szCs w:val="30"/>
          <w:cs/>
        </w:rPr>
        <w:br/>
      </w:r>
      <w:r w:rsidR="00AA50F4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อาคารเบทาโกร ทาวเวอร์ (นอร์ธปาร์ค) หมู่ที่ </w:t>
      </w:r>
      <w:r w:rsidR="000C58DB" w:rsidRPr="00161E24">
        <w:rPr>
          <w:rFonts w:asciiTheme="majorBidi" w:hAnsiTheme="majorBidi" w:cstheme="majorBidi"/>
          <w:b w:val="0"/>
          <w:bCs w:val="0"/>
          <w:sz w:val="30"/>
          <w:szCs w:val="30"/>
        </w:rPr>
        <w:t>6</w:t>
      </w:r>
      <w:r w:rsidR="00AA50F4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ถนนวิภาวดีรังสิต</w:t>
      </w:r>
      <w:r w:rsidR="002F5C82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 xml:space="preserve"> </w:t>
      </w:r>
      <w:r w:rsidR="00AA50F4" w:rsidRPr="00161E24">
        <w:rPr>
          <w:rFonts w:asciiTheme="majorBidi" w:hAnsiTheme="majorBidi" w:cstheme="majorBidi"/>
          <w:b w:val="0"/>
          <w:bCs w:val="0"/>
          <w:sz w:val="30"/>
          <w:szCs w:val="30"/>
          <w:cs/>
        </w:rPr>
        <w:t>แขวงทุ่งสองห้อง เขตหลักสี่ กรุงเทพมหานคร ประเทศไทย</w:t>
      </w:r>
    </w:p>
    <w:p w14:paraId="3232FA4F" w14:textId="5BE3041D" w:rsidR="005F7DEB" w:rsidRPr="00161E24" w:rsidRDefault="005F7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68B9811D" w14:textId="3ED9FE90" w:rsidR="000343E9" w:rsidRPr="00460B9C" w:rsidRDefault="00BC5212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ผู้ถือหุ้นรายใหญ่</w:t>
      </w:r>
      <w:r w:rsidR="000B7059" w:rsidRPr="00161E24">
        <w:rPr>
          <w:rFonts w:asciiTheme="majorBidi" w:hAnsiTheme="majorBidi" w:cstheme="majorBidi"/>
          <w:sz w:val="30"/>
          <w:szCs w:val="30"/>
          <w:cs/>
        </w:rPr>
        <w:t>ของกลุ่มบริษัท</w:t>
      </w:r>
      <w:r w:rsidR="00486098" w:rsidRPr="00161E24">
        <w:rPr>
          <w:rFonts w:asciiTheme="majorBidi" w:hAnsiTheme="majorBidi" w:cstheme="majorBidi"/>
          <w:sz w:val="30"/>
          <w:szCs w:val="30"/>
          <w:cs/>
        </w:rPr>
        <w:t>ในระหว่างปี</w:t>
      </w:r>
      <w:r w:rsidR="00915B31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F5C82" w:rsidRPr="00161E24">
        <w:rPr>
          <w:rFonts w:asciiTheme="majorBidi" w:hAnsiTheme="majorBidi" w:cstheme="majorBidi"/>
          <w:sz w:val="30"/>
          <w:szCs w:val="30"/>
          <w:cs/>
        </w:rPr>
        <w:t>ได้แก่</w:t>
      </w:r>
      <w:r w:rsidR="00915B31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B7059" w:rsidRPr="00161E24">
        <w:rPr>
          <w:rFonts w:asciiTheme="majorBidi" w:hAnsiTheme="majorBidi" w:cstheme="majorBidi"/>
          <w:sz w:val="30"/>
          <w:szCs w:val="30"/>
          <w:cs/>
        </w:rPr>
        <w:t>บริษัท เบทาโกรโฮลดิ้ง จำกั</w:t>
      </w:r>
      <w:r w:rsidR="000B7059" w:rsidRPr="00877FE2">
        <w:rPr>
          <w:rFonts w:asciiTheme="majorBidi" w:hAnsiTheme="majorBidi" w:cstheme="majorBidi"/>
          <w:sz w:val="30"/>
          <w:szCs w:val="30"/>
          <w:cs/>
        </w:rPr>
        <w:t>ด</w:t>
      </w:r>
      <w:r w:rsidR="005126F7" w:rsidRPr="00877FE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B5F40" w:rsidRPr="00877FE2">
        <w:rPr>
          <w:rFonts w:asciiTheme="majorBidi" w:hAnsiTheme="majorBidi" w:cstheme="majorBidi"/>
          <w:sz w:val="30"/>
          <w:szCs w:val="30"/>
        </w:rPr>
        <w:t>(</w:t>
      </w:r>
      <w:r w:rsidR="00CB5F40" w:rsidRPr="00877FE2">
        <w:rPr>
          <w:rFonts w:asciiTheme="majorBidi" w:hAnsiTheme="majorBidi" w:cstheme="majorBidi" w:hint="cs"/>
          <w:sz w:val="30"/>
          <w:szCs w:val="30"/>
          <w:cs/>
        </w:rPr>
        <w:t>ถือหุ้น</w:t>
      </w:r>
      <w:r w:rsidR="00CB5F40" w:rsidRPr="00855420">
        <w:rPr>
          <w:rFonts w:asciiTheme="majorBidi" w:hAnsiTheme="majorBidi" w:cstheme="majorBidi" w:hint="cs"/>
          <w:sz w:val="30"/>
          <w:szCs w:val="30"/>
          <w:cs/>
        </w:rPr>
        <w:t xml:space="preserve">ร้อยละ </w:t>
      </w:r>
      <w:r w:rsidR="002F4A9D">
        <w:rPr>
          <w:rFonts w:asciiTheme="majorBidi" w:hAnsiTheme="majorBidi" w:cstheme="majorBidi"/>
          <w:sz w:val="30"/>
          <w:szCs w:val="30"/>
        </w:rPr>
        <w:t>38</w:t>
      </w:r>
      <w:r w:rsidR="00CB5F40" w:rsidRPr="00855420">
        <w:rPr>
          <w:rFonts w:asciiTheme="majorBidi" w:hAnsiTheme="majorBidi" w:cstheme="majorBidi"/>
          <w:sz w:val="30"/>
          <w:szCs w:val="30"/>
        </w:rPr>
        <w:t>)</w:t>
      </w:r>
      <w:r w:rsidR="00877FE2" w:rsidRPr="00855420">
        <w:rPr>
          <w:rFonts w:asciiTheme="majorBidi" w:hAnsiTheme="majorBidi" w:cstheme="majorBidi"/>
          <w:sz w:val="30"/>
          <w:szCs w:val="30"/>
        </w:rPr>
        <w:t xml:space="preserve"> </w:t>
      </w:r>
      <w:r w:rsidR="000B7059" w:rsidRPr="00855420">
        <w:rPr>
          <w:rFonts w:asciiTheme="majorBidi" w:hAnsiTheme="majorBidi" w:cstheme="majorBidi"/>
          <w:sz w:val="30"/>
          <w:szCs w:val="30"/>
          <w:cs/>
        </w:rPr>
        <w:t>ซึ่ง</w:t>
      </w:r>
      <w:r w:rsidR="000B7059" w:rsidRPr="00161E24">
        <w:rPr>
          <w:rFonts w:asciiTheme="majorBidi" w:hAnsiTheme="majorBidi" w:cstheme="majorBidi"/>
          <w:sz w:val="30"/>
          <w:szCs w:val="30"/>
          <w:cs/>
        </w:rPr>
        <w:t>เป็น</w:t>
      </w:r>
      <w:r w:rsidR="000843C6">
        <w:rPr>
          <w:rFonts w:asciiTheme="majorBidi" w:hAnsiTheme="majorBidi" w:cstheme="majorBidi"/>
          <w:sz w:val="30"/>
          <w:szCs w:val="30"/>
        </w:rPr>
        <w:br/>
      </w:r>
      <w:r w:rsidR="000B7059" w:rsidRPr="00161E24">
        <w:rPr>
          <w:rFonts w:asciiTheme="majorBidi" w:hAnsiTheme="majorBidi" w:cstheme="majorBidi"/>
          <w:sz w:val="30"/>
          <w:szCs w:val="30"/>
          <w:cs/>
        </w:rPr>
        <w:t>นิติบุคคลที่จัดตั้งขึ้นในประเทศไทย</w:t>
      </w:r>
      <w:r w:rsidR="001C704E" w:rsidRPr="00460B9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2F9B1C43" w14:textId="77777777" w:rsidR="00255EA8" w:rsidRPr="00291A24" w:rsidRDefault="00255EA8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eastAsia="ja-JP"/>
        </w:rPr>
      </w:pPr>
    </w:p>
    <w:p w14:paraId="6C98114D" w14:textId="64B4AF8F" w:rsidR="00EA03C8" w:rsidRPr="00161E24" w:rsidRDefault="004C480B" w:rsidP="00730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31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260C95" w:rsidRPr="00161E24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</w:t>
      </w:r>
      <w:r w:rsidR="00D43624" w:rsidRPr="00161E24">
        <w:rPr>
          <w:rFonts w:asciiTheme="majorBidi" w:hAnsiTheme="majorBidi" w:cstheme="majorBidi"/>
          <w:sz w:val="30"/>
          <w:szCs w:val="30"/>
        </w:rPr>
        <w:t>(</w:t>
      </w:r>
      <w:r w:rsidR="00B97A8C" w:rsidRPr="00161E24">
        <w:rPr>
          <w:rFonts w:asciiTheme="majorBidi" w:hAnsiTheme="majorBidi" w:cstheme="majorBidi"/>
          <w:sz w:val="30"/>
          <w:szCs w:val="30"/>
        </w:rPr>
        <w:t>“</w:t>
      </w:r>
      <w:r w:rsidR="00260C95" w:rsidRPr="00161E24">
        <w:rPr>
          <w:rFonts w:asciiTheme="majorBidi" w:hAnsiTheme="majorBidi" w:cstheme="majorBidi"/>
          <w:sz w:val="30"/>
          <w:szCs w:val="30"/>
          <w:cs/>
        </w:rPr>
        <w:t>กลุ่มบริษัท</w:t>
      </w:r>
      <w:r w:rsidR="00B97A8C" w:rsidRPr="00161E24">
        <w:rPr>
          <w:rFonts w:asciiTheme="majorBidi" w:hAnsiTheme="majorBidi" w:cstheme="majorBidi"/>
          <w:sz w:val="30"/>
          <w:szCs w:val="30"/>
        </w:rPr>
        <w:t>”</w:t>
      </w:r>
      <w:r w:rsidR="00D43624" w:rsidRPr="00161E24">
        <w:rPr>
          <w:rFonts w:asciiTheme="majorBidi" w:hAnsiTheme="majorBidi" w:cstheme="majorBidi"/>
          <w:sz w:val="30"/>
          <w:szCs w:val="30"/>
        </w:rPr>
        <w:t>)</w:t>
      </w:r>
      <w:r w:rsidR="00D033A9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8161B6" w:rsidRPr="00161E24">
        <w:rPr>
          <w:rFonts w:asciiTheme="majorBidi" w:hAnsiTheme="majorBidi" w:cstheme="majorBidi"/>
          <w:sz w:val="30"/>
          <w:szCs w:val="30"/>
          <w:cs/>
        </w:rPr>
        <w:t>ดำเนินธุรกิจหลัก</w:t>
      </w:r>
      <w:r w:rsidR="00260C95" w:rsidRPr="00161E24">
        <w:rPr>
          <w:rFonts w:asciiTheme="majorBidi" w:hAnsiTheme="majorBidi" w:cstheme="majorBidi"/>
          <w:sz w:val="30"/>
          <w:szCs w:val="30"/>
          <w:cs/>
        </w:rPr>
        <w:t>ด้าน</w:t>
      </w:r>
      <w:r w:rsidR="0073012B" w:rsidRPr="00161E24">
        <w:rPr>
          <w:rFonts w:asciiTheme="majorBidi" w:hAnsiTheme="majorBidi" w:cstheme="majorBidi"/>
          <w:sz w:val="30"/>
          <w:szCs w:val="30"/>
          <w:cs/>
        </w:rPr>
        <w:t>เกษตร อาหารเพื่อการบริโภค ผลิตภัณฑ์เนื้อสัตว์ไม่มีบรรจุภัณฑ์ ผลิตภัณฑ์ร่วมและผลพลอยได้และอาหารอื่น ๆ ปศุสัตว์ สัตว์เลี้ยงและอื่น ๆ</w:t>
      </w:r>
      <w:r w:rsidR="003B389B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D53D2" w:rsidRPr="00161E24">
        <w:rPr>
          <w:rFonts w:asciiTheme="majorBidi" w:hAnsiTheme="majorBidi" w:cstheme="majorBidi"/>
          <w:sz w:val="30"/>
          <w:szCs w:val="30"/>
          <w:cs/>
        </w:rPr>
        <w:t>รายละเอียดของ</w:t>
      </w:r>
      <w:r w:rsidR="003C54E3" w:rsidRPr="00161E24">
        <w:rPr>
          <w:rFonts w:asciiTheme="majorBidi" w:hAnsiTheme="majorBidi" w:cstheme="majorBidi"/>
          <w:sz w:val="30"/>
          <w:szCs w:val="30"/>
          <w:cs/>
        </w:rPr>
        <w:t xml:space="preserve">บริษัทร่วม </w:t>
      </w:r>
      <w:r w:rsidR="002545AB" w:rsidRPr="00161E24">
        <w:rPr>
          <w:rFonts w:asciiTheme="majorBidi" w:hAnsiTheme="majorBidi" w:cstheme="majorBidi"/>
          <w:sz w:val="30"/>
          <w:szCs w:val="30"/>
          <w:cs/>
        </w:rPr>
        <w:t>การ</w:t>
      </w:r>
      <w:r w:rsidR="007D27F0" w:rsidRPr="00161E24">
        <w:rPr>
          <w:rFonts w:asciiTheme="majorBidi" w:hAnsiTheme="majorBidi" w:cstheme="majorBidi"/>
          <w:sz w:val="30"/>
          <w:szCs w:val="30"/>
          <w:cs/>
        </w:rPr>
        <w:t>ร่วมค้าและบริษัท</w:t>
      </w:r>
      <w:r w:rsidR="00A229D2" w:rsidRPr="00161E24">
        <w:rPr>
          <w:rFonts w:asciiTheme="majorBidi" w:hAnsiTheme="majorBidi" w:cstheme="majorBidi"/>
          <w:sz w:val="30"/>
          <w:szCs w:val="30"/>
          <w:cs/>
        </w:rPr>
        <w:t>ย่อย</w:t>
      </w:r>
      <w:r w:rsidR="000D53D2" w:rsidRPr="00161E24">
        <w:rPr>
          <w:rFonts w:asciiTheme="majorBidi" w:hAnsiTheme="majorBidi" w:cstheme="majorBidi"/>
          <w:sz w:val="30"/>
          <w:szCs w:val="30"/>
          <w:cs/>
        </w:rPr>
        <w:t>ของบริษัท</w:t>
      </w:r>
      <w:r w:rsidR="008A442B" w:rsidRPr="00161E24">
        <w:rPr>
          <w:rFonts w:asciiTheme="majorBidi" w:hAnsiTheme="majorBidi" w:cstheme="majorBidi"/>
          <w:sz w:val="30"/>
          <w:szCs w:val="30"/>
          <w:cs/>
        </w:rPr>
        <w:t xml:space="preserve"> ณ วันที่ </w:t>
      </w:r>
      <w:r w:rsidR="000C58DB" w:rsidRPr="00161E24">
        <w:rPr>
          <w:rFonts w:asciiTheme="majorBidi" w:hAnsiTheme="majorBidi" w:cstheme="majorBidi"/>
          <w:sz w:val="30"/>
          <w:szCs w:val="30"/>
        </w:rPr>
        <w:t>31</w:t>
      </w:r>
      <w:r w:rsidR="008A442B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8A442B" w:rsidRPr="00161E24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C58DB" w:rsidRPr="00161E24">
        <w:rPr>
          <w:rFonts w:asciiTheme="majorBidi" w:hAnsiTheme="majorBidi" w:cstheme="majorBidi"/>
          <w:sz w:val="30"/>
          <w:szCs w:val="30"/>
        </w:rPr>
        <w:t>256</w:t>
      </w:r>
      <w:r w:rsidR="00BA519E">
        <w:rPr>
          <w:rFonts w:asciiTheme="majorBidi" w:hAnsiTheme="majorBidi" w:cstheme="majorBidi"/>
          <w:sz w:val="30"/>
          <w:szCs w:val="30"/>
        </w:rPr>
        <w:t>7</w:t>
      </w:r>
      <w:r w:rsidR="00BB4EFF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83B7B" w:rsidRPr="00161E24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0C58DB" w:rsidRPr="00161E24">
        <w:rPr>
          <w:rFonts w:asciiTheme="majorBidi" w:hAnsiTheme="majorBidi" w:cstheme="majorBidi"/>
          <w:sz w:val="30"/>
          <w:szCs w:val="30"/>
        </w:rPr>
        <w:t>256</w:t>
      </w:r>
      <w:r w:rsidR="00BA519E">
        <w:rPr>
          <w:rFonts w:asciiTheme="majorBidi" w:hAnsiTheme="majorBidi" w:cstheme="majorBidi"/>
          <w:sz w:val="30"/>
          <w:szCs w:val="30"/>
        </w:rPr>
        <w:t>6</w:t>
      </w:r>
      <w:r w:rsidR="00EA4679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A087D" w:rsidRPr="00161E24">
        <w:rPr>
          <w:rFonts w:asciiTheme="majorBidi" w:hAnsiTheme="majorBidi" w:cstheme="majorBidi"/>
          <w:sz w:val="30"/>
          <w:szCs w:val="30"/>
          <w:cs/>
        </w:rPr>
        <w:t>ได้เปิดเผยไว้ในหมายเหตุประกอบ</w:t>
      </w:r>
      <w:r w:rsidR="007E53AA">
        <w:rPr>
          <w:rFonts w:asciiTheme="majorBidi" w:hAnsiTheme="majorBidi" w:cstheme="majorBidi"/>
          <w:sz w:val="30"/>
          <w:szCs w:val="30"/>
          <w:cs/>
        </w:rPr>
        <w:br/>
      </w:r>
      <w:r w:rsidR="005A087D" w:rsidRPr="00161E24">
        <w:rPr>
          <w:rFonts w:asciiTheme="majorBidi" w:hAnsiTheme="majorBidi" w:cstheme="majorBidi"/>
          <w:sz w:val="30"/>
          <w:szCs w:val="30"/>
          <w:cs/>
        </w:rPr>
        <w:t>งบการเงิน</w:t>
      </w:r>
      <w:r w:rsidR="005A087D" w:rsidRPr="008920DA">
        <w:rPr>
          <w:rFonts w:asciiTheme="majorBidi" w:hAnsiTheme="majorBidi" w:cstheme="majorBidi"/>
          <w:sz w:val="30"/>
          <w:szCs w:val="30"/>
          <w:cs/>
        </w:rPr>
        <w:t>ข้อ</w:t>
      </w:r>
      <w:r w:rsidR="00831169" w:rsidRPr="008920DA">
        <w:rPr>
          <w:rFonts w:asciiTheme="majorBidi" w:hAnsiTheme="majorBidi" w:cstheme="majorBidi"/>
          <w:sz w:val="30"/>
          <w:szCs w:val="30"/>
        </w:rPr>
        <w:t xml:space="preserve"> </w:t>
      </w:r>
      <w:r w:rsidR="00CF0543">
        <w:rPr>
          <w:rFonts w:asciiTheme="majorBidi" w:hAnsiTheme="majorBidi" w:cstheme="majorBidi"/>
          <w:sz w:val="30"/>
          <w:szCs w:val="30"/>
        </w:rPr>
        <w:t>10</w:t>
      </w:r>
      <w:r w:rsidR="005A087D" w:rsidRPr="008920DA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5A087D" w:rsidRPr="008920DA">
        <w:rPr>
          <w:rFonts w:asciiTheme="majorBidi" w:hAnsiTheme="majorBidi" w:cstheme="majorBidi"/>
          <w:sz w:val="30"/>
          <w:szCs w:val="30"/>
        </w:rPr>
        <w:t xml:space="preserve"> </w:t>
      </w:r>
      <w:r w:rsidR="00296827">
        <w:rPr>
          <w:rFonts w:asciiTheme="majorBidi" w:hAnsiTheme="majorBidi" w:cstheme="majorBidi"/>
          <w:sz w:val="30"/>
          <w:szCs w:val="30"/>
        </w:rPr>
        <w:t>1</w:t>
      </w:r>
      <w:r w:rsidR="00CF0543">
        <w:rPr>
          <w:rFonts w:asciiTheme="majorBidi" w:hAnsiTheme="majorBidi" w:cstheme="majorBidi"/>
          <w:sz w:val="30"/>
          <w:szCs w:val="30"/>
        </w:rPr>
        <w:t>1</w:t>
      </w:r>
      <w:r w:rsidR="00C47701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0DCA472" w14:textId="77777777" w:rsidR="00BA5B80" w:rsidRPr="00161E24" w:rsidRDefault="00BA5B80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9317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64CB11D" w14:textId="53542F33" w:rsidR="001F253B" w:rsidRPr="00161E24" w:rsidRDefault="001F253B" w:rsidP="00576C52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161E24">
        <w:rPr>
          <w:rFonts w:asciiTheme="majorBidi" w:hAnsiTheme="majorBidi" w:cstheme="majorBidi"/>
          <w:sz w:val="30"/>
          <w:szCs w:val="30"/>
          <w:u w:val="none"/>
          <w:cs/>
        </w:rPr>
        <w:t xml:space="preserve">เกณฑ์การจัดทำงบการเงิน </w:t>
      </w:r>
    </w:p>
    <w:p w14:paraId="3EDD0FE5" w14:textId="77777777" w:rsidR="007E5536" w:rsidRPr="001A1D46" w:rsidRDefault="007E5536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4B7951B" w14:textId="078B15F3" w:rsidR="009E34B9" w:rsidRDefault="007E5536" w:rsidP="00293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</w:t>
      </w:r>
      <w:r w:rsidR="002F0242" w:rsidRPr="00161E24">
        <w:rPr>
          <w:rFonts w:asciiTheme="majorBidi" w:hAnsiTheme="majorBidi" w:cstheme="majorBidi"/>
          <w:sz w:val="30"/>
          <w:szCs w:val="30"/>
          <w:cs/>
        </w:rPr>
        <w:t>ที่ประกาศใช้โดย</w:t>
      </w:r>
      <w:r w:rsidR="00D7582F" w:rsidRPr="00161E24">
        <w:rPr>
          <w:rFonts w:asciiTheme="majorBidi" w:hAnsiTheme="majorBidi" w:cstheme="majorBidi"/>
          <w:sz w:val="30"/>
          <w:szCs w:val="30"/>
        </w:rPr>
        <w:br/>
      </w:r>
      <w:r w:rsidR="002F0242" w:rsidRPr="00161E24">
        <w:rPr>
          <w:rFonts w:asciiTheme="majorBidi" w:hAnsiTheme="majorBidi" w:cstheme="majorBidi"/>
          <w:sz w:val="30"/>
          <w:szCs w:val="30"/>
          <w:cs/>
        </w:rPr>
        <w:t>สภาวิชาชีพบัญชีฯ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กฎระเบียบและประกาศคณะกรรมการกำกับหลักทรัพย์และตลาดหลักทรัพย์ที่เกี่ยวข้อง</w:t>
      </w:r>
      <w:r w:rsidR="00250F44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8944F9" w:rsidRPr="00161E24">
        <w:rPr>
          <w:rFonts w:asciiTheme="majorBidi" w:hAnsiTheme="majorBidi" w:cstheme="majorBidi"/>
          <w:sz w:val="30"/>
          <w:szCs w:val="30"/>
        </w:rPr>
        <w:br/>
      </w:r>
      <w:r w:rsidR="00250F44" w:rsidRPr="00161E24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</w:t>
      </w:r>
      <w:r w:rsidR="00250F44" w:rsidRPr="00293DFB">
        <w:rPr>
          <w:rFonts w:asciiTheme="majorBidi" w:hAnsiTheme="majorBidi" w:cstheme="majorBidi"/>
          <w:sz w:val="30"/>
          <w:szCs w:val="30"/>
          <w:cs/>
        </w:rPr>
        <w:t>ซึ่งเป็นสกุลเงินที่ใช้ในการดำเนินงานของบริษัท นโยบายการบัญชี</w:t>
      </w:r>
      <w:r w:rsidR="004374B4">
        <w:rPr>
          <w:rFonts w:asciiTheme="majorBidi" w:hAnsiTheme="majorBidi" w:cstheme="majorBidi" w:hint="cs"/>
          <w:sz w:val="30"/>
          <w:szCs w:val="30"/>
          <w:cs/>
        </w:rPr>
        <w:t xml:space="preserve">ที่เปิดเผยในหมายเหตุข้อ </w:t>
      </w:r>
      <w:r w:rsidR="004374B4">
        <w:rPr>
          <w:rFonts w:asciiTheme="majorBidi" w:hAnsiTheme="majorBidi" w:cstheme="majorBidi"/>
          <w:sz w:val="30"/>
          <w:szCs w:val="30"/>
        </w:rPr>
        <w:t xml:space="preserve">3 </w:t>
      </w:r>
      <w:r w:rsidR="00250F44" w:rsidRPr="00293DFB">
        <w:rPr>
          <w:rFonts w:asciiTheme="majorBidi" w:hAnsiTheme="majorBidi" w:cs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  <w:r w:rsidR="007B27D4" w:rsidRPr="00293DFB">
        <w:rPr>
          <w:rFonts w:asciiTheme="majorBidi" w:hAnsiTheme="majorBidi" w:cstheme="majorBidi"/>
          <w:sz w:val="30"/>
          <w:szCs w:val="30"/>
        </w:rPr>
        <w:t xml:space="preserve"> </w:t>
      </w:r>
      <w:r w:rsidR="009E34B9">
        <w:rPr>
          <w:rFonts w:asciiTheme="majorBidi" w:hAnsiTheme="majorBidi" w:cstheme="majorBidi" w:hint="cs"/>
          <w:sz w:val="30"/>
          <w:szCs w:val="30"/>
          <w:cs/>
        </w:rPr>
        <w:t>ยกเว้นการเปลี่ยนแปลง</w:t>
      </w:r>
      <w:r w:rsidR="009E34B9" w:rsidRPr="009E34B9">
        <w:rPr>
          <w:rFonts w:asciiTheme="majorBidi" w:hAnsiTheme="majorBidi" w:hint="cs"/>
          <w:sz w:val="30"/>
          <w:szCs w:val="30"/>
          <w:cs/>
        </w:rPr>
        <w:t>นโยบายการบัญชีที่มีสาระสำคัญ</w:t>
      </w:r>
      <w:r w:rsidR="009E34B9">
        <w:rPr>
          <w:rFonts w:asciiTheme="majorBidi" w:hAnsiTheme="majorBidi" w:cstheme="majorBidi" w:hint="cs"/>
          <w:sz w:val="30"/>
          <w:szCs w:val="30"/>
          <w:cs/>
        </w:rPr>
        <w:t>ดังต่อไปนี้</w:t>
      </w:r>
    </w:p>
    <w:p w14:paraId="6433679F" w14:textId="77777777" w:rsidR="009E34B9" w:rsidRDefault="009E34B9" w:rsidP="00293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6B7C82" w14:textId="77777777" w:rsidR="009E34B9" w:rsidRDefault="009E34B9" w:rsidP="00293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2B3A83" w14:textId="77777777" w:rsidR="009E34B9" w:rsidRDefault="009E34B9" w:rsidP="00293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34D1BC5" w14:textId="77777777" w:rsidR="00EA64FF" w:rsidRPr="00293DFB" w:rsidRDefault="00EA64FF" w:rsidP="00293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04"/>
        <w:jc w:val="thaiDistribute"/>
        <w:rPr>
          <w:rFonts w:asciiTheme="majorBidi" w:hAnsiTheme="majorBidi" w:cstheme="majorBidi"/>
          <w:sz w:val="28"/>
          <w:szCs w:val="28"/>
        </w:rPr>
      </w:pPr>
    </w:p>
    <w:p w14:paraId="2B956742" w14:textId="77777777" w:rsidR="00620640" w:rsidRPr="00293DFB" w:rsidRDefault="00620640" w:rsidP="00293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 w:rsidRPr="00293DFB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A493B0A" w14:textId="5AE6D519" w:rsidR="00406FB5" w:rsidRPr="00406FB5" w:rsidRDefault="00406FB5" w:rsidP="00A170E6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44" w:hanging="459"/>
        <w:jc w:val="thaiDistribute"/>
        <w:rPr>
          <w:rFonts w:asciiTheme="majorBidi" w:hAnsiTheme="majorBidi"/>
          <w:sz w:val="30"/>
          <w:szCs w:val="30"/>
        </w:rPr>
      </w:pPr>
      <w:r w:rsidRPr="00406FB5"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  <w:cs/>
          <w:lang w:val="th-TH"/>
        </w:rPr>
        <w:lastRenderedPageBreak/>
        <w:t>มาตรฐานการบัญชี</w:t>
      </w:r>
      <w:r w:rsidRPr="00406FB5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 </w:t>
      </w:r>
      <w:r w:rsidRPr="00406FB5"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  <w:cs/>
          <w:lang w:val="th-TH"/>
        </w:rPr>
        <w:t>ฉบับที่</w:t>
      </w:r>
      <w:r w:rsidRPr="00406FB5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 </w:t>
      </w:r>
      <w:r w:rsidRPr="00406FB5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th-TH"/>
        </w:rPr>
        <w:t>12</w:t>
      </w:r>
      <w:r w:rsidRPr="00406FB5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 </w:t>
      </w:r>
      <w:r w:rsidRPr="00406FB5"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  <w:cs/>
          <w:lang w:val="th-TH"/>
        </w:rPr>
        <w:t>เรื่อง</w:t>
      </w:r>
      <w:r w:rsidRPr="00406FB5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 </w:t>
      </w:r>
      <w:r w:rsidRPr="00406FB5"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  <w:cs/>
          <w:lang w:val="th-TH"/>
        </w:rPr>
        <w:t>ภาษีเงินได้รอการตัดบัญชีเกี่ยวกับสินทรัพย์และหนี้สินที่เกิดจากรายการเดียวกัน</w:t>
      </w:r>
    </w:p>
    <w:p w14:paraId="1DBF9C95" w14:textId="77777777" w:rsidR="00406FB5" w:rsidRPr="00406FB5" w:rsidRDefault="00406FB5" w:rsidP="00406FB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ind w:left="909"/>
        <w:jc w:val="thaiDistribute"/>
        <w:rPr>
          <w:rFonts w:asciiTheme="majorBidi" w:hAnsiTheme="majorBidi" w:cstheme="majorBidi"/>
          <w:sz w:val="30"/>
          <w:szCs w:val="30"/>
        </w:rPr>
      </w:pPr>
    </w:p>
    <w:p w14:paraId="2445D746" w14:textId="5EED940D" w:rsidR="00EA64FF" w:rsidRDefault="00EA64FF" w:rsidP="00A17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44"/>
        <w:jc w:val="thaiDistribute"/>
        <w:rPr>
          <w:rFonts w:asciiTheme="majorBidi" w:hAnsiTheme="majorBidi"/>
          <w:sz w:val="30"/>
          <w:szCs w:val="30"/>
        </w:rPr>
      </w:pPr>
      <w:r w:rsidRPr="00EA64FF">
        <w:rPr>
          <w:rFonts w:asciiTheme="majorBidi" w:hAnsiTheme="majorBidi" w:hint="cs"/>
          <w:sz w:val="30"/>
          <w:szCs w:val="30"/>
          <w:cs/>
        </w:rPr>
        <w:t>กลุ่มบริษัทได้ถือปฏิบัติตามการปรับปรุงมาตรฐานการบัญชีฉบับที่</w:t>
      </w:r>
      <w:r w:rsidRPr="00EA64FF">
        <w:rPr>
          <w:rFonts w:asciiTheme="majorBidi" w:hAnsiTheme="majorBidi"/>
          <w:sz w:val="30"/>
          <w:szCs w:val="30"/>
          <w:cs/>
        </w:rPr>
        <w:t xml:space="preserve"> </w:t>
      </w:r>
      <w:r w:rsidRPr="00EA64FF">
        <w:rPr>
          <w:rFonts w:asciiTheme="majorBidi" w:hAnsiTheme="majorBidi" w:cstheme="majorBidi"/>
          <w:sz w:val="30"/>
          <w:szCs w:val="30"/>
        </w:rPr>
        <w:t xml:space="preserve">12 </w:t>
      </w:r>
      <w:r w:rsidRPr="00EA64FF">
        <w:rPr>
          <w:rFonts w:asciiTheme="majorBidi" w:hAnsiTheme="majorBidi" w:hint="cs"/>
          <w:sz w:val="30"/>
          <w:szCs w:val="30"/>
          <w:cs/>
        </w:rPr>
        <w:t>เรื่องภาษีเงินได้รอการตัดบัญชีเกี่ยวกับสินทรัพย์และหนี้สินที่เกิดจากรายการเดียวกันตั้งแต่วันที่</w:t>
      </w:r>
      <w:r w:rsidRPr="00EA64FF">
        <w:rPr>
          <w:rFonts w:asciiTheme="majorBidi" w:hAnsiTheme="majorBidi"/>
          <w:sz w:val="30"/>
          <w:szCs w:val="30"/>
          <w:cs/>
        </w:rPr>
        <w:t xml:space="preserve"> </w:t>
      </w:r>
      <w:r w:rsidRPr="00EA64FF">
        <w:rPr>
          <w:rFonts w:asciiTheme="majorBidi" w:hAnsiTheme="majorBidi" w:cstheme="majorBidi"/>
          <w:sz w:val="30"/>
          <w:szCs w:val="30"/>
        </w:rPr>
        <w:t xml:space="preserve">1 </w:t>
      </w:r>
      <w:r w:rsidRPr="00EA64FF">
        <w:rPr>
          <w:rFonts w:asciiTheme="majorBidi" w:hAnsiTheme="majorBidi" w:hint="cs"/>
          <w:sz w:val="30"/>
          <w:szCs w:val="30"/>
          <w:cs/>
        </w:rPr>
        <w:t>มกราคม</w:t>
      </w:r>
      <w:r w:rsidRPr="00EA64FF">
        <w:rPr>
          <w:rFonts w:asciiTheme="majorBidi" w:hAnsiTheme="majorBidi"/>
          <w:sz w:val="30"/>
          <w:szCs w:val="30"/>
          <w:cs/>
        </w:rPr>
        <w:t xml:space="preserve"> </w:t>
      </w:r>
      <w:r w:rsidRPr="00EA64FF">
        <w:rPr>
          <w:rFonts w:asciiTheme="majorBidi" w:hAnsiTheme="majorBidi" w:cstheme="majorBidi"/>
          <w:sz w:val="30"/>
          <w:szCs w:val="30"/>
        </w:rPr>
        <w:t xml:space="preserve">2567 </w:t>
      </w:r>
      <w:r w:rsidRPr="00EA64FF">
        <w:rPr>
          <w:rFonts w:asciiTheme="majorBidi" w:hAnsiTheme="majorBidi" w:hint="cs"/>
          <w:sz w:val="30"/>
          <w:szCs w:val="30"/>
          <w:cs/>
        </w:rPr>
        <w:t>การปรับปรุงดังกล่าวได้ลดขอบเขตของการยกเว้นการรับรู้รายการเมื่อเริ่มแรกโดยไม่นำไปใช้กับรายการที่ก่อให้เกิดผลแตกต่างชั่วคราวในจำนวนที่เท่ากันและ</w:t>
      </w:r>
      <w:r w:rsidRPr="00EA64FF">
        <w:rPr>
          <w:rFonts w:asciiTheme="majorBidi" w:hAnsiTheme="majorBidi"/>
          <w:sz w:val="30"/>
          <w:szCs w:val="30"/>
          <w:cs/>
        </w:rPr>
        <w:t xml:space="preserve"> </w:t>
      </w:r>
      <w:r w:rsidRPr="00EA64FF">
        <w:rPr>
          <w:rFonts w:asciiTheme="majorBidi" w:hAnsiTheme="majorBidi" w:hint="cs"/>
          <w:sz w:val="30"/>
          <w:szCs w:val="30"/>
          <w:cs/>
        </w:rPr>
        <w:t>หักกลบกัน</w:t>
      </w:r>
      <w:r w:rsidRPr="00EA64FF">
        <w:rPr>
          <w:rFonts w:asciiTheme="majorBidi" w:hAnsiTheme="majorBidi"/>
          <w:sz w:val="30"/>
          <w:szCs w:val="30"/>
          <w:cs/>
        </w:rPr>
        <w:t xml:space="preserve"> </w:t>
      </w:r>
      <w:r w:rsidRPr="00EA64FF">
        <w:rPr>
          <w:rFonts w:asciiTheme="majorBidi" w:hAnsiTheme="majorBidi" w:hint="cs"/>
          <w:sz w:val="30"/>
          <w:szCs w:val="30"/>
          <w:cs/>
        </w:rPr>
        <w:t>เช่น</w:t>
      </w:r>
      <w:r w:rsidRPr="00EA64FF">
        <w:rPr>
          <w:rFonts w:asciiTheme="majorBidi" w:hAnsiTheme="majorBidi"/>
          <w:sz w:val="30"/>
          <w:szCs w:val="30"/>
          <w:cs/>
        </w:rPr>
        <w:t xml:space="preserve"> </w:t>
      </w:r>
      <w:r w:rsidRPr="00EA64FF">
        <w:rPr>
          <w:rFonts w:asciiTheme="majorBidi" w:hAnsiTheme="majorBidi" w:hint="cs"/>
          <w:sz w:val="30"/>
          <w:szCs w:val="30"/>
          <w:cs/>
        </w:rPr>
        <w:t>สัญญาเช่าและประมาณการค่ารื้อถอน</w:t>
      </w:r>
      <w:r w:rsidRPr="00EA64FF">
        <w:rPr>
          <w:rFonts w:asciiTheme="majorBidi" w:hAnsiTheme="majorBidi"/>
          <w:sz w:val="30"/>
          <w:szCs w:val="30"/>
          <w:cs/>
        </w:rPr>
        <w:t xml:space="preserve"> </w:t>
      </w:r>
      <w:r w:rsidRPr="00EA64FF">
        <w:rPr>
          <w:rFonts w:asciiTheme="majorBidi" w:hAnsiTheme="majorBidi" w:hint="cs"/>
          <w:sz w:val="30"/>
          <w:szCs w:val="30"/>
          <w:cs/>
        </w:rPr>
        <w:t>โดยกลุ่มบริษัทต้องรับรู้สินทรัพย์ภาษีเงินได้รอการตัดบัญชีและหนี้สินภาษีเงินได้รอการตัดบัญชีที่เกี่ยวข้องกับสัญญาเช่าและประมาณการค่ารื้อถอนตั้งแต่วันเริ่มต้นของ</w:t>
      </w:r>
      <w:r w:rsidRPr="00EA64FF">
        <w:rPr>
          <w:rFonts w:asciiTheme="majorBidi" w:hAnsiTheme="majorBidi"/>
          <w:sz w:val="30"/>
          <w:szCs w:val="30"/>
          <w:cs/>
        </w:rPr>
        <w:t xml:space="preserve"> </w:t>
      </w:r>
      <w:r w:rsidRPr="00EA64FF">
        <w:rPr>
          <w:rFonts w:asciiTheme="majorBidi" w:hAnsiTheme="majorBidi" w:hint="cs"/>
          <w:sz w:val="30"/>
          <w:szCs w:val="30"/>
          <w:cs/>
        </w:rPr>
        <w:t>รอบระยะเวลาเปรียบเทียบแรกสุดที่นำเสนอโดยปรับปรุงผลกระทบสะสมกับกำไรสะสมหรือองค์ประกอบอื่นของส่วนของผู้ถือหุ้น</w:t>
      </w:r>
      <w:r w:rsidRPr="00EA64FF">
        <w:rPr>
          <w:rFonts w:asciiTheme="majorBidi" w:hAnsiTheme="majorBidi"/>
          <w:sz w:val="30"/>
          <w:szCs w:val="30"/>
          <w:cs/>
        </w:rPr>
        <w:t xml:space="preserve"> </w:t>
      </w:r>
      <w:r w:rsidRPr="00EA64FF">
        <w:rPr>
          <w:rFonts w:asciiTheme="majorBidi" w:hAnsiTheme="majorBidi" w:hint="cs"/>
          <w:sz w:val="30"/>
          <w:szCs w:val="30"/>
          <w:cs/>
        </w:rPr>
        <w:t>ณ</w:t>
      </w:r>
      <w:r w:rsidRPr="00EA64FF">
        <w:rPr>
          <w:rFonts w:asciiTheme="majorBidi" w:hAnsiTheme="majorBidi"/>
          <w:sz w:val="30"/>
          <w:szCs w:val="30"/>
          <w:cs/>
        </w:rPr>
        <w:t xml:space="preserve"> </w:t>
      </w:r>
      <w:r w:rsidRPr="00EA64FF">
        <w:rPr>
          <w:rFonts w:asciiTheme="majorBidi" w:hAnsiTheme="majorBidi" w:hint="cs"/>
          <w:sz w:val="30"/>
          <w:szCs w:val="30"/>
          <w:cs/>
        </w:rPr>
        <w:t>วันดังกล่าว</w:t>
      </w:r>
      <w:r w:rsidRPr="00EA64FF">
        <w:rPr>
          <w:rFonts w:asciiTheme="majorBidi" w:hAnsiTheme="majorBidi"/>
          <w:sz w:val="30"/>
          <w:szCs w:val="30"/>
          <w:cs/>
        </w:rPr>
        <w:t xml:space="preserve"> </w:t>
      </w:r>
      <w:r w:rsidRPr="00EA64FF">
        <w:rPr>
          <w:rFonts w:asciiTheme="majorBidi" w:hAnsiTheme="majorBidi" w:hint="cs"/>
          <w:sz w:val="30"/>
          <w:szCs w:val="30"/>
          <w:cs/>
        </w:rPr>
        <w:t>และกลุ่มบริษัทนำการปรับปรุงดังกล่าวมาถือปฏิบัติกับรายการอื่นที่เกิดขึ้นหลังวันเริ่มต้นของรอบระยะเวลาเปรียบเทียบแรกสุดที่นำเสนอ</w:t>
      </w:r>
      <w:r w:rsidRPr="00EA64FF">
        <w:rPr>
          <w:rFonts w:asciiTheme="majorBidi" w:hAnsiTheme="majorBidi"/>
          <w:sz w:val="30"/>
          <w:szCs w:val="30"/>
          <w:cs/>
        </w:rPr>
        <w:t xml:space="preserve"> </w:t>
      </w:r>
      <w:r w:rsidRPr="00EA64FF">
        <w:rPr>
          <w:rFonts w:asciiTheme="majorBidi" w:hAnsiTheme="majorBidi" w:hint="cs"/>
          <w:sz w:val="30"/>
          <w:szCs w:val="30"/>
          <w:cs/>
        </w:rPr>
        <w:t>โดยก่อนหน้านี้</w:t>
      </w:r>
      <w:r w:rsidRPr="00EA64FF">
        <w:rPr>
          <w:rFonts w:asciiTheme="majorBidi" w:hAnsiTheme="majorBidi"/>
          <w:sz w:val="30"/>
          <w:szCs w:val="30"/>
          <w:cs/>
        </w:rPr>
        <w:t xml:space="preserve"> </w:t>
      </w:r>
      <w:r w:rsidRPr="00EA64FF">
        <w:rPr>
          <w:rFonts w:asciiTheme="majorBidi" w:hAnsiTheme="majorBidi" w:hint="cs"/>
          <w:sz w:val="30"/>
          <w:szCs w:val="30"/>
          <w:cs/>
        </w:rPr>
        <w:t>กลุ่มบริษัทรับรู้ภาษีเงินได้รอการตัดบัญชีสำหรับสัญญาเช่าและประมาณการค่ารื้อถอนจากผลแตกต่างชั่วคราวสุทธิซึ่งเกิดขึ้นภายหลังการรับรู้รายการเมื่อเริ่มแรก</w:t>
      </w:r>
    </w:p>
    <w:p w14:paraId="72E3A7AF" w14:textId="77777777" w:rsidR="00EA64FF" w:rsidRDefault="00EA64FF" w:rsidP="00293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9"/>
        </w:tabs>
        <w:spacing w:line="240" w:lineRule="auto"/>
        <w:ind w:left="549"/>
        <w:jc w:val="thaiDistribute"/>
        <w:rPr>
          <w:rFonts w:asciiTheme="majorBidi" w:hAnsiTheme="majorBidi"/>
          <w:sz w:val="30"/>
          <w:szCs w:val="30"/>
        </w:rPr>
      </w:pPr>
    </w:p>
    <w:p w14:paraId="2A23210A" w14:textId="07C0BC30" w:rsidR="00406FB5" w:rsidRDefault="00EA64FF" w:rsidP="00A17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44"/>
        <w:jc w:val="thaiDistribute"/>
        <w:rPr>
          <w:rFonts w:asciiTheme="majorBidi" w:hAnsiTheme="majorBidi" w:cstheme="majorBidi"/>
          <w:sz w:val="30"/>
          <w:szCs w:val="30"/>
        </w:rPr>
      </w:pPr>
      <w:r w:rsidRPr="00EA64FF">
        <w:rPr>
          <w:rFonts w:asciiTheme="majorBidi" w:hAnsiTheme="majorBidi" w:hint="cs"/>
          <w:sz w:val="30"/>
          <w:szCs w:val="30"/>
          <w:cs/>
        </w:rPr>
        <w:t>จากการปรับปรุงดังกล่าว</w:t>
      </w:r>
      <w:r w:rsidRPr="00EA64FF">
        <w:rPr>
          <w:rFonts w:asciiTheme="majorBidi" w:hAnsiTheme="majorBidi"/>
          <w:sz w:val="30"/>
          <w:szCs w:val="30"/>
          <w:cs/>
        </w:rPr>
        <w:t xml:space="preserve"> </w:t>
      </w:r>
      <w:r w:rsidRPr="00EA64FF">
        <w:rPr>
          <w:rFonts w:asciiTheme="majorBidi" w:hAnsiTheme="majorBidi" w:hint="cs"/>
          <w:sz w:val="30"/>
          <w:szCs w:val="30"/>
          <w:cs/>
        </w:rPr>
        <w:t>กลุ่มบริษัทรับรู้รายการสินทรัพย์ภาษีเงินได้รอการตัดบัญชีที่เกี่ยวข้องกับหนี้สินตามสัญญาเช่าและหนี้สินภาษีเงินได้รอการตัดบัญชีที่เกี่ยวข้องกับสินทรัพย์สิทธิการใช้แยกจากกัน</w:t>
      </w:r>
      <w:r w:rsidRPr="00EA64FF">
        <w:rPr>
          <w:rFonts w:asciiTheme="majorBidi" w:hAnsiTheme="majorBidi"/>
          <w:sz w:val="30"/>
          <w:szCs w:val="30"/>
          <w:cs/>
        </w:rPr>
        <w:t xml:space="preserve"> </w:t>
      </w:r>
      <w:r w:rsidRPr="00EA64FF">
        <w:rPr>
          <w:rFonts w:asciiTheme="majorBidi" w:hAnsiTheme="majorBidi" w:hint="cs"/>
          <w:sz w:val="30"/>
          <w:szCs w:val="30"/>
          <w:cs/>
        </w:rPr>
        <w:t>อย่างไรก็ตาม</w:t>
      </w:r>
      <w:r w:rsidRPr="00EA64FF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br/>
      </w:r>
      <w:r w:rsidRPr="00EA64FF">
        <w:rPr>
          <w:rFonts w:asciiTheme="majorBidi" w:hAnsiTheme="majorBidi" w:hint="cs"/>
          <w:sz w:val="30"/>
          <w:szCs w:val="30"/>
          <w:cs/>
        </w:rPr>
        <w:t>การรับรู้รายการดังกล่าวไม่มีผลกระทบต่องบฐานะการเงิน</w:t>
      </w:r>
      <w:r w:rsidRPr="00EA64FF">
        <w:rPr>
          <w:rFonts w:asciiTheme="majorBidi" w:hAnsiTheme="majorBidi"/>
          <w:sz w:val="30"/>
          <w:szCs w:val="30"/>
          <w:cs/>
        </w:rPr>
        <w:t xml:space="preserve"> </w:t>
      </w:r>
      <w:r w:rsidRPr="00EA64FF">
        <w:rPr>
          <w:rFonts w:asciiTheme="majorBidi" w:hAnsiTheme="majorBidi" w:hint="cs"/>
          <w:sz w:val="30"/>
          <w:szCs w:val="30"/>
          <w:cs/>
        </w:rPr>
        <w:t>เนื่องจากยอดคงเหลือเข้าเงื่อนไขการหักกลบกันรายการของมาตรฐานการบัญชี</w:t>
      </w:r>
      <w:r w:rsidRPr="00EA64FF">
        <w:rPr>
          <w:rFonts w:asciiTheme="majorBidi" w:hAnsiTheme="majorBidi"/>
          <w:sz w:val="30"/>
          <w:szCs w:val="30"/>
          <w:cs/>
        </w:rPr>
        <w:t xml:space="preserve"> </w:t>
      </w:r>
      <w:r w:rsidRPr="00EA64FF">
        <w:rPr>
          <w:rFonts w:asciiTheme="majorBidi" w:hAnsiTheme="majorBidi" w:hint="cs"/>
          <w:sz w:val="30"/>
          <w:szCs w:val="30"/>
          <w:cs/>
        </w:rPr>
        <w:t>ฉบับที่</w:t>
      </w:r>
      <w:r w:rsidRPr="00EA64FF">
        <w:rPr>
          <w:rFonts w:asciiTheme="majorBidi" w:hAnsiTheme="majorBidi"/>
          <w:sz w:val="30"/>
          <w:szCs w:val="30"/>
          <w:cs/>
        </w:rPr>
        <w:t xml:space="preserve"> </w:t>
      </w:r>
      <w:r w:rsidRPr="00EA64FF">
        <w:rPr>
          <w:rFonts w:asciiTheme="majorBidi" w:hAnsiTheme="majorBidi" w:cstheme="majorBidi"/>
          <w:sz w:val="30"/>
          <w:szCs w:val="30"/>
        </w:rPr>
        <w:t xml:space="preserve">12 </w:t>
      </w:r>
      <w:r w:rsidRPr="00EA64FF">
        <w:rPr>
          <w:rFonts w:asciiTheme="majorBidi" w:hAnsiTheme="majorBidi" w:hint="cs"/>
          <w:sz w:val="30"/>
          <w:szCs w:val="30"/>
          <w:cs/>
        </w:rPr>
        <w:t>และการปรับปรุงดังกล่าวไม่มีผลกระทบต่อกำไรสะสมยกมา</w:t>
      </w:r>
      <w:r w:rsidRPr="00EA64FF">
        <w:rPr>
          <w:rFonts w:asciiTheme="majorBidi" w:hAnsiTheme="majorBidi"/>
          <w:sz w:val="30"/>
          <w:szCs w:val="30"/>
          <w:cs/>
        </w:rPr>
        <w:t xml:space="preserve"> </w:t>
      </w:r>
      <w:r w:rsidRPr="00EA64FF">
        <w:rPr>
          <w:rFonts w:asciiTheme="majorBidi" w:hAnsiTheme="majorBidi" w:hint="cs"/>
          <w:sz w:val="30"/>
          <w:szCs w:val="30"/>
          <w:cs/>
        </w:rPr>
        <w:t>ณ</w:t>
      </w:r>
      <w:r w:rsidRPr="00EA64FF">
        <w:rPr>
          <w:rFonts w:asciiTheme="majorBidi" w:hAnsiTheme="majorBidi"/>
          <w:sz w:val="30"/>
          <w:szCs w:val="30"/>
          <w:cs/>
        </w:rPr>
        <w:t xml:space="preserve"> </w:t>
      </w:r>
      <w:r w:rsidRPr="00EA64FF">
        <w:rPr>
          <w:rFonts w:asciiTheme="majorBidi" w:hAnsiTheme="majorBidi" w:hint="cs"/>
          <w:sz w:val="30"/>
          <w:szCs w:val="30"/>
          <w:cs/>
        </w:rPr>
        <w:t>วันที่</w:t>
      </w:r>
      <w:r w:rsidRPr="00EA64FF">
        <w:rPr>
          <w:rFonts w:asciiTheme="majorBidi" w:hAnsiTheme="majorBidi"/>
          <w:sz w:val="30"/>
          <w:szCs w:val="30"/>
          <w:cs/>
        </w:rPr>
        <w:t xml:space="preserve"> </w:t>
      </w:r>
      <w:r w:rsidRPr="00EA64FF">
        <w:rPr>
          <w:rFonts w:asciiTheme="majorBidi" w:hAnsiTheme="majorBidi" w:cstheme="majorBidi"/>
          <w:sz w:val="30"/>
          <w:szCs w:val="30"/>
        </w:rPr>
        <w:t xml:space="preserve">1 </w:t>
      </w:r>
      <w:r w:rsidRPr="00EA64FF">
        <w:rPr>
          <w:rFonts w:asciiTheme="majorBidi" w:hAnsiTheme="majorBidi" w:hint="cs"/>
          <w:sz w:val="30"/>
          <w:szCs w:val="30"/>
          <w:cs/>
        </w:rPr>
        <w:t>มกราคม</w:t>
      </w:r>
      <w:r w:rsidRPr="00EA64FF">
        <w:rPr>
          <w:rFonts w:asciiTheme="majorBidi" w:hAnsiTheme="majorBidi"/>
          <w:sz w:val="30"/>
          <w:szCs w:val="30"/>
          <w:cs/>
        </w:rPr>
        <w:t xml:space="preserve"> </w:t>
      </w:r>
      <w:r w:rsidRPr="00EA64FF">
        <w:rPr>
          <w:rFonts w:asciiTheme="majorBidi" w:hAnsiTheme="majorBidi" w:cstheme="majorBidi"/>
          <w:sz w:val="30"/>
          <w:szCs w:val="30"/>
        </w:rPr>
        <w:t xml:space="preserve">2566 </w:t>
      </w:r>
      <w:r w:rsidRPr="00EA64FF">
        <w:rPr>
          <w:rFonts w:asciiTheme="majorBidi" w:hAnsiTheme="majorBidi" w:hint="cs"/>
          <w:sz w:val="30"/>
          <w:szCs w:val="30"/>
          <w:cs/>
        </w:rPr>
        <w:t>ทั้งนี้</w:t>
      </w:r>
      <w:r w:rsidRPr="00EA64FF">
        <w:rPr>
          <w:rFonts w:asciiTheme="majorBidi" w:hAnsiTheme="majorBidi"/>
          <w:sz w:val="30"/>
          <w:szCs w:val="30"/>
          <w:cs/>
        </w:rPr>
        <w:t xml:space="preserve"> </w:t>
      </w:r>
      <w:r w:rsidRPr="00EA64FF">
        <w:rPr>
          <w:rFonts w:asciiTheme="majorBidi" w:hAnsiTheme="majorBidi" w:hint="cs"/>
          <w:sz w:val="30"/>
          <w:szCs w:val="30"/>
          <w:cs/>
        </w:rPr>
        <w:t>ผลกระทบที่สำคัญต่อกลุ่มบริษัทเป็นการเปิดเผยข้อมูลสินทรัพย์ภาษีเงินได้รอการตัดบัญชีและหนี้สินภาษีเงินได้รอการตัดบัญชีที่รับรู้</w:t>
      </w:r>
      <w:r w:rsidRPr="00EA64FF">
        <w:rPr>
          <w:rFonts w:asciiTheme="majorBidi" w:hAnsiTheme="majorBidi"/>
          <w:sz w:val="30"/>
          <w:szCs w:val="30"/>
          <w:cs/>
        </w:rPr>
        <w:t xml:space="preserve"> (</w:t>
      </w:r>
      <w:r w:rsidRPr="00EA64FF">
        <w:rPr>
          <w:rFonts w:asciiTheme="majorBidi" w:hAnsiTheme="majorBidi" w:hint="cs"/>
          <w:sz w:val="30"/>
          <w:szCs w:val="30"/>
          <w:cs/>
        </w:rPr>
        <w:t>ดูหมายเหตุข้อ</w:t>
      </w:r>
      <w:r>
        <w:rPr>
          <w:rFonts w:asciiTheme="majorBidi" w:hAnsiTheme="majorBidi"/>
          <w:sz w:val="30"/>
          <w:szCs w:val="30"/>
        </w:rPr>
        <w:t xml:space="preserve"> </w:t>
      </w:r>
      <w:r>
        <w:rPr>
          <w:rFonts w:asciiTheme="majorBidi" w:hAnsiTheme="majorBidi" w:hint="cs"/>
          <w:sz w:val="30"/>
          <w:szCs w:val="30"/>
          <w:cs/>
        </w:rPr>
        <w:t>25</w:t>
      </w:r>
      <w:r w:rsidRPr="00EA64FF">
        <w:rPr>
          <w:rFonts w:asciiTheme="majorBidi" w:hAnsiTheme="majorBidi" w:cstheme="majorBidi"/>
          <w:sz w:val="30"/>
          <w:szCs w:val="30"/>
        </w:rPr>
        <w:t>)</w:t>
      </w:r>
    </w:p>
    <w:p w14:paraId="03ABCD4A" w14:textId="0B67B4B9" w:rsidR="00406FB5" w:rsidRDefault="00406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4A011504" w14:textId="37A04814" w:rsidR="00EA64FF" w:rsidRPr="009B7C36" w:rsidRDefault="00406FB5" w:rsidP="00A170E6">
      <w:pPr>
        <w:pStyle w:val="ListParagraph"/>
        <w:numPr>
          <w:ilvl w:val="0"/>
          <w:numId w:val="4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44" w:hanging="459"/>
        <w:jc w:val="thaiDistribute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th-TH"/>
        </w:rPr>
      </w:pPr>
      <w:r w:rsidRPr="00406FB5"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  <w:cs/>
          <w:lang w:val="th-TH"/>
        </w:rPr>
        <w:t>มาตรฐานการบัญชี</w:t>
      </w:r>
      <w:r w:rsidRPr="00406FB5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 </w:t>
      </w:r>
      <w:r w:rsidRPr="00406FB5"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  <w:cs/>
          <w:lang w:val="th-TH"/>
        </w:rPr>
        <w:t>ฉบับที่</w:t>
      </w:r>
      <w:r w:rsidRPr="00406FB5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 </w:t>
      </w:r>
      <w:r w:rsidRPr="00406FB5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th-TH"/>
        </w:rPr>
        <w:t>1</w:t>
      </w:r>
      <w:r w:rsidRPr="00406FB5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 </w:t>
      </w:r>
      <w:r w:rsidRPr="00406FB5"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  <w:cs/>
          <w:lang w:val="th-TH"/>
        </w:rPr>
        <w:t>เรื่อง</w:t>
      </w:r>
      <w:r w:rsidRPr="00406FB5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th-TH"/>
        </w:rPr>
        <w:t xml:space="preserve"> </w:t>
      </w:r>
      <w:r w:rsidRPr="00406FB5">
        <w:rPr>
          <w:rFonts w:asciiTheme="majorBidi" w:eastAsia="MS Mincho" w:hAnsiTheme="majorBidi" w:cstheme="majorBidi" w:hint="cs"/>
          <w:b/>
          <w:bCs/>
          <w:i/>
          <w:iCs/>
          <w:sz w:val="30"/>
          <w:szCs w:val="30"/>
          <w:cs/>
          <w:lang w:val="th-TH"/>
        </w:rPr>
        <w:t>การเปิดเผยนโยบายการบัญชี</w:t>
      </w:r>
    </w:p>
    <w:p w14:paraId="7E80DBAE" w14:textId="77777777" w:rsidR="009B7C36" w:rsidRPr="00406FB5" w:rsidRDefault="009B7C36" w:rsidP="009B7C3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44"/>
        <w:jc w:val="thaiDistribute"/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lang w:val="th-TH"/>
        </w:rPr>
      </w:pPr>
    </w:p>
    <w:p w14:paraId="04E69087" w14:textId="3278D939" w:rsidR="00406FB5" w:rsidRDefault="00406FB5" w:rsidP="00A17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44"/>
        <w:jc w:val="thaiDistribute"/>
        <w:rPr>
          <w:rFonts w:asciiTheme="majorBidi" w:hAnsiTheme="majorBidi"/>
          <w:sz w:val="30"/>
          <w:szCs w:val="30"/>
        </w:rPr>
      </w:pPr>
      <w:r w:rsidRPr="00406FB5">
        <w:rPr>
          <w:rFonts w:asciiTheme="majorBidi" w:hAnsiTheme="majorBidi" w:hint="cs"/>
          <w:sz w:val="30"/>
          <w:szCs w:val="30"/>
          <w:cs/>
        </w:rPr>
        <w:t>กลุ่มบริษัทได้ถือปฏิบัติตามการปรับปรุงมาตรฐานการบัญชีฉบับที่</w:t>
      </w:r>
      <w:r w:rsidRPr="00406FB5">
        <w:rPr>
          <w:rFonts w:asciiTheme="majorBidi" w:hAnsiTheme="majorBidi"/>
          <w:sz w:val="30"/>
          <w:szCs w:val="30"/>
          <w:cs/>
        </w:rPr>
        <w:t xml:space="preserve"> 1 </w:t>
      </w:r>
      <w:r w:rsidRPr="00406FB5">
        <w:rPr>
          <w:rFonts w:asciiTheme="majorBidi" w:hAnsiTheme="majorBidi" w:hint="cs"/>
          <w:sz w:val="30"/>
          <w:szCs w:val="30"/>
          <w:cs/>
        </w:rPr>
        <w:t>เรื่องการเปิดเผยนโยบายการบัญชีตั้งแต่วันที่</w:t>
      </w:r>
      <w:r w:rsidRPr="00406FB5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1</w:t>
      </w:r>
      <w:r w:rsidRPr="00406FB5">
        <w:rPr>
          <w:rFonts w:asciiTheme="majorBidi" w:hAnsiTheme="majorBidi"/>
          <w:sz w:val="30"/>
          <w:szCs w:val="30"/>
          <w:cs/>
        </w:rPr>
        <w:t xml:space="preserve"> </w:t>
      </w:r>
      <w:r w:rsidRPr="00406FB5">
        <w:rPr>
          <w:rFonts w:asciiTheme="majorBidi" w:hAnsiTheme="majorBidi" w:hint="cs"/>
          <w:sz w:val="30"/>
          <w:szCs w:val="30"/>
          <w:cs/>
        </w:rPr>
        <w:t>มกราคม</w:t>
      </w:r>
      <w:r w:rsidRPr="00406FB5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2567</w:t>
      </w:r>
      <w:r w:rsidRPr="00406FB5">
        <w:rPr>
          <w:rFonts w:asciiTheme="majorBidi" w:hAnsiTheme="majorBidi"/>
          <w:sz w:val="30"/>
          <w:szCs w:val="30"/>
          <w:cs/>
        </w:rPr>
        <w:t xml:space="preserve"> </w:t>
      </w:r>
      <w:r w:rsidRPr="00406FB5">
        <w:rPr>
          <w:rFonts w:asciiTheme="majorBidi" w:hAnsiTheme="majorBidi" w:hint="cs"/>
          <w:sz w:val="30"/>
          <w:szCs w:val="30"/>
          <w:cs/>
        </w:rPr>
        <w:t>การปรับปรุงดังกล่าวกำหนดให้เปิดเผยนโยบายการบัญชีที่มีสาระสำคัญมากกว่านโยบายการบัญชีที่มีนัยสำคัญ</w:t>
      </w:r>
      <w:r w:rsidRPr="00406FB5">
        <w:rPr>
          <w:rFonts w:asciiTheme="majorBidi" w:hAnsiTheme="majorBidi"/>
          <w:sz w:val="30"/>
          <w:szCs w:val="30"/>
          <w:cs/>
        </w:rPr>
        <w:t xml:space="preserve"> </w:t>
      </w:r>
      <w:r w:rsidRPr="00406FB5">
        <w:rPr>
          <w:rFonts w:asciiTheme="majorBidi" w:hAnsiTheme="majorBidi" w:hint="cs"/>
          <w:sz w:val="30"/>
          <w:szCs w:val="30"/>
          <w:cs/>
        </w:rPr>
        <w:t>การปรับปรุงดังกล่าวได้ให้แนวทางในการนำความมีสาระสำคัญมาใช้ในการเปิดเผยนโยบายการบัญชี</w:t>
      </w:r>
    </w:p>
    <w:p w14:paraId="70AA2E7A" w14:textId="77777777" w:rsidR="00406FB5" w:rsidRDefault="00406FB5" w:rsidP="00406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/>
          <w:sz w:val="30"/>
          <w:szCs w:val="30"/>
        </w:rPr>
      </w:pPr>
    </w:p>
    <w:p w14:paraId="03582829" w14:textId="5E1E89CE" w:rsidR="00406FB5" w:rsidRDefault="00406FB5" w:rsidP="00A170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44"/>
        <w:jc w:val="thaiDistribute"/>
        <w:rPr>
          <w:rFonts w:asciiTheme="majorBidi" w:hAnsiTheme="majorBidi"/>
          <w:sz w:val="30"/>
          <w:szCs w:val="30"/>
        </w:rPr>
      </w:pPr>
      <w:r w:rsidRPr="00406FB5">
        <w:rPr>
          <w:rFonts w:asciiTheme="majorBidi" w:hAnsiTheme="majorBidi" w:hint="cs"/>
          <w:sz w:val="30"/>
          <w:szCs w:val="30"/>
          <w:cs/>
        </w:rPr>
        <w:t>จากการปรับปรุงดังกล่าว</w:t>
      </w:r>
      <w:r w:rsidRPr="00406FB5">
        <w:rPr>
          <w:rFonts w:asciiTheme="majorBidi" w:hAnsiTheme="majorBidi"/>
          <w:sz w:val="30"/>
          <w:szCs w:val="30"/>
          <w:cs/>
        </w:rPr>
        <w:t xml:space="preserve"> </w:t>
      </w:r>
      <w:r w:rsidRPr="00406FB5">
        <w:rPr>
          <w:rFonts w:asciiTheme="majorBidi" w:hAnsiTheme="majorBidi" w:hint="cs"/>
          <w:sz w:val="30"/>
          <w:szCs w:val="30"/>
          <w:cs/>
        </w:rPr>
        <w:t>กลุ่มบริษัทนำข้อมูลนโยบายการบัญชีที่เคยเปิดเผยมาทบทวนและปรับปรุงข้อมูลตามที่เปิดเผยในหมายเหตุข้อ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</w:rPr>
        <w:t>3</w:t>
      </w:r>
    </w:p>
    <w:p w14:paraId="766BA9D7" w14:textId="77777777" w:rsidR="00A170E6" w:rsidRDefault="00A170E6" w:rsidP="00406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/>
          <w:sz w:val="30"/>
          <w:szCs w:val="30"/>
        </w:rPr>
      </w:pPr>
    </w:p>
    <w:p w14:paraId="740CECB9" w14:textId="77777777" w:rsidR="009E34B9" w:rsidRPr="00293DFB" w:rsidRDefault="009E34B9" w:rsidP="009E3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en-GB"/>
        </w:rPr>
      </w:pPr>
      <w:r w:rsidRPr="00293DFB">
        <w:rPr>
          <w:rFonts w:asciiTheme="majorBidi" w:hAnsiTheme="majorBidi"/>
          <w:sz w:val="30"/>
          <w:szCs w:val="30"/>
          <w:cs/>
        </w:rPr>
        <w:lastRenderedPageBreak/>
        <w:t xml:space="preserve">นอกจากนี้งบการเงินรวมสำหรับปีสิ้นสุดวันที่ </w:t>
      </w:r>
      <w:r w:rsidRPr="00293DFB">
        <w:rPr>
          <w:rFonts w:asciiTheme="majorBidi" w:hAnsiTheme="majorBidi" w:cstheme="majorBidi"/>
          <w:sz w:val="30"/>
          <w:szCs w:val="30"/>
        </w:rPr>
        <w:t xml:space="preserve">31 </w:t>
      </w:r>
      <w:r w:rsidRPr="00293DFB">
        <w:rPr>
          <w:rFonts w:asciiTheme="majorBidi" w:hAnsiTheme="majorBidi"/>
          <w:sz w:val="30"/>
          <w:szCs w:val="30"/>
          <w:cs/>
        </w:rPr>
        <w:t xml:space="preserve">ธันวาคม </w:t>
      </w:r>
      <w:r w:rsidRPr="00293DFB">
        <w:rPr>
          <w:rFonts w:asciiTheme="majorBidi" w:hAnsiTheme="majorBidi" w:cstheme="majorBidi"/>
          <w:sz w:val="30"/>
          <w:szCs w:val="30"/>
        </w:rPr>
        <w:t xml:space="preserve">2567 </w:t>
      </w:r>
      <w:r w:rsidRPr="00293DFB">
        <w:rPr>
          <w:rFonts w:asciiTheme="majorBidi" w:hAnsiTheme="majorBidi"/>
          <w:sz w:val="30"/>
          <w:szCs w:val="30"/>
          <w:cs/>
        </w:rPr>
        <w:t xml:space="preserve">ได้ถือปฏิบัติตามมาตรฐานการบัญชี ฉบับที่ </w:t>
      </w:r>
      <w:r w:rsidRPr="00293DFB">
        <w:rPr>
          <w:rFonts w:asciiTheme="majorBidi" w:hAnsiTheme="majorBidi" w:cstheme="majorBidi"/>
          <w:sz w:val="30"/>
          <w:szCs w:val="30"/>
        </w:rPr>
        <w:t xml:space="preserve">29 </w:t>
      </w:r>
      <w:r w:rsidRPr="00293DFB">
        <w:rPr>
          <w:rFonts w:asciiTheme="majorBidi" w:hAnsiTheme="majorBidi"/>
          <w:sz w:val="30"/>
          <w:szCs w:val="30"/>
          <w:cs/>
        </w:rPr>
        <w:t xml:space="preserve">เรื่อง </w:t>
      </w:r>
      <w:r w:rsidRPr="00293DFB">
        <w:rPr>
          <w:rFonts w:asciiTheme="majorBidi" w:hAnsiTheme="majorBidi"/>
          <w:i/>
          <w:iCs/>
          <w:sz w:val="30"/>
          <w:szCs w:val="30"/>
          <w:cs/>
        </w:rPr>
        <w:t>การรายงานทางการเงินในสภาพเศรษฐกิจที่เงินเฟ้อรุนแรง</w:t>
      </w:r>
      <w:r w:rsidRPr="00293DFB">
        <w:rPr>
          <w:rFonts w:asciiTheme="majorBidi" w:hAnsiTheme="majorBidi"/>
          <w:sz w:val="30"/>
          <w:szCs w:val="30"/>
          <w:cs/>
        </w:rPr>
        <w:t>เป็นครั้งแรก สำหรับหน่วยงานในต่างประเทศซึ่งมีสกุลเงินที่ใช้ในการดำเนินงานเป็นเงินกีบลาว (เงินกีบ) ตาม</w:t>
      </w:r>
      <w:r w:rsidRPr="00293DFB">
        <w:rPr>
          <w:rFonts w:asciiTheme="majorBidi" w:hAnsiTheme="majorBidi" w:hint="cs"/>
          <w:sz w:val="30"/>
          <w:szCs w:val="30"/>
          <w:cs/>
        </w:rPr>
        <w:t>ที่</w:t>
      </w:r>
      <w:r w:rsidRPr="00293DFB">
        <w:rPr>
          <w:rFonts w:asciiTheme="majorBidi" w:hAnsiTheme="majorBidi"/>
          <w:sz w:val="30"/>
          <w:szCs w:val="30"/>
          <w:cs/>
        </w:rPr>
        <w:t xml:space="preserve">เปิดเผยในหมายเหตุข้อ </w:t>
      </w:r>
      <w:r w:rsidRPr="00293DFB">
        <w:rPr>
          <w:rFonts w:asciiTheme="majorBidi" w:hAnsiTheme="majorBidi"/>
          <w:sz w:val="30"/>
          <w:szCs w:val="30"/>
        </w:rPr>
        <w:t>4</w:t>
      </w:r>
    </w:p>
    <w:p w14:paraId="72990976" w14:textId="77777777" w:rsidR="009E34B9" w:rsidRDefault="009E34B9" w:rsidP="00406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/>
          <w:sz w:val="30"/>
          <w:szCs w:val="30"/>
        </w:rPr>
      </w:pPr>
    </w:p>
    <w:p w14:paraId="28915699" w14:textId="5EA19B37" w:rsidR="00A170E6" w:rsidRPr="00293DFB" w:rsidRDefault="00A170E6" w:rsidP="009E34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93DFB">
        <w:rPr>
          <w:rFonts w:asciiTheme="majorBidi" w:hAnsiTheme="majorBidi" w:cstheme="majorBidi" w:hint="cs"/>
          <w:sz w:val="30"/>
          <w:szCs w:val="30"/>
          <w:cs/>
        </w:rPr>
        <w:t xml:space="preserve">งบการเงินรวมประกอบด้วยงบการเงินของบริษัทและบริษัทย่อย </w:t>
      </w:r>
      <w:r w:rsidRPr="00293DFB">
        <w:rPr>
          <w:rFonts w:asciiTheme="majorBidi" w:hAnsiTheme="majorBidi" w:cstheme="majorBidi"/>
          <w:sz w:val="30"/>
          <w:szCs w:val="30"/>
        </w:rPr>
        <w:t>(</w:t>
      </w:r>
      <w:r w:rsidRPr="00293DFB">
        <w:rPr>
          <w:rFonts w:asciiTheme="majorBidi" w:hAnsiTheme="majorBidi" w:cstheme="majorBidi" w:hint="cs"/>
          <w:sz w:val="30"/>
          <w:szCs w:val="30"/>
          <w:cs/>
        </w:rPr>
        <w:t xml:space="preserve">รวมกันเรียกว่า </w:t>
      </w:r>
      <w:r w:rsidRPr="00293DFB">
        <w:rPr>
          <w:rFonts w:asciiTheme="majorBidi" w:hAnsiTheme="majorBidi" w:cstheme="majorBidi"/>
          <w:sz w:val="30"/>
          <w:szCs w:val="30"/>
        </w:rPr>
        <w:t>“</w:t>
      </w:r>
      <w:r w:rsidRPr="00293DFB">
        <w:rPr>
          <w:rFonts w:asciiTheme="majorBidi" w:hAnsiTheme="majorBidi" w:cstheme="majorBidi" w:hint="cs"/>
          <w:sz w:val="30"/>
          <w:szCs w:val="30"/>
          <w:cs/>
        </w:rPr>
        <w:t>กลุ่มบริษัท</w:t>
      </w:r>
      <w:r w:rsidRPr="00293DFB">
        <w:rPr>
          <w:rFonts w:asciiTheme="majorBidi" w:hAnsiTheme="majorBidi" w:cstheme="majorBidi"/>
          <w:sz w:val="30"/>
          <w:szCs w:val="30"/>
        </w:rPr>
        <w:t>”)</w:t>
      </w:r>
      <w:r w:rsidRPr="00293DFB">
        <w:rPr>
          <w:rFonts w:asciiTheme="majorBidi" w:hAnsiTheme="majorBidi" w:cstheme="majorBidi" w:hint="cs"/>
          <w:sz w:val="30"/>
          <w:szCs w:val="30"/>
          <w:cs/>
        </w:rPr>
        <w:t xml:space="preserve"> และส่วนได้เสียของกลุ่มบริษัทในบริษัทร่วมและการร่วมค้า </w:t>
      </w:r>
      <w:r w:rsidRPr="00293DFB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</w:t>
      </w:r>
      <w:r w:rsidRPr="00A170E6">
        <w:rPr>
          <w:rFonts w:asciiTheme="majorBidi" w:hAnsiTheme="majorBidi"/>
          <w:sz w:val="30"/>
          <w:szCs w:val="30"/>
          <w:cs/>
        </w:rPr>
        <w:t>วิจารณญาณ</w:t>
      </w:r>
      <w:r w:rsidRPr="00293D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170E6">
        <w:rPr>
          <w:rFonts w:asciiTheme="majorBidi" w:hAnsiTheme="majorBidi"/>
          <w:sz w:val="30"/>
          <w:szCs w:val="30"/>
          <w:cs/>
        </w:rPr>
        <w:t>การ</w:t>
      </w:r>
      <w:r w:rsidRPr="00293DFB">
        <w:rPr>
          <w:rFonts w:asciiTheme="majorBidi" w:hAnsiTheme="majorBidi" w:cstheme="majorBidi"/>
          <w:sz w:val="30"/>
          <w:szCs w:val="30"/>
          <w:cs/>
        </w:rPr>
        <w:t>ประมาณการและข้อสมมติหลายประการ ซึ่งมีผลกระทบต่อการปฏิบัติตามนโยบายการบัญชีของกลุ่มบริษัท ทั้งนี้ ผลที่เกิดขึ้นจริงอาจแตกต่างจากที่ประมาณกา</w:t>
      </w:r>
      <w:r w:rsidRPr="00293DFB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293DFB">
        <w:rPr>
          <w:rFonts w:asciiTheme="majorBidi" w:hAnsiTheme="majorBidi" w:cstheme="majorBidi"/>
          <w:sz w:val="30"/>
          <w:szCs w:val="30"/>
          <w:cs/>
        </w:rPr>
        <w:t>ไว้ ประมาณการและข้อสมมติที่ใช้ในการจัดทำงบการเงินจะได้รับการทบทวนอย่างต่อเนื่อง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3BBBA40D" w14:textId="77777777" w:rsidR="00A170E6" w:rsidRPr="00406FB5" w:rsidRDefault="00A170E6" w:rsidP="00406F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/>
          <w:sz w:val="30"/>
          <w:szCs w:val="30"/>
        </w:rPr>
      </w:pPr>
    </w:p>
    <w:p w14:paraId="6B4670EC" w14:textId="19F468A8" w:rsidR="00C70195" w:rsidRPr="00293DFB" w:rsidRDefault="00245301" w:rsidP="00293DFB">
      <w:pPr>
        <w:pStyle w:val="Heading1"/>
        <w:numPr>
          <w:ilvl w:val="0"/>
          <w:numId w:val="23"/>
        </w:numPr>
        <w:shd w:val="clear" w:color="auto" w:fill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293DFB">
        <w:rPr>
          <w:rFonts w:asciiTheme="majorBidi" w:hAnsiTheme="majorBidi" w:cstheme="majorBidi"/>
          <w:sz w:val="30"/>
          <w:szCs w:val="30"/>
          <w:u w:val="none"/>
          <w:cs/>
        </w:rPr>
        <w:t>นโ</w:t>
      </w:r>
      <w:r w:rsidR="00C70195" w:rsidRPr="00293DFB">
        <w:rPr>
          <w:rFonts w:asciiTheme="majorBidi" w:hAnsiTheme="majorBidi" w:cstheme="majorBidi"/>
          <w:sz w:val="30"/>
          <w:szCs w:val="30"/>
          <w:u w:val="none"/>
          <w:cs/>
        </w:rPr>
        <w:t>ยบายการบัญชีที่</w:t>
      </w:r>
      <w:r w:rsidR="005F5FE9" w:rsidRPr="00293DFB">
        <w:rPr>
          <w:rFonts w:asciiTheme="majorBidi" w:hAnsiTheme="majorBidi" w:cstheme="majorBidi" w:hint="cs"/>
          <w:sz w:val="30"/>
          <w:szCs w:val="30"/>
          <w:u w:val="none"/>
          <w:cs/>
        </w:rPr>
        <w:t>มีสาระ</w:t>
      </w:r>
      <w:r w:rsidR="00C70195" w:rsidRPr="00293DFB">
        <w:rPr>
          <w:rFonts w:asciiTheme="majorBidi" w:hAnsiTheme="majorBidi" w:cstheme="majorBidi"/>
          <w:sz w:val="30"/>
          <w:szCs w:val="30"/>
          <w:u w:val="none"/>
          <w:cs/>
        </w:rPr>
        <w:t>สำคัญ</w:t>
      </w:r>
    </w:p>
    <w:p w14:paraId="70593060" w14:textId="77777777" w:rsidR="00BA12B5" w:rsidRPr="00293DFB" w:rsidRDefault="00BA12B5" w:rsidP="00293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0D2F4927" w14:textId="77777777" w:rsidR="008F68CB" w:rsidRPr="00293DFB" w:rsidRDefault="008F68CB" w:rsidP="00293DFB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293DF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6A162625" w14:textId="77777777" w:rsidR="008F68CB" w:rsidRPr="00293DFB" w:rsidRDefault="008F68CB" w:rsidP="00293DFB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E598D5B" w14:textId="77777777" w:rsidR="001A0627" w:rsidRDefault="00301B1B" w:rsidP="001A0627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93DFB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</w:t>
      </w:r>
      <w:r w:rsidR="004C744C" w:rsidRPr="00293DFB">
        <w:rPr>
          <w:rFonts w:asciiTheme="majorBidi" w:hAnsiTheme="majorBidi" w:cstheme="majorBidi"/>
          <w:spacing w:val="-4"/>
          <w:sz w:val="30"/>
          <w:szCs w:val="30"/>
          <w:cs/>
        </w:rPr>
        <w:t>รวมประกอบด้วยงบการเงินของบริษัทและ</w:t>
      </w:r>
      <w:r w:rsidRPr="00293DFB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 (รวมกันเรียกว่า “กลุ่มบริษัท”)</w:t>
      </w:r>
      <w:r w:rsidRPr="00293DFB">
        <w:rPr>
          <w:rFonts w:asciiTheme="majorBidi" w:hAnsiTheme="majorBidi" w:cstheme="majorBidi"/>
          <w:sz w:val="30"/>
          <w:szCs w:val="30"/>
          <w:cs/>
        </w:rPr>
        <w:t xml:space="preserve"> และส่วนได้เสีย</w:t>
      </w:r>
      <w:r w:rsidR="005574F7" w:rsidRPr="00293DFB">
        <w:rPr>
          <w:rFonts w:asciiTheme="majorBidi" w:hAnsiTheme="majorBidi" w:cstheme="majorBidi"/>
          <w:sz w:val="30"/>
          <w:szCs w:val="30"/>
        </w:rPr>
        <w:br/>
      </w:r>
      <w:r w:rsidRPr="00293DFB">
        <w:rPr>
          <w:rFonts w:asciiTheme="majorBidi" w:hAnsiTheme="majorBidi" w:cstheme="majorBidi"/>
          <w:sz w:val="30"/>
          <w:szCs w:val="30"/>
          <w:cs/>
        </w:rPr>
        <w:t>ของกลุ่มบริษัทในบริษัทร่วม</w:t>
      </w:r>
      <w:r w:rsidR="002A033F" w:rsidRPr="00293DFB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  <w:r w:rsidR="00E84EF0">
        <w:rPr>
          <w:rFonts w:asciiTheme="majorBidi" w:hAnsiTheme="majorBidi" w:cstheme="majorBidi"/>
          <w:sz w:val="30"/>
          <w:szCs w:val="30"/>
        </w:rPr>
        <w:t xml:space="preserve"> </w:t>
      </w:r>
      <w:r w:rsidR="00E84EF0">
        <w:rPr>
          <w:rFonts w:asciiTheme="majorBidi" w:hAnsiTheme="majorBidi" w:cstheme="majorBidi" w:hint="cs"/>
          <w:sz w:val="30"/>
          <w:szCs w:val="30"/>
          <w:cs/>
        </w:rPr>
        <w:t>งบการเงินของบริษัทย่อยได้รวมอยู่ในงบการเงินรวมนับแ</w:t>
      </w:r>
      <w:r w:rsidR="00866B74">
        <w:rPr>
          <w:rFonts w:asciiTheme="majorBidi" w:hAnsiTheme="majorBidi" w:cstheme="majorBidi" w:hint="cs"/>
          <w:sz w:val="30"/>
          <w:szCs w:val="30"/>
          <w:cs/>
        </w:rPr>
        <w:t>ต่</w:t>
      </w:r>
      <w:r w:rsidR="00E84EF0">
        <w:rPr>
          <w:rFonts w:asciiTheme="majorBidi" w:hAnsiTheme="majorBidi" w:cstheme="majorBidi" w:hint="cs"/>
          <w:sz w:val="30"/>
          <w:szCs w:val="30"/>
          <w:cs/>
        </w:rPr>
        <w:t>วันที่มีการควบคุม</w:t>
      </w:r>
      <w:r w:rsidR="00866B74">
        <w:rPr>
          <w:rFonts w:asciiTheme="majorBidi" w:hAnsiTheme="majorBidi" w:cstheme="majorBidi" w:hint="cs"/>
          <w:sz w:val="30"/>
          <w:szCs w:val="30"/>
          <w:cs/>
        </w:rPr>
        <w:t>จนถึงวันที่การควบคุมสิ้นสุดลง</w:t>
      </w:r>
    </w:p>
    <w:p w14:paraId="35DCB425" w14:textId="77777777" w:rsidR="00627FF7" w:rsidRDefault="00627FF7" w:rsidP="001A0627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101C41" w14:textId="6DF4CAC2" w:rsidR="009A5F7D" w:rsidRPr="00627FF7" w:rsidRDefault="001A0627" w:rsidP="001A0627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627FF7">
        <w:rPr>
          <w:rFonts w:asciiTheme="majorBidi" w:hAnsiTheme="majorBidi" w:cstheme="majorBidi" w:hint="cs"/>
          <w:sz w:val="30"/>
          <w:szCs w:val="30"/>
          <w:cs/>
        </w:rPr>
        <w:t>ณ</w:t>
      </w:r>
      <w:r w:rsidRPr="00627F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27FF7">
        <w:rPr>
          <w:rFonts w:asciiTheme="majorBidi" w:hAnsiTheme="majorBidi" w:cstheme="majorBidi" w:hint="cs"/>
          <w:sz w:val="30"/>
          <w:szCs w:val="30"/>
          <w:cs/>
        </w:rPr>
        <w:t>วันที่ซื้อธุรกิจ</w:t>
      </w:r>
      <w:r w:rsidRPr="00627F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27FF7">
        <w:rPr>
          <w:rFonts w:asciiTheme="majorBidi" w:hAnsiTheme="majorBidi" w:cstheme="majorBidi" w:hint="cs"/>
          <w:sz w:val="30"/>
          <w:szCs w:val="30"/>
          <w:cs/>
        </w:rPr>
        <w:t>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  <w:r w:rsidRPr="00627F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27FF7">
        <w:rPr>
          <w:rFonts w:asciiTheme="majorBidi" w:hAnsiTheme="majorBidi" w:cstheme="majorBidi" w:hint="cs"/>
          <w:sz w:val="30"/>
          <w:szCs w:val="30"/>
          <w:cs/>
        </w:rPr>
        <w:t>เมื่อมี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</w:t>
      </w:r>
      <w:r w:rsidRPr="00627F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27FF7">
        <w:rPr>
          <w:rFonts w:asciiTheme="majorBidi" w:hAnsiTheme="majorBidi" w:cstheme="majorBidi" w:hint="cs"/>
          <w:sz w:val="30"/>
          <w:szCs w:val="30"/>
          <w:cs/>
        </w:rPr>
        <w:t>ผลต่างระหว่างส่วนได้เสียที่ไม่มีอำนาจควบคุมที่มีการปรับปรุงแล้วและมูลค่ายุติธรรมของผลตอบแทนที่จ่ายหรือรับจากการได้มาหรือจำหน่ายไปซึ่งส่วนได้เสียที่ไม่มีอำนาจควบคุมโดยอำนาจควบคุมไม่เปลี่ยนแปลงรับรู้เป็นส่วนเกิน</w:t>
      </w:r>
      <w:r w:rsidRPr="00627FF7">
        <w:rPr>
          <w:rFonts w:asciiTheme="majorBidi" w:hAnsiTheme="majorBidi" w:cstheme="majorBidi"/>
          <w:sz w:val="30"/>
          <w:szCs w:val="30"/>
          <w:cs/>
        </w:rPr>
        <w:t>/</w:t>
      </w:r>
      <w:r w:rsidRPr="00627FF7">
        <w:rPr>
          <w:rFonts w:asciiTheme="majorBidi" w:hAnsiTheme="majorBidi" w:cstheme="majorBidi" w:hint="cs"/>
          <w:sz w:val="30"/>
          <w:szCs w:val="30"/>
          <w:cs/>
        </w:rPr>
        <w:t>ส่วนต่ำกว่าทุนในส่วนของเจ้าของ</w:t>
      </w:r>
    </w:p>
    <w:p w14:paraId="1B651C95" w14:textId="77777777" w:rsidR="00627FF7" w:rsidRPr="00627FF7" w:rsidRDefault="00627FF7" w:rsidP="00627FF7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089D07" w14:textId="4EB3FC16" w:rsidR="009A5F7D" w:rsidRPr="00627FF7" w:rsidRDefault="00627FF7" w:rsidP="00627FF7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627FF7">
        <w:rPr>
          <w:rFonts w:asciiTheme="majorBidi" w:hAnsiTheme="majorBidi" w:cstheme="majorBidi"/>
          <w:sz w:val="30"/>
          <w:szCs w:val="30"/>
        </w:rPr>
        <w:tab/>
      </w:r>
      <w:r w:rsidRPr="00627FF7">
        <w:rPr>
          <w:rFonts w:asciiTheme="majorBidi" w:hAnsiTheme="majorBidi" w:cstheme="majorBidi" w:hint="cs"/>
          <w:sz w:val="30"/>
          <w:szCs w:val="30"/>
          <w:cs/>
        </w:rPr>
        <w:t>กลุ่มบริษัทมีอิทธิพลอย่างมีนัยสำคัญในผู้ได้รับการลงทุนตามที่เปิดเผยในหมายเหตุข้อ</w:t>
      </w:r>
      <w:r w:rsidRPr="00627F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70996">
        <w:rPr>
          <w:rFonts w:asciiTheme="majorBidi" w:hAnsiTheme="majorBidi" w:cstheme="majorBidi"/>
          <w:sz w:val="30"/>
          <w:szCs w:val="30"/>
        </w:rPr>
        <w:t>10</w:t>
      </w:r>
      <w:r w:rsidRPr="00627F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27FF7">
        <w:rPr>
          <w:rFonts w:asciiTheme="majorBidi" w:hAnsiTheme="majorBidi" w:cstheme="majorBidi" w:hint="cs"/>
          <w:sz w:val="30"/>
          <w:szCs w:val="30"/>
          <w:cs/>
        </w:rPr>
        <w:t>กลุ่มบริษัทรับรู้เงินลงทุนในบริษัทร่วมและการร่วมค้าในงบการเงินรวมด้วยวิธีส่วนได้เสีย</w:t>
      </w:r>
      <w:r w:rsidRPr="00627F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27FF7">
        <w:rPr>
          <w:rFonts w:asciiTheme="majorBidi" w:hAnsiTheme="majorBidi" w:cstheme="majorBidi" w:hint="cs"/>
          <w:sz w:val="30"/>
          <w:szCs w:val="30"/>
          <w:cs/>
        </w:rPr>
        <w:t>จนถึงวันที่ความมีอิทธิพลอย่างมีนัยสำคัญหรือ</w:t>
      </w:r>
      <w:r w:rsidR="00B072CE">
        <w:rPr>
          <w:rFonts w:asciiTheme="majorBidi" w:hAnsiTheme="majorBidi" w:cstheme="majorBidi"/>
          <w:sz w:val="30"/>
          <w:szCs w:val="30"/>
          <w:cs/>
        </w:rPr>
        <w:br/>
      </w:r>
      <w:r w:rsidRPr="00627FF7">
        <w:rPr>
          <w:rFonts w:asciiTheme="majorBidi" w:hAnsiTheme="majorBidi" w:cstheme="majorBidi" w:hint="cs"/>
          <w:sz w:val="30"/>
          <w:szCs w:val="30"/>
          <w:cs/>
        </w:rPr>
        <w:t>การควบคุมร่วมสิ้นสุดลง</w:t>
      </w:r>
      <w:r w:rsidRPr="00627F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27FF7">
        <w:rPr>
          <w:rFonts w:asciiTheme="majorBidi" w:hAnsiTheme="majorBidi" w:cstheme="majorBidi" w:hint="cs"/>
          <w:sz w:val="30"/>
          <w:szCs w:val="30"/>
          <w:cs/>
        </w:rPr>
        <w:t>โดยรับรู้รายการเมื่อเริ่มแรกด้วยราคาทุนซึ่งรวมถึงต้นทุนการทำรายการ</w:t>
      </w:r>
      <w:r w:rsidRPr="00627F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27FF7">
        <w:rPr>
          <w:rFonts w:asciiTheme="majorBidi" w:hAnsiTheme="majorBidi" w:cstheme="majorBidi" w:hint="cs"/>
          <w:sz w:val="30"/>
          <w:szCs w:val="30"/>
          <w:cs/>
        </w:rPr>
        <w:t>ภายหลังการรับรู้รายการเริ่มแรก</w:t>
      </w:r>
      <w:r w:rsidRPr="00627F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27FF7">
        <w:rPr>
          <w:rFonts w:asciiTheme="majorBidi" w:hAnsiTheme="majorBidi" w:cstheme="majorBidi" w:hint="cs"/>
          <w:sz w:val="30"/>
          <w:szCs w:val="30"/>
          <w:cs/>
        </w:rPr>
        <w:t>เงินปันผลรับ</w:t>
      </w:r>
      <w:r w:rsidRPr="00627F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27FF7">
        <w:rPr>
          <w:rFonts w:asciiTheme="majorBidi" w:hAnsiTheme="majorBidi" w:cstheme="majorBidi" w:hint="cs"/>
          <w:sz w:val="30"/>
          <w:szCs w:val="30"/>
          <w:cs/>
        </w:rPr>
        <w:t>ส่วนแบ่งกำไรหรือขาดทุนและกำไรขาดทุนเบ็ดเสร็จอื่นของเงินลงทุนที่บันทึกตาม</w:t>
      </w:r>
      <w:r w:rsidR="00B072CE">
        <w:rPr>
          <w:rFonts w:asciiTheme="majorBidi" w:hAnsiTheme="majorBidi" w:cstheme="majorBidi"/>
          <w:sz w:val="30"/>
          <w:szCs w:val="30"/>
          <w:cs/>
        </w:rPr>
        <w:br/>
      </w:r>
      <w:r w:rsidRPr="00627FF7">
        <w:rPr>
          <w:rFonts w:asciiTheme="majorBidi" w:hAnsiTheme="majorBidi" w:cstheme="majorBidi" w:hint="cs"/>
          <w:sz w:val="30"/>
          <w:szCs w:val="30"/>
          <w:cs/>
        </w:rPr>
        <w:t>วิธีส่วนได้เสียของกลุ่มบริษัท</w:t>
      </w:r>
      <w:r w:rsidRPr="00627FF7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627FF7">
        <w:rPr>
          <w:rFonts w:asciiTheme="majorBidi" w:hAnsiTheme="majorBidi" w:cstheme="majorBidi" w:hint="cs"/>
          <w:sz w:val="30"/>
          <w:szCs w:val="30"/>
          <w:cs/>
        </w:rPr>
        <w:t>จะถูกบันทึกในงบการเงินรวม</w:t>
      </w:r>
    </w:p>
    <w:p w14:paraId="22B455C6" w14:textId="77777777" w:rsidR="00627FF7" w:rsidRPr="00293DFB" w:rsidRDefault="00627FF7" w:rsidP="00627FF7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06E3239" w14:textId="330D349C" w:rsidR="006E0BBE" w:rsidRDefault="009A5F7D" w:rsidP="00A42D1D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eastAsia="EucrosiaUPCBold" w:hAnsiTheme="majorBidi" w:cstheme="majorBidi"/>
          <w:sz w:val="30"/>
          <w:szCs w:val="30"/>
        </w:rPr>
      </w:pPr>
      <w:r w:rsidRPr="00293DFB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</w:t>
      </w:r>
      <w:r w:rsidRPr="00293DFB">
        <w:rPr>
          <w:rFonts w:asciiTheme="majorBidi" w:hAnsiTheme="majorBidi" w:cstheme="majorBidi"/>
          <w:sz w:val="30"/>
          <w:szCs w:val="30"/>
          <w:cs/>
        </w:rPr>
        <w:br/>
        <w:t>มาจากรายการระหว่างกิจการในกลุ่ม ถูกตัดรายการในการจัดทำงบการเงินรวม กำไรที่ยังไม่เกิดขึ้นจริงซึ่งเป็นผล</w:t>
      </w:r>
      <w:r w:rsidRPr="00293DFB">
        <w:rPr>
          <w:rFonts w:asciiTheme="majorBidi" w:hAnsiTheme="majorBidi" w:cstheme="majorBidi"/>
          <w:sz w:val="30"/>
          <w:szCs w:val="30"/>
          <w:cs/>
        </w:rPr>
        <w:br/>
        <w:t>มาจากรายการกับบริษัทร่วมและ</w:t>
      </w:r>
      <w:r w:rsidR="006E0BBE" w:rsidRPr="00293DFB">
        <w:rPr>
          <w:rFonts w:asciiTheme="majorBidi" w:hAnsiTheme="majorBidi" w:cstheme="majorBidi"/>
          <w:sz w:val="30"/>
          <w:szCs w:val="30"/>
          <w:cs/>
        </w:rPr>
        <w:t>การร่วมค้า ถูกตัดรายการกับ</w:t>
      </w:r>
      <w:r w:rsidRPr="00293DFB">
        <w:rPr>
          <w:rFonts w:asciiTheme="majorBidi" w:hAnsiTheme="majorBidi" w:cstheme="majorBidi"/>
          <w:sz w:val="30"/>
          <w:szCs w:val="30"/>
          <w:cs/>
        </w:rPr>
        <w:t>เงินลงทุนเท่าที่กลุ่มบริษัทมีส่วนได้เสียในกิจการที่</w:t>
      </w:r>
      <w:r w:rsidR="001F65AE" w:rsidRPr="00293DFB">
        <w:rPr>
          <w:rFonts w:asciiTheme="majorBidi" w:hAnsiTheme="majorBidi" w:cstheme="majorBidi"/>
          <w:sz w:val="30"/>
          <w:szCs w:val="30"/>
          <w:cs/>
        </w:rPr>
        <w:br/>
      </w:r>
      <w:r w:rsidRPr="00293DFB">
        <w:rPr>
          <w:rFonts w:asciiTheme="majorBidi" w:hAnsiTheme="majorBidi" w:cstheme="majorBidi"/>
          <w:sz w:val="30"/>
          <w:szCs w:val="30"/>
          <w:cs/>
        </w:rPr>
        <w:t>ถูกลงทุนนั้น ขาดทุนที่ยังไม่เกิดขึ้นจริงถูกตัดรายการในลักษณะเดียวกับกำไรที่ยังไม่เกิดขึ้นจริงแต่เท่าที่</w:t>
      </w:r>
      <w:r w:rsidRPr="00293DFB">
        <w:rPr>
          <w:rFonts w:asciiTheme="majorBidi" w:eastAsia="EucrosiaUPCBold" w:hAnsiTheme="majorBidi" w:cstheme="majorBidi"/>
          <w:sz w:val="30"/>
          <w:szCs w:val="30"/>
          <w:cs/>
        </w:rPr>
        <w:t>เมื่อไม่มีหลักฐานการด้อยค่าเกิดขึ้น</w:t>
      </w:r>
    </w:p>
    <w:p w14:paraId="66B74841" w14:textId="77777777" w:rsidR="00C8345D" w:rsidRPr="00A42D1D" w:rsidRDefault="00C8345D" w:rsidP="00A42D1D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eastAsia="EucrosiaUPCBold" w:hAnsiTheme="majorBidi" w:cstheme="majorBidi"/>
          <w:sz w:val="30"/>
          <w:szCs w:val="30"/>
          <w:cs/>
        </w:rPr>
      </w:pPr>
    </w:p>
    <w:p w14:paraId="4C296104" w14:textId="54C80827" w:rsidR="00AD120D" w:rsidRPr="00293DFB" w:rsidRDefault="00AD120D" w:rsidP="00293DFB">
      <w:pPr>
        <w:pStyle w:val="BodyText2"/>
        <w:ind w:left="54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93DFB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การรวมธุรกิจ </w:t>
      </w:r>
    </w:p>
    <w:p w14:paraId="3BB8B039" w14:textId="086BE85B" w:rsidR="005F6875" w:rsidRDefault="00AD120D" w:rsidP="005F6875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3DFB">
        <w:rPr>
          <w:rFonts w:asciiTheme="majorBidi" w:hAnsiTheme="majorBidi" w:cstheme="majorBidi"/>
          <w:sz w:val="30"/>
          <w:szCs w:val="30"/>
          <w:cs/>
        </w:rPr>
        <w:t>กลุ่มบริษัทบันทึกบัญชีสำหรับการรวมธุรกิจตามวิธี</w:t>
      </w:r>
      <w:r w:rsidR="00BC2A7E" w:rsidRPr="00293DFB">
        <w:rPr>
          <w:rFonts w:asciiTheme="majorBidi" w:hAnsiTheme="majorBidi" w:cstheme="majorBidi"/>
          <w:sz w:val="30"/>
          <w:szCs w:val="30"/>
          <w:cs/>
        </w:rPr>
        <w:t>ซื้อ</w:t>
      </w:r>
      <w:r w:rsidR="00211C39" w:rsidRPr="00293DFB">
        <w:rPr>
          <w:rFonts w:asciiTheme="majorBidi" w:hAnsiTheme="majorBidi" w:cstheme="majorBidi"/>
          <w:sz w:val="30"/>
          <w:szCs w:val="30"/>
          <w:cs/>
        </w:rPr>
        <w:t xml:space="preserve"> เมื่อกลุ่มบริษัทประเมินว่ากลุ่มของกิจกรรมและสินทรัพย์</w:t>
      </w:r>
      <w:r w:rsidR="00A8377B">
        <w:rPr>
          <w:rFonts w:asciiTheme="majorBidi" w:hAnsiTheme="majorBidi" w:cstheme="majorBidi"/>
          <w:sz w:val="30"/>
          <w:szCs w:val="30"/>
        </w:rPr>
        <w:br/>
      </w:r>
      <w:r w:rsidR="00211C39" w:rsidRPr="00293DFB">
        <w:rPr>
          <w:rFonts w:asciiTheme="majorBidi" w:hAnsiTheme="majorBidi" w:cstheme="majorBidi"/>
          <w:sz w:val="30"/>
          <w:szCs w:val="30"/>
          <w:cs/>
        </w:rPr>
        <w:t>ที่ซื้อมานั้น</w:t>
      </w:r>
      <w:r w:rsidR="00A42D1D">
        <w:rPr>
          <w:rFonts w:asciiTheme="majorBidi" w:hAnsiTheme="majorBidi" w:cstheme="majorBidi" w:hint="cs"/>
          <w:sz w:val="30"/>
          <w:szCs w:val="30"/>
          <w:cs/>
        </w:rPr>
        <w:t>เข้านิยามธุรกิจและอำนาจในการควบคุมได้ถูกโอนมาให้กลุ่มบริษัท</w:t>
      </w:r>
      <w:r w:rsidR="005F6875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85A24" w:rsidRPr="00293DFB">
        <w:rPr>
          <w:rFonts w:asciiTheme="majorBidi" w:hAnsiTheme="majorBidi" w:cstheme="majorBidi"/>
          <w:sz w:val="30"/>
          <w:szCs w:val="30"/>
          <w:cs/>
        </w:rPr>
        <w:t>กลุ่มบริษัทเลือกใช้วิธีการทดสอบ</w:t>
      </w:r>
      <w:r w:rsidR="00421E81">
        <w:rPr>
          <w:rFonts w:asciiTheme="majorBidi" w:hAnsiTheme="majorBidi" w:cstheme="majorBidi"/>
          <w:sz w:val="30"/>
          <w:szCs w:val="30"/>
          <w:cs/>
        </w:rPr>
        <w:br/>
      </w:r>
      <w:r w:rsidR="00285A24" w:rsidRPr="00293DFB">
        <w:rPr>
          <w:rFonts w:asciiTheme="majorBidi" w:hAnsiTheme="majorBidi" w:cstheme="majorBidi"/>
          <w:sz w:val="30"/>
          <w:szCs w:val="30"/>
          <w:cs/>
        </w:rPr>
        <w:t>การกระจุกตัว (</w:t>
      </w:r>
      <w:r w:rsidR="00285A24" w:rsidRPr="00293DFB">
        <w:rPr>
          <w:rFonts w:asciiTheme="majorBidi" w:hAnsiTheme="majorBidi" w:cstheme="majorBidi"/>
          <w:sz w:val="30"/>
          <w:szCs w:val="30"/>
        </w:rPr>
        <w:t xml:space="preserve">concentration test) </w:t>
      </w:r>
      <w:r w:rsidR="00285A24" w:rsidRPr="00293DFB">
        <w:rPr>
          <w:rFonts w:asciiTheme="majorBidi" w:hAnsiTheme="majorBidi" w:cstheme="majorBidi"/>
          <w:sz w:val="30"/>
          <w:szCs w:val="30"/>
          <w:cs/>
        </w:rPr>
        <w:t>ซึ่งเป็นการประเมินอย่างง่าย</w:t>
      </w:r>
      <w:r w:rsidR="005F6875">
        <w:rPr>
          <w:rFonts w:asciiTheme="majorBidi" w:hAnsiTheme="majorBidi" w:cstheme="majorBidi" w:hint="cs"/>
          <w:sz w:val="30"/>
          <w:szCs w:val="30"/>
          <w:cs/>
        </w:rPr>
        <w:t>ว่ากลุ่ม</w:t>
      </w:r>
      <w:r w:rsidR="00867CA0">
        <w:rPr>
          <w:rFonts w:asciiTheme="majorBidi" w:hAnsiTheme="majorBidi" w:cstheme="majorBidi" w:hint="cs"/>
          <w:sz w:val="30"/>
          <w:szCs w:val="30"/>
          <w:cs/>
        </w:rPr>
        <w:t>ของกิจกรรมและสินทรัพย์ที่ซื้อมานั้น</w:t>
      </w:r>
      <w:r w:rsidR="00A8377B">
        <w:rPr>
          <w:rFonts w:asciiTheme="majorBidi" w:hAnsiTheme="majorBidi" w:cstheme="majorBidi"/>
          <w:sz w:val="30"/>
          <w:szCs w:val="30"/>
        </w:rPr>
        <w:br/>
      </w:r>
      <w:r w:rsidR="00867CA0">
        <w:rPr>
          <w:rFonts w:asciiTheme="majorBidi" w:hAnsiTheme="majorBidi" w:cstheme="majorBidi" w:hint="cs"/>
          <w:sz w:val="30"/>
          <w:szCs w:val="30"/>
          <w:cs/>
        </w:rPr>
        <w:t>ไม่เป็นธุรกิจ</w:t>
      </w:r>
    </w:p>
    <w:p w14:paraId="6B4FFEB0" w14:textId="77777777" w:rsidR="00BE3F32" w:rsidRDefault="00BE3F32" w:rsidP="00293DFB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/>
          <w:sz w:val="30"/>
          <w:szCs w:val="30"/>
        </w:rPr>
      </w:pPr>
    </w:p>
    <w:p w14:paraId="7FB21844" w14:textId="4B549EA4" w:rsidR="00285A24" w:rsidRDefault="00BE3F32" w:rsidP="00293DFB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BE3F32">
        <w:rPr>
          <w:rFonts w:asciiTheme="majorBidi" w:hAnsiTheme="majorBidi" w:hint="cs"/>
          <w:sz w:val="30"/>
          <w:szCs w:val="30"/>
          <w:cs/>
        </w:rPr>
        <w:t>สิ่งตอบแทนที่โอนให้สำหรับการรวมธุรกิจและสินทรัพย์สุทธิที่ระบุได้ที่ได้มาวัดมูลค่าด้วยมูลค่ายุติธรรม</w:t>
      </w:r>
      <w:r w:rsidRPr="00BE3F32">
        <w:rPr>
          <w:rFonts w:asciiTheme="majorBidi" w:hAnsiTheme="majorBidi"/>
          <w:sz w:val="30"/>
          <w:szCs w:val="30"/>
          <w:cs/>
        </w:rPr>
        <w:t xml:space="preserve"> </w:t>
      </w:r>
      <w:r>
        <w:rPr>
          <w:rFonts w:asciiTheme="majorBidi" w:hAnsiTheme="majorBidi"/>
          <w:sz w:val="30"/>
          <w:szCs w:val="30"/>
          <w:cs/>
        </w:rPr>
        <w:br/>
      </w:r>
      <w:r w:rsidRPr="00BE3F32">
        <w:rPr>
          <w:rFonts w:asciiTheme="majorBidi" w:hAnsiTheme="majorBidi" w:hint="cs"/>
          <w:sz w:val="30"/>
          <w:szCs w:val="30"/>
          <w:cs/>
        </w:rPr>
        <w:t>ค่าความนิยมที่เกิดขึ้นจะถูกทดสอบการด้อยค่าเป็นประจำทุกปี</w:t>
      </w:r>
      <w:r w:rsidRPr="00BE3F32">
        <w:rPr>
          <w:rFonts w:asciiTheme="majorBidi" w:hAnsiTheme="majorBidi"/>
          <w:sz w:val="30"/>
          <w:szCs w:val="30"/>
          <w:cs/>
        </w:rPr>
        <w:t xml:space="preserve"> </w:t>
      </w:r>
      <w:r w:rsidRPr="00BE3F32">
        <w:rPr>
          <w:rFonts w:asciiTheme="majorBidi" w:hAnsiTheme="majorBidi" w:hint="cs"/>
          <w:sz w:val="30"/>
          <w:szCs w:val="30"/>
          <w:cs/>
        </w:rPr>
        <w:t>กำไรจากการซื้อในราคาต่อรองรับรู้ในกำไรหรือขาดทุนทันที</w:t>
      </w:r>
      <w:r w:rsidRPr="00BE3F32">
        <w:rPr>
          <w:rFonts w:asciiTheme="majorBidi" w:hAnsiTheme="majorBidi"/>
          <w:sz w:val="30"/>
          <w:szCs w:val="30"/>
          <w:cs/>
        </w:rPr>
        <w:t xml:space="preserve"> </w:t>
      </w:r>
      <w:r w:rsidRPr="00BE3F32">
        <w:rPr>
          <w:rFonts w:asciiTheme="majorBidi" w:hAnsiTheme="majorBidi" w:hint="cs"/>
          <w:sz w:val="30"/>
          <w:szCs w:val="30"/>
          <w:cs/>
        </w:rPr>
        <w:t>ต้นทุนที่เกี่ยวข้องกับการซื้อรับรู้เป็นค่าใช้จ่ายเมื่อเกิดขึ้นเว้นแต่เป็นต้นทุนในการออกตราสารหนี้หรือตราสารทุน</w:t>
      </w:r>
    </w:p>
    <w:p w14:paraId="637962F0" w14:textId="77777777" w:rsidR="00BE3F32" w:rsidRPr="00293DFB" w:rsidRDefault="00BE3F32" w:rsidP="00293DFB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127580C" w14:textId="7FF80627" w:rsidR="00003267" w:rsidRPr="00293DFB" w:rsidRDefault="00AD120D" w:rsidP="00293DFB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293DFB">
        <w:rPr>
          <w:rFonts w:asciiTheme="majorBidi" w:hAnsiTheme="majorBidi" w:cstheme="majorBidi"/>
          <w:sz w:val="30"/>
          <w:szCs w:val="30"/>
          <w:cs/>
        </w:rPr>
        <w:t>สิ่งตอบแทนที่โอนให้</w:t>
      </w:r>
      <w:r w:rsidR="004D42F9" w:rsidRPr="00293DFB">
        <w:rPr>
          <w:rFonts w:asciiTheme="majorBidi" w:hAnsiTheme="majorBidi" w:cstheme="majorBidi"/>
          <w:sz w:val="30"/>
          <w:szCs w:val="30"/>
          <w:cs/>
        </w:rPr>
        <w:t>รวมถึงสินทรัพย์ที่โอนไป</w:t>
      </w:r>
      <w:r w:rsidRPr="00293DFB">
        <w:rPr>
          <w:rFonts w:asciiTheme="majorBidi" w:hAnsiTheme="majorBidi" w:cstheme="majorBidi"/>
          <w:sz w:val="30"/>
          <w:szCs w:val="30"/>
          <w:cs/>
        </w:rPr>
        <w:t xml:space="preserve"> หนี้สินที่กลุ่มบริษัทก่อขึ้นเพื่อจ่ายชำระให้แก่เจ้าของเดิม</w:t>
      </w:r>
      <w:r w:rsidR="004D42F9" w:rsidRPr="00293DFB">
        <w:rPr>
          <w:rFonts w:asciiTheme="majorBidi" w:hAnsiTheme="majorBidi" w:cstheme="majorBidi"/>
          <w:sz w:val="30"/>
          <w:szCs w:val="30"/>
          <w:cs/>
        </w:rPr>
        <w:t xml:space="preserve"> หนี้สินที่อาจเกิดขึ้น</w:t>
      </w:r>
      <w:r w:rsidRPr="00293DFB">
        <w:rPr>
          <w:rFonts w:asciiTheme="majorBidi" w:hAnsiTheme="majorBidi" w:cstheme="majorBidi"/>
          <w:sz w:val="30"/>
          <w:szCs w:val="30"/>
          <w:cs/>
        </w:rPr>
        <w:t xml:space="preserve">และส่วนได้เสียในส่วนของเจ้าของที่ออกโดยกลุ่มบริษัท </w:t>
      </w:r>
    </w:p>
    <w:p w14:paraId="6E38AD39" w14:textId="77777777" w:rsidR="00B023A7" w:rsidRPr="00293DFB" w:rsidRDefault="00B023A7" w:rsidP="00293DFB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DB9E680" w14:textId="5B34517F" w:rsidR="00170ACD" w:rsidRPr="00293DFB" w:rsidRDefault="00170ACD" w:rsidP="00293DFB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93DFB">
        <w:rPr>
          <w:rFonts w:asciiTheme="majorBidi" w:hAnsiTheme="majorBidi" w:cstheme="majorBidi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</w:t>
      </w:r>
      <w:r w:rsidR="005574F7" w:rsidRPr="00293DFB">
        <w:rPr>
          <w:rFonts w:asciiTheme="majorBidi" w:hAnsiTheme="majorBidi" w:cstheme="majorBidi"/>
          <w:sz w:val="30"/>
          <w:szCs w:val="30"/>
        </w:rPr>
        <w:br/>
      </w:r>
      <w:r w:rsidRPr="00293DFB">
        <w:rPr>
          <w:rFonts w:asciiTheme="majorBidi" w:hAnsiTheme="majorBidi" w:cstheme="majorBidi"/>
          <w:sz w:val="30"/>
          <w:szCs w:val="30"/>
          <w:cs/>
        </w:rPr>
        <w:t>ณ ทุกวันที่รายงาน การเปลี่ยนแปลงในมูลค่ายุติธรรมรับรู้ในกำไรหรือขาดทุน</w:t>
      </w:r>
    </w:p>
    <w:p w14:paraId="1FCCA0D5" w14:textId="77777777" w:rsidR="00170ACD" w:rsidRPr="00293DFB" w:rsidRDefault="00170ACD" w:rsidP="00293DFB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9FD286" w14:textId="131D85E7" w:rsidR="00DF6D21" w:rsidRPr="00293DFB" w:rsidRDefault="00AD120D" w:rsidP="00293DFB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93DFB">
        <w:rPr>
          <w:rFonts w:asciiTheme="majorBidi" w:hAnsiTheme="majorBidi" w:cstheme="majorBidi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</w:t>
      </w:r>
      <w:r w:rsidR="005574F7" w:rsidRPr="00293DFB">
        <w:rPr>
          <w:rFonts w:asciiTheme="majorBidi" w:hAnsiTheme="majorBidi" w:cstheme="majorBidi"/>
          <w:sz w:val="30"/>
          <w:szCs w:val="30"/>
        </w:rPr>
        <w:br/>
      </w:r>
      <w:r w:rsidRPr="00293DFB">
        <w:rPr>
          <w:rFonts w:asciiTheme="majorBidi" w:hAnsiTheme="majorBidi" w:cstheme="majorBidi"/>
          <w:sz w:val="30"/>
          <w:szCs w:val="30"/>
          <w:cs/>
        </w:rPr>
        <w:t>ซึ่งเกิดขึ้นจากเหตุการณ์ในอดีต และสามารถวัดมูลค่ายุติธรรมได้อย่างน่าเชื่อถือ</w:t>
      </w:r>
    </w:p>
    <w:p w14:paraId="536C813A" w14:textId="77777777" w:rsidR="002262F8" w:rsidRPr="00293DFB" w:rsidRDefault="002262F8" w:rsidP="00293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16670EB5" w14:textId="3FD17236" w:rsidR="00C23DBE" w:rsidRPr="00293DFB" w:rsidRDefault="00C23DBE" w:rsidP="00293DFB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293DF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เงินลงทุนใน</w:t>
      </w:r>
      <w:r w:rsidR="00B04F5A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 xml:space="preserve">บริษัทย่อย </w:t>
      </w:r>
      <w:r w:rsidRPr="00293DF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บริษัทร่วมและการร่วมค้า </w:t>
      </w:r>
    </w:p>
    <w:p w14:paraId="0AABE530" w14:textId="77777777" w:rsidR="00C23DBE" w:rsidRPr="00293DFB" w:rsidRDefault="00C23DBE" w:rsidP="00293DFB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F841516" w14:textId="1A49ACC2" w:rsidR="00C23DBE" w:rsidRPr="00293DFB" w:rsidRDefault="00C23DBE" w:rsidP="00293DFB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93DFB">
        <w:rPr>
          <w:rFonts w:asciiTheme="majorBidi" w:hAnsiTheme="majorBidi" w:cstheme="majorBidi"/>
          <w:sz w:val="30"/>
          <w:szCs w:val="30"/>
          <w:cs/>
        </w:rPr>
        <w:t>เงินลงทุนใน</w:t>
      </w:r>
      <w:r w:rsidR="00B04F5A">
        <w:rPr>
          <w:rFonts w:asciiTheme="majorBidi" w:hAnsiTheme="majorBidi" w:cstheme="majorBidi" w:hint="cs"/>
          <w:sz w:val="30"/>
          <w:szCs w:val="30"/>
          <w:cs/>
        </w:rPr>
        <w:t xml:space="preserve">บริษัทย่อย </w:t>
      </w:r>
      <w:r w:rsidRPr="00293DFB">
        <w:rPr>
          <w:rFonts w:asciiTheme="majorBidi" w:hAnsiTheme="majorBidi" w:cstheme="majorBidi"/>
          <w:sz w:val="30"/>
          <w:szCs w:val="30"/>
          <w:cs/>
        </w:rPr>
        <w:t>บริษัทร่วมและการร่วมค้า</w:t>
      </w:r>
      <w:r w:rsidR="00CC1904" w:rsidRPr="00293DFB">
        <w:rPr>
          <w:rFonts w:asciiTheme="majorBidi" w:hAnsiTheme="majorBidi" w:cstheme="majorBidi"/>
          <w:sz w:val="30"/>
          <w:szCs w:val="30"/>
          <w:cs/>
        </w:rPr>
        <w:t>ในงบการเงินเฉพาะกิจการวัดมูลค่าด้วยราคาทุนหักค่าเผื่อ</w:t>
      </w:r>
      <w:r w:rsidR="00F64F01">
        <w:rPr>
          <w:rFonts w:asciiTheme="majorBidi" w:hAnsiTheme="majorBidi" w:cstheme="majorBidi"/>
          <w:sz w:val="30"/>
          <w:szCs w:val="30"/>
          <w:cs/>
        </w:rPr>
        <w:br/>
      </w:r>
      <w:r w:rsidR="00CC1904" w:rsidRPr="00293DFB">
        <w:rPr>
          <w:rFonts w:asciiTheme="majorBidi" w:hAnsiTheme="majorBidi" w:cstheme="majorBidi"/>
          <w:sz w:val="30"/>
          <w:szCs w:val="30"/>
          <w:cs/>
        </w:rPr>
        <w:t>การด้อยค่า</w:t>
      </w:r>
      <w:r w:rsidR="00A472A5" w:rsidRPr="00293D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C1904" w:rsidRPr="00293DFB">
        <w:rPr>
          <w:rFonts w:asciiTheme="majorBidi" w:hAnsiTheme="majorBidi" w:cstheme="majorBidi"/>
          <w:sz w:val="30"/>
          <w:szCs w:val="30"/>
          <w:cs/>
        </w:rPr>
        <w:t>เงินปันผลรับบันทึกในกำไรหรือขาดทุนในวันที่บริษัทมีสิทธิได้รับเงินปันผล กรณีที่บริษัทจำหน่าย</w:t>
      </w:r>
      <w:r w:rsidR="004312DF">
        <w:rPr>
          <w:rFonts w:asciiTheme="majorBidi" w:hAnsiTheme="majorBidi" w:cstheme="majorBidi"/>
          <w:sz w:val="30"/>
          <w:szCs w:val="30"/>
          <w:cs/>
        </w:rPr>
        <w:br/>
      </w:r>
      <w:r w:rsidR="00CC1904" w:rsidRPr="00293DFB">
        <w:rPr>
          <w:rFonts w:asciiTheme="majorBidi" w:hAnsiTheme="majorBidi" w:cstheme="majorBidi"/>
          <w:sz w:val="30"/>
          <w:szCs w:val="30"/>
          <w:cs/>
        </w:rPr>
        <w:t>เงินลงทุนบางส่วนต้นทุนเงินลงทุนคำนวณโดยวิธีถัวเฉลี่ยถ่วงน้ำหนัก กำไรหรือขาดทุนจากการขายเงินลงทุนบันทึกในกำไรหรือขาดทุ</w:t>
      </w:r>
      <w:r w:rsidR="0018508B" w:rsidRPr="00293DFB">
        <w:rPr>
          <w:rFonts w:asciiTheme="majorBidi" w:hAnsiTheme="majorBidi" w:cstheme="majorBidi" w:hint="cs"/>
          <w:sz w:val="30"/>
          <w:szCs w:val="30"/>
          <w:cs/>
        </w:rPr>
        <w:t>น</w:t>
      </w:r>
    </w:p>
    <w:p w14:paraId="760ADCF7" w14:textId="6FF8DF6E" w:rsidR="008F68CB" w:rsidRPr="00293DFB" w:rsidRDefault="008F68CB" w:rsidP="00293DFB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293DF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ab/>
        <w:t>เงินตราต่างประเทศ</w:t>
      </w:r>
    </w:p>
    <w:p w14:paraId="18DE4A29" w14:textId="77777777" w:rsidR="008F68CB" w:rsidRPr="00293DFB" w:rsidRDefault="008F68CB" w:rsidP="00293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22CFBC52" w14:textId="74DA52A4" w:rsidR="008F68CB" w:rsidRPr="00293DFB" w:rsidRDefault="008F68CB" w:rsidP="00293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93DFB">
        <w:rPr>
          <w:rFonts w:asciiTheme="majorBidi" w:hAnsiTheme="majorBidi" w:cstheme="majorBidi"/>
          <w:sz w:val="30"/>
          <w:szCs w:val="30"/>
          <w:cs/>
        </w:rPr>
        <w:t>รายการ</w:t>
      </w:r>
      <w:r w:rsidR="00CF5295" w:rsidRPr="00293DFB">
        <w:rPr>
          <w:rFonts w:asciiTheme="majorBidi" w:hAnsiTheme="majorBidi" w:cstheme="majorBidi"/>
          <w:sz w:val="30"/>
          <w:szCs w:val="30"/>
          <w:cs/>
        </w:rPr>
        <w:t>บัญชี</w:t>
      </w:r>
      <w:r w:rsidRPr="00293DFB">
        <w:rPr>
          <w:rFonts w:asciiTheme="majorBidi" w:hAnsiTheme="majorBidi" w:cstheme="majorBidi"/>
          <w:sz w:val="30"/>
          <w:szCs w:val="30"/>
          <w:cs/>
        </w:rPr>
        <w:t>ที่เป็นเงินตราต่</w:t>
      </w:r>
      <w:r w:rsidR="006C31A5" w:rsidRPr="00293DFB">
        <w:rPr>
          <w:rFonts w:asciiTheme="majorBidi" w:hAnsiTheme="majorBidi" w:cstheme="majorBidi"/>
          <w:sz w:val="30"/>
          <w:szCs w:val="30"/>
          <w:cs/>
        </w:rPr>
        <w:t>างประเทศ</w:t>
      </w:r>
      <w:r w:rsidR="002D05FD" w:rsidRPr="00293DFB">
        <w:rPr>
          <w:rFonts w:asciiTheme="majorBidi" w:hAnsiTheme="majorBidi" w:cstheme="majorBidi"/>
          <w:sz w:val="30"/>
          <w:szCs w:val="30"/>
          <w:cs/>
        </w:rPr>
        <w:t xml:space="preserve"> 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="00CF5295" w:rsidRPr="00293DFB">
        <w:rPr>
          <w:rFonts w:asciiTheme="majorBidi" w:hAnsiTheme="majorBidi" w:cstheme="majorBidi"/>
          <w:sz w:val="30"/>
          <w:szCs w:val="30"/>
          <w:cs/>
        </w:rPr>
        <w:t>แปลงค่าเป็น</w:t>
      </w:r>
      <w:r w:rsidR="00145E23" w:rsidRPr="00293DFB">
        <w:rPr>
          <w:rFonts w:asciiTheme="majorBidi" w:hAnsiTheme="majorBidi" w:cstheme="majorBidi"/>
          <w:sz w:val="30"/>
          <w:szCs w:val="30"/>
          <w:cs/>
        </w:rPr>
        <w:t>สกุลเงินที่ใช้ในการดำเนินงาน</w:t>
      </w:r>
      <w:r w:rsidR="000D2753" w:rsidRPr="00293DFB">
        <w:rPr>
          <w:rFonts w:asciiTheme="majorBidi" w:hAnsiTheme="majorBidi" w:cstheme="majorBidi"/>
          <w:sz w:val="30"/>
          <w:szCs w:val="30"/>
          <w:cs/>
        </w:rPr>
        <w:t>ของแต่ละบริษัทในกลุ่มบริษัท</w:t>
      </w:r>
      <w:r w:rsidR="00145E23" w:rsidRPr="00293D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F5295" w:rsidRPr="00293DFB">
        <w:rPr>
          <w:rFonts w:asciiTheme="majorBidi" w:hAnsiTheme="majorBidi" w:cstheme="majorBidi"/>
          <w:sz w:val="30"/>
          <w:szCs w:val="30"/>
          <w:cs/>
        </w:rPr>
        <w:t>โดย</w:t>
      </w:r>
      <w:r w:rsidR="00CC1431" w:rsidRPr="00293DFB">
        <w:rPr>
          <w:rFonts w:asciiTheme="majorBidi" w:hAnsiTheme="majorBidi" w:cstheme="majorBidi"/>
          <w:sz w:val="30"/>
          <w:szCs w:val="30"/>
          <w:cs/>
        </w:rPr>
        <w:t>ใช้</w:t>
      </w:r>
      <w:r w:rsidR="001F253B" w:rsidRPr="00293DFB">
        <w:rPr>
          <w:rFonts w:asciiTheme="majorBidi" w:hAnsiTheme="majorBidi" w:cstheme="majorBidi"/>
          <w:sz w:val="30"/>
          <w:szCs w:val="30"/>
          <w:cs/>
        </w:rPr>
        <w:t>อัตราแลกเปลี่ยน</w:t>
      </w:r>
      <w:r w:rsidR="00301B1B" w:rsidRPr="00293D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3DFB">
        <w:rPr>
          <w:rFonts w:asciiTheme="majorBidi" w:hAnsiTheme="majorBidi" w:cstheme="majorBidi"/>
          <w:sz w:val="30"/>
          <w:szCs w:val="30"/>
          <w:cs/>
        </w:rPr>
        <w:t>ณ วันที่เกิดรายการ</w:t>
      </w:r>
      <w:r w:rsidR="002D05FD" w:rsidRPr="00293DFB">
        <w:rPr>
          <w:rFonts w:asciiTheme="majorBidi" w:hAnsiTheme="majorBidi" w:cstheme="majorBidi"/>
          <w:sz w:val="30"/>
          <w:szCs w:val="30"/>
          <w:cs/>
        </w:rPr>
        <w:t xml:space="preserve">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</w:p>
    <w:p w14:paraId="30CE2DF0" w14:textId="7846ADCA" w:rsidR="00003267" w:rsidRPr="00293DFB" w:rsidRDefault="00003267" w:rsidP="00293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7DA0073" w14:textId="5120A416" w:rsidR="00424D53" w:rsidRPr="00293DFB" w:rsidRDefault="00B417F4" w:rsidP="00293DF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93DFB">
        <w:rPr>
          <w:rFonts w:asciiTheme="majorBidi" w:hAnsiTheme="majorBidi" w:cstheme="majorBidi"/>
          <w:sz w:val="30"/>
          <w:szCs w:val="30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 ยกเว้นผลต่างของอัตราแลกเปลี่ยนที่เกิดขึ้นจากการแปลงค่าของ</w:t>
      </w:r>
      <w:r w:rsidR="00BB1139" w:rsidRPr="00293DFB">
        <w:rPr>
          <w:rFonts w:asciiTheme="majorBidi" w:hAnsiTheme="majorBidi" w:cstheme="majorBidi"/>
          <w:sz w:val="30"/>
          <w:szCs w:val="30"/>
          <w:cs/>
        </w:rPr>
        <w:t>การป้องกันความเสี่ยงในกระแสเงินสด เฉพาะส่วนที่มีประสิทธิผล</w:t>
      </w:r>
      <w:r w:rsidRPr="00293DFB">
        <w:rPr>
          <w:rFonts w:asciiTheme="majorBidi" w:hAnsiTheme="majorBidi" w:cstheme="majorBidi"/>
          <w:sz w:val="30"/>
          <w:szCs w:val="30"/>
          <w:cs/>
        </w:rPr>
        <w:t>จะรับรู้เข้ากำไรขาดทุนเบ็ดเสร็จอื่น</w:t>
      </w:r>
    </w:p>
    <w:p w14:paraId="0122652E" w14:textId="77777777" w:rsidR="00F2411D" w:rsidRPr="00293DFB" w:rsidRDefault="00F2411D" w:rsidP="00293DFB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4A7E0E85" w14:textId="4A8628DA" w:rsidR="006634FB" w:rsidRPr="00293DFB" w:rsidRDefault="00145E23" w:rsidP="00293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293DFB">
        <w:rPr>
          <w:rFonts w:asciiTheme="majorBidi" w:hAnsiTheme="majorBidi" w:cstheme="majorBidi"/>
          <w:i/>
          <w:iCs/>
          <w:sz w:val="30"/>
          <w:szCs w:val="30"/>
          <w:cs/>
        </w:rPr>
        <w:t>หน่วยงาน</w:t>
      </w:r>
      <w:r w:rsidR="006634FB" w:rsidRPr="00293DFB">
        <w:rPr>
          <w:rFonts w:asciiTheme="majorBidi" w:hAnsiTheme="majorBidi" w:cstheme="majorBidi"/>
          <w:i/>
          <w:iCs/>
          <w:sz w:val="30"/>
          <w:szCs w:val="30"/>
          <w:cs/>
        </w:rPr>
        <w:t>ในต่างประเทศ</w:t>
      </w:r>
    </w:p>
    <w:p w14:paraId="12C2DB30" w14:textId="7EF8F93E" w:rsidR="008D4A82" w:rsidRPr="00293DFB" w:rsidRDefault="00547ACB" w:rsidP="00293DFB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93DFB">
        <w:rPr>
          <w:rFonts w:asciiTheme="majorBidi" w:hAnsiTheme="majorBidi" w:cstheme="majorBidi"/>
          <w:sz w:val="30"/>
          <w:szCs w:val="30"/>
          <w:cs/>
        </w:rPr>
        <w:t>สินทรัพย์และหนี้สินของ</w:t>
      </w:r>
      <w:r w:rsidR="00145E23" w:rsidRPr="00293DFB">
        <w:rPr>
          <w:rFonts w:asciiTheme="majorBidi" w:hAnsiTheme="majorBidi" w:cstheme="majorBidi"/>
          <w:sz w:val="30"/>
          <w:szCs w:val="30"/>
          <w:cs/>
        </w:rPr>
        <w:t>หน่วยงาน</w:t>
      </w:r>
      <w:r w:rsidRPr="00293DFB">
        <w:rPr>
          <w:rFonts w:asciiTheme="majorBidi" w:hAnsiTheme="majorBidi" w:cstheme="majorBidi"/>
          <w:sz w:val="30"/>
          <w:szCs w:val="30"/>
          <w:cs/>
        </w:rPr>
        <w:t>ในต่างประเทศ</w:t>
      </w:r>
      <w:r w:rsidR="007F2BDF" w:rsidRPr="00293DFB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93DFB">
        <w:rPr>
          <w:rFonts w:asciiTheme="majorBidi" w:hAnsiTheme="majorBidi" w:cstheme="majorBidi"/>
          <w:sz w:val="30"/>
          <w:szCs w:val="30"/>
          <w:cs/>
        </w:rPr>
        <w:t>แปลงค่าเป็นเงินบาทโดยใช</w:t>
      </w:r>
      <w:r w:rsidR="00AA4770" w:rsidRPr="00293DFB">
        <w:rPr>
          <w:rFonts w:asciiTheme="majorBidi" w:hAnsiTheme="majorBidi" w:cstheme="majorBidi"/>
          <w:sz w:val="30"/>
          <w:szCs w:val="30"/>
          <w:cs/>
        </w:rPr>
        <w:t>้อัตราแลกเปลี่ยน ณ วันที่รายงาน</w:t>
      </w:r>
      <w:r w:rsidR="00CC1904" w:rsidRPr="00293DFB">
        <w:rPr>
          <w:rFonts w:asciiTheme="majorBidi" w:hAnsiTheme="majorBidi" w:cstheme="majorBidi"/>
          <w:sz w:val="30"/>
          <w:szCs w:val="30"/>
        </w:rPr>
        <w:t xml:space="preserve"> </w:t>
      </w:r>
      <w:r w:rsidR="00CC1904" w:rsidRPr="00293DFB">
        <w:rPr>
          <w:rFonts w:asciiTheme="majorBidi" w:hAnsiTheme="majorBidi" w:cstheme="majorBidi"/>
          <w:sz w:val="30"/>
          <w:szCs w:val="30"/>
          <w:cs/>
        </w:rPr>
        <w:t>รายได้และค่าใช้จ่ายของหน่วยงานในต่างประเทศ</w:t>
      </w:r>
      <w:r w:rsidR="00CC1904" w:rsidRPr="00293DFB">
        <w:rPr>
          <w:rFonts w:asciiTheme="majorBidi" w:hAnsiTheme="majorBidi" w:cstheme="majorBidi"/>
          <w:sz w:val="30"/>
          <w:szCs w:val="30"/>
        </w:rPr>
        <w:t xml:space="preserve"> </w:t>
      </w:r>
      <w:r w:rsidR="00DF00DE" w:rsidRPr="00293DFB">
        <w:rPr>
          <w:rFonts w:asciiTheme="majorBidi" w:hAnsiTheme="majorBidi" w:cstheme="majorBidi" w:hint="cs"/>
          <w:sz w:val="30"/>
          <w:szCs w:val="30"/>
          <w:cs/>
        </w:rPr>
        <w:t>แ</w:t>
      </w:r>
      <w:r w:rsidR="00CC1904" w:rsidRPr="00293DFB">
        <w:rPr>
          <w:rFonts w:asciiTheme="majorBidi" w:hAnsiTheme="majorBidi" w:cstheme="majorBidi"/>
          <w:sz w:val="30"/>
          <w:szCs w:val="30"/>
          <w:cs/>
        </w:rPr>
        <w:t>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  <w:r w:rsidR="00DF00DE" w:rsidRPr="00293DF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35E6D9D" w14:textId="77777777" w:rsidR="008D4A82" w:rsidRPr="00293DFB" w:rsidRDefault="008D4A82" w:rsidP="00293DFB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EA72A53" w14:textId="4297FBED" w:rsidR="008D4A82" w:rsidRPr="00293DFB" w:rsidRDefault="008D4A82" w:rsidP="00293DFB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293DFB">
        <w:rPr>
          <w:rFonts w:asciiTheme="majorBidi" w:hAnsiTheme="majorBidi"/>
          <w:sz w:val="30"/>
          <w:szCs w:val="30"/>
          <w:cs/>
        </w:rPr>
        <w:t>ทุกรายการ (นั่นคือ สินทรัพย์ หนี้สิน ส่วนของผู้ถือหุ้น รายได้ และค่าใช้จ่าย) ของหน่วยงานในต่างประเทศซึ่งมี</w:t>
      </w:r>
      <w:r w:rsidR="00C5606E" w:rsidRPr="00293DFB">
        <w:rPr>
          <w:rFonts w:asciiTheme="majorBidi" w:hAnsiTheme="majorBidi"/>
          <w:sz w:val="30"/>
          <w:szCs w:val="30"/>
        </w:rPr>
        <w:br/>
      </w:r>
      <w:r w:rsidRPr="00293DFB">
        <w:rPr>
          <w:rFonts w:asciiTheme="majorBidi" w:hAnsiTheme="majorBidi"/>
          <w:sz w:val="30"/>
          <w:szCs w:val="30"/>
          <w:cs/>
        </w:rPr>
        <w:t>สกุลเงินที่ใช้ในการดำเนินงานเป็นสกุลเงินของสภาพเศรษฐกิจที่มีภาวะเงินเฟ้อรุนแรงแปลงค่าเป็นเงินบาทโดยใช้อัตราแลกเปลี่ยน</w:t>
      </w:r>
      <w:r w:rsidRPr="00293DFB">
        <w:rPr>
          <w:rFonts w:asciiTheme="majorBidi" w:hAnsiTheme="majorBidi" w:hint="cs"/>
          <w:sz w:val="30"/>
          <w:szCs w:val="30"/>
          <w:cs/>
        </w:rPr>
        <w:t xml:space="preserve"> </w:t>
      </w:r>
      <w:r w:rsidRPr="00293DFB">
        <w:rPr>
          <w:rFonts w:asciiTheme="majorBidi" w:hAnsiTheme="majorBidi"/>
          <w:sz w:val="30"/>
          <w:szCs w:val="30"/>
          <w:cs/>
        </w:rPr>
        <w:t>ณ วันที่รายงาน ก่อนการแปลงค่างบการเงินของหน่วยงานในต่างประเทศดังกล่าว งบการเงินซึ่งรวมถึงงบการเงินเปรียบเทียบจะถูกทำการปรับปรุงใหม่เพื่อให้สะท้อนการเปลี่ยนแปลงในอำนาจซื้อโดยทั่วไปของ</w:t>
      </w:r>
      <w:r w:rsidRPr="00293DFB">
        <w:rPr>
          <w:rFonts w:asciiTheme="majorBidi" w:hAnsiTheme="majorBidi"/>
          <w:spacing w:val="-4"/>
          <w:sz w:val="30"/>
          <w:szCs w:val="30"/>
          <w:cs/>
        </w:rPr>
        <w:t>เงินตราในประเทศนั้น ผลกำไรจากยอดดุลสุทธิของรายการที่เป็นตัวเงินจะรับรู้ในกำไรหรือขาดทุน การปรับปรุงใหม่</w:t>
      </w:r>
      <w:r w:rsidRPr="00293DFB">
        <w:rPr>
          <w:rFonts w:asciiTheme="majorBidi" w:hAnsiTheme="majorBidi"/>
          <w:sz w:val="30"/>
          <w:szCs w:val="30"/>
          <w:cs/>
        </w:rPr>
        <w:t>จัดทำโดยใช้ ดัชนีราคาที่เกี่ยวข้อง ณ วันที่รายงาน</w:t>
      </w:r>
    </w:p>
    <w:p w14:paraId="1B70BD1A" w14:textId="77777777" w:rsidR="008D4A82" w:rsidRPr="00293DFB" w:rsidRDefault="008D4A82" w:rsidP="00293DFB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3EA254" w14:textId="609E7F5F" w:rsidR="001D6842" w:rsidRPr="00293DFB" w:rsidRDefault="001D6842" w:rsidP="00293DFB">
      <w:pPr>
        <w:pStyle w:val="BodyText2"/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93DFB">
        <w:rPr>
          <w:rFonts w:asciiTheme="majorBidi" w:hAnsiTheme="majorBidi" w:cstheme="majorBidi"/>
          <w:sz w:val="30"/>
          <w:szCs w:val="30"/>
          <w:cs/>
        </w:rPr>
        <w:t xml:space="preserve">ผลต่างจากอัตราแลกเปลี่ยนที่เกิดจากการแปลงค่า </w:t>
      </w:r>
      <w:r w:rsidR="00285A24" w:rsidRPr="00293DFB">
        <w:rPr>
          <w:rFonts w:asciiTheme="majorBidi" w:hAnsiTheme="majorBidi" w:cstheme="majorBidi"/>
          <w:sz w:val="30"/>
          <w:szCs w:val="30"/>
          <w:cs/>
        </w:rPr>
        <w:t>จะรับรู้</w:t>
      </w:r>
      <w:r w:rsidR="005126F7" w:rsidRPr="00293DFB">
        <w:rPr>
          <w:rFonts w:asciiTheme="majorBidi" w:hAnsiTheme="majorBidi" w:cstheme="majorBidi"/>
          <w:sz w:val="30"/>
          <w:szCs w:val="30"/>
          <w:cs/>
        </w:rPr>
        <w:t>ในกำไรขาดทุนเบ็ดเสร็จอื่น</w:t>
      </w:r>
      <w:r w:rsidRPr="00293DFB">
        <w:rPr>
          <w:rFonts w:asciiTheme="majorBidi" w:hAnsiTheme="majorBidi" w:cstheme="majorBidi"/>
          <w:sz w:val="30"/>
          <w:szCs w:val="30"/>
          <w:cs/>
        </w:rPr>
        <w:t>และแสดงเป็น</w:t>
      </w:r>
      <w:r w:rsidR="00285A24" w:rsidRPr="00293DFB">
        <w:rPr>
          <w:rFonts w:asciiTheme="majorBidi" w:hAnsiTheme="majorBidi" w:cstheme="majorBidi"/>
          <w:sz w:val="30"/>
          <w:szCs w:val="30"/>
          <w:cs/>
        </w:rPr>
        <w:t>สำรองการแปลงค่างบการเงิน</w:t>
      </w:r>
      <w:r w:rsidRPr="00293DFB">
        <w:rPr>
          <w:rFonts w:asciiTheme="majorBidi" w:hAnsiTheme="majorBidi" w:cstheme="majorBidi"/>
          <w:sz w:val="30"/>
          <w:szCs w:val="30"/>
          <w:cs/>
        </w:rPr>
        <w:t>ในส่วนของผู้ถือหุ้น จนกว่ามีการจำหน่ายเงินลงทุนนั้นออกไป</w:t>
      </w:r>
    </w:p>
    <w:p w14:paraId="5EE65DFC" w14:textId="77777777" w:rsidR="006041C2" w:rsidRPr="00293DFB" w:rsidRDefault="006041C2" w:rsidP="00293DFB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5C4B3B" w14:textId="77777777" w:rsidR="00243703" w:rsidRDefault="002437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6B074D9" w14:textId="2C46BA0D" w:rsidR="000F7F60" w:rsidRPr="00293DFB" w:rsidRDefault="000F7F60" w:rsidP="00293DF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293DFB">
        <w:rPr>
          <w:rFonts w:asciiTheme="majorBidi" w:hAnsiTheme="majorBidi" w:cstheme="majorBidi"/>
          <w:sz w:val="30"/>
          <w:szCs w:val="30"/>
          <w:cs/>
        </w:rPr>
        <w:lastRenderedPageBreak/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="00703E5D" w:rsidRPr="00293DFB">
        <w:rPr>
          <w:rFonts w:asciiTheme="majorBidi" w:hAnsiTheme="majorBidi" w:cstheme="majorBidi"/>
          <w:sz w:val="30"/>
          <w:szCs w:val="30"/>
          <w:cs/>
        </w:rPr>
        <w:br/>
      </w:r>
      <w:r w:rsidRPr="00293DFB">
        <w:rPr>
          <w:rFonts w:asciiTheme="majorBidi" w:hAnsiTheme="majorBidi" w:cstheme="majorBidi"/>
          <w:sz w:val="30"/>
          <w:szCs w:val="30"/>
          <w:cs/>
        </w:rPr>
        <w:t>ความมีอิทธิพลอย่างมีสาระสำคัญ หรือการควบคุมร่วมกัน ผลสะสมของ</w:t>
      </w:r>
      <w:r w:rsidR="003F5411" w:rsidRPr="00293DFB">
        <w:rPr>
          <w:rFonts w:asciiTheme="majorBidi" w:hAnsiTheme="majorBidi" w:cstheme="majorBidi" w:hint="cs"/>
          <w:sz w:val="30"/>
          <w:szCs w:val="30"/>
          <w:cs/>
        </w:rPr>
        <w:t>สำรองแปลงค่างบการเงิน</w:t>
      </w:r>
      <w:r w:rsidRPr="00293DFB">
        <w:rPr>
          <w:rFonts w:asciiTheme="majorBidi" w:hAnsiTheme="majorBidi" w:cstheme="majorBidi"/>
          <w:sz w:val="30"/>
          <w:szCs w:val="30"/>
          <w:cs/>
        </w:rPr>
        <w:t>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</w:t>
      </w:r>
      <w:r w:rsidR="00703E5D" w:rsidRPr="00293DFB">
        <w:rPr>
          <w:rFonts w:asciiTheme="majorBidi" w:hAnsiTheme="majorBidi" w:cstheme="majorBidi"/>
          <w:sz w:val="30"/>
          <w:szCs w:val="30"/>
          <w:cs/>
        </w:rPr>
        <w:br/>
      </w:r>
      <w:r w:rsidRPr="00293DFB">
        <w:rPr>
          <w:rFonts w:asciiTheme="majorBidi" w:hAnsiTheme="majorBidi" w:cstheme="majorBidi"/>
          <w:sz w:val="30"/>
          <w:szCs w:val="30"/>
          <w:cs/>
        </w:rPr>
        <w:t>ถูกปันสัดส่วนให้กับส่วนของผู้ถือหุ้นที่ไม่มีอำนาจควบคุม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</w:t>
      </w:r>
      <w:r w:rsidR="00703E5D" w:rsidRPr="00293DFB">
        <w:rPr>
          <w:rFonts w:asciiTheme="majorBidi" w:hAnsiTheme="majorBidi" w:cstheme="majorBidi"/>
          <w:sz w:val="30"/>
          <w:szCs w:val="30"/>
          <w:cs/>
        </w:rPr>
        <w:br/>
      </w:r>
      <w:r w:rsidRPr="00293DFB">
        <w:rPr>
          <w:rFonts w:asciiTheme="majorBidi" w:hAnsiTheme="majorBidi" w:cstheme="majorBidi"/>
          <w:sz w:val="30"/>
          <w:szCs w:val="30"/>
          <w:cs/>
        </w:rPr>
        <w:t>การร่วมค้าเพียงบางส่วนโดยที่กลุ่มบริษัทยังคงมีอิทธิพล</w:t>
      </w:r>
      <w:r w:rsidR="003F5411" w:rsidRPr="00293DFB">
        <w:rPr>
          <w:rFonts w:asciiTheme="majorBidi" w:hAnsiTheme="majorBidi" w:cstheme="majorBidi" w:hint="cs"/>
          <w:sz w:val="30"/>
          <w:szCs w:val="30"/>
          <w:cs/>
        </w:rPr>
        <w:t>อย่างมีสาระสำคัญ</w:t>
      </w:r>
      <w:r w:rsidRPr="00293DFB">
        <w:rPr>
          <w:rFonts w:asciiTheme="majorBidi" w:hAnsiTheme="majorBidi" w:cstheme="majorBidi"/>
          <w:sz w:val="30"/>
          <w:szCs w:val="30"/>
          <w:cs/>
        </w:rPr>
        <w:t>หรือการควบคุมร่วมอยู่ กลุ่มบริษัทต้อง</w:t>
      </w:r>
      <w:r w:rsidR="00703E5D" w:rsidRPr="00293DFB">
        <w:rPr>
          <w:rFonts w:asciiTheme="majorBidi" w:hAnsiTheme="majorBidi" w:cstheme="majorBidi"/>
          <w:sz w:val="30"/>
          <w:szCs w:val="30"/>
          <w:cs/>
        </w:rPr>
        <w:br/>
      </w:r>
      <w:r w:rsidRPr="00293DFB">
        <w:rPr>
          <w:rFonts w:asciiTheme="majorBidi" w:hAnsiTheme="majorBidi" w:cstheme="majorBidi"/>
          <w:sz w:val="30"/>
          <w:szCs w:val="30"/>
          <w:cs/>
        </w:rPr>
        <w:t>จัดประเภทยอดสะสมบางส่วนที่เกี่ยวข้องเป็นกำไรหรือขาดทุน</w:t>
      </w:r>
    </w:p>
    <w:p w14:paraId="1CA6D810" w14:textId="47BBAA8A" w:rsidR="009F1B3A" w:rsidRPr="00293DFB" w:rsidRDefault="009F1B3A" w:rsidP="00293DFB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B1D87C" w14:textId="77777777" w:rsidR="00595784" w:rsidRPr="00293DFB" w:rsidRDefault="00595784" w:rsidP="00293DFB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293DFB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 xml:space="preserve">เครื่องมือทางการเงิน </w:t>
      </w:r>
    </w:p>
    <w:p w14:paraId="5177AF4E" w14:textId="3C7E0C89" w:rsidR="00441FCD" w:rsidRPr="00293DFB" w:rsidRDefault="00441FCD" w:rsidP="00293DFB">
      <w:pPr>
        <w:pStyle w:val="BodyText2"/>
        <w:tabs>
          <w:tab w:val="left" w:pos="540"/>
        </w:tabs>
        <w:spacing w:line="240" w:lineRule="atLeast"/>
        <w:ind w:left="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96AC315" w14:textId="723AE420" w:rsidR="00595784" w:rsidRPr="00293DFB" w:rsidRDefault="00595784" w:rsidP="00293DFB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293DF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</w:t>
      </w:r>
      <w:r w:rsidR="00767E05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293DF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</w:t>
      </w:r>
      <w:r w:rsidR="000C58DB" w:rsidRPr="00293DFB">
        <w:rPr>
          <w:rFonts w:asciiTheme="majorBidi" w:eastAsia="EucrosiaUPCBold" w:hAnsiTheme="majorBidi" w:cstheme="majorBidi"/>
          <w:i/>
          <w:iCs/>
          <w:sz w:val="30"/>
          <w:szCs w:val="30"/>
        </w:rPr>
        <w:t>1</w:t>
      </w:r>
      <w:r w:rsidRPr="00293DF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) </w:t>
      </w:r>
      <w:r w:rsidR="005D4619" w:rsidRPr="00293DFB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ab/>
        <w:t>การจัดประเภทและการวัดมูลค่า</w:t>
      </w:r>
    </w:p>
    <w:p w14:paraId="6A7BA89E" w14:textId="77777777" w:rsidR="00A36C9C" w:rsidRPr="00293DFB" w:rsidRDefault="00A36C9C" w:rsidP="00293DFB">
      <w:pPr>
        <w:pStyle w:val="BodyText"/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502F4B13" w14:textId="5800A03F" w:rsidR="00394288" w:rsidRPr="00293DFB" w:rsidRDefault="00595784" w:rsidP="00293DFB">
      <w:pPr>
        <w:pStyle w:val="BodyText"/>
        <w:tabs>
          <w:tab w:val="clear" w:pos="907"/>
          <w:tab w:val="left" w:pos="990"/>
          <w:tab w:val="left" w:pos="1080"/>
        </w:tabs>
        <w:spacing w:after="0"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293DFB">
        <w:rPr>
          <w:rFonts w:asciiTheme="majorBidi" w:hAnsiTheme="majorBidi" w:cstheme="majorBidi"/>
          <w:color w:val="000000"/>
          <w:sz w:val="30"/>
          <w:szCs w:val="30"/>
          <w:cs/>
        </w:rPr>
        <w:t>ตราสารหนี้ที่</w:t>
      </w:r>
      <w:r w:rsidR="006B3172" w:rsidRPr="00293DFB">
        <w:rPr>
          <w:rFonts w:asciiTheme="majorBidi" w:hAnsiTheme="majorBidi" w:cstheme="majorBidi" w:hint="cs"/>
          <w:color w:val="000000"/>
          <w:sz w:val="30"/>
          <w:szCs w:val="30"/>
          <w:cs/>
        </w:rPr>
        <w:t>ออกโดย</w:t>
      </w:r>
      <w:r w:rsidRPr="00293DFB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</w:t>
      </w:r>
      <w:r w:rsidR="007114B3" w:rsidRPr="00293DFB">
        <w:rPr>
          <w:rFonts w:asciiTheme="majorBidi" w:hAnsiTheme="majorBidi" w:cstheme="majorBidi"/>
          <w:color w:val="000000"/>
          <w:sz w:val="30"/>
          <w:szCs w:val="30"/>
          <w:cs/>
        </w:rPr>
        <w:t>รับรู้รายการเมื่อเริ่มแรกเมื่อมีการออกตราสารหนี้</w:t>
      </w:r>
      <w:r w:rsidRPr="00293DFB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สินทรัพย์ทางการเงินและหนี้สินทางการเงินอื่น ๆ </w:t>
      </w:r>
      <w:r w:rsidR="00A5016C" w:rsidRPr="00293DFB">
        <w:rPr>
          <w:rFonts w:asciiTheme="majorBidi" w:hAnsiTheme="majorBidi" w:cstheme="majorBidi"/>
          <w:color w:val="000000"/>
          <w:sz w:val="30"/>
          <w:szCs w:val="30"/>
          <w:cs/>
        </w:rPr>
        <w:t xml:space="preserve">(นอกเหนือจากลูกหนี้การค้า (ดูหมายเหตุข้อ </w:t>
      </w:r>
      <w:r w:rsidR="006B3172" w:rsidRPr="00293DFB">
        <w:rPr>
          <w:rFonts w:asciiTheme="majorBidi" w:hAnsiTheme="majorBidi" w:cstheme="majorBidi"/>
          <w:color w:val="000000"/>
          <w:sz w:val="30"/>
          <w:szCs w:val="30"/>
        </w:rPr>
        <w:t>3</w:t>
      </w:r>
      <w:r w:rsidR="00A5016C" w:rsidRPr="00293DFB">
        <w:rPr>
          <w:rFonts w:asciiTheme="majorBidi" w:hAnsiTheme="majorBidi" w:cstheme="majorBidi"/>
          <w:color w:val="000000"/>
          <w:sz w:val="30"/>
          <w:szCs w:val="30"/>
        </w:rPr>
        <w:t xml:space="preserve"> (</w:t>
      </w:r>
      <w:r w:rsidR="00767E05">
        <w:rPr>
          <w:rFonts w:asciiTheme="majorBidi" w:hAnsiTheme="majorBidi" w:cstheme="majorBidi" w:hint="cs"/>
          <w:color w:val="000000"/>
          <w:sz w:val="30"/>
          <w:szCs w:val="30"/>
          <w:cs/>
        </w:rPr>
        <w:t>จ</w:t>
      </w:r>
      <w:r w:rsidR="00A5016C" w:rsidRPr="00293DFB">
        <w:rPr>
          <w:rFonts w:asciiTheme="majorBidi" w:hAnsiTheme="majorBidi" w:cstheme="majorBidi"/>
          <w:color w:val="000000"/>
          <w:sz w:val="30"/>
          <w:szCs w:val="30"/>
          <w:cs/>
        </w:rPr>
        <w:t xml:space="preserve">))) </w:t>
      </w:r>
      <w:r w:rsidRPr="00293DFB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รับรู้รายการเมื่อเริ่มแรกเมื่อกลุ่มบริษัทเป็นคู่สัญญาตามข้อกำหนดของเครื่องมือทางการเงินนั้น </w:t>
      </w:r>
      <w:r w:rsidR="00394288" w:rsidRPr="00293DFB">
        <w:rPr>
          <w:rFonts w:asciiTheme="majorBidi" w:eastAsia="Times New Roman" w:hAnsiTheme="majorBidi" w:cstheme="majorBidi"/>
          <w:sz w:val="30"/>
          <w:szCs w:val="30"/>
          <w:cs/>
        </w:rPr>
        <w:t>และวัดมูลค่า</w:t>
      </w:r>
      <w:r w:rsidR="006B3172" w:rsidRPr="00293DFB">
        <w:rPr>
          <w:rFonts w:asciiTheme="majorBidi" w:eastAsia="Times New Roman" w:hAnsiTheme="majorBidi" w:cstheme="majorBidi" w:hint="cs"/>
          <w:sz w:val="30"/>
          <w:szCs w:val="30"/>
          <w:cs/>
        </w:rPr>
        <w:t>เมื่อเริ่มแรก</w:t>
      </w:r>
      <w:r w:rsidR="00394288" w:rsidRPr="00293DFB">
        <w:rPr>
          <w:rFonts w:asciiTheme="majorBidi" w:hAnsiTheme="majorBidi" w:cstheme="majorBidi"/>
          <w:sz w:val="30"/>
          <w:szCs w:val="30"/>
          <w:cs/>
        </w:rPr>
        <w:t>ด้วยมูลค่ายุติธรรม</w:t>
      </w:r>
      <w:r w:rsidR="00DA4FAA" w:rsidRPr="00293DFB">
        <w:rPr>
          <w:rFonts w:asciiTheme="majorBidi" w:hAnsiTheme="majorBidi" w:cstheme="majorBidi" w:hint="cs"/>
          <w:sz w:val="30"/>
          <w:szCs w:val="30"/>
          <w:cs/>
        </w:rPr>
        <w:t xml:space="preserve"> ทั้งนี้ สินทรัพย์ทางการเงิน</w:t>
      </w:r>
      <w:r w:rsidR="00BA6456" w:rsidRPr="00293DFB">
        <w:rPr>
          <w:rFonts w:asciiTheme="majorBidi" w:hAnsiTheme="majorBidi" w:cstheme="majorBidi" w:hint="cs"/>
          <w:sz w:val="30"/>
          <w:szCs w:val="30"/>
          <w:cs/>
        </w:rPr>
        <w:t>แ</w:t>
      </w:r>
      <w:r w:rsidR="00DA4FAA" w:rsidRPr="00293DFB">
        <w:rPr>
          <w:rFonts w:asciiTheme="majorBidi" w:hAnsiTheme="majorBidi" w:cstheme="majorBidi" w:hint="cs"/>
          <w:sz w:val="30"/>
          <w:szCs w:val="30"/>
          <w:cs/>
        </w:rPr>
        <w:t>ละหนี้สินทางการเงินที่ไม่ได้วัดมูลค่าด้วยมูลค่ายุติธรรมผ่านกำไรหรือ</w:t>
      </w:r>
      <w:r w:rsidR="00E015F6" w:rsidRPr="00293DFB">
        <w:rPr>
          <w:rFonts w:asciiTheme="majorBidi" w:hAnsiTheme="majorBidi" w:cstheme="majorBidi" w:hint="cs"/>
          <w:sz w:val="30"/>
          <w:szCs w:val="30"/>
          <w:cs/>
        </w:rPr>
        <w:t>ข</w:t>
      </w:r>
      <w:r w:rsidR="00DA4FAA" w:rsidRPr="00293DFB">
        <w:rPr>
          <w:rFonts w:asciiTheme="majorBidi" w:hAnsiTheme="majorBidi" w:cstheme="majorBidi" w:hint="cs"/>
          <w:sz w:val="30"/>
          <w:szCs w:val="30"/>
          <w:cs/>
        </w:rPr>
        <w:t>าดทุนจะรวมหรือหักต้นทุน</w:t>
      </w:r>
      <w:r w:rsidR="00394288" w:rsidRPr="00293DFB">
        <w:rPr>
          <w:rFonts w:asciiTheme="majorBidi" w:hAnsiTheme="majorBidi" w:cstheme="majorBidi"/>
          <w:color w:val="000000"/>
          <w:sz w:val="30"/>
          <w:szCs w:val="30"/>
          <w:cs/>
        </w:rPr>
        <w:t>การทำรายการที่เกี่ยวข้องโดยตรงกับการได้มา</w:t>
      </w:r>
      <w:r w:rsidR="00394288" w:rsidRPr="00293DFB">
        <w:rPr>
          <w:rFonts w:asciiTheme="majorBidi" w:hAnsiTheme="majorBidi" w:cstheme="majorBidi"/>
          <w:sz w:val="30"/>
          <w:szCs w:val="30"/>
          <w:cs/>
        </w:rPr>
        <w:t>หรือการออกตราสาร</w:t>
      </w:r>
      <w:r w:rsidR="00DA4FAA" w:rsidRPr="00293DFB">
        <w:rPr>
          <w:rFonts w:asciiTheme="majorBidi" w:hAnsiTheme="majorBidi" w:cstheme="majorBidi" w:hint="cs"/>
          <w:sz w:val="30"/>
          <w:szCs w:val="30"/>
          <w:cs/>
        </w:rPr>
        <w:t>ด้วย</w:t>
      </w:r>
    </w:p>
    <w:p w14:paraId="710D07AC" w14:textId="3CE94562" w:rsidR="00416806" w:rsidRPr="00293DFB" w:rsidRDefault="00416806" w:rsidP="00293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5637A1A" w14:textId="046C77B0" w:rsidR="00595784" w:rsidRPr="00161E24" w:rsidRDefault="00595784" w:rsidP="00293DFB">
      <w:pPr>
        <w:tabs>
          <w:tab w:val="clear" w:pos="907"/>
          <w:tab w:val="left" w:pos="126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293DFB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มูลค่ายุติธรรมผ่านกำไรขาดทุนเบ็ดเสร็จอื่นหรือมูลค่ายุติธรรมผ่านกำไรหรือขาดทุน</w:t>
      </w:r>
      <w:r w:rsidRPr="00293DFB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  <w:r w:rsidRPr="00293DFB">
        <w:rPr>
          <w:rFonts w:asciiTheme="majorBidi" w:hAnsiTheme="majorBidi" w:cstheme="majorBidi"/>
          <w:sz w:val="30"/>
          <w:szCs w:val="30"/>
          <w:cs/>
        </w:rPr>
        <w:t>สินทรัพย์ทางการเงิ</w:t>
      </w:r>
      <w:r w:rsidRPr="00161E24">
        <w:rPr>
          <w:rFonts w:asciiTheme="majorBidi" w:hAnsiTheme="majorBidi" w:cstheme="majorBidi"/>
          <w:sz w:val="30"/>
          <w:szCs w:val="30"/>
          <w:cs/>
        </w:rPr>
        <w:t>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7002A619" w14:textId="77777777" w:rsidR="00F67DA6" w:rsidRPr="00161E24" w:rsidRDefault="00F67DA6" w:rsidP="00595784">
      <w:pPr>
        <w:tabs>
          <w:tab w:val="left" w:pos="1440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22F20100" w14:textId="3B94B284" w:rsidR="00394288" w:rsidRDefault="00A5016C" w:rsidP="00937144">
      <w:pPr>
        <w:tabs>
          <w:tab w:val="clear" w:pos="907"/>
          <w:tab w:val="left" w:pos="126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ณ วันที่รับรู้รายการเมื่อเริ่มแรก หนี้สินทางการเงินจัดประเภท</w:t>
      </w:r>
      <w:r w:rsidR="00394288" w:rsidRPr="00161E24">
        <w:rPr>
          <w:rFonts w:asciiTheme="majorBidi" w:hAnsiTheme="majorBidi" w:cstheme="majorBidi"/>
          <w:sz w:val="30"/>
          <w:szCs w:val="30"/>
          <w:cs/>
        </w:rPr>
        <w:t>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="00394288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394288" w:rsidRPr="00161E24">
        <w:rPr>
          <w:rFonts w:asciiTheme="majorBidi" w:hAnsiTheme="majorBidi" w:cstheme="majorBidi"/>
          <w:sz w:val="30"/>
          <w:szCs w:val="30"/>
          <w:cs/>
        </w:rPr>
        <w:t>ดอกเบี้ยจ่าย</w:t>
      </w:r>
      <w:r w:rsidR="00E44181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394288" w:rsidRPr="00161E24">
        <w:rPr>
          <w:rFonts w:asciiTheme="majorBidi" w:hAnsiTheme="majorBidi" w:cstheme="majorBidi"/>
          <w:sz w:val="30"/>
          <w:szCs w:val="30"/>
          <w:cs/>
        </w:rPr>
        <w:t>กำไรและขาดทุนจากอัตราแลกเปลี่ยน</w:t>
      </w:r>
      <w:r w:rsidR="00E44181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E44181" w:rsidRPr="00161E24">
        <w:rPr>
          <w:rFonts w:asciiTheme="majorBidi" w:hAnsiTheme="majorBidi" w:cstheme="majorBidi"/>
          <w:sz w:val="30"/>
          <w:szCs w:val="30"/>
          <w:cs/>
        </w:rPr>
        <w:t>และกำไรหรือขาดทุนที่เกิดจากการ</w:t>
      </w:r>
      <w:r w:rsidR="00394288" w:rsidRPr="00161E24">
        <w:rPr>
          <w:rFonts w:asciiTheme="majorBidi" w:hAnsiTheme="majorBidi" w:cstheme="majorBidi"/>
          <w:sz w:val="30"/>
          <w:szCs w:val="30"/>
          <w:cs/>
        </w:rPr>
        <w:t xml:space="preserve">ตัดรายการออกจากบัญชีรับรู้ในกำไรหรือขาดทุน </w:t>
      </w:r>
    </w:p>
    <w:p w14:paraId="671B7449" w14:textId="391D120D" w:rsidR="00A5016C" w:rsidRPr="00161E24" w:rsidRDefault="00A5016C" w:rsidP="00937144">
      <w:pPr>
        <w:tabs>
          <w:tab w:val="clear" w:pos="907"/>
          <w:tab w:val="left" w:pos="126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15B9DDCE" w14:textId="77777777" w:rsidR="00A45492" w:rsidRDefault="00A454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53261D6" w14:textId="3EC48F4A" w:rsidR="00CC1904" w:rsidRPr="00161E24" w:rsidRDefault="00CC1904" w:rsidP="00937144">
      <w:pPr>
        <w:tabs>
          <w:tab w:val="clear" w:pos="907"/>
          <w:tab w:val="left" w:pos="1260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lastRenderedPageBreak/>
        <w:t xml:space="preserve"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</w:t>
      </w:r>
      <w:r w:rsidR="00BC301D" w:rsidRPr="00161E24">
        <w:rPr>
          <w:rFonts w:asciiTheme="majorBidi" w:hAnsiTheme="majorBidi" w:cstheme="majorBidi"/>
          <w:sz w:val="30"/>
          <w:szCs w:val="30"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</w:p>
    <w:p w14:paraId="59A34A13" w14:textId="6A81F7B4" w:rsidR="00161E24" w:rsidRPr="00161E24" w:rsidRDefault="00161E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</w:p>
    <w:p w14:paraId="0DF5774D" w14:textId="3153C24D" w:rsidR="00595784" w:rsidRPr="00161E24" w:rsidRDefault="00595784" w:rsidP="00937144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61E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</w:t>
      </w:r>
      <w:r w:rsidR="00767E05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161E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</w:t>
      </w:r>
      <w:r w:rsidR="000C58DB" w:rsidRPr="00161E24">
        <w:rPr>
          <w:rFonts w:asciiTheme="majorBidi" w:eastAsia="EucrosiaUPCBold" w:hAnsiTheme="majorBidi" w:cstheme="majorBidi"/>
          <w:i/>
          <w:iCs/>
          <w:sz w:val="30"/>
          <w:szCs w:val="30"/>
        </w:rPr>
        <w:t>2</w:t>
      </w:r>
      <w:r w:rsidR="00A5016C" w:rsidRPr="00161E24">
        <w:rPr>
          <w:rFonts w:asciiTheme="majorBidi" w:eastAsia="EucrosiaUPCBold" w:hAnsiTheme="majorBidi" w:cstheme="majorBidi"/>
          <w:i/>
          <w:iCs/>
          <w:sz w:val="30"/>
          <w:szCs w:val="30"/>
        </w:rPr>
        <w:t>)</w:t>
      </w:r>
      <w:r w:rsidR="00141B99" w:rsidRPr="00161E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 </w:t>
      </w:r>
      <w:r w:rsidRPr="00161E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</w:t>
      </w:r>
      <w:r w:rsidR="00A5016C" w:rsidRPr="00161E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และการหักกลบ</w:t>
      </w:r>
    </w:p>
    <w:p w14:paraId="230B261D" w14:textId="77777777" w:rsidR="00937144" w:rsidRPr="00194B5D" w:rsidRDefault="00937144" w:rsidP="000D0C19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487703C3" w14:textId="001C9BC7" w:rsidR="00595784" w:rsidRPr="00161E24" w:rsidRDefault="00595784" w:rsidP="00937144">
      <w:pPr>
        <w:tabs>
          <w:tab w:val="clear" w:pos="907"/>
          <w:tab w:val="left" w:pos="1080"/>
          <w:tab w:val="left" w:pos="1440"/>
          <w:tab w:val="left" w:pos="1530"/>
        </w:tabs>
        <w:suppressAutoHyphens/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6490D01F" w14:textId="77777777" w:rsidR="004D6D87" w:rsidRPr="00194B5D" w:rsidRDefault="004D6D87" w:rsidP="00595784">
      <w:pPr>
        <w:tabs>
          <w:tab w:val="left" w:pos="1080"/>
          <w:tab w:val="left" w:pos="1440"/>
          <w:tab w:val="left" w:pos="1530"/>
        </w:tabs>
        <w:suppressAutoHyphens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6E7C68F1" w14:textId="4E1E8849" w:rsidR="00595784" w:rsidRPr="00161E24" w:rsidRDefault="00595784" w:rsidP="00937144">
      <w:pPr>
        <w:pStyle w:val="BodyText"/>
        <w:tabs>
          <w:tab w:val="clear" w:pos="907"/>
          <w:tab w:val="left" w:pos="1170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</w:t>
      </w:r>
      <w:r w:rsidR="004E5662" w:rsidRPr="00161E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57037C">
        <w:rPr>
          <w:rFonts w:asciiTheme="majorBidi" w:hAnsiTheme="majorBidi" w:cstheme="majorBidi"/>
          <w:color w:val="000000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35D2C9BB" w14:textId="77777777" w:rsidR="00595784" w:rsidRPr="00194B5D" w:rsidRDefault="00595784" w:rsidP="00595784">
      <w:pPr>
        <w:pStyle w:val="BodyText2"/>
        <w:tabs>
          <w:tab w:val="left" w:pos="153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91DF3A" w14:textId="52CBAE62" w:rsidR="00595784" w:rsidRPr="00161E24" w:rsidRDefault="00595784" w:rsidP="009078CB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530"/>
        </w:tabs>
        <w:spacing w:after="0"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ผลต่างระหว่างมูลค่าตามบัญชีที่ตัดรายการและสิ่งตอบแทนที่ต้องจ่ายรับรู้ในกำไรหรือขาดทุน </w:t>
      </w:r>
    </w:p>
    <w:p w14:paraId="70E43476" w14:textId="77777777" w:rsidR="00595784" w:rsidRPr="00194B5D" w:rsidRDefault="00595784" w:rsidP="00595784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BD7D0A" w14:textId="51EEB07B" w:rsidR="00595784" w:rsidRPr="00161E24" w:rsidRDefault="00595784" w:rsidP="009078CB">
      <w:pPr>
        <w:tabs>
          <w:tab w:val="clear" w:pos="907"/>
          <w:tab w:val="left" w:pos="1080"/>
          <w:tab w:val="left" w:pos="117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3F216D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 </w:t>
      </w:r>
    </w:p>
    <w:p w14:paraId="7ECA9568" w14:textId="77777777" w:rsidR="00961979" w:rsidRPr="00194B5D" w:rsidRDefault="00961979" w:rsidP="00595784">
      <w:pPr>
        <w:spacing w:line="240" w:lineRule="auto"/>
        <w:ind w:left="900" w:right="29"/>
        <w:jc w:val="thaiDistribute"/>
        <w:rPr>
          <w:rFonts w:asciiTheme="majorBidi" w:hAnsiTheme="majorBidi" w:cstheme="majorBidi"/>
          <w:sz w:val="30"/>
          <w:szCs w:val="30"/>
        </w:rPr>
      </w:pPr>
    </w:p>
    <w:p w14:paraId="74D49418" w14:textId="603BABCB" w:rsidR="00595784" w:rsidRPr="00161E24" w:rsidRDefault="00595784" w:rsidP="00DB6C9C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61E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(</w:t>
      </w:r>
      <w:r w:rsidR="00767E05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161E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</w:t>
      </w:r>
      <w:r w:rsidR="000C58DB" w:rsidRPr="00161E24">
        <w:rPr>
          <w:rFonts w:asciiTheme="majorBidi" w:eastAsia="EucrosiaUPCBold" w:hAnsiTheme="majorBidi" w:cstheme="majorBidi"/>
          <w:i/>
          <w:iCs/>
          <w:sz w:val="30"/>
          <w:szCs w:val="30"/>
        </w:rPr>
        <w:t>3</w:t>
      </w:r>
      <w:r w:rsidRPr="00161E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) อนุพันธ์</w:t>
      </w:r>
    </w:p>
    <w:p w14:paraId="09A2AFEE" w14:textId="77777777" w:rsidR="00DB6C9C" w:rsidRPr="00194B5D" w:rsidRDefault="00DB6C9C" w:rsidP="00DB6C9C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7E610200" w14:textId="01D9E27B" w:rsidR="00595784" w:rsidRPr="00161E24" w:rsidRDefault="00595784" w:rsidP="00DB6C9C">
      <w:pPr>
        <w:tabs>
          <w:tab w:val="clear" w:pos="907"/>
          <w:tab w:val="clear" w:pos="1644"/>
          <w:tab w:val="left" w:pos="1620"/>
        </w:tabs>
        <w:spacing w:line="240" w:lineRule="auto"/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</w:t>
      </w:r>
      <w:r w:rsidR="008A1E73">
        <w:rPr>
          <w:rFonts w:asciiTheme="majorBidi" w:hAnsiTheme="majorBidi" w:cstheme="majorBidi" w:hint="cs"/>
          <w:sz w:val="30"/>
          <w:szCs w:val="30"/>
          <w:cs/>
        </w:rPr>
        <w:t>อนุพันธ์</w:t>
      </w:r>
      <w:r w:rsidR="00A2134F">
        <w:rPr>
          <w:rFonts w:asciiTheme="majorBidi" w:hAnsiTheme="majorBidi" w:cstheme="majorBidi" w:hint="cs"/>
          <w:sz w:val="30"/>
          <w:szCs w:val="30"/>
          <w:cs/>
        </w:rPr>
        <w:t>นั้น</w:t>
      </w:r>
      <w:r w:rsidR="00906B0A" w:rsidRPr="00906B0A">
        <w:rPr>
          <w:rFonts w:asciiTheme="majorBidi" w:hAnsiTheme="majorBidi" w:hint="cs"/>
          <w:sz w:val="30"/>
          <w:szCs w:val="30"/>
          <w:cs/>
        </w:rPr>
        <w:t>ถูกกำหนดเป็นเครื่องมือที่ใช้ในการป้องกันความเสี่ยง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กรณีดังกล่าวการรับรู้ผลกำไรหรือขาดทุนจะขึ้นอยู่กับลักษณะของรายการที่มีการป้องกันความเสี่ยง (ดูหมายเหตุข้อ </w:t>
      </w:r>
      <w:r w:rsidR="00E015F6">
        <w:rPr>
          <w:rFonts w:asciiTheme="majorBidi" w:hAnsiTheme="majorBidi" w:cstheme="majorBidi"/>
          <w:sz w:val="30"/>
          <w:szCs w:val="30"/>
        </w:rPr>
        <w:t>3</w:t>
      </w:r>
      <w:r w:rsidRPr="00161E24">
        <w:rPr>
          <w:rFonts w:asciiTheme="majorBidi" w:hAnsiTheme="majorBidi" w:cstheme="majorBidi"/>
          <w:sz w:val="30"/>
          <w:szCs w:val="30"/>
          <w:cs/>
        </w:rPr>
        <w:t>(ง.</w:t>
      </w:r>
      <w:r w:rsidR="000C58DB" w:rsidRPr="00161E24">
        <w:rPr>
          <w:rFonts w:asciiTheme="majorBidi" w:hAnsiTheme="majorBidi" w:cstheme="majorBidi"/>
          <w:sz w:val="30"/>
          <w:szCs w:val="30"/>
        </w:rPr>
        <w:t>4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)) </w:t>
      </w:r>
    </w:p>
    <w:p w14:paraId="60DC5B40" w14:textId="07E0FB61" w:rsidR="00164B1D" w:rsidRDefault="00164B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</w:p>
    <w:p w14:paraId="2667D640" w14:textId="77777777" w:rsidR="008E5115" w:rsidRDefault="008E51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30"/>
          <w:szCs w:val="30"/>
          <w:cs/>
        </w:rPr>
      </w:pPr>
      <w:r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br w:type="page"/>
      </w:r>
    </w:p>
    <w:p w14:paraId="30617205" w14:textId="7BE8A0A5" w:rsidR="00595784" w:rsidRPr="00161E24" w:rsidRDefault="00595784" w:rsidP="00595784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61E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lastRenderedPageBreak/>
        <w:t>(</w:t>
      </w:r>
      <w:r w:rsidR="00534461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161E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.</w:t>
      </w:r>
      <w:r w:rsidR="000C58DB" w:rsidRPr="00161E24">
        <w:rPr>
          <w:rFonts w:asciiTheme="majorBidi" w:eastAsia="EucrosiaUPCBold" w:hAnsiTheme="majorBidi" w:cstheme="majorBidi"/>
          <w:i/>
          <w:iCs/>
          <w:sz w:val="30"/>
          <w:szCs w:val="30"/>
        </w:rPr>
        <w:t>4</w:t>
      </w:r>
      <w:r w:rsidRPr="00161E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) การป้องกันความเสี่ยง</w:t>
      </w:r>
    </w:p>
    <w:p w14:paraId="3E00FA89" w14:textId="77777777" w:rsidR="00DB6C9C" w:rsidRPr="00194B5D" w:rsidRDefault="00DB6C9C" w:rsidP="00595784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355A740F" w14:textId="347F81A1" w:rsidR="00595784" w:rsidRPr="00161E24" w:rsidRDefault="00595784" w:rsidP="00686A50">
      <w:pPr>
        <w:tabs>
          <w:tab w:val="clear" w:pos="907"/>
        </w:tabs>
        <w:spacing w:line="240" w:lineRule="auto"/>
        <w:ind w:left="99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การป้องกันความเสี่ยงในกระแสเงินสด</w:t>
      </w:r>
    </w:p>
    <w:p w14:paraId="6A232E27" w14:textId="7B678988" w:rsidR="00595784" w:rsidRPr="00161E24" w:rsidRDefault="00595784" w:rsidP="00686A50">
      <w:pPr>
        <w:tabs>
          <w:tab w:val="clear" w:pos="907"/>
          <w:tab w:val="left" w:pos="108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การเปลี่ยนแปลงในมูลค่ายุติธรรมของอนุพันธ์จะรับรู้ในกำไรขาดทุนเบ็ดเสร็จอื่นและสะสมไว้ในสำรองการป้องกันความเสี่ยง การเปลี่ยนแปลงในมูลค่ายุติธรรมของอนุพันธ์ส่วนที่ไม่มีประสิทธิผลจะรับรู้ทันทีในกำไรหรือขาดทุน </w:t>
      </w:r>
    </w:p>
    <w:p w14:paraId="62AE6BAD" w14:textId="77777777" w:rsidR="00595784" w:rsidRPr="00161E24" w:rsidRDefault="00595784" w:rsidP="00287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865C00F" w14:textId="5C7E7B08" w:rsidR="00595784" w:rsidRDefault="00595784" w:rsidP="00686A50">
      <w:pPr>
        <w:tabs>
          <w:tab w:val="clear" w:pos="907"/>
          <w:tab w:val="left" w:pos="144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กลุ่มบริษัทกำหนดให้การเปลี่ยนแปลงในมูลค่ายุติธรรมของราคาปัจจุบัน (</w:t>
      </w:r>
      <w:r w:rsidRPr="00161E24">
        <w:rPr>
          <w:rFonts w:asciiTheme="majorBidi" w:hAnsiTheme="majorBidi" w:cstheme="majorBidi"/>
          <w:color w:val="000000"/>
          <w:sz w:val="30"/>
          <w:szCs w:val="30"/>
        </w:rPr>
        <w:t>Spot element</w:t>
      </w: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>) ของสัญญาซื้อขายเงินตราต่างประเทศล่วงหน้าเป็นเครื่องมือที่ใช้ป้องกันความเสี่ยงสำหรับความสัมพันธ์ในการป้องกันความเสี่ยงในกระแสเงินสด การเปลี่ยนแปลงในมูลค่ายุติธรรมขององค์ประกอบราคาล่วงหน้าของสัญญาซื้อขายเงินตราต่างประเทศล่วงหน้ารับรู้ในสำรองการป้องกันความเสี่ยง</w:t>
      </w:r>
      <w:r w:rsidR="001F1664" w:rsidRPr="00161E24">
        <w:rPr>
          <w:rFonts w:asciiTheme="majorBidi" w:hAnsiTheme="majorBidi" w:cstheme="majorBidi"/>
          <w:color w:val="000000"/>
          <w:sz w:val="30"/>
          <w:szCs w:val="30"/>
          <w:cs/>
        </w:rPr>
        <w:t>กระแสเงินสด</w:t>
      </w: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>ในส่วนของเจ้าของ</w:t>
      </w:r>
    </w:p>
    <w:p w14:paraId="7B42BBBE" w14:textId="5C178516" w:rsidR="00E0168E" w:rsidRDefault="00E01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30"/>
          <w:szCs w:val="30"/>
        </w:rPr>
      </w:pPr>
    </w:p>
    <w:p w14:paraId="27AB1FCF" w14:textId="77777777" w:rsidR="008C52C6" w:rsidRPr="008C52C6" w:rsidRDefault="008C52C6" w:rsidP="008C52C6">
      <w:pPr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8C52C6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เช่น สินค้าคงเหลือ จำนวนเงินที่สะสมไว้ในสำรองการป้องกันความเสี่ยงกระแสเงินสดจะนำไปรวมเป็นต้นทุนเมื่อเริ่มแรกของรายการที่ไม่ใช่รายการทางการเงินเมื่อรับรู้รายการดังกล่าว </w:t>
      </w:r>
    </w:p>
    <w:p w14:paraId="78182D92" w14:textId="77777777" w:rsidR="00595784" w:rsidRPr="00161E24" w:rsidRDefault="00595784" w:rsidP="00287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52993F69" w14:textId="4DB54102" w:rsidR="00595784" w:rsidRPr="00161E24" w:rsidRDefault="00595784" w:rsidP="00686A50">
      <w:pPr>
        <w:tabs>
          <w:tab w:val="clear" w:pos="907"/>
          <w:tab w:val="left" w:pos="990"/>
          <w:tab w:val="left" w:pos="135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</w:t>
      </w:r>
      <w:r w:rsidR="006954FA" w:rsidRPr="00161E24">
        <w:rPr>
          <w:rFonts w:asciiTheme="majorBidi" w:hAnsiTheme="majorBidi" w:cstheme="majorBidi"/>
          <w:color w:val="000000"/>
          <w:sz w:val="30"/>
          <w:szCs w:val="30"/>
          <w:cs/>
        </w:rPr>
        <w:t>กระแสเงินสด</w:t>
      </w: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>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256E822F" w14:textId="671B77D2" w:rsidR="00BB6F14" w:rsidRPr="00F861A3" w:rsidRDefault="00BB6F14" w:rsidP="00F861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335F9803" w14:textId="6E1E8F5B" w:rsidR="00595784" w:rsidRPr="00161E24" w:rsidRDefault="00595784" w:rsidP="00686A50">
      <w:pPr>
        <w:tabs>
          <w:tab w:val="clear" w:pos="907"/>
          <w:tab w:val="left" w:pos="1260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161E24">
        <w:rPr>
          <w:rFonts w:asciiTheme="majorBidi" w:eastAsia="Calibri" w:hAnsiTheme="majorBidi" w:cstheme="majorBidi"/>
          <w:sz w:val="30"/>
          <w:szCs w:val="30"/>
          <w:cs/>
        </w:rPr>
        <w:t xml:space="preserve">ถูกขาย หมดอายุ ถูกยกเลิก หรือถูกใช้สิทธิ </w:t>
      </w: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>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</w:t>
      </w:r>
      <w:r w:rsidR="006954FA" w:rsidRPr="00161E24">
        <w:rPr>
          <w:rFonts w:asciiTheme="majorBidi" w:hAnsiTheme="majorBidi" w:cstheme="majorBidi"/>
          <w:color w:val="000000"/>
          <w:sz w:val="30"/>
          <w:szCs w:val="30"/>
          <w:cs/>
        </w:rPr>
        <w:t>กระแสเงินสด</w:t>
      </w: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4ED4EE2A" w14:textId="77777777" w:rsidR="00960B80" w:rsidRDefault="00960B80" w:rsidP="00DF0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5F5D9C7" w14:textId="1BCE27AE" w:rsidR="00595784" w:rsidRPr="00161E24" w:rsidRDefault="00595784" w:rsidP="00DF0B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</w:t>
      </w:r>
      <w:r w:rsidR="00DF0B33">
        <w:rPr>
          <w:rFonts w:asciiTheme="majorBidi" w:hAnsiTheme="majorBidi" w:cstheme="majorBidi"/>
          <w:color w:val="000000"/>
          <w:sz w:val="30"/>
          <w:szCs w:val="30"/>
        </w:rPr>
        <w:br/>
      </w: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>ที่สะสมไว้ในสำรองการป้องกันความเสี่ยง</w:t>
      </w:r>
      <w:r w:rsidR="00A36B41" w:rsidRPr="00161E24">
        <w:rPr>
          <w:rFonts w:asciiTheme="majorBidi" w:hAnsiTheme="majorBidi" w:cstheme="majorBidi"/>
          <w:color w:val="000000"/>
          <w:sz w:val="30"/>
          <w:szCs w:val="30"/>
          <w:cs/>
        </w:rPr>
        <w:t>กระแสเงินสดจ</w:t>
      </w: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>ะได้รับการจัดประเภทรายการใหม่ไปยังกำไรหรือขาดทุนทันที</w:t>
      </w:r>
    </w:p>
    <w:p w14:paraId="02028C9D" w14:textId="36D9250C" w:rsidR="00BF23AE" w:rsidRPr="00161E24" w:rsidRDefault="00BF23AE" w:rsidP="00287F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rPr>
          <w:rFonts w:asciiTheme="majorBidi" w:hAnsiTheme="majorBidi" w:cstheme="majorBidi"/>
          <w:color w:val="000000"/>
          <w:sz w:val="30"/>
          <w:szCs w:val="30"/>
        </w:rPr>
      </w:pPr>
    </w:p>
    <w:p w14:paraId="2B6675AB" w14:textId="3DBC827B" w:rsidR="00BF23AE" w:rsidRPr="00161E24" w:rsidRDefault="00BF23AE" w:rsidP="00BF23AE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161E24">
        <w:rPr>
          <w:rFonts w:asciiTheme="majorBidi" w:eastAsia="EucrosiaUPCBold" w:hAnsiTheme="majorBidi" w:cstheme="majorBidi"/>
          <w:i/>
          <w:iCs/>
          <w:sz w:val="30"/>
          <w:szCs w:val="30"/>
        </w:rPr>
        <w:t>(</w:t>
      </w:r>
      <w:r w:rsidR="008E5115">
        <w:rPr>
          <w:rFonts w:asciiTheme="majorBidi" w:eastAsia="EucrosiaUPCBold" w:hAnsiTheme="majorBidi" w:cstheme="majorBidi" w:hint="cs"/>
          <w:i/>
          <w:iCs/>
          <w:sz w:val="30"/>
          <w:szCs w:val="30"/>
          <w:cs/>
        </w:rPr>
        <w:t>ง</w:t>
      </w:r>
      <w:r w:rsidRPr="00161E24">
        <w:rPr>
          <w:rFonts w:asciiTheme="majorBidi" w:eastAsia="EucrosiaUPCBold" w:hAnsiTheme="majorBidi" w:cstheme="majorBidi"/>
          <w:i/>
          <w:iCs/>
          <w:sz w:val="30"/>
          <w:szCs w:val="30"/>
        </w:rPr>
        <w:t>.</w:t>
      </w:r>
      <w:r w:rsidR="000C58DB" w:rsidRPr="00161E24">
        <w:rPr>
          <w:rFonts w:asciiTheme="majorBidi" w:eastAsia="EucrosiaUPCBold" w:hAnsiTheme="majorBidi" w:cstheme="majorBidi"/>
          <w:i/>
          <w:iCs/>
          <w:sz w:val="30"/>
          <w:szCs w:val="30"/>
        </w:rPr>
        <w:t>5</w:t>
      </w:r>
      <w:r w:rsidRPr="00161E24">
        <w:rPr>
          <w:rFonts w:asciiTheme="majorBidi" w:eastAsia="EucrosiaUPCBold" w:hAnsiTheme="majorBidi" w:cstheme="majorBidi"/>
          <w:i/>
          <w:iCs/>
          <w:sz w:val="30"/>
          <w:szCs w:val="30"/>
        </w:rPr>
        <w:t xml:space="preserve">) </w:t>
      </w:r>
      <w:r w:rsidRPr="00161E2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การด้อยค่าของสินทรัพย์ทางการเงินนอกเหนือจากลูกหนี้การค้า</w:t>
      </w:r>
    </w:p>
    <w:p w14:paraId="5AB7170C" w14:textId="77777777" w:rsidR="00A36B41" w:rsidRPr="00161E24" w:rsidRDefault="00A36B41" w:rsidP="00BF23AE">
      <w:pPr>
        <w:pStyle w:val="BodyText2"/>
        <w:tabs>
          <w:tab w:val="left" w:pos="900"/>
        </w:tabs>
        <w:ind w:left="907" w:right="47" w:hanging="367"/>
        <w:jc w:val="thaiDistribute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14BCE47C" w14:textId="00AF45A4" w:rsidR="00BF23AE" w:rsidRPr="00161E24" w:rsidRDefault="00BF23AE" w:rsidP="00BF2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 เงินลงทุนในตราสารหนี้ที่วัดมูลค่าด้วยมูลค่ายุติธรรมผ่านกำไรขาดทุนเบ็ดเสร็จอื่น และวงเงินให้สินเชื่อที่อนุมัติซึ่งไม่ได้วัดมูลค่าด้วยมูลค่ายุติธรรมผ่านกำไรหรือขาดทุน</w:t>
      </w:r>
    </w:p>
    <w:p w14:paraId="2D9627D7" w14:textId="77777777" w:rsidR="00BF23AE" w:rsidRPr="00161E24" w:rsidRDefault="00BF23AE" w:rsidP="00BF2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</w:rPr>
      </w:pPr>
    </w:p>
    <w:p w14:paraId="74831ED2" w14:textId="14915595" w:rsidR="00BF23AE" w:rsidRPr="00161E24" w:rsidRDefault="00BF23AE" w:rsidP="00BF2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A30CFA" w:rsidRPr="00161E24">
        <w:rPr>
          <w:rFonts w:asciiTheme="majorBidi" w:hAnsiTheme="majorBidi" w:cstheme="majorBidi"/>
          <w:sz w:val="30"/>
          <w:szCs w:val="30"/>
        </w:rPr>
        <w:t>1</w:t>
      </w:r>
      <w:r w:rsidR="00A30CFA">
        <w:rPr>
          <w:rFonts w:asciiTheme="majorBidi" w:hAnsiTheme="majorBidi" w:cstheme="majorBidi"/>
          <w:sz w:val="30"/>
          <w:szCs w:val="30"/>
        </w:rPr>
        <w:t>2</w:t>
      </w: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65425593" w14:textId="0D597795" w:rsidR="00E0168E" w:rsidRDefault="00E0168E" w:rsidP="00AF52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p w14:paraId="3CD9C8D6" w14:textId="569D3E22" w:rsidR="00BF23AE" w:rsidRDefault="00BF23AE" w:rsidP="00BF2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61E24">
        <w:rPr>
          <w:rFonts w:asciiTheme="majorBidi" w:hAnsiTheme="majorBidi" w:cstheme="majorBidi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69658F91" w14:textId="77777777" w:rsidR="00BB6F14" w:rsidRPr="00161E24" w:rsidRDefault="00BB6F14" w:rsidP="00BF2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432F0CD" w14:textId="546FFA99" w:rsidR="00BB6F14" w:rsidRPr="00BB6F14" w:rsidRDefault="00BB6F14" w:rsidP="00BB6F14">
      <w:pPr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B6F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A30CFA" w:rsidRPr="00161E24">
        <w:rPr>
          <w:rFonts w:asciiTheme="majorBidi" w:hAnsiTheme="majorBidi" w:cstheme="majorBidi"/>
          <w:sz w:val="30"/>
          <w:szCs w:val="30"/>
        </w:rPr>
        <w:t>1</w:t>
      </w:r>
      <w:r w:rsidR="00A30CFA">
        <w:rPr>
          <w:rFonts w:asciiTheme="majorBidi" w:hAnsiTheme="majorBidi" w:cstheme="majorBidi"/>
          <w:sz w:val="30"/>
          <w:szCs w:val="30"/>
        </w:rPr>
        <w:t>2</w:t>
      </w:r>
      <w:r w:rsidRPr="00BB6F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เดือนข้างหน้า </w:t>
      </w:r>
    </w:p>
    <w:p w14:paraId="414CC3BC" w14:textId="77777777" w:rsidR="00BB6F14" w:rsidRPr="00BB6F14" w:rsidRDefault="00BB6F14" w:rsidP="00BB6F14">
      <w:pPr>
        <w:ind w:left="990"/>
        <w:jc w:val="both"/>
        <w:rPr>
          <w:rFonts w:asciiTheme="majorBidi" w:hAnsiTheme="majorBidi" w:cstheme="majorBidi"/>
          <w:color w:val="000000"/>
          <w:sz w:val="30"/>
          <w:szCs w:val="30"/>
        </w:rPr>
      </w:pPr>
    </w:p>
    <w:p w14:paraId="38FDE647" w14:textId="65B4EBA8" w:rsidR="00BB6F14" w:rsidRPr="001F61A5" w:rsidRDefault="00BB6F14" w:rsidP="00BB6F14">
      <w:pPr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BB6F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1438F0">
        <w:rPr>
          <w:rFonts w:asciiTheme="majorBidi" w:hAnsiTheme="majorBidi" w:cstheme="majorBidi"/>
          <w:sz w:val="30"/>
          <w:szCs w:val="30"/>
        </w:rPr>
        <w:t>90</w:t>
      </w:r>
      <w:r w:rsidRPr="00BB6F1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 มีการเปลี่ยนแปลงของการดำเนินงานที่ถดถอยอย่างมีนัยสำคัญของลูกหนี้ หรือมีการ</w:t>
      </w:r>
      <w:r w:rsidRPr="001F61A5">
        <w:rPr>
          <w:rFonts w:asciiTheme="majorBidi" w:hAnsiTheme="majorBidi" w:cstheme="majorBidi"/>
          <w:color w:val="000000"/>
          <w:sz w:val="30"/>
          <w:szCs w:val="30"/>
          <w:cs/>
        </w:rPr>
        <w:t>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7792F949" w14:textId="77777777" w:rsidR="000E1BA0" w:rsidRDefault="000E1BA0" w:rsidP="00BB6F14">
      <w:pPr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B157B04" w14:textId="592EE84F" w:rsidR="00BB6F14" w:rsidRPr="001F61A5" w:rsidRDefault="00BB6F14" w:rsidP="00BB6F14">
      <w:pPr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F61A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421D1E19" w14:textId="045F349C" w:rsidR="00BB6F14" w:rsidRPr="001F61A5" w:rsidRDefault="00BB6F14" w:rsidP="001F61A5">
      <w:pPr>
        <w:tabs>
          <w:tab w:val="clear" w:pos="907"/>
          <w:tab w:val="clear" w:pos="2807"/>
          <w:tab w:val="left" w:pos="2790"/>
        </w:tabs>
        <w:ind w:left="1170" w:hanging="18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F61A5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1F61A5">
        <w:rPr>
          <w:rFonts w:asciiTheme="majorBidi" w:hAnsiTheme="majorBidi" w:cstheme="majorBidi"/>
          <w:color w:val="000000"/>
          <w:sz w:val="30"/>
          <w:szCs w:val="30"/>
        </w:rPr>
        <w:t> </w:t>
      </w:r>
      <w:r w:rsidRPr="001F61A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72187028" w14:textId="53720137" w:rsidR="00BB6F14" w:rsidRPr="001F61A5" w:rsidRDefault="00BB6F14" w:rsidP="001F61A5">
      <w:pPr>
        <w:ind w:left="99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F61A5">
        <w:rPr>
          <w:rFonts w:asciiTheme="majorBidi" w:hAnsiTheme="majorBidi" w:cstheme="majorBidi"/>
          <w:color w:val="000000"/>
          <w:sz w:val="30"/>
          <w:szCs w:val="30"/>
          <w:cs/>
        </w:rPr>
        <w:t>-</w:t>
      </w:r>
      <w:r w:rsidRPr="001F61A5">
        <w:rPr>
          <w:rFonts w:asciiTheme="majorBidi" w:hAnsiTheme="majorBidi" w:cstheme="majorBidi"/>
          <w:color w:val="000000"/>
          <w:sz w:val="30"/>
          <w:szCs w:val="30"/>
        </w:rPr>
        <w:t> </w:t>
      </w:r>
      <w:r w:rsidRPr="001F61A5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สินทรัพย์ทางการเงินค้างชำระเกินกว่า </w:t>
      </w:r>
      <w:r w:rsidR="001438F0">
        <w:rPr>
          <w:rFonts w:asciiTheme="majorBidi" w:hAnsiTheme="majorBidi" w:cstheme="majorBidi"/>
          <w:sz w:val="30"/>
          <w:szCs w:val="30"/>
        </w:rPr>
        <w:t>365</w:t>
      </w:r>
      <w:r w:rsidRPr="001F61A5">
        <w:rPr>
          <w:rFonts w:asciiTheme="majorBidi" w:hAnsiTheme="majorBidi" w:cstheme="majorBidi"/>
          <w:sz w:val="30"/>
          <w:szCs w:val="30"/>
          <w:cs/>
        </w:rPr>
        <w:t xml:space="preserve"> วั</w:t>
      </w:r>
      <w:r w:rsidRPr="001F61A5">
        <w:rPr>
          <w:rFonts w:asciiTheme="majorBidi" w:hAnsiTheme="majorBidi" w:cstheme="majorBidi"/>
          <w:color w:val="000000"/>
          <w:sz w:val="30"/>
          <w:szCs w:val="30"/>
          <w:cs/>
        </w:rPr>
        <w:t>น</w:t>
      </w:r>
    </w:p>
    <w:p w14:paraId="02E591F8" w14:textId="60F846FD" w:rsidR="00D05A1C" w:rsidRPr="00161E24" w:rsidRDefault="00D05A1C" w:rsidP="00BF2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25CB68CF" w14:textId="5FBEED59" w:rsidR="00BF23AE" w:rsidRPr="00161E24" w:rsidRDefault="000D0C19" w:rsidP="000D0C1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</w:rPr>
        <w:lastRenderedPageBreak/>
        <w:t>(</w:t>
      </w:r>
      <w:r w:rsidR="008E5115">
        <w:rPr>
          <w:rFonts w:asciiTheme="majorBidi" w:hAnsiTheme="majorBidi" w:cstheme="majorBidi" w:hint="cs"/>
          <w:i/>
          <w:iCs/>
          <w:sz w:val="30"/>
          <w:szCs w:val="30"/>
          <w:cs/>
        </w:rPr>
        <w:t>ง</w:t>
      </w:r>
      <w:r w:rsidRPr="00161E2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C58DB" w:rsidRPr="00161E24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161E24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BF23AE" w:rsidRPr="00161E24">
        <w:rPr>
          <w:rFonts w:asciiTheme="majorBidi" w:hAnsiTheme="majorBidi" w:cstheme="majorBidi"/>
          <w:i/>
          <w:iCs/>
          <w:sz w:val="30"/>
          <w:szCs w:val="30"/>
          <w:cs/>
        </w:rPr>
        <w:t>การตัดจำหน่าย</w:t>
      </w:r>
    </w:p>
    <w:p w14:paraId="5A4FAB95" w14:textId="77777777" w:rsidR="00D05A1C" w:rsidRPr="00161E24" w:rsidRDefault="00D05A1C" w:rsidP="000D0C1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780943C" w14:textId="17552860" w:rsidR="00BF23AE" w:rsidRPr="00161E24" w:rsidRDefault="00BF23AE" w:rsidP="00BF2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6AC37CC3" w14:textId="77777777" w:rsidR="00BF23AE" w:rsidRPr="00161E24" w:rsidRDefault="00BF23AE" w:rsidP="00BF23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90"/>
        <w:jc w:val="both"/>
        <w:rPr>
          <w:rFonts w:asciiTheme="majorBidi" w:hAnsiTheme="majorBidi" w:cstheme="majorBidi"/>
          <w:sz w:val="30"/>
          <w:szCs w:val="30"/>
        </w:rPr>
      </w:pPr>
    </w:p>
    <w:p w14:paraId="6896432B" w14:textId="6D364123" w:rsidR="00BF23AE" w:rsidRPr="00161E24" w:rsidRDefault="000D0C19" w:rsidP="000D0C1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8E5115">
        <w:rPr>
          <w:rFonts w:asciiTheme="majorBidi" w:hAnsiTheme="majorBidi" w:cstheme="majorBidi" w:hint="cs"/>
          <w:i/>
          <w:iCs/>
          <w:sz w:val="30"/>
          <w:szCs w:val="30"/>
          <w:cs/>
        </w:rPr>
        <w:t>ง</w:t>
      </w:r>
      <w:r w:rsidRPr="00161E24">
        <w:rPr>
          <w:rFonts w:asciiTheme="majorBidi" w:hAnsiTheme="majorBidi" w:cstheme="majorBidi"/>
          <w:i/>
          <w:iCs/>
          <w:sz w:val="30"/>
          <w:szCs w:val="30"/>
        </w:rPr>
        <w:t>.</w:t>
      </w:r>
      <w:r w:rsidR="000C58DB" w:rsidRPr="00161E24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161E24">
        <w:rPr>
          <w:rFonts w:asciiTheme="majorBidi" w:hAnsiTheme="majorBidi" w:cstheme="majorBidi"/>
          <w:i/>
          <w:iCs/>
          <w:sz w:val="30"/>
          <w:szCs w:val="30"/>
        </w:rPr>
        <w:t xml:space="preserve">) </w:t>
      </w:r>
      <w:r w:rsidR="00BF23AE" w:rsidRPr="00161E24">
        <w:rPr>
          <w:rFonts w:asciiTheme="majorBidi" w:hAnsiTheme="majorBidi" w:cstheme="majorBidi"/>
          <w:i/>
          <w:iCs/>
          <w:sz w:val="30"/>
          <w:szCs w:val="30"/>
          <w:cs/>
        </w:rPr>
        <w:t>ดอกเบี้ย</w:t>
      </w:r>
    </w:p>
    <w:p w14:paraId="0EDBE232" w14:textId="77777777" w:rsidR="00E34179" w:rsidRPr="00161E24" w:rsidRDefault="00E34179" w:rsidP="000D0C19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679BABE6" w14:textId="09FC2E41" w:rsidR="00BF23AE" w:rsidRPr="00161E24" w:rsidRDefault="00BF23AE" w:rsidP="000D0C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38251B41" w14:textId="3C4D59C2" w:rsidR="00E0168E" w:rsidRDefault="00E01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4BE50981" w14:textId="1F74959B" w:rsidR="002344C5" w:rsidRPr="00161E24" w:rsidRDefault="002344C5" w:rsidP="0018508B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  <w:t xml:space="preserve">ลูกหนี้การค้า </w:t>
      </w:r>
    </w:p>
    <w:p w14:paraId="2CAA786D" w14:textId="77777777" w:rsidR="002344C5" w:rsidRPr="00161E24" w:rsidRDefault="002344C5" w:rsidP="00D1440F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3B7AD753" w14:textId="30C8DE69" w:rsidR="00A67B45" w:rsidRPr="00161E24" w:rsidRDefault="0034402C" w:rsidP="00851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ลูกหนี้</w:t>
      </w:r>
      <w:r w:rsidR="006367B6" w:rsidRPr="00161E24">
        <w:rPr>
          <w:rFonts w:asciiTheme="majorBidi" w:hAnsiTheme="majorBidi" w:cstheme="majorBidi"/>
          <w:sz w:val="30"/>
          <w:szCs w:val="30"/>
          <w:cs/>
        </w:rPr>
        <w:t>การค้า</w:t>
      </w:r>
      <w:r w:rsidR="003E4C9B" w:rsidRPr="00161E24">
        <w:rPr>
          <w:rFonts w:asciiTheme="majorBidi" w:hAnsiTheme="majorBidi" w:cstheme="majorBidi"/>
          <w:sz w:val="30"/>
          <w:szCs w:val="30"/>
          <w:cs/>
        </w:rPr>
        <w:t>รับรู้เมื่อกลุ่มบริษัทมีสิทธิที่ปราศจากเงื่อนไขในการได้รับสิ่งตอบแทนตามสัญญา</w:t>
      </w:r>
      <w:r w:rsidR="001E02BC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123723" w:rsidRPr="00161E24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="00BB3DF8">
        <w:rPr>
          <w:rFonts w:asciiTheme="majorBidi" w:hAnsiTheme="majorBidi" w:cstheme="majorBidi"/>
          <w:sz w:val="30"/>
          <w:szCs w:val="30"/>
          <w:cs/>
        </w:rPr>
        <w:br/>
      </w:r>
      <w:r w:rsidR="00123723" w:rsidRPr="00161E24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</w:t>
      </w:r>
      <w:r w:rsidR="00851973"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="00123723" w:rsidRPr="00161E24">
        <w:rPr>
          <w:rFonts w:asciiTheme="majorBidi" w:hAnsiTheme="majorBidi" w:cstheme="majorBidi"/>
          <w:sz w:val="30"/>
          <w:szCs w:val="30"/>
          <w:cs/>
        </w:rPr>
        <w:t>หนี้สูญจะถูกตัดจำหน่ายเมื่อ</w:t>
      </w:r>
      <w:r w:rsidR="00291403">
        <w:rPr>
          <w:rFonts w:asciiTheme="majorBidi" w:hAnsiTheme="majorBidi" w:cstheme="majorBidi" w:hint="cs"/>
          <w:sz w:val="30"/>
          <w:szCs w:val="30"/>
          <w:cs/>
        </w:rPr>
        <w:t>กลุ่มบริษัทไม่สามารถคาดการณ์ได้อย่างสมเหตุผลว่าจะได้รับคืนเงิน</w:t>
      </w:r>
    </w:p>
    <w:p w14:paraId="76A1E014" w14:textId="3B1E60AB" w:rsidR="009016E8" w:rsidRPr="00161E24" w:rsidRDefault="009016E8" w:rsidP="00005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76F4E46" w14:textId="1D4A98CA" w:rsidR="00172E03" w:rsidRDefault="009016E8" w:rsidP="00005E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sz w:val="30"/>
          <w:szCs w:val="30"/>
          <w:cs/>
          <w:lang w:val="th-TH"/>
        </w:rPr>
        <w:t xml:space="preserve"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</w:t>
      </w:r>
      <w:r w:rsidR="00BB3DF8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161E24">
        <w:rPr>
          <w:rFonts w:asciiTheme="majorBidi" w:hAnsiTheme="majorBidi" w:cstheme="majorBidi"/>
          <w:sz w:val="30"/>
          <w:szCs w:val="30"/>
          <w:cs/>
          <w:lang w:val="th-TH"/>
        </w:rPr>
        <w:t>การปรับปรุงปัจจัยที่มีความเฉพาะเจาะจงกับลูกหนี้นั้น 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51D431FB" w14:textId="77777777" w:rsidR="00172E03" w:rsidRDefault="00172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sz w:val="30"/>
          <w:szCs w:val="30"/>
          <w:cs/>
          <w:lang w:val="th-TH"/>
        </w:rPr>
        <w:br w:type="page"/>
      </w:r>
    </w:p>
    <w:p w14:paraId="00860009" w14:textId="29849A89" w:rsidR="00206D6A" w:rsidRPr="00161E24" w:rsidRDefault="00206D6A" w:rsidP="0018508B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ab/>
        <w:t>สินค้าคงเหลือ</w:t>
      </w:r>
    </w:p>
    <w:p w14:paraId="2FBC1AD5" w14:textId="77777777" w:rsidR="00206D6A" w:rsidRPr="00161E24" w:rsidRDefault="00206D6A" w:rsidP="00123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268B52D" w14:textId="526DDE70" w:rsidR="00123723" w:rsidRPr="0018508B" w:rsidRDefault="00206D6A" w:rsidP="009016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  <w:lang w:val="th-TH"/>
        </w:rPr>
        <w:t>สินค้าคงเหลือ</w:t>
      </w:r>
      <w:r w:rsidR="001D3CB0" w:rsidRPr="00161E24">
        <w:rPr>
          <w:rFonts w:asciiTheme="majorBidi" w:hAnsiTheme="majorBidi" w:cstheme="majorBidi"/>
          <w:sz w:val="30"/>
          <w:szCs w:val="30"/>
          <w:cs/>
          <w:lang w:val="th-TH"/>
        </w:rPr>
        <w:t>วัดมูลค่าด้วย</w:t>
      </w:r>
      <w:r w:rsidRPr="00161E24">
        <w:rPr>
          <w:rFonts w:asciiTheme="majorBidi" w:hAnsiTheme="majorBidi" w:cstheme="majorBidi"/>
          <w:sz w:val="30"/>
          <w:szCs w:val="30"/>
          <w:cs/>
          <w:lang w:val="th-TH"/>
        </w:rPr>
        <w:t>ราคาทุน</w:t>
      </w:r>
      <w:r w:rsidR="001D3CB0" w:rsidRPr="00161E24">
        <w:rPr>
          <w:rFonts w:asciiTheme="majorBidi" w:hAnsiTheme="majorBidi" w:cstheme="majorBidi"/>
          <w:sz w:val="30"/>
          <w:szCs w:val="30"/>
          <w:cs/>
          <w:lang w:val="th-TH"/>
        </w:rPr>
        <w:t>ถัวเฉลี่ย</w:t>
      </w:r>
      <w:r w:rsidRPr="00161E24">
        <w:rPr>
          <w:rFonts w:asciiTheme="majorBidi" w:hAnsiTheme="majorBidi" w:cstheme="majorBidi"/>
          <w:sz w:val="30"/>
          <w:szCs w:val="30"/>
          <w:cs/>
          <w:lang w:val="th-TH"/>
        </w:rPr>
        <w:t xml:space="preserve">หรือมูลค่าสุทธิที่จะได้รับแล้วแต่ราคาใดจะต่ำกว่า </w:t>
      </w:r>
      <w:r w:rsidR="00123723" w:rsidRPr="00161E24">
        <w:rPr>
          <w:rFonts w:asciiTheme="majorBidi" w:hAnsiTheme="majorBidi" w:cstheme="majorBidi"/>
          <w:sz w:val="30"/>
          <w:szCs w:val="30"/>
          <w:cs/>
          <w:lang w:val="th-TH"/>
        </w:rPr>
        <w:t>ต้นทุนของสินค้าคำนวณโดยใช้วิธี</w:t>
      </w:r>
      <w:r w:rsidR="005F2410" w:rsidRPr="00161E24">
        <w:rPr>
          <w:rFonts w:asciiTheme="majorBidi" w:hAnsiTheme="majorBidi" w:cstheme="majorBidi"/>
          <w:sz w:val="30"/>
          <w:szCs w:val="30"/>
          <w:cs/>
          <w:lang w:val="th-TH"/>
        </w:rPr>
        <w:t xml:space="preserve">ต้นทุนมาตรฐานซึ่งได้รับการปรับปรุงให้ใกล้เคียงกับราคาทุนถัวเฉลี่ย </w:t>
      </w:r>
      <w:bookmarkStart w:id="1" w:name="_Hlk87562734"/>
      <w:r w:rsidR="00123723" w:rsidRPr="00161E24">
        <w:rPr>
          <w:rFonts w:asciiTheme="majorBidi" w:hAnsiTheme="majorBidi" w:cstheme="majorBidi"/>
          <w:sz w:val="30"/>
          <w:szCs w:val="30"/>
          <w:cs/>
          <w:lang w:val="th-TH"/>
        </w:rPr>
        <w:t xml:space="preserve">ราคาทุนรวมถึงต้นทุนทางตรงที่เกี่ยวข้องกับการได้มาของสินค้าคงเหลือ </w:t>
      </w:r>
      <w:bookmarkEnd w:id="1"/>
      <w:r w:rsidR="00123723" w:rsidRPr="00161E24">
        <w:rPr>
          <w:rFonts w:asciiTheme="majorBidi" w:hAnsiTheme="majorBidi" w:cstheme="majorBidi"/>
          <w:sz w:val="30"/>
          <w:szCs w:val="30"/>
          <w:cs/>
          <w:lang w:val="th-TH"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="00123723" w:rsidRPr="00161E24">
        <w:rPr>
          <w:rFonts w:asciiTheme="majorBidi" w:hAnsiTheme="majorBidi"/>
          <w:sz w:val="30"/>
          <w:szCs w:val="30"/>
          <w:cs/>
          <w:lang w:val="th-TH"/>
        </w:rPr>
        <w:t xml:space="preserve"> </w:t>
      </w:r>
      <w:r w:rsidR="00123723" w:rsidRPr="00161E24">
        <w:rPr>
          <w:rFonts w:asciiTheme="majorBidi" w:hAnsiTheme="majorBidi" w:cstheme="majorBidi"/>
          <w:sz w:val="30"/>
          <w:szCs w:val="30"/>
          <w:cs/>
          <w:lang w:val="th-TH"/>
        </w:rPr>
        <w:t>ทั้งนี้ มูลค่าสุทธิที่จะได้รับเป็นการประมาณราคาที่จะขายได้จากการดำเนินธุรกิจปกติหักด้วยประมาณการต้นทุนในการผลิตสินค้าให้เสร็จและค่าใช้จ่ายที่จำเป็นโดยประมาณในการขาย</w:t>
      </w:r>
    </w:p>
    <w:p w14:paraId="4C234E06" w14:textId="77777777" w:rsidR="00123723" w:rsidRPr="00161E24" w:rsidRDefault="00123723" w:rsidP="00FF5B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F0B184" w14:textId="35FB85FF" w:rsidR="001F00A5" w:rsidRPr="00161E24" w:rsidRDefault="001F00A5" w:rsidP="0018508B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สินทรัพย์ชีวภาพ</w:t>
      </w:r>
    </w:p>
    <w:p w14:paraId="02D6EB93" w14:textId="77777777" w:rsidR="001F00A5" w:rsidRPr="00161E24" w:rsidRDefault="001F00A5" w:rsidP="001F0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68AB2FF3" w14:textId="2B5FDBA0" w:rsidR="00606EE0" w:rsidRDefault="006A59A3" w:rsidP="00606EE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สินทรัพย์ชีวภาพวัดมูลค่าด้วยมูลค่า</w:t>
      </w:r>
      <w:r w:rsidRPr="00161E24">
        <w:rPr>
          <w:rFonts w:asciiTheme="majorBidi" w:hAnsiTheme="majorBidi" w:cstheme="majorBidi"/>
          <w:spacing w:val="-6"/>
          <w:sz w:val="30"/>
          <w:szCs w:val="30"/>
          <w:cs/>
        </w:rPr>
        <w:t xml:space="preserve">ยุติธรรมหักต้นทุนในการขาย (ต้นทุนส่วนเพิ่มที่เกี่ยวข้องโดยตรงกับการจำหน่ายสินทรัพย์ชีวภาพ) เว้นแต่กรณีที่ไม่สามารถวัดมูลค่ายุติธรรมได้อย่างน่าเชื่อถือ </w:t>
      </w:r>
      <w:r w:rsidR="00606EE0" w:rsidRPr="00161E24">
        <w:rPr>
          <w:rFonts w:asciiTheme="majorBidi" w:hAnsiTheme="majorBidi" w:cstheme="majorBidi"/>
          <w:spacing w:val="-6"/>
          <w:sz w:val="30"/>
          <w:szCs w:val="30"/>
          <w:cs/>
        </w:rPr>
        <w:t xml:space="preserve">ให้วัดมูลค่าด้วยราคาทุนสุทธิจากค่าเสื่อมราคาสะสมและค่าเผื่อการด้อยค่าสะสม </w:t>
      </w:r>
      <w:r w:rsidR="00606EE0" w:rsidRPr="00161E24">
        <w:rPr>
          <w:rFonts w:asciiTheme="majorBidi" w:hAnsiTheme="majorBidi" w:cstheme="majorBidi"/>
          <w:sz w:val="30"/>
          <w:szCs w:val="30"/>
          <w:cs/>
        </w:rPr>
        <w:t>ผลกำไรหรือขาดทุนที่เกิดจากการเปลี่ยนแปลงในมูลค่ายุติธรรมหักต้นทุนในการขายบันทึกในกำไรหรือขาดทุน</w:t>
      </w:r>
    </w:p>
    <w:p w14:paraId="177964EA" w14:textId="1AC35DB3" w:rsidR="00E0168E" w:rsidRDefault="00E01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66E1BD8" w14:textId="7718D7C1" w:rsidR="00F40F16" w:rsidRPr="0068046F" w:rsidRDefault="001F00A5" w:rsidP="00CC40F1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  <w:r w:rsidRPr="00161E24">
        <w:rPr>
          <w:rFonts w:asciiTheme="majorBidi" w:hAnsiTheme="majorBidi" w:cstheme="majorBidi"/>
          <w:spacing w:val="-6"/>
          <w:sz w:val="30"/>
          <w:szCs w:val="30"/>
          <w:cs/>
        </w:rPr>
        <w:t>สินทรัพย์ชีวภาพไม่หมุนเวียนส่วนใหญ่ประกอบด้วย</w:t>
      </w:r>
      <w:r w:rsidR="00E70C9A" w:rsidRPr="00161E24">
        <w:rPr>
          <w:rFonts w:asciiTheme="majorBidi" w:hAnsiTheme="majorBidi" w:cstheme="majorBidi"/>
          <w:spacing w:val="-6"/>
          <w:sz w:val="30"/>
          <w:szCs w:val="30"/>
          <w:cs/>
        </w:rPr>
        <w:t>พ่อแม่พันธุ์</w:t>
      </w:r>
      <w:r w:rsidR="00CC40F1" w:rsidRPr="00161E24">
        <w:rPr>
          <w:rFonts w:asciiTheme="majorBidi" w:hAnsiTheme="majorBidi" w:cstheme="majorBidi"/>
          <w:spacing w:val="-6"/>
          <w:sz w:val="30"/>
          <w:szCs w:val="30"/>
          <w:cs/>
        </w:rPr>
        <w:t>สุกร</w:t>
      </w:r>
      <w:r w:rsidR="003A13F5" w:rsidRPr="00161E24">
        <w:rPr>
          <w:rFonts w:asciiTheme="majorBidi" w:hAnsiTheme="majorBidi" w:cstheme="majorBidi"/>
          <w:spacing w:val="-6"/>
          <w:sz w:val="30"/>
          <w:szCs w:val="30"/>
          <w:cs/>
        </w:rPr>
        <w:t xml:space="preserve"> </w:t>
      </w:r>
      <w:r w:rsidRPr="00161E24">
        <w:rPr>
          <w:rFonts w:asciiTheme="majorBidi" w:hAnsiTheme="majorBidi" w:cstheme="majorBidi"/>
          <w:spacing w:val="-6"/>
          <w:sz w:val="30"/>
          <w:szCs w:val="30"/>
          <w:cs/>
        </w:rPr>
        <w:t>ซึ่งได้แยกแสดงรายการไว้ภายใต้หมวด “สินทรัพย์ไม่หมุนเวียน” ส่วนสินทรัพย์ชีวภาพอื่น ๆ แสดงไว้ภายใต้หมวด “สินทรัพย์หมุนเวียน” ใน</w:t>
      </w:r>
      <w:r w:rsidR="003F216D">
        <w:rPr>
          <w:rFonts w:asciiTheme="majorBidi" w:hAnsiTheme="majorBidi" w:cstheme="majorBidi"/>
          <w:spacing w:val="-6"/>
          <w:sz w:val="30"/>
          <w:szCs w:val="30"/>
          <w:cs/>
        </w:rPr>
        <w:t>งบฐานะการเงิน</w:t>
      </w:r>
      <w:r w:rsidR="005F22E0" w:rsidRPr="00161E24">
        <w:rPr>
          <w:rFonts w:asciiTheme="majorBidi" w:hAnsiTheme="majorBidi" w:cstheme="majorBidi"/>
          <w:sz w:val="30"/>
          <w:szCs w:val="30"/>
          <w:cs/>
        </w:rPr>
        <w:br/>
      </w:r>
    </w:p>
    <w:p w14:paraId="192EDED9" w14:textId="306965E7" w:rsidR="00F239CC" w:rsidRPr="00161E24" w:rsidRDefault="003A13F5" w:rsidP="00EC18D8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ค่าเสื่อมราคาของสินทรัพย์ชีวภาพ </w:t>
      </w:r>
      <w:r w:rsidR="00DD039E" w:rsidRPr="00161E24">
        <w:rPr>
          <w:rFonts w:asciiTheme="majorBidi" w:hAnsiTheme="majorBidi" w:cstheme="majorBidi"/>
          <w:sz w:val="30"/>
          <w:szCs w:val="30"/>
          <w:cs/>
        </w:rPr>
        <w:t xml:space="preserve">ได้แก่ </w:t>
      </w:r>
      <w:r w:rsidR="00FE15EC" w:rsidRPr="00161E24">
        <w:rPr>
          <w:rFonts w:asciiTheme="majorBidi" w:hAnsiTheme="majorBidi" w:cstheme="majorBidi"/>
          <w:sz w:val="30"/>
          <w:szCs w:val="30"/>
          <w:cs/>
        </w:rPr>
        <w:t>พ่อแม่พันธุ์สุกรคำนวณโดยใช้วิธีเส้นตรงจากราคาทุนหักด้วยมูลค่าคงเหลือโดยประมาณ ตามเกณฑ์อายุการให้ประโยชน์ของพ่อแม่พันธุ์</w:t>
      </w:r>
      <w:r w:rsidR="00CC40F1" w:rsidRPr="00161E24">
        <w:rPr>
          <w:rFonts w:asciiTheme="majorBidi" w:hAnsiTheme="majorBidi" w:cstheme="majorBidi"/>
          <w:sz w:val="30"/>
          <w:szCs w:val="30"/>
          <w:cs/>
        </w:rPr>
        <w:t>สุกร</w:t>
      </w:r>
      <w:r w:rsidR="00FE15EC" w:rsidRPr="00161E24">
        <w:rPr>
          <w:rFonts w:asciiTheme="majorBidi" w:hAnsiTheme="majorBidi" w:cstheme="majorBidi"/>
          <w:sz w:val="30"/>
          <w:szCs w:val="30"/>
          <w:cs/>
        </w:rPr>
        <w:t>เป็นระยะเวลา</w:t>
      </w:r>
      <w:r w:rsidR="00DC2C4D" w:rsidRPr="00161E24">
        <w:rPr>
          <w:rFonts w:asciiTheme="majorBidi" w:hAnsiTheme="majorBidi" w:cstheme="majorBidi"/>
          <w:sz w:val="30"/>
          <w:szCs w:val="30"/>
          <w:cs/>
        </w:rPr>
        <w:t>ประมาณ</w:t>
      </w:r>
      <w:r w:rsidR="00FE15EC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58DB" w:rsidRPr="00161E24">
        <w:rPr>
          <w:rFonts w:asciiTheme="majorBidi" w:hAnsiTheme="majorBidi" w:cstheme="majorBidi"/>
          <w:sz w:val="30"/>
          <w:szCs w:val="30"/>
        </w:rPr>
        <w:t>2</w:t>
      </w:r>
      <w:r w:rsidR="003D4C75" w:rsidRPr="00161E24">
        <w:rPr>
          <w:rFonts w:asciiTheme="majorBidi" w:hAnsiTheme="majorBidi" w:cstheme="majorBidi"/>
          <w:sz w:val="30"/>
          <w:szCs w:val="30"/>
        </w:rPr>
        <w:t>.</w:t>
      </w:r>
      <w:r w:rsidR="000C58DB" w:rsidRPr="00161E24">
        <w:rPr>
          <w:rFonts w:asciiTheme="majorBidi" w:hAnsiTheme="majorBidi" w:cstheme="majorBidi"/>
          <w:sz w:val="30"/>
          <w:szCs w:val="30"/>
        </w:rPr>
        <w:t>5</w:t>
      </w:r>
      <w:r w:rsidR="003D4C75" w:rsidRPr="00161E24">
        <w:rPr>
          <w:rFonts w:asciiTheme="majorBidi" w:hAnsiTheme="majorBidi" w:cstheme="majorBidi"/>
          <w:sz w:val="30"/>
          <w:szCs w:val="30"/>
        </w:rPr>
        <w:t xml:space="preserve"> - </w:t>
      </w:r>
      <w:r w:rsidR="000C58DB" w:rsidRPr="00161E24">
        <w:rPr>
          <w:rFonts w:asciiTheme="majorBidi" w:hAnsiTheme="majorBidi" w:cstheme="majorBidi"/>
          <w:sz w:val="30"/>
          <w:szCs w:val="30"/>
        </w:rPr>
        <w:t>4</w:t>
      </w:r>
      <w:r w:rsidR="003D4C75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3D4C75" w:rsidRPr="00161E24">
        <w:rPr>
          <w:rFonts w:asciiTheme="majorBidi" w:hAnsiTheme="majorBidi" w:cstheme="majorBidi"/>
          <w:sz w:val="30"/>
          <w:szCs w:val="30"/>
          <w:cs/>
        </w:rPr>
        <w:t>ปี</w:t>
      </w:r>
      <w:r w:rsidR="00FE15EC" w:rsidRPr="00161E24">
        <w:rPr>
          <w:rFonts w:asciiTheme="majorBidi" w:hAnsiTheme="majorBidi" w:cstheme="majorBidi"/>
          <w:sz w:val="30"/>
          <w:szCs w:val="30"/>
          <w:cs/>
        </w:rPr>
        <w:t xml:space="preserve"> และ</w:t>
      </w:r>
      <w:r w:rsidR="00BB3DF8">
        <w:rPr>
          <w:rFonts w:asciiTheme="majorBidi" w:hAnsiTheme="majorBidi" w:cstheme="majorBidi"/>
          <w:sz w:val="30"/>
          <w:szCs w:val="30"/>
          <w:cs/>
        </w:rPr>
        <w:br/>
      </w:r>
      <w:r w:rsidR="00FE15EC" w:rsidRPr="00161E24">
        <w:rPr>
          <w:rFonts w:asciiTheme="majorBidi" w:hAnsiTheme="majorBidi" w:cstheme="majorBidi"/>
          <w:sz w:val="30"/>
          <w:szCs w:val="30"/>
          <w:cs/>
        </w:rPr>
        <w:t xml:space="preserve">พ่อแม่พันธุ์ไก่คำนวณตามจำนวณหน่วยที่ผลิตได้ซึ่งเป็นระยะเวลาประมาณ </w:t>
      </w:r>
      <w:r w:rsidR="000C58DB" w:rsidRPr="00161E24">
        <w:rPr>
          <w:rFonts w:asciiTheme="majorBidi" w:hAnsiTheme="majorBidi" w:cstheme="majorBidi"/>
          <w:sz w:val="30"/>
          <w:szCs w:val="30"/>
        </w:rPr>
        <w:t>10</w:t>
      </w:r>
      <w:r w:rsidR="00FE15EC" w:rsidRPr="00161E24">
        <w:rPr>
          <w:rFonts w:asciiTheme="majorBidi" w:hAnsiTheme="majorBidi" w:cstheme="majorBidi"/>
          <w:sz w:val="30"/>
          <w:szCs w:val="30"/>
          <w:cs/>
        </w:rPr>
        <w:t xml:space="preserve"> เดือน</w:t>
      </w:r>
    </w:p>
    <w:p w14:paraId="0F92FD1E" w14:textId="77777777" w:rsidR="00B007E3" w:rsidRPr="0068046F" w:rsidRDefault="00B007E3" w:rsidP="00EC18D8">
      <w:pPr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626ECBE2" w14:textId="77777777" w:rsidR="00206D6A" w:rsidRPr="00161E24" w:rsidRDefault="00206D6A" w:rsidP="0018508B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  <w:t xml:space="preserve">ที่ดิน อาคารและอุปกรณ์ </w:t>
      </w:r>
    </w:p>
    <w:p w14:paraId="4F909583" w14:textId="77777777" w:rsidR="00206D6A" w:rsidRPr="0068046F" w:rsidRDefault="00206D6A" w:rsidP="00D1440F">
      <w:pPr>
        <w:pStyle w:val="a1"/>
        <w:tabs>
          <w:tab w:val="clear" w:pos="360"/>
          <w:tab w:val="clear" w:pos="720"/>
          <w:tab w:val="clear" w:pos="1080"/>
        </w:tabs>
        <w:ind w:left="540"/>
        <w:rPr>
          <w:rFonts w:asciiTheme="majorBidi" w:hAnsiTheme="majorBidi" w:cstheme="majorBidi"/>
          <w:sz w:val="26"/>
          <w:szCs w:val="26"/>
          <w:lang w:val="en-US"/>
        </w:rPr>
      </w:pPr>
    </w:p>
    <w:p w14:paraId="55260500" w14:textId="4260A5A4" w:rsidR="00101666" w:rsidRPr="00161E24" w:rsidRDefault="00CF7204" w:rsidP="00D1440F">
      <w:pPr>
        <w:pStyle w:val="a1"/>
        <w:tabs>
          <w:tab w:val="clear" w:pos="360"/>
          <w:tab w:val="clear" w:pos="720"/>
          <w:tab w:val="clear" w:pos="1080"/>
        </w:tabs>
        <w:ind w:left="540"/>
        <w:rPr>
          <w:rFonts w:asciiTheme="majorBidi" w:hAnsiTheme="majorBidi" w:cs="Angsana New"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10BF543B" w14:textId="77777777" w:rsidR="00CF7204" w:rsidRPr="0068046F" w:rsidRDefault="00CF7204" w:rsidP="00D1440F">
      <w:pPr>
        <w:pStyle w:val="a1"/>
        <w:tabs>
          <w:tab w:val="clear" w:pos="360"/>
          <w:tab w:val="clear" w:pos="720"/>
          <w:tab w:val="clear" w:pos="1080"/>
        </w:tabs>
        <w:ind w:left="540"/>
        <w:rPr>
          <w:rFonts w:asciiTheme="majorBidi" w:hAnsiTheme="majorBidi" w:cstheme="majorBidi"/>
          <w:sz w:val="26"/>
          <w:szCs w:val="26"/>
          <w:cs/>
        </w:rPr>
      </w:pPr>
    </w:p>
    <w:p w14:paraId="2E9ABE52" w14:textId="0591BD54" w:rsidR="00101666" w:rsidRPr="00161E24" w:rsidRDefault="00101666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ราคาทุนรวมถึง</w:t>
      </w:r>
      <w:r w:rsidR="00382F5F">
        <w:rPr>
          <w:rFonts w:asciiTheme="majorBidi" w:hAnsiTheme="majorBidi" w:cstheme="majorBidi" w:hint="cs"/>
          <w:sz w:val="30"/>
          <w:szCs w:val="30"/>
          <w:cs/>
        </w:rPr>
        <w:t>ต้นทุนการกู้ยืม ต้นทุนการรื้อถอน การขนย้าย การบูรณะสถานที่ตั้งของสินทรัพย์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82F5F" w:rsidRPr="00161E24">
        <w:rPr>
          <w:rFonts w:asciiTheme="majorBidi" w:hAnsiTheme="majorBidi" w:cstheme="majorBidi"/>
          <w:sz w:val="30"/>
          <w:szCs w:val="30"/>
          <w:cs/>
        </w:rPr>
        <w:t xml:space="preserve">ต้นทุนของการก่อสร้างสินทรัพย์ที่กิจการก่อสร้างเอง 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ที่เกี่ยวข้องกับการได้มาของสินทรัพย์ </w:t>
      </w:r>
    </w:p>
    <w:p w14:paraId="54B509F4" w14:textId="77777777" w:rsidR="00462B50" w:rsidRPr="0068046F" w:rsidRDefault="00462B50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14:paraId="7AB3690A" w14:textId="77777777" w:rsidR="00960B80" w:rsidRDefault="00960B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651F641" w14:textId="0CD24BD2" w:rsidR="00232C9A" w:rsidRDefault="00241217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lastRenderedPageBreak/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</w:t>
      </w:r>
      <w:r w:rsidR="00382F5F">
        <w:rPr>
          <w:rFonts w:asciiTheme="majorBidi" w:hAnsiTheme="majorBidi" w:cstheme="majorBidi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ในกำไรหรือขาดทุน</w:t>
      </w:r>
    </w:p>
    <w:p w14:paraId="2D29633A" w14:textId="77777777" w:rsidR="000A0CE9" w:rsidRPr="00161E24" w:rsidRDefault="000A0CE9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6B7C1EF" w14:textId="115070FB" w:rsidR="00101666" w:rsidRPr="00161E24" w:rsidRDefault="00101666" w:rsidP="00BC24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firstLine="1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ต้นทุนที่เกิดขึ้นในภายหลัง</w:t>
      </w:r>
    </w:p>
    <w:p w14:paraId="76601912" w14:textId="3FC85A08" w:rsidR="00A50A58" w:rsidRPr="00161E24" w:rsidRDefault="00101666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="00C00615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6279F" w:rsidRPr="00161E24">
        <w:rPr>
          <w:rFonts w:asciiTheme="majorBidi" w:hAnsiTheme="majorBidi" w:cstheme="majorBidi"/>
          <w:sz w:val="30"/>
          <w:szCs w:val="30"/>
          <w:cs/>
        </w:rPr>
        <w:t>อาคารและอุปกรณ์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30739" w:rsidRPr="00161E24">
        <w:rPr>
          <w:rFonts w:asciiTheme="majorBidi" w:hAnsiTheme="majorBidi" w:cstheme="majorBidi"/>
          <w:sz w:val="30"/>
          <w:szCs w:val="30"/>
          <w:cs/>
        </w:rPr>
        <w:t>เมื่อกลุ่ม</w:t>
      </w:r>
      <w:r w:rsidRPr="00161E24">
        <w:rPr>
          <w:rFonts w:asciiTheme="majorBidi" w:hAnsiTheme="majorBidi" w:cstheme="majorBidi"/>
          <w:sz w:val="30"/>
          <w:szCs w:val="30"/>
          <w:cs/>
        </w:rPr>
        <w:t>บริษัทจะได้รับประโยชน์เชิงเศรษฐกิจในอนาคตจากรายการนั้น และสามารถวัดมูลค่าต้นทุนขอ</w:t>
      </w:r>
      <w:r w:rsidR="00C6279F" w:rsidRPr="00161E24">
        <w:rPr>
          <w:rFonts w:asciiTheme="majorBidi" w:hAnsiTheme="majorBidi" w:cstheme="majorBidi"/>
          <w:sz w:val="30"/>
          <w:szCs w:val="30"/>
          <w:cs/>
        </w:rPr>
        <w:t xml:space="preserve">งรายการนั้นได้อย่างน่าเชื่อถือ </w:t>
      </w:r>
      <w:r w:rsidRPr="00161E24">
        <w:rPr>
          <w:rFonts w:asciiTheme="majorBidi" w:hAnsiTheme="majorBidi" w:cstheme="majorBidi"/>
          <w:sz w:val="30"/>
          <w:szCs w:val="30"/>
          <w:cs/>
        </w:rPr>
        <w:t>ชิ้นส่วนที่ถูกเปลี่ยนแทนจะถูกตัดจำหน่ายตามมูลค่า</w:t>
      </w:r>
      <w:r w:rsidR="00DA23E6" w:rsidRPr="00161E24">
        <w:rPr>
          <w:rFonts w:asciiTheme="majorBidi" w:hAnsiTheme="majorBidi" w:cstheme="majorBidi"/>
          <w:sz w:val="30"/>
          <w:szCs w:val="30"/>
          <w:cs/>
        </w:rPr>
        <w:t xml:space="preserve">ตามบัญชี </w:t>
      </w:r>
      <w:r w:rsidRPr="00161E24">
        <w:rPr>
          <w:rFonts w:asciiTheme="majorBidi" w:hAnsiTheme="majorBidi" w:cstheme="majorBidi"/>
          <w:sz w:val="30"/>
          <w:szCs w:val="30"/>
          <w:cs/>
        </w:rPr>
        <w:t>ต้นทุนที่เกิดขึ้นในการซ่อมบำรุงที่ดิน อาคารและอุปกรณ์ที่เกิดขึ้นเป็นประจำจะรับรู้ในกำไรหรือ</w:t>
      </w:r>
      <w:r w:rsidR="00EC5164" w:rsidRPr="00161E24">
        <w:rPr>
          <w:rFonts w:asciiTheme="majorBidi" w:hAnsiTheme="majorBidi" w:cstheme="majorBidi"/>
          <w:sz w:val="30"/>
          <w:szCs w:val="30"/>
          <w:cs/>
        </w:rPr>
        <w:t>ขาดทุนเมื่อเกิดขึ้น</w:t>
      </w:r>
    </w:p>
    <w:p w14:paraId="18A237FC" w14:textId="224A79BE" w:rsidR="005B2841" w:rsidRPr="00161E24" w:rsidRDefault="005B2841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4CEA0FF3" w14:textId="7B85FF9C" w:rsidR="00101666" w:rsidRPr="00161E24" w:rsidRDefault="00101666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ค่าเสื่อมราคา</w:t>
      </w:r>
    </w:p>
    <w:p w14:paraId="70317CAC" w14:textId="5C51AF53" w:rsidR="005061D8" w:rsidRPr="00161E24" w:rsidRDefault="00101666" w:rsidP="002A2ED6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ค่าเสื่อม</w:t>
      </w:r>
      <w:r w:rsidR="005061D8" w:rsidRPr="00161E24">
        <w:rPr>
          <w:rFonts w:asciiTheme="majorBidi" w:hAnsiTheme="majorBidi" w:cstheme="majorBidi"/>
          <w:sz w:val="30"/>
          <w:szCs w:val="30"/>
          <w:cs/>
        </w:rPr>
        <w:t>ราคา</w:t>
      </w:r>
      <w:r w:rsidRPr="00161E24">
        <w:rPr>
          <w:rFonts w:asciiTheme="majorBidi" w:hAnsiTheme="majorBidi" w:cstheme="majorBidi"/>
          <w:sz w:val="30"/>
          <w:szCs w:val="30"/>
          <w:cs/>
        </w:rPr>
        <w:t>คำนวณโดยวิธีเส้นตรงตามเกณฑ์อายุการ</w:t>
      </w:r>
      <w:r w:rsidR="00622860" w:rsidRPr="00161E24">
        <w:rPr>
          <w:rFonts w:asciiTheme="majorBidi" w:hAnsiTheme="majorBidi" w:cstheme="majorBidi"/>
          <w:sz w:val="30"/>
          <w:szCs w:val="30"/>
          <w:cs/>
        </w:rPr>
        <w:t>ให้ประโยชน์</w:t>
      </w:r>
      <w:r w:rsidRPr="00161E24">
        <w:rPr>
          <w:rFonts w:asciiTheme="majorBidi" w:hAnsiTheme="majorBidi" w:cstheme="majorBidi"/>
          <w:sz w:val="30"/>
          <w:szCs w:val="30"/>
          <w:cs/>
        </w:rPr>
        <w:t>โดยประมาณของส่ว</w:t>
      </w:r>
      <w:r w:rsidR="00E548E6" w:rsidRPr="00161E24">
        <w:rPr>
          <w:rFonts w:asciiTheme="majorBidi" w:hAnsiTheme="majorBidi" w:cstheme="majorBidi"/>
          <w:sz w:val="30"/>
          <w:szCs w:val="30"/>
          <w:cs/>
        </w:rPr>
        <w:t>นประกอบของสินทรัพย์</w:t>
      </w:r>
      <w:r w:rsidR="00241217" w:rsidRPr="00161E24">
        <w:rPr>
          <w:rFonts w:asciiTheme="majorBidi" w:hAnsiTheme="majorBidi" w:cstheme="majorBidi"/>
          <w:sz w:val="30"/>
          <w:szCs w:val="30"/>
          <w:cs/>
        </w:rPr>
        <w:t>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147B9582" w14:textId="77777777" w:rsidR="00474AAE" w:rsidRPr="00161E24" w:rsidRDefault="00474AAE" w:rsidP="002A2ED6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4E759E5" w14:textId="67160DC5" w:rsidR="00C70195" w:rsidRPr="00161E24" w:rsidRDefault="00101666" w:rsidP="00D76FA9">
      <w:pPr>
        <w:pStyle w:val="Default"/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ประมาณการอายุการใ</w:t>
      </w:r>
      <w:r w:rsidR="00622860" w:rsidRPr="00161E24">
        <w:rPr>
          <w:rFonts w:asciiTheme="majorBidi" w:hAnsiTheme="majorBidi" w:cstheme="majorBidi"/>
          <w:sz w:val="30"/>
          <w:szCs w:val="30"/>
          <w:cs/>
        </w:rPr>
        <w:t>ห้ประโยชน์</w:t>
      </w:r>
      <w:r w:rsidRPr="00161E24">
        <w:rPr>
          <w:rFonts w:asciiTheme="majorBidi" w:hAnsiTheme="majorBidi" w:cstheme="majorBidi"/>
          <w:sz w:val="30"/>
          <w:szCs w:val="30"/>
          <w:cs/>
        </w:rPr>
        <w:t>ของสินทรัพย์แสดงได้ดังนี้</w:t>
      </w:r>
    </w:p>
    <w:p w14:paraId="40859BC0" w14:textId="77777777" w:rsidR="00474AAE" w:rsidRPr="00161E24" w:rsidRDefault="00474AAE" w:rsidP="002A2ED6">
      <w:pPr>
        <w:pStyle w:val="Defaul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65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038"/>
        <w:gridCol w:w="900"/>
        <w:gridCol w:w="720"/>
      </w:tblGrid>
      <w:tr w:rsidR="00D102C2" w:rsidRPr="00161E24" w14:paraId="5EA5D4E3" w14:textId="77777777" w:rsidTr="00516440">
        <w:tc>
          <w:tcPr>
            <w:tcW w:w="7038" w:type="dxa"/>
          </w:tcPr>
          <w:p w14:paraId="6A7EF278" w14:textId="77777777" w:rsidR="00D102C2" w:rsidRPr="00161E24" w:rsidRDefault="00D102C2" w:rsidP="008B6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</w:t>
            </w:r>
          </w:p>
        </w:tc>
        <w:tc>
          <w:tcPr>
            <w:tcW w:w="900" w:type="dxa"/>
            <w:vAlign w:val="bottom"/>
          </w:tcPr>
          <w:p w14:paraId="2328E3DA" w14:textId="67D22971" w:rsidR="00D102C2" w:rsidRPr="00161E24" w:rsidRDefault="000C58DB" w:rsidP="009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22860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102C2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622860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182DE0" w:rsidRPr="00161E2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720" w:type="dxa"/>
            <w:vAlign w:val="bottom"/>
          </w:tcPr>
          <w:p w14:paraId="72B9D824" w14:textId="77777777" w:rsidR="00D102C2" w:rsidRPr="00161E24" w:rsidRDefault="00D102C2" w:rsidP="0022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5" w:right="-1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E575CF" w:rsidRPr="00161E24" w14:paraId="4BB4055B" w14:textId="77777777" w:rsidTr="00516440">
        <w:tc>
          <w:tcPr>
            <w:tcW w:w="7038" w:type="dxa"/>
          </w:tcPr>
          <w:p w14:paraId="1AE4F364" w14:textId="77777777" w:rsidR="00E575CF" w:rsidRPr="00161E24" w:rsidRDefault="00E575CF" w:rsidP="008B6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firstLine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ส่วนปรับปรุงที่ดินเช่า</w:t>
            </w:r>
          </w:p>
        </w:tc>
        <w:tc>
          <w:tcPr>
            <w:tcW w:w="900" w:type="dxa"/>
            <w:vAlign w:val="bottom"/>
          </w:tcPr>
          <w:p w14:paraId="5C59FE85" w14:textId="5DF8C28B" w:rsidR="00E575CF" w:rsidRPr="00161E24" w:rsidRDefault="000C58DB" w:rsidP="009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F223AB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7584E"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F223AB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182DE0" w:rsidRPr="00161E2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20" w:type="dxa"/>
            <w:vAlign w:val="bottom"/>
          </w:tcPr>
          <w:p w14:paraId="03862131" w14:textId="77777777" w:rsidR="00E575CF" w:rsidRPr="00161E24" w:rsidRDefault="00AF56AF" w:rsidP="0022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5" w:right="-1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102C2" w:rsidRPr="00161E24" w14:paraId="2F82D259" w14:textId="77777777" w:rsidTr="00516440">
        <w:tc>
          <w:tcPr>
            <w:tcW w:w="7038" w:type="dxa"/>
          </w:tcPr>
          <w:p w14:paraId="543E4282" w14:textId="26AB9F75" w:rsidR="00D102C2" w:rsidRPr="00161E24" w:rsidRDefault="00292CE4" w:rsidP="008B6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โรงงาน ส่วนปรับปรุงโรงงานและส่วนปรับปรุงอาคารเช่า</w:t>
            </w:r>
          </w:p>
        </w:tc>
        <w:tc>
          <w:tcPr>
            <w:tcW w:w="900" w:type="dxa"/>
            <w:vAlign w:val="bottom"/>
          </w:tcPr>
          <w:p w14:paraId="738A55E2" w14:textId="2407992A" w:rsidR="00D102C2" w:rsidRPr="00161E24" w:rsidRDefault="000C58DB" w:rsidP="009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22860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F7584E"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622860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182DE0" w:rsidRPr="00161E24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720" w:type="dxa"/>
            <w:vAlign w:val="bottom"/>
          </w:tcPr>
          <w:p w14:paraId="1D0DA515" w14:textId="77777777" w:rsidR="00D102C2" w:rsidRPr="00161E24" w:rsidRDefault="00D102C2" w:rsidP="0022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5" w:right="-1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102C2" w:rsidRPr="00161E24" w14:paraId="3B68B655" w14:textId="77777777" w:rsidTr="00516440">
        <w:tc>
          <w:tcPr>
            <w:tcW w:w="7038" w:type="dxa"/>
          </w:tcPr>
          <w:p w14:paraId="48CC7141" w14:textId="77777777" w:rsidR="00D102C2" w:rsidRPr="00161E24" w:rsidRDefault="008C7609" w:rsidP="008B6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เครื่องจักร </w:t>
            </w:r>
            <w:r w:rsidR="00D102C2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ไซโลและอุปกรณ์</w:t>
            </w:r>
          </w:p>
        </w:tc>
        <w:tc>
          <w:tcPr>
            <w:tcW w:w="900" w:type="dxa"/>
            <w:vAlign w:val="bottom"/>
          </w:tcPr>
          <w:p w14:paraId="6621AB0B" w14:textId="040C1823" w:rsidR="00D102C2" w:rsidRPr="00161E24" w:rsidRDefault="00182DE0" w:rsidP="009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622860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102C2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622860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C58DB" w:rsidRPr="00161E2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720" w:type="dxa"/>
            <w:vAlign w:val="bottom"/>
          </w:tcPr>
          <w:p w14:paraId="34ABBC6F" w14:textId="77777777" w:rsidR="00D102C2" w:rsidRPr="00161E24" w:rsidRDefault="00D102C2" w:rsidP="0022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5" w:right="-1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102C2" w:rsidRPr="00161E24" w14:paraId="2A206551" w14:textId="77777777" w:rsidTr="00516440">
        <w:tc>
          <w:tcPr>
            <w:tcW w:w="7038" w:type="dxa"/>
          </w:tcPr>
          <w:p w14:paraId="3B27A3B6" w14:textId="77777777" w:rsidR="00D102C2" w:rsidRPr="00161E24" w:rsidRDefault="00D102C2" w:rsidP="008B6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เครื่องตกแต่ง ติดตั้ง</w:t>
            </w:r>
            <w:r w:rsidR="008C7609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  <w:r w:rsidR="00070030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สำนักงาน</w:t>
            </w:r>
          </w:p>
        </w:tc>
        <w:tc>
          <w:tcPr>
            <w:tcW w:w="900" w:type="dxa"/>
            <w:vAlign w:val="bottom"/>
          </w:tcPr>
          <w:p w14:paraId="7AC045DF" w14:textId="007C9333" w:rsidR="00D102C2" w:rsidRPr="00161E24" w:rsidRDefault="00182DE0" w:rsidP="009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3 - </w:t>
            </w:r>
            <w:r w:rsidR="00D156BE" w:rsidRPr="00161E2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720" w:type="dxa"/>
            <w:vAlign w:val="bottom"/>
          </w:tcPr>
          <w:p w14:paraId="3D45642A" w14:textId="77777777" w:rsidR="00D102C2" w:rsidRPr="00161E24" w:rsidRDefault="00D102C2" w:rsidP="0022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5" w:right="-1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102C2" w:rsidRPr="00161E24" w14:paraId="475221B2" w14:textId="77777777" w:rsidTr="00516440">
        <w:tc>
          <w:tcPr>
            <w:tcW w:w="7038" w:type="dxa"/>
          </w:tcPr>
          <w:p w14:paraId="37DBA7E6" w14:textId="77777777" w:rsidR="00D102C2" w:rsidRPr="00161E24" w:rsidRDefault="00D102C2" w:rsidP="008B6F92">
            <w:pPr>
              <w:pStyle w:val="a"/>
              <w:tabs>
                <w:tab w:val="clear" w:pos="1080"/>
              </w:tabs>
              <w:ind w:left="89" w:firstLine="8"/>
              <w:rPr>
                <w:rFonts w:asciiTheme="majorBidi" w:hAnsiTheme="majorBidi" w:cstheme="majorBidi"/>
                <w:lang w:val="en-US"/>
              </w:rPr>
            </w:pPr>
            <w:r w:rsidRPr="00161E24">
              <w:rPr>
                <w:rFonts w:asciiTheme="majorBidi" w:hAnsiTheme="majorBidi" w:cstheme="majorBidi"/>
                <w:cs/>
                <w:lang w:val="en-US"/>
              </w:rPr>
              <w:t>ยานพาหนะ</w:t>
            </w:r>
          </w:p>
        </w:tc>
        <w:tc>
          <w:tcPr>
            <w:tcW w:w="900" w:type="dxa"/>
            <w:vAlign w:val="bottom"/>
          </w:tcPr>
          <w:p w14:paraId="00C4E35F" w14:textId="75D1B20C" w:rsidR="00D102C2" w:rsidRPr="00161E24" w:rsidRDefault="000C58DB" w:rsidP="009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182DE0"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 - 10</w:t>
            </w:r>
          </w:p>
        </w:tc>
        <w:tc>
          <w:tcPr>
            <w:tcW w:w="720" w:type="dxa"/>
            <w:vAlign w:val="bottom"/>
          </w:tcPr>
          <w:p w14:paraId="1C536B90" w14:textId="77777777" w:rsidR="00D102C2" w:rsidRPr="00161E24" w:rsidRDefault="00D102C2" w:rsidP="0022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5" w:right="-1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D102C2" w:rsidRPr="00161E24" w14:paraId="56A6ECB3" w14:textId="77777777" w:rsidTr="00516440">
        <w:tc>
          <w:tcPr>
            <w:tcW w:w="7038" w:type="dxa"/>
          </w:tcPr>
          <w:p w14:paraId="34E3795A" w14:textId="77777777" w:rsidR="00D102C2" w:rsidRPr="00161E24" w:rsidRDefault="00D102C2" w:rsidP="008B6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ระบบสาธารณูปโภค</w:t>
            </w:r>
          </w:p>
        </w:tc>
        <w:tc>
          <w:tcPr>
            <w:tcW w:w="900" w:type="dxa"/>
            <w:vAlign w:val="bottom"/>
          </w:tcPr>
          <w:p w14:paraId="15B33F06" w14:textId="737FFF48" w:rsidR="00D102C2" w:rsidRPr="00161E24" w:rsidRDefault="000C58DB" w:rsidP="009960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22860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D102C2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  <w:r w:rsidR="00622860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720" w:type="dxa"/>
            <w:vAlign w:val="bottom"/>
          </w:tcPr>
          <w:p w14:paraId="18858E0B" w14:textId="77777777" w:rsidR="00D102C2" w:rsidRPr="00161E24" w:rsidRDefault="00D102C2" w:rsidP="002216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5" w:right="-1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17585ED5" w14:textId="77777777" w:rsidR="001D3CB0" w:rsidRDefault="001D3CB0" w:rsidP="008031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43AD87D" w14:textId="38DE2B10" w:rsidR="00D102C2" w:rsidRPr="00161E24" w:rsidRDefault="00D102C2" w:rsidP="0018508B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</w:r>
      <w:r w:rsidR="0093443A"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สินทรัพย์ไม่มีตัวตน</w:t>
      </w:r>
    </w:p>
    <w:p w14:paraId="508FF559" w14:textId="77777777" w:rsidR="00D102C2" w:rsidRPr="00161E24" w:rsidRDefault="00D102C2" w:rsidP="00D144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DC42B2D" w14:textId="77777777" w:rsidR="00101666" w:rsidRPr="00161E24" w:rsidRDefault="00101666" w:rsidP="00D144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ค่าความนิยม</w:t>
      </w:r>
    </w:p>
    <w:p w14:paraId="42FF8D2B" w14:textId="72AC3743" w:rsidR="00101666" w:rsidRPr="00161E24" w:rsidRDefault="00101666" w:rsidP="00D144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ค่าความนิยมวัดมูลค่าด้วยวิธี</w:t>
      </w:r>
      <w:r w:rsidR="00DE0646" w:rsidRPr="00161E24">
        <w:rPr>
          <w:rFonts w:asciiTheme="majorBidi" w:hAnsiTheme="majorBidi" w:cstheme="majorBidi"/>
          <w:sz w:val="30"/>
          <w:szCs w:val="30"/>
          <w:cs/>
        </w:rPr>
        <w:t>ราคาทุนหักขาดทุนจากการด้อยค่า</w:t>
      </w:r>
      <w:r w:rsidR="00622860" w:rsidRPr="00161E24">
        <w:rPr>
          <w:rFonts w:asciiTheme="majorBidi" w:hAnsiTheme="majorBidi" w:cstheme="majorBidi"/>
          <w:sz w:val="30"/>
          <w:szCs w:val="30"/>
          <w:cs/>
        </w:rPr>
        <w:t>สะสม</w:t>
      </w:r>
      <w:r w:rsidR="00DE0646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74AAE" w:rsidRPr="00161E24">
        <w:rPr>
          <w:rFonts w:asciiTheme="majorBidi" w:hAnsiTheme="majorBidi" w:cstheme="majorBidi"/>
          <w:sz w:val="30"/>
          <w:szCs w:val="30"/>
          <w:cs/>
        </w:rPr>
        <w:t>โดยค่าความนิยมของเงินลงทุนที่บันทึกตามวิธีส่วนได้เสียรวมอยู่ในมูลค่าตามบัญชีของเงินลงทุน</w:t>
      </w:r>
      <w:r w:rsidR="00474AAE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474AAE" w:rsidRPr="00161E24">
        <w:rPr>
          <w:rFonts w:asciiTheme="majorBidi" w:hAnsiTheme="majorBidi" w:cstheme="majorBidi"/>
          <w:sz w:val="30"/>
          <w:szCs w:val="30"/>
          <w:cs/>
        </w:rPr>
        <w:t>ค่าความนิยมและตราผลิตภัณฑ์ที่เกิดขึ้นภายในรับรู้ในกำไรหรือขาดทุนเมื่อเกิดขึ้น</w:t>
      </w:r>
      <w:r w:rsidR="00474AAE" w:rsidRPr="00161E24">
        <w:rPr>
          <w:rFonts w:asciiTheme="majorBidi" w:hAnsiTheme="majorBidi" w:cstheme="majorBidi"/>
          <w:sz w:val="30"/>
          <w:szCs w:val="30"/>
        </w:rPr>
        <w:t xml:space="preserve"> </w:t>
      </w:r>
    </w:p>
    <w:p w14:paraId="7FEE5C56" w14:textId="05C8E706" w:rsidR="00194B5D" w:rsidRPr="00F861A3" w:rsidRDefault="00194B5D" w:rsidP="00F861A3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66E915B" w14:textId="77777777" w:rsidR="00960B80" w:rsidRDefault="00960B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F2F0146" w14:textId="4FD195D9" w:rsidR="00101666" w:rsidRPr="00161E24" w:rsidRDefault="00101666" w:rsidP="00D1440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สินทรัพย์ไม่มีตัวตนอื่น ๆ</w:t>
      </w:r>
    </w:p>
    <w:p w14:paraId="1A99079E" w14:textId="32D41C96" w:rsidR="00474AAE" w:rsidRPr="00161E24" w:rsidRDefault="00101666" w:rsidP="00474A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สินทรัพย์ไม่มีตัวตนอื่น</w:t>
      </w:r>
      <w:r w:rsidR="00DD47D0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ๆ </w:t>
      </w:r>
      <w:r w:rsidR="00622E5C" w:rsidRPr="00161E24">
        <w:rPr>
          <w:rFonts w:asciiTheme="majorBidi" w:hAnsiTheme="majorBidi" w:cstheme="majorBidi"/>
          <w:sz w:val="30"/>
          <w:szCs w:val="30"/>
          <w:cs/>
        </w:rPr>
        <w:t>วัดมูลค่าด้วย</w:t>
      </w:r>
      <w:r w:rsidRPr="00161E24">
        <w:rPr>
          <w:rFonts w:asciiTheme="majorBidi" w:hAnsiTheme="majorBidi" w:cstheme="majorBidi"/>
          <w:sz w:val="30"/>
          <w:szCs w:val="30"/>
          <w:cs/>
        </w:rPr>
        <w:t>ราคาทุนหักค่าตัดจำหน่ายสะสมและขาดทุนจากการด้อยค่</w:t>
      </w:r>
      <w:r w:rsidR="00A955A3" w:rsidRPr="00161E24">
        <w:rPr>
          <w:rFonts w:asciiTheme="majorBidi" w:hAnsiTheme="majorBidi" w:cstheme="majorBidi"/>
          <w:sz w:val="30"/>
          <w:szCs w:val="30"/>
          <w:cs/>
        </w:rPr>
        <w:t>า</w:t>
      </w:r>
      <w:r w:rsidR="008B60CA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</w:t>
      </w:r>
      <w:r w:rsidR="00E548E6" w:rsidRPr="00161E24">
        <w:rPr>
          <w:rFonts w:asciiTheme="majorBidi" w:hAnsiTheme="majorBidi" w:cstheme="majorBidi"/>
          <w:sz w:val="30"/>
          <w:szCs w:val="30"/>
          <w:cs/>
        </w:rPr>
        <w:t>เกิดประโยชน์เชิงเศรษฐกิจในอนาคต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74AAE" w:rsidRPr="00161E24">
        <w:rPr>
          <w:rFonts w:asciiTheme="majorBidi" w:hAnsiTheme="majorBidi" w:cstheme="majorBidi"/>
          <w:sz w:val="30"/>
          <w:szCs w:val="30"/>
          <w:cs/>
        </w:rPr>
        <w:t>ค่า</w:t>
      </w:r>
      <w:r w:rsidR="00A955A3" w:rsidRPr="00161E24">
        <w:rPr>
          <w:rFonts w:asciiTheme="majorBidi" w:hAnsiTheme="majorBidi" w:cstheme="majorBidi"/>
          <w:sz w:val="30"/>
          <w:szCs w:val="30"/>
          <w:cs/>
        </w:rPr>
        <w:t>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  <w:r w:rsidR="00015B40" w:rsidRPr="00161E24">
        <w:rPr>
          <w:rFonts w:asciiTheme="majorBidi" w:hAnsiTheme="majorBidi" w:cstheme="majorBidi"/>
          <w:sz w:val="30"/>
          <w:szCs w:val="30"/>
        </w:rPr>
        <w:t xml:space="preserve"> </w:t>
      </w:r>
    </w:p>
    <w:p w14:paraId="77520FDE" w14:textId="77777777" w:rsidR="00474AAE" w:rsidRPr="00161E24" w:rsidRDefault="00474AAE" w:rsidP="00474A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83F9C4D" w14:textId="23271F66" w:rsidR="00101666" w:rsidRPr="00161E24" w:rsidRDefault="00A955A3" w:rsidP="00474A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ประมาณการ</w:t>
      </w:r>
      <w:r w:rsidR="00101666" w:rsidRPr="00161E24">
        <w:rPr>
          <w:rFonts w:asciiTheme="majorBidi" w:hAnsiTheme="majorBidi" w:cstheme="majorBidi"/>
          <w:sz w:val="30"/>
          <w:szCs w:val="30"/>
          <w:cs/>
        </w:rPr>
        <w:t>ระยะเวลาที่คาดว่าจะได้รับประโยชน์แสดงได้ดังนี้</w:t>
      </w:r>
    </w:p>
    <w:p w14:paraId="2EEC4560" w14:textId="7FA8E562" w:rsidR="00474AAE" w:rsidRDefault="00474AAE" w:rsidP="00474AA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tbl>
      <w:tblPr>
        <w:tblW w:w="865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7038"/>
        <w:gridCol w:w="900"/>
        <w:gridCol w:w="720"/>
      </w:tblGrid>
      <w:tr w:rsidR="009A54B5" w:rsidRPr="00161E24" w14:paraId="1BCF12A2" w14:textId="77777777" w:rsidTr="00516440">
        <w:tc>
          <w:tcPr>
            <w:tcW w:w="7038" w:type="dxa"/>
          </w:tcPr>
          <w:p w14:paraId="0B18D2DA" w14:textId="3E41472B" w:rsidR="009A54B5" w:rsidRPr="00161E24" w:rsidRDefault="009A54B5" w:rsidP="0012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firstLine="8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900" w:type="dxa"/>
            <w:vAlign w:val="bottom"/>
          </w:tcPr>
          <w:p w14:paraId="525DB8A1" w14:textId="38F96AB8" w:rsidR="009A54B5" w:rsidRPr="00161E24" w:rsidRDefault="009A54B5" w:rsidP="0012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4" w:right="-9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720" w:type="dxa"/>
            <w:vAlign w:val="bottom"/>
          </w:tcPr>
          <w:p w14:paraId="7080E49B" w14:textId="77777777" w:rsidR="009A54B5" w:rsidRPr="00161E24" w:rsidRDefault="009A54B5" w:rsidP="0012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5" w:right="-1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9A54B5" w:rsidRPr="00161E24" w14:paraId="70428216" w14:textId="77777777" w:rsidTr="00516440">
        <w:tc>
          <w:tcPr>
            <w:tcW w:w="7038" w:type="dxa"/>
          </w:tcPr>
          <w:p w14:paraId="720AA24C" w14:textId="345C66A3" w:rsidR="009A54B5" w:rsidRPr="00161E24" w:rsidRDefault="009A54B5" w:rsidP="0012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 w:firstLine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ค่าสิทธิ์ ค่าสิทธิบัตรและเครื่องหมายการค้า</w:t>
            </w:r>
          </w:p>
        </w:tc>
        <w:tc>
          <w:tcPr>
            <w:tcW w:w="900" w:type="dxa"/>
            <w:vAlign w:val="bottom"/>
          </w:tcPr>
          <w:p w14:paraId="1D012876" w14:textId="61325679" w:rsidR="009A54B5" w:rsidRPr="00161E24" w:rsidRDefault="009A54B5" w:rsidP="0012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24" w:right="-9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720" w:type="dxa"/>
            <w:vAlign w:val="bottom"/>
          </w:tcPr>
          <w:p w14:paraId="5079EB3E" w14:textId="77777777" w:rsidR="009A54B5" w:rsidRPr="00161E24" w:rsidRDefault="009A54B5" w:rsidP="0012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45" w:right="-19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55CF8D6" w14:textId="3D5702C5" w:rsidR="00CA1CC6" w:rsidRDefault="00CA1CC6" w:rsidP="00FC67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DCC1A9B" w14:textId="07537B25" w:rsidR="00DE1915" w:rsidRPr="00F861A3" w:rsidRDefault="00382A11" w:rsidP="0018508B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สัญญาเช่า</w:t>
      </w:r>
    </w:p>
    <w:p w14:paraId="1E78F79C" w14:textId="77777777" w:rsidR="00DE1915" w:rsidRPr="00161E24" w:rsidRDefault="00DE1915" w:rsidP="00382A1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</w:p>
    <w:p w14:paraId="221EE8FA" w14:textId="597F3986" w:rsidR="00382A11" w:rsidRPr="00161E24" w:rsidRDefault="00382A11" w:rsidP="00382A11">
      <w:pPr>
        <w:spacing w:line="240" w:lineRule="auto"/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</w:t>
      </w:r>
      <w:r w:rsidR="00075047" w:rsidRPr="00161E24">
        <w:rPr>
          <w:rFonts w:asciiTheme="majorBidi" w:hAnsiTheme="majorBidi" w:cstheme="majorBidi"/>
          <w:sz w:val="30"/>
          <w:szCs w:val="30"/>
          <w:cs/>
        </w:rPr>
        <w:t>เมื่อ</w:t>
      </w:r>
      <w:r w:rsidRPr="00161E24">
        <w:rPr>
          <w:rFonts w:asciiTheme="majorBidi" w:hAnsiTheme="majorBidi" w:cstheme="majorBidi"/>
          <w:sz w:val="30"/>
          <w:szCs w:val="30"/>
          <w:cs/>
        </w:rPr>
        <w:t>สัญญานั้นให้สิทธิในการควบคุมการใช้สินทรัพย์ที่ระบุ</w:t>
      </w:r>
      <w:r w:rsidR="00075047" w:rsidRPr="00161E24">
        <w:rPr>
          <w:rFonts w:asciiTheme="majorBidi" w:hAnsiTheme="majorBidi" w:cstheme="majorBidi"/>
          <w:sz w:val="30"/>
          <w:szCs w:val="30"/>
          <w:cs/>
        </w:rPr>
        <w:t>สำหรับช่วงเวลาหนึ่งเพื่อแลกเปลี่ยนกับสิ่งตอบแทน</w:t>
      </w:r>
    </w:p>
    <w:p w14:paraId="16DC7AB1" w14:textId="77777777" w:rsidR="00382A11" w:rsidRPr="00161E24" w:rsidRDefault="00382A11" w:rsidP="00382A11">
      <w:pPr>
        <w:tabs>
          <w:tab w:val="clear" w:pos="680"/>
        </w:tabs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CCCCCC"/>
        </w:rPr>
      </w:pPr>
      <w:r w:rsidRPr="00161E24" w:rsidDel="005868E9">
        <w:rPr>
          <w:rFonts w:asciiTheme="majorBidi" w:hAnsiTheme="majorBidi" w:cstheme="majorBidi"/>
          <w:sz w:val="24"/>
          <w:szCs w:val="24"/>
          <w:shd w:val="clear" w:color="auto" w:fill="CCCCCC"/>
          <w:cs/>
        </w:rPr>
        <w:t xml:space="preserve"> </w:t>
      </w:r>
    </w:p>
    <w:p w14:paraId="12A622E8" w14:textId="2BB5A2FB" w:rsidR="00350F4E" w:rsidRPr="00161E24" w:rsidRDefault="00350F4E" w:rsidP="00BD7DC2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ในฐานะผู้เช่า</w:t>
      </w:r>
    </w:p>
    <w:p w14:paraId="15D90250" w14:textId="56DFBEAD" w:rsidR="00BD7DC2" w:rsidRPr="00161E24" w:rsidRDefault="00BD7DC2" w:rsidP="00BD7DC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</w:t>
      </w:r>
      <w:r w:rsidR="009A54B5">
        <w:rPr>
          <w:rFonts w:asciiTheme="majorBidi" w:hAnsiTheme="majorBidi" w:cstheme="majorBidi"/>
          <w:sz w:val="30"/>
          <w:szCs w:val="30"/>
          <w:cs/>
        </w:rPr>
        <w:br/>
      </w:r>
      <w:r w:rsidR="00350F4E" w:rsidRPr="00161E24">
        <w:rPr>
          <w:rFonts w:asciiTheme="majorBidi" w:hAnsiTheme="majorBidi" w:cstheme="majorBidi"/>
          <w:sz w:val="30"/>
          <w:szCs w:val="30"/>
          <w:cs/>
        </w:rPr>
        <w:t>กลุ่มบริษัทเลือกที่จะไม่แยกส่วนประกอบที่ไม่เป็นการเช่าและรับรู้สัญญาเช่าและส่วนประกอ</w:t>
      </w:r>
      <w:r w:rsidR="008B60CA" w:rsidRPr="00161E24">
        <w:rPr>
          <w:rFonts w:asciiTheme="majorBidi" w:hAnsiTheme="majorBidi" w:cstheme="majorBidi"/>
          <w:sz w:val="30"/>
          <w:szCs w:val="30"/>
          <w:cs/>
        </w:rPr>
        <w:t>บ</w:t>
      </w:r>
      <w:r w:rsidR="00350F4E" w:rsidRPr="00161E24">
        <w:rPr>
          <w:rFonts w:asciiTheme="majorBidi" w:hAnsiTheme="majorBidi" w:cstheme="majorBidi"/>
          <w:sz w:val="30"/>
          <w:szCs w:val="30"/>
          <w:cs/>
        </w:rPr>
        <w:t>ที่ไม่เป็นการเช่าเป็นสัญญาเช่าทั้งหมด</w:t>
      </w:r>
    </w:p>
    <w:p w14:paraId="413A71CE" w14:textId="77777777" w:rsidR="00BD7DC2" w:rsidRPr="00161E24" w:rsidRDefault="00BD7DC2" w:rsidP="00BD7D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7A2CD542" w14:textId="3F190116" w:rsidR="00BD7DC2" w:rsidRPr="00161E24" w:rsidRDefault="00BD7DC2" w:rsidP="00BD7DC2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5485B733" w14:textId="3A02925D" w:rsidR="00BA44B3" w:rsidRPr="00161E24" w:rsidRDefault="00BA44B3" w:rsidP="003E017D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A2C68C4" w14:textId="0F3FFDD3" w:rsidR="00382A11" w:rsidRDefault="00382A11" w:rsidP="00382A11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</w:t>
      </w:r>
      <w:r w:rsidR="00AD632F" w:rsidRPr="00161E24">
        <w:rPr>
          <w:rFonts w:asciiTheme="majorBidi" w:hAnsiTheme="majorBidi" w:cstheme="majorBidi"/>
          <w:sz w:val="30"/>
          <w:szCs w:val="30"/>
          <w:cs/>
        </w:rPr>
        <w:t>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</w:t>
      </w:r>
      <w:r w:rsidR="00AD632F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AD632F" w:rsidRPr="00161E24">
        <w:rPr>
          <w:rFonts w:asciiTheme="majorBidi" w:hAnsiTheme="majorBidi" w:cstheme="majorBidi"/>
          <w:sz w:val="30"/>
          <w:szCs w:val="30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="00756B9A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4F94638" w14:textId="77777777" w:rsidR="00602290" w:rsidRPr="00161E24" w:rsidRDefault="00602290" w:rsidP="00382A11">
      <w:pPr>
        <w:pStyle w:val="BodyText"/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D16651D" w14:textId="77777777" w:rsidR="00960B80" w:rsidRDefault="00960B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4069444" w14:textId="4ACB1CA3" w:rsidR="00021905" w:rsidRPr="00161E24" w:rsidRDefault="00021905" w:rsidP="00382A11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  <w:r w:rsidRPr="00161E24">
        <w:rPr>
          <w:rFonts w:asciiTheme="majorBidi" w:eastAsia="MS Mincho" w:hAnsiTheme="majorBidi" w:cstheme="majorBidi"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161E24">
        <w:rPr>
          <w:rFonts w:asciiTheme="majorBidi" w:eastAsia="MS Mincho" w:hAnsiTheme="majorBidi" w:cstheme="majorBidi"/>
          <w:sz w:val="30"/>
          <w:szCs w:val="30"/>
        </w:rPr>
        <w:t xml:space="preserve"> </w:t>
      </w:r>
      <w:r w:rsidRPr="00161E24">
        <w:rPr>
          <w:rFonts w:asciiTheme="majorBidi" w:eastAsia="MS Mincho" w:hAnsiTheme="majorBidi" w:cstheme="majorBidi"/>
          <w:sz w:val="30"/>
          <w:szCs w:val="30"/>
          <w:cs/>
        </w:rPr>
        <w:t>กลุ่มบริษัทกำหนดอัตราดอกเบี้ยเงินกู้ยืมส่วนเพิ่ม</w:t>
      </w:r>
      <w:r w:rsidR="00E560D7" w:rsidRPr="00161E24">
        <w:rPr>
          <w:rFonts w:asciiTheme="majorBidi" w:eastAsia="MS Mincho" w:hAnsiTheme="majorBidi" w:cstheme="majorBidi"/>
          <w:sz w:val="30"/>
          <w:szCs w:val="30"/>
          <w:cs/>
        </w:rPr>
        <w:t xml:space="preserve"> โดยนำอัตราดอกเบี้ยจากแหล่งข้อมูลทางการเงิน</w:t>
      </w:r>
      <w:r w:rsidR="009769B6" w:rsidRPr="00161E24">
        <w:rPr>
          <w:rFonts w:asciiTheme="majorBidi" w:eastAsia="MS Mincho" w:hAnsiTheme="majorBidi" w:cstheme="majorBidi"/>
          <w:sz w:val="30"/>
          <w:szCs w:val="30"/>
          <w:cs/>
        </w:rPr>
        <w:t>ของบริษัท</w:t>
      </w:r>
      <w:r w:rsidR="00E560D7" w:rsidRPr="00161E24">
        <w:rPr>
          <w:rFonts w:asciiTheme="majorBidi" w:eastAsia="MS Mincho" w:hAnsiTheme="majorBidi" w:cstheme="majorBidi"/>
          <w:sz w:val="30"/>
          <w:szCs w:val="30"/>
          <w:cs/>
        </w:rPr>
        <w:t>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642F0F25" w14:textId="77777777" w:rsidR="00021905" w:rsidRPr="00161E24" w:rsidRDefault="00021905" w:rsidP="00382A11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Theme="majorBidi" w:eastAsia="MS Mincho" w:hAnsiTheme="majorBidi" w:cstheme="majorBidi"/>
          <w:sz w:val="30"/>
          <w:szCs w:val="30"/>
        </w:rPr>
      </w:pPr>
    </w:p>
    <w:p w14:paraId="0CF42269" w14:textId="1634BA83" w:rsidR="00382A11" w:rsidRPr="00161E24" w:rsidRDefault="001771D8" w:rsidP="00382A11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61E24">
        <w:rPr>
          <w:rFonts w:asciiTheme="majorBidi" w:eastAsia="MS Mincho" w:hAnsiTheme="majorBidi" w:cstheme="majorBidi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</w:t>
      </w:r>
      <w:r w:rsidR="000F55D6">
        <w:rPr>
          <w:rFonts w:asciiTheme="majorBidi" w:eastAsia="MS Mincho" w:hAnsiTheme="majorBidi" w:cstheme="majorBidi"/>
          <w:sz w:val="30"/>
          <w:szCs w:val="30"/>
          <w:cs/>
        </w:rPr>
        <w:br/>
      </w:r>
      <w:r w:rsidRPr="00161E24">
        <w:rPr>
          <w:rFonts w:asciiTheme="majorBidi" w:eastAsia="MS Mincho" w:hAnsiTheme="majorBidi" w:cstheme="majorBidi"/>
          <w:sz w:val="30"/>
          <w:szCs w:val="30"/>
          <w:cs/>
        </w:rPr>
        <w:t>ลดมูลค่าลงจนเป็นศูนย์แล้ว</w:t>
      </w:r>
    </w:p>
    <w:p w14:paraId="059439EA" w14:textId="77777777" w:rsidR="000632C6" w:rsidRDefault="000632C6" w:rsidP="00507AF9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i/>
          <w:iCs/>
          <w:sz w:val="30"/>
          <w:szCs w:val="30"/>
        </w:rPr>
      </w:pPr>
    </w:p>
    <w:p w14:paraId="4DF319E6" w14:textId="77777777" w:rsidR="002A2AA4" w:rsidRPr="00161E24" w:rsidRDefault="002A2AA4" w:rsidP="0018508B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02355876" w14:textId="77777777" w:rsidR="002A2AA4" w:rsidRPr="00161E24" w:rsidRDefault="002A2AA4" w:rsidP="002A2AA4">
      <w:pPr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6123B9F" w14:textId="214FF9AC" w:rsidR="00602290" w:rsidRDefault="002A2AA4" w:rsidP="00F861A3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="009A7021">
        <w:rPr>
          <w:rFonts w:asciiTheme="majorBidi" w:hAnsiTheme="majorBidi" w:cstheme="majorBidi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27F4E2B7" w14:textId="77777777" w:rsidR="00424D53" w:rsidRDefault="00424D53" w:rsidP="00F861A3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3E01D33" w14:textId="4AADEDA7" w:rsidR="00620640" w:rsidRPr="00FF0116" w:rsidRDefault="002A2AA4" w:rsidP="00FF0116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="00506F00" w:rsidRPr="00161E24">
        <w:rPr>
          <w:rFonts w:asciiTheme="majorBidi" w:hAnsiTheme="majorBidi" w:cstheme="majorBidi"/>
          <w:sz w:val="30"/>
          <w:szCs w:val="30"/>
          <w:cs/>
        </w:rPr>
        <w:t>ในกำไรหรือขาดทุน</w:t>
      </w:r>
      <w:r w:rsidRPr="00161E24">
        <w:rPr>
          <w:rFonts w:asciiTheme="majorBidi" w:hAnsiTheme="majorBidi" w:cstheme="majorBidi"/>
          <w:sz w:val="30"/>
          <w:szCs w:val="30"/>
          <w:cs/>
        </w:rPr>
        <w:t>เมื่อมูลค่าตามบัญชีของสินทรัพย์</w:t>
      </w:r>
      <w:r w:rsidR="00682FE7" w:rsidRPr="00161E24">
        <w:rPr>
          <w:rFonts w:asciiTheme="majorBidi" w:hAnsiTheme="majorBidi" w:cstheme="majorBidi"/>
          <w:sz w:val="30"/>
          <w:szCs w:val="30"/>
          <w:cs/>
        </w:rPr>
        <w:t>หรือมูลค่าตามบัญชีของหน่วยสินทรัพย์ที่ก่อให้เกิดเงินสด</w:t>
      </w:r>
      <w:r w:rsidRPr="00161E24">
        <w:rPr>
          <w:rFonts w:asciiTheme="majorBidi" w:hAnsiTheme="majorBidi" w:cstheme="majorBidi"/>
          <w:sz w:val="30"/>
          <w:szCs w:val="30"/>
          <w:cs/>
        </w:rPr>
        <w:t>สูงกว่ามูลค่าที่จะได้รับคืน 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="00FF011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5F7DFA" w:rsidRPr="005F7DFA">
        <w:rPr>
          <w:rFonts w:asciiTheme="majorBidi" w:hAnsiTheme="majorBidi" w:hint="cs"/>
          <w:sz w:val="30"/>
          <w:szCs w:val="30"/>
          <w:cs/>
        </w:rPr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</w:t>
      </w:r>
      <w:r w:rsidR="005F7DFA" w:rsidRPr="005F7DFA">
        <w:rPr>
          <w:rFonts w:asciiTheme="majorBidi" w:hAnsiTheme="majorBidi"/>
          <w:sz w:val="30"/>
          <w:szCs w:val="30"/>
          <w:cs/>
        </w:rPr>
        <w:t xml:space="preserve"> </w:t>
      </w:r>
      <w:r w:rsidR="005F7DFA" w:rsidRPr="005F7DFA">
        <w:rPr>
          <w:rFonts w:asciiTheme="majorBidi" w:hAnsiTheme="majorBidi" w:hint="cs"/>
          <w:sz w:val="30"/>
          <w:szCs w:val="30"/>
          <w:cs/>
        </w:rPr>
        <w:t>ซึ่งแปรไปตามเวลาและความเสี่ยงที่มีต่อสินทรัพย์</w:t>
      </w:r>
    </w:p>
    <w:p w14:paraId="3AA2D9F2" w14:textId="77777777" w:rsidR="002A2AA4" w:rsidRPr="00161E24" w:rsidRDefault="002A2AA4" w:rsidP="002A2AA4">
      <w:pPr>
        <w:tabs>
          <w:tab w:val="clear" w:pos="227"/>
          <w:tab w:val="clear" w:pos="454"/>
          <w:tab w:val="left" w:pos="540"/>
        </w:tabs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51253850" w14:textId="314442AE" w:rsidR="001D2055" w:rsidRPr="00161E24" w:rsidRDefault="002A2AA4" w:rsidP="00337B3C">
      <w:pPr>
        <w:pStyle w:val="BodyText"/>
        <w:tabs>
          <w:tab w:val="clear" w:pos="227"/>
          <w:tab w:val="clear" w:pos="454"/>
          <w:tab w:val="clear" w:pos="680"/>
          <w:tab w:val="left" w:pos="72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</w:t>
      </w:r>
      <w:r w:rsidR="00F9483C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F9483C" w:rsidRPr="00161E24">
        <w:rPr>
          <w:rFonts w:asciiTheme="majorBidi" w:hAnsiTheme="majorBidi" w:cstheme="majorBidi"/>
          <w:sz w:val="30"/>
          <w:szCs w:val="30"/>
          <w:cs/>
        </w:rPr>
        <w:t>ยกเว้นขาดทุนจากการด้อยค่าของค่าความนิยมจะไม่มีการปรับปรุงกลับรายการ</w:t>
      </w:r>
      <w:r w:rsidR="00F9483C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14:paraId="52ED1EAD" w14:textId="4BC134AA" w:rsidR="00BA188F" w:rsidRPr="00161E24" w:rsidRDefault="00BA188F" w:rsidP="00224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18982529" w14:textId="77777777" w:rsidR="00960B80" w:rsidRDefault="00960B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  <w:br w:type="page"/>
      </w:r>
    </w:p>
    <w:p w14:paraId="7288D6C3" w14:textId="0DAF4935" w:rsidR="00527A7A" w:rsidRPr="00161E24" w:rsidRDefault="0053308C" w:rsidP="0018508B">
      <w:pPr>
        <w:pStyle w:val="ListParagraph"/>
        <w:numPr>
          <w:ilvl w:val="1"/>
          <w:numId w:val="6"/>
        </w:numPr>
        <w:tabs>
          <w:tab w:val="clear" w:pos="454"/>
        </w:tabs>
        <w:rPr>
          <w:rFonts w:asciiTheme="majorBidi" w:eastAsia="MS Mincho" w:hAnsiTheme="majorBidi"/>
          <w:b/>
          <w:bCs/>
          <w:i/>
          <w:iCs/>
          <w:sz w:val="30"/>
          <w:szCs w:val="30"/>
          <w:cs/>
          <w:lang w:val="th-TH"/>
        </w:rPr>
      </w:pPr>
      <w:r w:rsidRPr="00161E24">
        <w:rPr>
          <w:rFonts w:asciiTheme="majorBidi" w:eastAsia="MS Mincho" w:hAnsiTheme="majorBidi" w:cstheme="majorBidi"/>
          <w:b/>
          <w:bCs/>
          <w:i/>
          <w:iCs/>
          <w:sz w:val="30"/>
          <w:szCs w:val="30"/>
          <w:cs/>
          <w:lang w:val="th-TH"/>
        </w:rPr>
        <w:lastRenderedPageBreak/>
        <w:t xml:space="preserve">ผลประโยชน์ของพนักงาน </w:t>
      </w:r>
    </w:p>
    <w:p w14:paraId="3260C587" w14:textId="77777777" w:rsidR="009B3E18" w:rsidRPr="00161E24" w:rsidRDefault="009B3E18" w:rsidP="00527A7A">
      <w:pPr>
        <w:pStyle w:val="ListParagraph"/>
        <w:ind w:left="518"/>
        <w:rPr>
          <w:rFonts w:asciiTheme="majorBidi" w:eastAsia="MS Mincho" w:hAnsiTheme="majorBidi" w:cstheme="majorBidi"/>
          <w:b/>
          <w:bCs/>
          <w:i/>
          <w:iCs/>
          <w:sz w:val="30"/>
          <w:szCs w:val="30"/>
        </w:rPr>
      </w:pPr>
    </w:p>
    <w:p w14:paraId="1471352E" w14:textId="77777777" w:rsidR="000F58A5" w:rsidRPr="000F58A5" w:rsidRDefault="000F58A5" w:rsidP="000F58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0F58A5">
        <w:rPr>
          <w:rFonts w:asciiTheme="majorBidi" w:hAnsiTheme="majorBidi" w:hint="cs"/>
          <w:i/>
          <w:iCs/>
          <w:sz w:val="30"/>
          <w:szCs w:val="30"/>
          <w:cs/>
        </w:rPr>
        <w:t>โครงการสมทบเงิน</w:t>
      </w:r>
    </w:p>
    <w:p w14:paraId="2DF02879" w14:textId="2D81E9BE" w:rsidR="000F58A5" w:rsidRPr="001A0CED" w:rsidRDefault="000F58A5" w:rsidP="000F58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/>
          <w:sz w:val="30"/>
          <w:szCs w:val="30"/>
        </w:rPr>
      </w:pPr>
      <w:r w:rsidRPr="001A0CED">
        <w:rPr>
          <w:rFonts w:asciiTheme="majorBidi" w:hAnsiTheme="majorBidi" w:cstheme="majorBidi"/>
          <w:sz w:val="30"/>
          <w:szCs w:val="30"/>
        </w:rPr>
        <w:tab/>
      </w:r>
      <w:r w:rsidRPr="001A0CED">
        <w:rPr>
          <w:rFonts w:asciiTheme="majorBidi" w:hAnsiTheme="majorBidi" w:hint="cs"/>
          <w:sz w:val="30"/>
          <w:szCs w:val="30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14:paraId="42BD2A26" w14:textId="77777777" w:rsidR="001A0CED" w:rsidRDefault="001A0CED" w:rsidP="000F58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48E33B7D" w14:textId="08E4C511" w:rsidR="00BA44B3" w:rsidRPr="00161E24" w:rsidRDefault="00B00CAB" w:rsidP="00527A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1794125F" w14:textId="78AE154E" w:rsidR="009B3E18" w:rsidRDefault="00527A7A" w:rsidP="00AF52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0632C6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ๆ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 โดยวิธีคิดลดแต่ละหน่วย</w:t>
      </w:r>
      <w:r w:rsidR="00551454">
        <w:rPr>
          <w:rFonts w:asciiTheme="majorBidi" w:hAnsiTheme="majorBidi" w:cstheme="majorBidi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ที่ประมาณการไว้</w:t>
      </w:r>
    </w:p>
    <w:p w14:paraId="0B07B3E3" w14:textId="77777777" w:rsidR="000A0C2C" w:rsidRDefault="000A0C2C" w:rsidP="00AF52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0B76350A" w14:textId="793F4ADC" w:rsidR="00CD63C2" w:rsidRPr="00161E24" w:rsidRDefault="00CD63C2" w:rsidP="00620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</w:t>
      </w:r>
      <w:r w:rsidR="009923EE" w:rsidRPr="00161E24">
        <w:rPr>
          <w:rFonts w:asciiTheme="majorBidi" w:hAnsiTheme="majorBidi" w:cstheme="majorBidi"/>
          <w:sz w:val="30"/>
          <w:szCs w:val="30"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</w:t>
      </w:r>
      <w:r w:rsidR="009923EE" w:rsidRPr="00161E24">
        <w:rPr>
          <w:rFonts w:asciiTheme="majorBidi" w:hAnsiTheme="majorBidi" w:cstheme="majorBidi"/>
          <w:sz w:val="30"/>
          <w:szCs w:val="30"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ณ ต้นปีโดยคำนึงถึงการเปลี่ยนแปลงใด</w:t>
      </w:r>
      <w:r w:rsidR="00995469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624581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ๆ ที่เกี่ยวข้องกับโครงการผลประโยชน์รับรู้รายการในกำไรหรือขาดทุน</w:t>
      </w:r>
    </w:p>
    <w:p w14:paraId="2E72CE20" w14:textId="4E68FFEB" w:rsidR="00BA44B3" w:rsidRPr="00161E24" w:rsidRDefault="00BA44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50DD6A4B" w14:textId="4CD48FDC" w:rsidR="00306C8D" w:rsidRDefault="00CD63C2" w:rsidP="00620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</w:t>
      </w:r>
      <w:r w:rsidR="00924D93" w:rsidRPr="00161E24">
        <w:rPr>
          <w:rFonts w:asciiTheme="majorBidi" w:hAnsiTheme="majorBidi" w:cstheme="majorBidi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227CCCEA" w14:textId="77777777" w:rsidR="009202DB" w:rsidRDefault="009202DB" w:rsidP="006206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ECFFF6E" w14:textId="12A21E24" w:rsidR="009202DB" w:rsidRPr="009202DB" w:rsidRDefault="009202DB" w:rsidP="00920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9202DB">
        <w:rPr>
          <w:rFonts w:asciiTheme="majorBidi" w:hAnsiTheme="majorBidi" w:hint="cs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014E7700" w14:textId="750C896C" w:rsidR="009202DB" w:rsidRPr="00161E24" w:rsidRDefault="009202DB" w:rsidP="00920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202DB">
        <w:rPr>
          <w:rFonts w:asciiTheme="majorBidi" w:hAnsiTheme="majorBidi" w:cstheme="majorBidi"/>
          <w:sz w:val="30"/>
          <w:szCs w:val="30"/>
        </w:rPr>
        <w:tab/>
      </w:r>
      <w:r w:rsidRPr="009202DB">
        <w:rPr>
          <w:rFonts w:asciiTheme="majorBidi" w:hAnsiTheme="majorBidi" w:hint="cs"/>
          <w:sz w:val="30"/>
          <w:szCs w:val="30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9202DB">
        <w:rPr>
          <w:rFonts w:asciiTheme="majorBidi" w:hAnsiTheme="majorBidi"/>
          <w:sz w:val="30"/>
          <w:szCs w:val="30"/>
          <w:cs/>
        </w:rPr>
        <w:t xml:space="preserve"> </w:t>
      </w:r>
      <w:r w:rsidRPr="009202DB">
        <w:rPr>
          <w:rFonts w:asciiTheme="majorBidi" w:hAnsiTheme="majorBidi" w:hint="cs"/>
          <w:sz w:val="30"/>
          <w:szCs w:val="30"/>
          <w:cs/>
        </w:rPr>
        <w:t>หนี้สินรับรู้ด้วยมูลค่าที่คาดว่าจะจ่ายชำระ</w:t>
      </w:r>
      <w:r w:rsidRPr="009202DB">
        <w:rPr>
          <w:rFonts w:asciiTheme="majorBidi" w:hAnsiTheme="majorBidi"/>
          <w:sz w:val="30"/>
          <w:szCs w:val="30"/>
          <w:cs/>
        </w:rPr>
        <w:t xml:space="preserve"> </w:t>
      </w:r>
      <w:r w:rsidRPr="009202DB">
        <w:rPr>
          <w:rFonts w:asciiTheme="majorBidi" w:hAnsiTheme="majorBidi" w:hint="cs"/>
          <w:sz w:val="30"/>
          <w:szCs w:val="30"/>
          <w:cs/>
        </w:rPr>
        <w:t>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403D5596" w14:textId="77777777" w:rsidR="00755475" w:rsidRPr="00161E24" w:rsidRDefault="00755475" w:rsidP="00D1440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11B207E3" w14:textId="77777777" w:rsidR="00960B80" w:rsidRDefault="00960B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br w:type="page"/>
      </w:r>
    </w:p>
    <w:p w14:paraId="26B7CABF" w14:textId="7EDA245D" w:rsidR="00AC0F1F" w:rsidRPr="00161E24" w:rsidRDefault="00AC0F1F" w:rsidP="0018508B">
      <w:pPr>
        <w:pStyle w:val="Heading8"/>
        <w:numPr>
          <w:ilvl w:val="1"/>
          <w:numId w:val="6"/>
        </w:numPr>
        <w:tabs>
          <w:tab w:val="left" w:pos="1350"/>
        </w:tabs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>ประมาณการหนี้สิน</w:t>
      </w:r>
    </w:p>
    <w:p w14:paraId="73E9DAC6" w14:textId="77777777" w:rsidR="00AC0F1F" w:rsidRPr="00161E24" w:rsidRDefault="00AC0F1F" w:rsidP="00FC673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30"/>
          <w:szCs w:val="30"/>
        </w:rPr>
      </w:pPr>
    </w:p>
    <w:p w14:paraId="6D7AD284" w14:textId="73EED564" w:rsidR="00973CF1" w:rsidRPr="00161E24" w:rsidRDefault="00FC7821" w:rsidP="000B307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FC7821">
        <w:rPr>
          <w:rFonts w:asciiTheme="majorBidi" w:hAnsiTheme="majorBidi" w:hint="cs"/>
          <w:i/>
          <w:sz w:val="30"/>
          <w:szCs w:val="30"/>
          <w:cs/>
        </w:rPr>
        <w:t>ประมาณการหนี้สินพิจารณาจากการคิดลดกระแสเงินสดที่จะจ่ายในอนาคตโดยใช้อัตราคิดลดในตลาดปัจจุบัน</w:t>
      </w:r>
      <w:r w:rsidR="00F13E03">
        <w:rPr>
          <w:rFonts w:asciiTheme="majorBidi" w:hAnsiTheme="majorBidi"/>
          <w:i/>
          <w:sz w:val="30"/>
          <w:szCs w:val="30"/>
          <w:cs/>
        </w:rPr>
        <w:br/>
      </w:r>
      <w:r w:rsidRPr="00FC7821">
        <w:rPr>
          <w:rFonts w:asciiTheme="majorBidi" w:hAnsiTheme="majorBidi" w:hint="cs"/>
          <w:i/>
          <w:sz w:val="30"/>
          <w:szCs w:val="30"/>
          <w:cs/>
        </w:rPr>
        <w:t>ก่อนคำนึงถึงภาษีเงินได้</w:t>
      </w:r>
      <w:r w:rsidRPr="00FC7821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FC7821">
        <w:rPr>
          <w:rFonts w:asciiTheme="majorBidi" w:hAnsiTheme="majorBidi" w:hint="cs"/>
          <w:i/>
          <w:sz w:val="30"/>
          <w:szCs w:val="30"/>
          <w:cs/>
        </w:rPr>
        <w:t>เพื่อให้สะท้อนจำนวนที่อาจประเมินได้ในตลาดปัจจุบันซึ่งแปรไปตามเวลาและความเสี่ยงที่มีต่อหนี้สิน</w:t>
      </w:r>
      <w:r w:rsidRPr="00FC7821">
        <w:rPr>
          <w:rFonts w:asciiTheme="majorBidi" w:hAnsiTheme="majorBidi"/>
          <w:i/>
          <w:sz w:val="30"/>
          <w:szCs w:val="30"/>
          <w:cs/>
        </w:rPr>
        <w:t xml:space="preserve"> </w:t>
      </w:r>
      <w:r w:rsidRPr="00FC7821">
        <w:rPr>
          <w:rFonts w:asciiTheme="majorBidi" w:hAnsiTheme="majorBidi" w:hint="cs"/>
          <w:i/>
          <w:sz w:val="30"/>
          <w:szCs w:val="30"/>
          <w:cs/>
        </w:rPr>
        <w:t>ประมาณการหนี้สินส่วนที่เพิ่มขึ้นเนื่องจากเวลาที่ผ่านไปรับรู้เป็นต้นทุนทางการเงิน</w:t>
      </w:r>
    </w:p>
    <w:p w14:paraId="1D188730" w14:textId="77777777" w:rsidR="00527A7A" w:rsidRPr="00161E24" w:rsidRDefault="00527A7A" w:rsidP="000B307C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207F298" w14:textId="2534902D" w:rsidR="00D64682" w:rsidRPr="00161E24" w:rsidRDefault="00D64682" w:rsidP="0018508B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25F272B5" w14:textId="77777777" w:rsidR="00D64682" w:rsidRPr="00161E24" w:rsidRDefault="00D64682" w:rsidP="00D64682">
      <w:pPr>
        <w:tabs>
          <w:tab w:val="clear" w:pos="227"/>
          <w:tab w:val="clear" w:pos="454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61275A26" w14:textId="6274D8DF" w:rsidR="003D1B66" w:rsidRPr="00161E24" w:rsidRDefault="003D1B66" w:rsidP="003D1B66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</w:t>
      </w:r>
      <w:r w:rsidR="005179DC">
        <w:rPr>
          <w:rFonts w:asciiTheme="majorBidi" w:hAnsiTheme="majorBidi" w:cstheme="majorBidi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ที่กลุ่มบริษัท สามารถเข้าถึงได้ในวันดังกล่าว มูลค่ายุติธรรมของหนี้สินสะท้อนผลกระทบของความเสี่ยงที่</w:t>
      </w:r>
      <w:r w:rsidR="005179DC">
        <w:rPr>
          <w:rFonts w:asciiTheme="majorBidi" w:hAnsiTheme="majorBidi" w:cstheme="majorBidi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ไม่สามารถปฏิบัติตามข้อกำหนดของภาระผูกพัน</w:t>
      </w:r>
    </w:p>
    <w:p w14:paraId="74DB712F" w14:textId="4C154ACE" w:rsidR="00CD4E92" w:rsidRDefault="00CD4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21921AC0" w14:textId="65D8A988" w:rsidR="00D64682" w:rsidRPr="00161E24" w:rsidRDefault="00D64682" w:rsidP="00D6468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</w:t>
      </w:r>
      <w:r w:rsidR="00DA68FE" w:rsidRPr="00161E24">
        <w:rPr>
          <w:rFonts w:asciiTheme="majorBidi" w:hAnsiTheme="majorBidi" w:cstheme="majorBidi"/>
          <w:sz w:val="30"/>
          <w:szCs w:val="30"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43ECA44B" w14:textId="77777777" w:rsidR="00C36BF8" w:rsidRPr="00161E24" w:rsidRDefault="00C36BF8" w:rsidP="00D64682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190932" w14:textId="412AAD1A" w:rsidR="00D64682" w:rsidRPr="00161E24" w:rsidRDefault="00D64682" w:rsidP="000632C6">
      <w:pPr>
        <w:pStyle w:val="block"/>
        <w:numPr>
          <w:ilvl w:val="0"/>
          <w:numId w:val="32"/>
        </w:numPr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47B2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="000C58DB" w:rsidRPr="00E47B28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E47B2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482AE03" w14:textId="12BAA0B6" w:rsidR="00D64682" w:rsidRPr="00161E24" w:rsidRDefault="00D64682" w:rsidP="000632C6">
      <w:pPr>
        <w:pStyle w:val="block"/>
        <w:numPr>
          <w:ilvl w:val="0"/>
          <w:numId w:val="32"/>
        </w:numPr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47B2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E47B2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0C58DB" w:rsidRPr="00E47B28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161E2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0C58DB" w:rsidRPr="00161E24">
        <w:rPr>
          <w:rFonts w:asciiTheme="majorBidi" w:hAnsiTheme="majorBidi" w:cstheme="majorBidi"/>
          <w:sz w:val="30"/>
          <w:szCs w:val="30"/>
          <w:lang w:val="en-US" w:bidi="th-TH"/>
        </w:rPr>
        <w:t>1</w:t>
      </w:r>
    </w:p>
    <w:p w14:paraId="645A83D3" w14:textId="4F309DF8" w:rsidR="00D64682" w:rsidRPr="00161E24" w:rsidRDefault="00D64682" w:rsidP="000632C6">
      <w:pPr>
        <w:pStyle w:val="block"/>
        <w:numPr>
          <w:ilvl w:val="0"/>
          <w:numId w:val="32"/>
        </w:numPr>
        <w:spacing w:after="0" w:line="240" w:lineRule="atLeast"/>
        <w:ind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E47B2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E47B2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0C58DB" w:rsidRPr="00E47B28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Pr="00E47B2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7F803494" w14:textId="77777777" w:rsidR="003862D8" w:rsidRPr="00161E24" w:rsidRDefault="003862D8" w:rsidP="00947AD7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0C6F80" w14:textId="571E6DDF" w:rsidR="00C36BF8" w:rsidRPr="00161E24" w:rsidRDefault="00C36BF8" w:rsidP="00C36BF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 w:rsidDel="001A6CC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5D7698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 w:rsidDel="001A6CC8">
        <w:rPr>
          <w:rFonts w:asciiTheme="majorBidi" w:hAnsiTheme="majorBidi" w:cstheme="majorBidi"/>
          <w:sz w:val="30"/>
          <w:szCs w:val="30"/>
          <w:cs/>
        </w:rPr>
        <w:t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335A3409" w14:textId="77777777" w:rsidR="00C36BF8" w:rsidRPr="00161E24" w:rsidRDefault="00C36BF8" w:rsidP="00C36BF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D9B3D6B" w14:textId="3CE67A7D" w:rsidR="00C36BF8" w:rsidRPr="00161E24" w:rsidRDefault="00C36BF8" w:rsidP="00C36BF8">
      <w:pPr>
        <w:pStyle w:val="BodyText"/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 w:rsidDel="001A6CC8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6B17FA1C" w14:textId="4DD8D0CD" w:rsidR="00F13E03" w:rsidRDefault="00F13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</w:p>
    <w:p w14:paraId="44622A75" w14:textId="77777777" w:rsidR="00960B80" w:rsidRDefault="00960B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br w:type="page"/>
      </w:r>
    </w:p>
    <w:p w14:paraId="673CED6F" w14:textId="0112AC21" w:rsidR="00133731" w:rsidRPr="00161E24" w:rsidRDefault="008D3752" w:rsidP="0018508B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lastRenderedPageBreak/>
        <w:tab/>
      </w: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</w: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</w:r>
      <w:r w:rsidR="00133731"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รายได้</w:t>
      </w:r>
      <w:r w:rsidR="00B9517A"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จากสัญญาที่ทำกับลูกค้า</w:t>
      </w:r>
    </w:p>
    <w:p w14:paraId="7706C5AF" w14:textId="244C0134" w:rsidR="00BA44B3" w:rsidRPr="00161E24" w:rsidRDefault="00BA44B3" w:rsidP="00803157">
      <w:pPr>
        <w:tabs>
          <w:tab w:val="clear" w:pos="227"/>
        </w:tabs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</w:p>
    <w:p w14:paraId="53ED1560" w14:textId="2605A4CB" w:rsidR="00B9517A" w:rsidRDefault="00B9517A" w:rsidP="00002F8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การรับรู้รายได้</w:t>
      </w:r>
    </w:p>
    <w:p w14:paraId="3392ABD3" w14:textId="73D91957" w:rsidR="00E30B22" w:rsidRPr="00161E24" w:rsidRDefault="00E30B22" w:rsidP="009B0891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="00002F8D">
        <w:rPr>
          <w:rFonts w:asciiTheme="majorBidi" w:hAnsiTheme="majorBidi" w:cstheme="majorBidi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คาดว่าจะมีสิทธิได้รับซึ่งไม่รวมจำนวนเงินที่เก็บแทนบุคคลที่สาม </w:t>
      </w:r>
      <w:r w:rsidR="00F13E03">
        <w:rPr>
          <w:rFonts w:asciiTheme="majorBidi" w:hAnsiTheme="majorBidi" w:cstheme="majorBidi" w:hint="cs"/>
          <w:sz w:val="30"/>
          <w:szCs w:val="30"/>
          <w:cs/>
        </w:rPr>
        <w:t>รายได้ที่รับรู้ไม่รวม</w:t>
      </w:r>
      <w:r w:rsidRPr="00161E24">
        <w:rPr>
          <w:rFonts w:asciiTheme="majorBidi" w:hAnsiTheme="majorBidi" w:cstheme="majorBidi"/>
          <w:sz w:val="30"/>
          <w:szCs w:val="30"/>
          <w:cs/>
        </w:rPr>
        <w:t>ภาษีมูลค่าเพิ่มและแสดงสุทธิจากส่วนลดการค้าและส่วนลดตามปริมาณ</w:t>
      </w:r>
    </w:p>
    <w:p w14:paraId="2F91F580" w14:textId="3A8178B4" w:rsidR="00424D53" w:rsidRPr="00AB2C78" w:rsidRDefault="00424D53" w:rsidP="00AB2C7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C402260" w14:textId="38C45CE0" w:rsidR="00424D53" w:rsidRDefault="00E15C53" w:rsidP="00F54A3C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</w:p>
    <w:p w14:paraId="23B7842C" w14:textId="77777777" w:rsidR="00424D53" w:rsidRDefault="00424D53" w:rsidP="00F54A3C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</w:p>
    <w:p w14:paraId="655BE988" w14:textId="52565856" w:rsidR="0036314A" w:rsidRPr="00161E24" w:rsidRDefault="0036314A" w:rsidP="00F54A3C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รายได้จากการให้บริการ ได้แก่ รายได้จากการวิจัยส่วนผสมในอาหาร และการตรวจสอบสิ่งปนเปื้อนในอาหารรับรู้ตลอดช่วงเวลาหนึ่งเมื่อได้ให้บริการ ต้นทุนที่เกี่ยวข้องรับรู้ในกำไรหรือขาดทุนเมื่อเกิดขึ้น</w:t>
      </w:r>
    </w:p>
    <w:p w14:paraId="23DC834E" w14:textId="77777777" w:rsidR="00BA44B3" w:rsidRPr="00161E24" w:rsidRDefault="00BA44B3" w:rsidP="00002F8D">
      <w:pPr>
        <w:tabs>
          <w:tab w:val="clear" w:pos="227"/>
        </w:tabs>
        <w:ind w:left="540" w:right="72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0D17A9C" w14:textId="77777777" w:rsidR="00424D53" w:rsidRDefault="00E15C53" w:rsidP="00F861A3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สำหรับสัญญาที่มีการรวมการขายสินค้าและบริการเข้าด้วยกัน กลุ่มบริษัท</w:t>
      </w:r>
      <w:r w:rsidR="00C36BF8" w:rsidRPr="00161E24">
        <w:rPr>
          <w:rFonts w:asciiTheme="majorBidi" w:hAnsiTheme="majorBidi" w:cstheme="majorBidi"/>
          <w:sz w:val="30"/>
          <w:szCs w:val="30"/>
          <w:cs/>
        </w:rPr>
        <w:t>รั</w:t>
      </w:r>
      <w:r w:rsidRPr="00161E24">
        <w:rPr>
          <w:rFonts w:asciiTheme="majorBidi" w:hAnsiTheme="majorBidi" w:cstheme="majorBidi"/>
          <w:sz w:val="30"/>
          <w:szCs w:val="30"/>
          <w:cs/>
        </w:rPr>
        <w:t>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หรือมีการให้บริการหลาย</w:t>
      </w:r>
      <w:r w:rsidR="00002F8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ๆ ประเภทในรอบระยะเวลารายงานที่แตกต่างกัน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สิ่งตอบแทนที่ได้รับจะถูกปันส่วนตามสัดส่วนของราคาขายที่เป็นเอกเทศของสินค้าและบริการนั้น</w:t>
      </w:r>
      <w:r w:rsidR="00BA188F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ๆ</w:t>
      </w:r>
    </w:p>
    <w:p w14:paraId="45CCF92A" w14:textId="77777777" w:rsidR="00424D53" w:rsidRDefault="00424D53" w:rsidP="00F861A3">
      <w:pPr>
        <w:tabs>
          <w:tab w:val="clear" w:pos="227"/>
          <w:tab w:val="clear" w:pos="454"/>
          <w:tab w:val="clear" w:pos="680"/>
          <w:tab w:val="clear" w:pos="907"/>
          <w:tab w:val="left" w:pos="810"/>
          <w:tab w:val="left" w:pos="990"/>
        </w:tabs>
        <w:ind w:left="540" w:right="72"/>
        <w:jc w:val="thaiDistribute"/>
        <w:rPr>
          <w:rFonts w:asciiTheme="majorBidi" w:hAnsiTheme="majorBidi" w:cstheme="majorBidi"/>
          <w:sz w:val="30"/>
          <w:szCs w:val="30"/>
        </w:rPr>
      </w:pPr>
    </w:p>
    <w:p w14:paraId="50456C9B" w14:textId="24B82EC0" w:rsidR="005B3F34" w:rsidRPr="00161E24" w:rsidRDefault="006F52D2" w:rsidP="0018508B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</w: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ab/>
      </w:r>
      <w:r w:rsidR="005B3F34" w:rsidRPr="00161E24">
        <w:rPr>
          <w:rFonts w:asciiTheme="majorBidi" w:hAnsiTheme="majorBidi" w:cstheme="majorBidi"/>
          <w:i/>
          <w:iCs/>
          <w:sz w:val="30"/>
          <w:szCs w:val="30"/>
          <w:cs/>
          <w:lang w:val="th-TH"/>
        </w:rPr>
        <w:t>ภาษีเงินได้</w:t>
      </w:r>
    </w:p>
    <w:p w14:paraId="12646295" w14:textId="77777777" w:rsidR="005B3F34" w:rsidRPr="00161E24" w:rsidRDefault="005B3F34" w:rsidP="00C54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026B3AA" w14:textId="7AE9D4B9" w:rsidR="00384876" w:rsidRPr="00161E24" w:rsidRDefault="00384876" w:rsidP="00C54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ค่าใช้จ่ายภาษีเงินได้สำหรับปีประกอบด้วยภาษีเงินได้ของงวดปัจจุบันและภาษีเงินได้รอการตัดบัญชี </w:t>
      </w:r>
      <w:r w:rsidR="00C17164" w:rsidRPr="00161E24">
        <w:rPr>
          <w:rFonts w:asciiTheme="majorBidi" w:hAnsiTheme="majorBidi" w:cstheme="majorBidi"/>
          <w:sz w:val="30"/>
          <w:szCs w:val="30"/>
          <w:cs/>
        </w:rPr>
        <w:t>ซึ่ง</w:t>
      </w:r>
      <w:r w:rsidRPr="00161E24">
        <w:rPr>
          <w:rFonts w:asciiTheme="majorBidi" w:hAnsiTheme="majorBidi" w:cstheme="majorBidi"/>
          <w:sz w:val="30"/>
          <w:szCs w:val="30"/>
          <w:cs/>
        </w:rPr>
        <w:t>รับรู้ในกำไรหรือขาดทุนเว้นแต่รายการที่เกี่ยวข้องในการรวมธุรกิจ หรือ รายการที่รับรู้โดยตรงในส่วนของผู้ถือหุ้นหรือกำไรขาดทุนเบ็ดเสร็จอื่น</w:t>
      </w:r>
    </w:p>
    <w:p w14:paraId="57C749D0" w14:textId="77777777" w:rsidR="00950204" w:rsidRDefault="00950204" w:rsidP="00C54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EA0C615" w14:textId="0256C00C" w:rsidR="0028408A" w:rsidRPr="0028408A" w:rsidRDefault="0028408A" w:rsidP="00C54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2791B">
        <w:rPr>
          <w:rFonts w:asciiTheme="majorBidi" w:hAnsiTheme="majorBidi" w:cstheme="majorBidi"/>
          <w:sz w:val="30"/>
          <w:szCs w:val="30"/>
          <w:cs/>
        </w:rPr>
        <w:t>กลุ่มบริษัทประเมินว่าการจัดเก็บภาษีเงินได้ขั้นต่ำส่วนเพิ่มซึ่งกำหนดให้ต้องจ่ายภายใต้กฎการคำนวณภาษีเงินได้</w:t>
      </w:r>
      <w:r w:rsidR="00176965" w:rsidRPr="0012791B">
        <w:rPr>
          <w:rFonts w:asciiTheme="majorBidi" w:hAnsiTheme="majorBidi" w:cstheme="majorBidi"/>
          <w:sz w:val="30"/>
          <w:szCs w:val="30"/>
          <w:cs/>
        </w:rPr>
        <w:br/>
      </w:r>
      <w:r w:rsidRPr="0012791B">
        <w:rPr>
          <w:rFonts w:asciiTheme="majorBidi" w:hAnsiTheme="majorBidi" w:cstheme="majorBidi"/>
          <w:sz w:val="30"/>
          <w:szCs w:val="30"/>
          <w:cs/>
        </w:rPr>
        <w:t xml:space="preserve">เสาหลักที่สองเป็นภาษีเงินได้ตามมาตรฐานการบัญชีฉบับที่ </w:t>
      </w:r>
      <w:r w:rsidRPr="0012791B">
        <w:rPr>
          <w:rFonts w:asciiTheme="majorBidi" w:hAnsiTheme="majorBidi" w:cstheme="majorBidi"/>
          <w:sz w:val="30"/>
          <w:szCs w:val="30"/>
        </w:rPr>
        <w:t>12</w:t>
      </w:r>
      <w:r w:rsidRPr="0012791B">
        <w:rPr>
          <w:rFonts w:asciiTheme="majorBidi" w:hAnsiTheme="majorBidi" w:cstheme="majorBidi"/>
          <w:sz w:val="30"/>
          <w:szCs w:val="30"/>
          <w:cs/>
        </w:rPr>
        <w:t xml:space="preserve"> กลุ่มบริษัทใช้ข้อยกเว้นการรับรู้รายการภาษีเงินได้</w:t>
      </w:r>
      <w:r w:rsidR="00176965" w:rsidRPr="0012791B">
        <w:rPr>
          <w:rFonts w:asciiTheme="majorBidi" w:hAnsiTheme="majorBidi" w:cstheme="majorBidi"/>
          <w:sz w:val="30"/>
          <w:szCs w:val="30"/>
          <w:cs/>
        </w:rPr>
        <w:br/>
      </w:r>
      <w:r w:rsidRPr="0012791B">
        <w:rPr>
          <w:rFonts w:asciiTheme="majorBidi" w:hAnsiTheme="majorBidi" w:cstheme="majorBidi"/>
          <w:sz w:val="30"/>
          <w:szCs w:val="30"/>
          <w:cs/>
        </w:rPr>
        <w:t>รอการตัดบัญชีสำหรับการจัดเก็บภาษีเงินได้ขั้นต่ำส่วนเพิ่มเป็นการชั่วคราว และรับรู้เป็นภาษีเงินได้งวดปัจจุบันเมื่อเกิดขึ้น</w:t>
      </w:r>
    </w:p>
    <w:p w14:paraId="53581E22" w14:textId="77777777" w:rsidR="0028408A" w:rsidRPr="00161E24" w:rsidRDefault="0028408A" w:rsidP="00C54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75605CA6" w14:textId="77777777" w:rsidR="00960B80" w:rsidRDefault="00960B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3678E3A" w14:textId="05039463" w:rsidR="00384876" w:rsidRPr="00161E24" w:rsidRDefault="00384876" w:rsidP="00C54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lastRenderedPageBreak/>
        <w:t>ภาษีเงินได้ของงวดปัจจุบัน</w:t>
      </w:r>
      <w:r w:rsidR="00FD03AD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ED0E26" w:rsidRPr="00161E24">
        <w:rPr>
          <w:rFonts w:asciiTheme="majorBidi" w:hAnsiTheme="majorBidi" w:cstheme="majorBidi"/>
          <w:sz w:val="30"/>
          <w:szCs w:val="30"/>
          <w:cs/>
        </w:rPr>
        <w:t>บันทึ</w:t>
      </w:r>
      <w:r w:rsidR="00FD03AD" w:rsidRPr="00161E24">
        <w:rPr>
          <w:rFonts w:asciiTheme="majorBidi" w:hAnsiTheme="majorBidi" w:cstheme="majorBidi"/>
          <w:sz w:val="30"/>
          <w:szCs w:val="30"/>
          <w:cs/>
        </w:rPr>
        <w:t>ก</w:t>
      </w:r>
      <w:r w:rsidRPr="00161E24">
        <w:rPr>
          <w:rFonts w:asciiTheme="majorBidi" w:hAnsiTheme="majorBidi" w:cstheme="majorBidi"/>
          <w:sz w:val="30"/>
          <w:szCs w:val="30"/>
          <w:cs/>
        </w:rPr>
        <w:t>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995469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ๆ</w:t>
      </w:r>
    </w:p>
    <w:p w14:paraId="1D5D6869" w14:textId="77777777" w:rsidR="00ED0E26" w:rsidRPr="00161E24" w:rsidRDefault="00ED0E26" w:rsidP="00C5476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6C61F4" w14:textId="16DDB20E" w:rsidR="00384876" w:rsidRDefault="00384876" w:rsidP="00112C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</w:t>
      </w:r>
      <w:r w:rsidR="00E548E6" w:rsidRPr="00161E24">
        <w:rPr>
          <w:rFonts w:asciiTheme="majorBidi" w:hAnsiTheme="majorBidi" w:cstheme="majorBidi"/>
          <w:sz w:val="30"/>
          <w:szCs w:val="30"/>
          <w:cs/>
        </w:rPr>
        <w:t>นที่ใช้เพื่อความมุ่งหมายทางภาษี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ภาษีเงินได้รอการตัดบัญชีจะไม่ถูกรับรู้เมื่อเก</w:t>
      </w:r>
      <w:r w:rsidR="00E548E6" w:rsidRPr="00161E24">
        <w:rPr>
          <w:rFonts w:asciiTheme="majorBidi" w:hAnsiTheme="majorBidi" w:cstheme="majorBidi"/>
          <w:sz w:val="30"/>
          <w:szCs w:val="30"/>
          <w:cs/>
        </w:rPr>
        <w:t>ิดจากผลแตกต่างชั่วคราว</w:t>
      </w:r>
      <w:r w:rsidR="00112CC1" w:rsidRPr="00161E24">
        <w:rPr>
          <w:rFonts w:asciiTheme="majorBidi" w:hAnsiTheme="majorBidi" w:cstheme="majorBidi"/>
          <w:sz w:val="30"/>
          <w:szCs w:val="30"/>
          <w:cs/>
        </w:rPr>
        <w:t>สำหรับการรับรู้สินทรัพย์หรือหนี้สินในครั้งแรกซึ่งเป็นรายการที่ไม่ใช่การรวมธุรกิจ</w:t>
      </w:r>
      <w:r w:rsidR="00832268" w:rsidRPr="00832268">
        <w:rPr>
          <w:rFonts w:asciiTheme="majorBidi" w:hAnsiTheme="majorBidi" w:hint="cs"/>
          <w:sz w:val="30"/>
          <w:szCs w:val="30"/>
          <w:cs/>
        </w:rPr>
        <w:t>หรือไม่ส่งผลกระทบต่อกำไรขาดทุนทางบัญชีและทางภาษี</w:t>
      </w:r>
      <w:r w:rsidR="00832268" w:rsidRPr="00832268">
        <w:rPr>
          <w:rFonts w:asciiTheme="majorBidi" w:hAnsiTheme="majorBidi"/>
          <w:sz w:val="30"/>
          <w:szCs w:val="30"/>
          <w:cs/>
        </w:rPr>
        <w:t xml:space="preserve"> </w:t>
      </w:r>
      <w:r w:rsidR="00832268" w:rsidRPr="00832268">
        <w:rPr>
          <w:rFonts w:asciiTheme="majorBidi" w:hAnsiTheme="majorBidi" w:hint="cs"/>
          <w:sz w:val="30"/>
          <w:szCs w:val="30"/>
          <w:cs/>
        </w:rPr>
        <w:t>ณ</w:t>
      </w:r>
      <w:r w:rsidR="00832268" w:rsidRPr="00832268">
        <w:rPr>
          <w:rFonts w:asciiTheme="majorBidi" w:hAnsiTheme="majorBidi"/>
          <w:sz w:val="30"/>
          <w:szCs w:val="30"/>
          <w:cs/>
        </w:rPr>
        <w:t xml:space="preserve"> </w:t>
      </w:r>
      <w:r w:rsidR="00832268" w:rsidRPr="00832268">
        <w:rPr>
          <w:rFonts w:asciiTheme="majorBidi" w:hAnsiTheme="majorBidi" w:hint="cs"/>
          <w:sz w:val="30"/>
          <w:szCs w:val="30"/>
          <w:cs/>
        </w:rPr>
        <w:t>วันที่เกิดรายการนั้น</w:t>
      </w:r>
      <w:r w:rsidR="00832268" w:rsidRPr="00832268">
        <w:rPr>
          <w:rFonts w:asciiTheme="majorBidi" w:hAnsiTheme="majorBidi"/>
          <w:sz w:val="30"/>
          <w:szCs w:val="30"/>
          <w:cs/>
        </w:rPr>
        <w:t xml:space="preserve"> </w:t>
      </w:r>
      <w:r w:rsidR="00832268" w:rsidRPr="00832268">
        <w:rPr>
          <w:rFonts w:asciiTheme="majorBidi" w:hAnsiTheme="majorBidi" w:hint="cs"/>
          <w:sz w:val="30"/>
          <w:szCs w:val="30"/>
          <w:cs/>
        </w:rPr>
        <w:t>และไม่ทำให้ผลแตกต่างชั่วคราวที่ต้องเสียภาษีและ</w:t>
      </w:r>
      <w:r w:rsidR="0028408A">
        <w:rPr>
          <w:rFonts w:asciiTheme="majorBidi" w:hAnsiTheme="majorBidi"/>
          <w:sz w:val="30"/>
          <w:szCs w:val="30"/>
          <w:cs/>
        </w:rPr>
        <w:br/>
      </w:r>
      <w:r w:rsidR="00832268" w:rsidRPr="00832268">
        <w:rPr>
          <w:rFonts w:asciiTheme="majorBidi" w:hAnsiTheme="majorBidi" w:hint="cs"/>
          <w:sz w:val="30"/>
          <w:szCs w:val="30"/>
          <w:cs/>
        </w:rPr>
        <w:t>ผลแตกต่างชั่วคราวที่ใช้หักภาษีมีจำนวนเท่ากัน</w:t>
      </w:r>
      <w:r w:rsidR="00832268" w:rsidRPr="00832268">
        <w:rPr>
          <w:rFonts w:asciiTheme="majorBidi" w:hAnsiTheme="majorBidi"/>
          <w:sz w:val="30"/>
          <w:szCs w:val="30"/>
          <w:cs/>
        </w:rPr>
        <w:t xml:space="preserve"> </w:t>
      </w:r>
      <w:r w:rsidR="00832268" w:rsidRPr="00832268">
        <w:rPr>
          <w:rFonts w:asciiTheme="majorBidi" w:hAnsiTheme="majorBidi" w:hint="cs"/>
          <w:sz w:val="30"/>
          <w:szCs w:val="30"/>
          <w:cs/>
        </w:rPr>
        <w:t>ณ</w:t>
      </w:r>
      <w:r w:rsidR="00832268" w:rsidRPr="00832268">
        <w:rPr>
          <w:rFonts w:asciiTheme="majorBidi" w:hAnsiTheme="majorBidi"/>
          <w:sz w:val="30"/>
          <w:szCs w:val="30"/>
          <w:cs/>
        </w:rPr>
        <w:t xml:space="preserve"> </w:t>
      </w:r>
      <w:r w:rsidR="00832268" w:rsidRPr="00832268">
        <w:rPr>
          <w:rFonts w:asciiTheme="majorBidi" w:hAnsiTheme="majorBidi" w:hint="cs"/>
          <w:sz w:val="30"/>
          <w:szCs w:val="30"/>
          <w:cs/>
        </w:rPr>
        <w:t>วันที่เกิดรายการนั้น</w:t>
      </w:r>
      <w:r w:rsidR="00832268">
        <w:rPr>
          <w:rFonts w:asciiTheme="majorBidi" w:hAnsiTheme="majorBidi" w:hint="cs"/>
          <w:sz w:val="30"/>
          <w:szCs w:val="30"/>
          <w:cs/>
        </w:rPr>
        <w:t xml:space="preserve"> </w:t>
      </w:r>
      <w:r w:rsidR="00892767">
        <w:rPr>
          <w:rFonts w:asciiTheme="majorBidi" w:hAnsiTheme="majorBidi" w:hint="cs"/>
          <w:sz w:val="30"/>
          <w:szCs w:val="30"/>
          <w:cs/>
        </w:rPr>
        <w:t>และ</w:t>
      </w:r>
      <w:r w:rsidR="00112CC1" w:rsidRPr="00161E24">
        <w:rPr>
          <w:rFonts w:asciiTheme="majorBidi" w:eastAsia="Times New Roman" w:hAnsiTheme="majorBidi" w:cstheme="majorBidi"/>
          <w:sz w:val="30"/>
          <w:szCs w:val="30"/>
          <w:cs/>
        </w:rPr>
        <w:t>ผลแตกต่างที่เกี่ยวข้องกับเงินลงทุนใน</w:t>
      </w:r>
      <w:r w:rsidR="0028408A">
        <w:rPr>
          <w:rFonts w:asciiTheme="majorBidi" w:eastAsia="Times New Roman" w:hAnsiTheme="majorBidi" w:cstheme="majorBidi"/>
          <w:sz w:val="30"/>
          <w:szCs w:val="30"/>
          <w:cs/>
        </w:rPr>
        <w:br/>
      </w:r>
      <w:r w:rsidR="00112CC1" w:rsidRPr="00161E24">
        <w:rPr>
          <w:rFonts w:asciiTheme="majorBidi" w:eastAsia="Times New Roman" w:hAnsiTheme="majorBidi" w:cstheme="majorBidi"/>
          <w:sz w:val="30"/>
          <w:szCs w:val="30"/>
          <w:cs/>
        </w:rPr>
        <w:t>บริษัทย่อยและการร่วมค้าหากเป็นไปได้ว่าจะไม่มีการกลับรายการในอนาคตอันใกล้</w:t>
      </w:r>
    </w:p>
    <w:p w14:paraId="016D75B7" w14:textId="77777777" w:rsidR="000F5527" w:rsidRDefault="000F5527" w:rsidP="00112C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6DC353C" w14:textId="50C63B5B" w:rsidR="00112CC1" w:rsidRPr="00161E24" w:rsidRDefault="00112CC1" w:rsidP="00112CC1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</w:t>
      </w:r>
      <w:r w:rsidR="00660576">
        <w:rPr>
          <w:rFonts w:asciiTheme="majorBidi" w:hAnsiTheme="majorBidi" w:cstheme="majorBidi"/>
          <w:sz w:val="30"/>
          <w:szCs w:val="30"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ทั้งนี้ สินทรัพย์</w:t>
      </w:r>
      <w:r w:rsidR="00660576">
        <w:rPr>
          <w:rFonts w:asciiTheme="majorBidi" w:hAnsiTheme="majorBidi" w:cstheme="majorBidi"/>
          <w:sz w:val="30"/>
          <w:szCs w:val="30"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58F324A0" w14:textId="77777777" w:rsidR="00112CC1" w:rsidRPr="00161E24" w:rsidRDefault="00112CC1" w:rsidP="00112C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/>
        <w:jc w:val="both"/>
        <w:rPr>
          <w:rFonts w:asciiTheme="majorBidi" w:hAnsiTheme="majorBidi" w:cstheme="majorBidi"/>
          <w:sz w:val="30"/>
          <w:szCs w:val="30"/>
        </w:rPr>
      </w:pPr>
    </w:p>
    <w:p w14:paraId="452FD3C6" w14:textId="02D0E233" w:rsidR="00112CC1" w:rsidRPr="00161E24" w:rsidRDefault="00112CC1" w:rsidP="00CC50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6D37A062" w14:textId="77777777" w:rsidR="00F40D6A" w:rsidRPr="00161E24" w:rsidRDefault="00F40D6A" w:rsidP="00C54765">
      <w:pPr>
        <w:pStyle w:val="BodyText"/>
        <w:spacing w:after="0" w:line="240" w:lineRule="auto"/>
        <w:ind w:left="547" w:right="29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4AE70855" w14:textId="2639BC45" w:rsidR="005D131F" w:rsidRPr="00161E24" w:rsidRDefault="001D4F43" w:rsidP="0018508B">
      <w:pPr>
        <w:pStyle w:val="Heading8"/>
        <w:numPr>
          <w:ilvl w:val="1"/>
          <w:numId w:val="6"/>
        </w:numPr>
        <w:jc w:val="thaiDistribute"/>
        <w:rPr>
          <w:rFonts w:asciiTheme="majorBidi" w:hAnsiTheme="majorBidi" w:cs="Angsana New"/>
          <w:i/>
          <w:iCs/>
          <w:sz w:val="30"/>
          <w:szCs w:val="30"/>
          <w:cs/>
          <w:lang w:val="th-TH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กำไร</w:t>
      </w:r>
      <w:r w:rsidR="009F72CD">
        <w:rPr>
          <w:rFonts w:asciiTheme="majorBidi" w:hAnsiTheme="majorBidi" w:cstheme="majorBidi" w:hint="cs"/>
          <w:i/>
          <w:iCs/>
          <w:sz w:val="30"/>
          <w:szCs w:val="30"/>
          <w:cs/>
          <w:lang w:val="th-TH"/>
        </w:rPr>
        <w:t>ต่อหุ้น</w:t>
      </w:r>
    </w:p>
    <w:p w14:paraId="17C2B0BB" w14:textId="77777777" w:rsidR="00CA1DD0" w:rsidRDefault="00CA1DD0" w:rsidP="00093D18">
      <w:pPr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CBDCDAA" w14:textId="63940659" w:rsidR="000A0C2C" w:rsidRDefault="005208C1" w:rsidP="00AF1700">
      <w:pPr>
        <w:spacing w:line="240" w:lineRule="auto"/>
        <w:ind w:left="540" w:right="-25"/>
        <w:jc w:val="thaiDistribute"/>
        <w:rPr>
          <w:rFonts w:asciiTheme="majorBidi" w:hAnsiTheme="majorBidi"/>
          <w:sz w:val="30"/>
          <w:szCs w:val="30"/>
        </w:rPr>
      </w:pPr>
      <w:r w:rsidRPr="005208C1">
        <w:rPr>
          <w:rFonts w:asciiTheme="majorBidi" w:hAnsiTheme="majorBidi" w:hint="cs"/>
          <w:sz w:val="30"/>
          <w:szCs w:val="30"/>
          <w:cs/>
        </w:rPr>
        <w:t>การคำนวณกำไรต่อหุ้นขั้นพื้นฐานมาจากกำไรของผู้ถือหุ้นสามัญของบริษัทกับจำนวนหุ้นสามัญถัวเฉลี่ยถ่วงน้ำหนักที่ออกจำหน่ายแล้ว</w:t>
      </w:r>
    </w:p>
    <w:p w14:paraId="5E4D3E52" w14:textId="77777777" w:rsidR="00AF1700" w:rsidRPr="00AF1700" w:rsidRDefault="00AF1700" w:rsidP="00AF1700">
      <w:pPr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C791269" w14:textId="77777777" w:rsidR="00EA64FF" w:rsidRDefault="00EA64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7FC8EA3" w14:textId="7942385C" w:rsidR="0067478E" w:rsidRDefault="0067478E" w:rsidP="00E42A86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>
        <w:rPr>
          <w:rFonts w:asciiTheme="majorBidi" w:hAnsiTheme="majorBidi" w:cstheme="majorBidi" w:hint="cs"/>
          <w:sz w:val="30"/>
          <w:szCs w:val="30"/>
          <w:u w:val="none"/>
          <w:cs/>
        </w:rPr>
        <w:lastRenderedPageBreak/>
        <w:t>ภาวะเงินเฟ้อรุนแรง</w:t>
      </w:r>
    </w:p>
    <w:p w14:paraId="3C02574E" w14:textId="77777777" w:rsidR="0067478E" w:rsidRDefault="0067478E" w:rsidP="0067478E">
      <w:pPr>
        <w:pStyle w:val="BodyText2"/>
        <w:ind w:left="518" w:right="18" w:firstLine="0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6892B8EB" w14:textId="33EDD6E8" w:rsidR="00490252" w:rsidRPr="00656764" w:rsidRDefault="00490252" w:rsidP="00AF520B">
      <w:pPr>
        <w:pStyle w:val="BodyText2"/>
        <w:ind w:left="518" w:right="18" w:firstLine="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56764">
        <w:rPr>
          <w:rFonts w:asciiTheme="majorBidi" w:hAnsiTheme="majorBidi"/>
          <w:b/>
          <w:sz w:val="30"/>
          <w:szCs w:val="30"/>
          <w:cs/>
        </w:rPr>
        <w:t xml:space="preserve">ในเดือนตุลาคม </w:t>
      </w:r>
      <w:r w:rsidR="0090554D" w:rsidRPr="00656764">
        <w:rPr>
          <w:rFonts w:asciiTheme="majorBidi" w:hAnsiTheme="majorBidi"/>
          <w:bCs/>
          <w:sz w:val="30"/>
          <w:szCs w:val="30"/>
        </w:rPr>
        <w:t>2024</w:t>
      </w:r>
      <w:r w:rsidRPr="00656764">
        <w:rPr>
          <w:rFonts w:asciiTheme="majorBidi" w:hAnsiTheme="majorBidi"/>
          <w:b/>
          <w:sz w:val="30"/>
          <w:szCs w:val="30"/>
          <w:cs/>
        </w:rPr>
        <w:t xml:space="preserve"> กองทุนการเงินระหว่างประเทศ (ไอเอ็มเอฟ) ได้ประมาณการอัตราเงินเฟ้อสะสมใน</w:t>
      </w:r>
      <w:r w:rsidR="003052DD">
        <w:rPr>
          <w:rFonts w:asciiTheme="majorBidi" w:hAnsiTheme="majorBidi"/>
          <w:b/>
          <w:sz w:val="30"/>
          <w:szCs w:val="30"/>
        </w:rPr>
        <w:br/>
      </w:r>
      <w:r w:rsidRPr="00656764">
        <w:rPr>
          <w:rFonts w:asciiTheme="majorBidi" w:hAnsiTheme="majorBidi"/>
          <w:b/>
          <w:sz w:val="30"/>
          <w:szCs w:val="30"/>
          <w:cs/>
        </w:rPr>
        <w:t xml:space="preserve">ช่วงระยะเวลา สามปีของสาธารณรัฐประชาธิปไตยประชาชนลาวไว้เกินกว่าร้อยละ </w:t>
      </w:r>
      <w:r w:rsidRPr="00656764">
        <w:rPr>
          <w:rFonts w:asciiTheme="majorBidi" w:hAnsiTheme="majorBidi"/>
          <w:bCs/>
          <w:sz w:val="30"/>
          <w:szCs w:val="30"/>
        </w:rPr>
        <w:t>100</w:t>
      </w:r>
      <w:r w:rsidRPr="00656764">
        <w:rPr>
          <w:rFonts w:asciiTheme="majorBidi" w:hAnsiTheme="majorBidi"/>
          <w:b/>
          <w:sz w:val="30"/>
          <w:szCs w:val="30"/>
          <w:cs/>
        </w:rPr>
        <w:t xml:space="preserve"> เป็นผลให้มีการพิจารณา</w:t>
      </w:r>
      <w:r w:rsidR="003052DD">
        <w:rPr>
          <w:rFonts w:asciiTheme="majorBidi" w:hAnsiTheme="majorBidi"/>
          <w:b/>
          <w:sz w:val="30"/>
          <w:szCs w:val="30"/>
        </w:rPr>
        <w:br/>
      </w:r>
      <w:r w:rsidRPr="00656764">
        <w:rPr>
          <w:rFonts w:asciiTheme="majorBidi" w:hAnsiTheme="majorBidi"/>
          <w:b/>
          <w:sz w:val="30"/>
          <w:szCs w:val="30"/>
          <w:cs/>
        </w:rPr>
        <w:t xml:space="preserve">ว่าสาธารณรัฐประชาธิปไตยประชาชนลาวมีสภาพเศรษฐกิจที่มีภาวะเงินเฟ้อรุนแรงสำหรับปีสิ้นสุดวันที่ </w:t>
      </w:r>
      <w:r w:rsidR="003052DD">
        <w:rPr>
          <w:rFonts w:asciiTheme="majorBidi" w:hAnsiTheme="majorBidi"/>
          <w:b/>
          <w:sz w:val="30"/>
          <w:szCs w:val="30"/>
        </w:rPr>
        <w:br/>
      </w:r>
      <w:r w:rsidR="0090554D" w:rsidRPr="003052DD">
        <w:rPr>
          <w:rFonts w:asciiTheme="majorBidi" w:hAnsiTheme="majorBidi"/>
          <w:bCs/>
          <w:spacing w:val="-4"/>
          <w:sz w:val="30"/>
          <w:szCs w:val="30"/>
        </w:rPr>
        <w:t>31</w:t>
      </w:r>
      <w:r w:rsidRPr="003052DD">
        <w:rPr>
          <w:rFonts w:asciiTheme="majorBidi" w:hAnsiTheme="majorBidi"/>
          <w:b/>
          <w:spacing w:val="-4"/>
          <w:sz w:val="30"/>
          <w:szCs w:val="30"/>
          <w:cs/>
        </w:rPr>
        <w:t xml:space="preserve"> ธันวาคม </w:t>
      </w:r>
      <w:r w:rsidR="00FF5A22" w:rsidRPr="003052DD">
        <w:rPr>
          <w:rFonts w:asciiTheme="majorBidi" w:hAnsiTheme="majorBidi"/>
          <w:bCs/>
          <w:spacing w:val="-4"/>
          <w:sz w:val="30"/>
          <w:szCs w:val="30"/>
        </w:rPr>
        <w:t>2567</w:t>
      </w:r>
      <w:r w:rsidRPr="003052DD">
        <w:rPr>
          <w:rFonts w:asciiTheme="majorBidi" w:hAnsiTheme="majorBidi"/>
          <w:b/>
          <w:spacing w:val="-4"/>
          <w:sz w:val="30"/>
          <w:szCs w:val="30"/>
          <w:cs/>
        </w:rPr>
        <w:t xml:space="preserve"> ด้วยเหตุนี้ งบการเงินรวมสำหรับปีสิ้นสุดวันที่ </w:t>
      </w:r>
      <w:r w:rsidR="00FF5A22" w:rsidRPr="003052DD">
        <w:rPr>
          <w:rFonts w:asciiTheme="majorBidi" w:hAnsiTheme="majorBidi"/>
          <w:bCs/>
          <w:spacing w:val="-4"/>
          <w:sz w:val="30"/>
          <w:szCs w:val="30"/>
        </w:rPr>
        <w:t>31</w:t>
      </w:r>
      <w:r w:rsidRPr="003052DD">
        <w:rPr>
          <w:rFonts w:asciiTheme="majorBidi" w:hAnsiTheme="majorBidi"/>
          <w:b/>
          <w:spacing w:val="-4"/>
          <w:sz w:val="30"/>
          <w:szCs w:val="30"/>
          <w:cs/>
        </w:rPr>
        <w:t xml:space="preserve"> ธันวาคม </w:t>
      </w:r>
      <w:r w:rsidR="00FF5A22" w:rsidRPr="003052DD">
        <w:rPr>
          <w:rFonts w:asciiTheme="majorBidi" w:hAnsiTheme="majorBidi"/>
          <w:bCs/>
          <w:spacing w:val="-4"/>
          <w:sz w:val="30"/>
          <w:szCs w:val="30"/>
        </w:rPr>
        <w:t>2567</w:t>
      </w:r>
      <w:r w:rsidRPr="003052DD">
        <w:rPr>
          <w:rFonts w:asciiTheme="majorBidi" w:hAnsiTheme="majorBidi"/>
          <w:b/>
          <w:spacing w:val="-4"/>
          <w:sz w:val="30"/>
          <w:szCs w:val="30"/>
          <w:cs/>
        </w:rPr>
        <w:t xml:space="preserve"> ได้ถือปฏิบัติตามมาตรฐานการบัญชี</w:t>
      </w:r>
      <w:r w:rsidRPr="00656764">
        <w:rPr>
          <w:rFonts w:asciiTheme="majorBidi" w:hAnsiTheme="majorBidi"/>
          <w:b/>
          <w:sz w:val="30"/>
          <w:szCs w:val="30"/>
          <w:cs/>
        </w:rPr>
        <w:t xml:space="preserve"> ฉบับที่ </w:t>
      </w:r>
      <w:r w:rsidR="00FF5A22" w:rsidRPr="00656764">
        <w:rPr>
          <w:rFonts w:asciiTheme="majorBidi" w:hAnsiTheme="majorBidi"/>
          <w:bCs/>
          <w:sz w:val="30"/>
          <w:szCs w:val="30"/>
        </w:rPr>
        <w:t>29</w:t>
      </w:r>
      <w:r w:rsidRPr="00656764">
        <w:rPr>
          <w:rFonts w:asciiTheme="majorBidi" w:hAnsiTheme="majorBidi"/>
          <w:b/>
          <w:sz w:val="30"/>
          <w:szCs w:val="30"/>
          <w:cs/>
        </w:rPr>
        <w:t xml:space="preserve"> เรื่อง การรายงานทางการเงินในสภาพเศรษฐกิจที่เงินเฟ้อรุนแรง เป็นครั้งแรกสำหรับหน่วยงาน</w:t>
      </w:r>
      <w:r w:rsidR="003052DD">
        <w:rPr>
          <w:rFonts w:asciiTheme="majorBidi" w:hAnsiTheme="majorBidi"/>
          <w:b/>
          <w:sz w:val="30"/>
          <w:szCs w:val="30"/>
        </w:rPr>
        <w:br/>
      </w:r>
      <w:r w:rsidRPr="00656764">
        <w:rPr>
          <w:rFonts w:asciiTheme="majorBidi" w:hAnsiTheme="majorBidi"/>
          <w:b/>
          <w:sz w:val="30"/>
          <w:szCs w:val="30"/>
          <w:cs/>
        </w:rPr>
        <w:t>ในต่างประเทศซึ่งมีสกุลเงินที่ใช้ในการดำเนินงานเป็นเงินกีบ งบการเงินรวมได้มีการปรับปรุงใหม่เพื่อสะท้อน</w:t>
      </w:r>
      <w:r w:rsidR="003052DD">
        <w:rPr>
          <w:rFonts w:asciiTheme="majorBidi" w:hAnsiTheme="majorBidi"/>
          <w:b/>
          <w:sz w:val="30"/>
          <w:szCs w:val="30"/>
        </w:rPr>
        <w:br/>
      </w:r>
      <w:r w:rsidRPr="00656764">
        <w:rPr>
          <w:rFonts w:asciiTheme="majorBidi" w:hAnsiTheme="majorBidi"/>
          <w:b/>
          <w:sz w:val="30"/>
          <w:szCs w:val="30"/>
          <w:cs/>
        </w:rPr>
        <w:t xml:space="preserve">การเปลี่ยนแปลงในอำนาจซื้อโดยทั่วไปย้อนหลังตั้งแต่วันที่ </w:t>
      </w:r>
      <w:r w:rsidR="00FF5A22" w:rsidRPr="00656764">
        <w:rPr>
          <w:rFonts w:asciiTheme="majorBidi" w:hAnsiTheme="majorBidi"/>
          <w:bCs/>
          <w:sz w:val="30"/>
          <w:szCs w:val="30"/>
        </w:rPr>
        <w:t>1</w:t>
      </w:r>
      <w:r w:rsidRPr="00656764">
        <w:rPr>
          <w:rFonts w:asciiTheme="majorBidi" w:hAnsiTheme="majorBidi"/>
          <w:b/>
          <w:sz w:val="30"/>
          <w:szCs w:val="30"/>
          <w:cs/>
        </w:rPr>
        <w:t xml:space="preserve"> มกราคม </w:t>
      </w:r>
      <w:r w:rsidR="00FF5A22" w:rsidRPr="00656764">
        <w:rPr>
          <w:rFonts w:asciiTheme="majorBidi" w:hAnsiTheme="majorBidi"/>
          <w:bCs/>
          <w:sz w:val="30"/>
          <w:szCs w:val="30"/>
        </w:rPr>
        <w:t>2567</w:t>
      </w:r>
      <w:r w:rsidRPr="00656764">
        <w:rPr>
          <w:rFonts w:asciiTheme="majorBidi" w:hAnsiTheme="majorBidi"/>
          <w:b/>
          <w:sz w:val="30"/>
          <w:szCs w:val="30"/>
          <w:cs/>
        </w:rPr>
        <w:t xml:space="preserve"> ในขณะที่งบการเงินรวมปีเปรียบเทียบไม่ต้องปรับปรุงใหม่ตามข้อกำหนดของมาตรฐานการบัญชี ฉบับที่ </w:t>
      </w:r>
      <w:r w:rsidR="00FF5A22" w:rsidRPr="00656764">
        <w:rPr>
          <w:rFonts w:asciiTheme="majorBidi" w:hAnsiTheme="majorBidi"/>
          <w:bCs/>
          <w:sz w:val="30"/>
          <w:szCs w:val="30"/>
        </w:rPr>
        <w:t>21</w:t>
      </w:r>
      <w:r w:rsidRPr="00656764">
        <w:rPr>
          <w:rFonts w:asciiTheme="majorBidi" w:hAnsiTheme="majorBidi"/>
          <w:b/>
          <w:sz w:val="30"/>
          <w:szCs w:val="30"/>
          <w:cs/>
        </w:rPr>
        <w:t xml:space="preserve"> เรื่อง </w:t>
      </w:r>
      <w:r w:rsidRPr="00DF4AED">
        <w:rPr>
          <w:rFonts w:asciiTheme="majorBidi" w:hAnsiTheme="majorBidi"/>
          <w:b/>
          <w:i/>
          <w:iCs/>
          <w:sz w:val="30"/>
          <w:szCs w:val="30"/>
          <w:cs/>
        </w:rPr>
        <w:t>ผลกระทบจากการเปลี่ยนแปลงของอัตราแลกเปลี่ยนเงินตราต่างประเทศ</w:t>
      </w:r>
      <w:r w:rsidRPr="00656764">
        <w:rPr>
          <w:rFonts w:asciiTheme="majorBidi" w:hAnsiTheme="majorBidi"/>
          <w:b/>
          <w:sz w:val="30"/>
          <w:szCs w:val="30"/>
          <w:cs/>
        </w:rPr>
        <w:t xml:space="preserve"> ส่งผลให้มีการปรับปรุง ยอดคงเหลือยกมาของ</w:t>
      </w:r>
      <w:r w:rsidR="009D3A07">
        <w:rPr>
          <w:rFonts w:asciiTheme="majorBidi" w:hAnsiTheme="majorBidi" w:hint="cs"/>
          <w:b/>
          <w:sz w:val="30"/>
          <w:szCs w:val="30"/>
          <w:cs/>
        </w:rPr>
        <w:t>สำรองการแปลงค่างบการเงิน</w:t>
      </w:r>
      <w:r w:rsidRPr="00656764">
        <w:rPr>
          <w:rFonts w:asciiTheme="majorBidi" w:hAnsiTheme="majorBidi"/>
          <w:b/>
          <w:sz w:val="30"/>
          <w:szCs w:val="30"/>
          <w:cs/>
        </w:rPr>
        <w:t>รวมจำนวน</w:t>
      </w:r>
      <w:r w:rsidRPr="00656764">
        <w:rPr>
          <w:rFonts w:asciiTheme="majorBidi" w:hAnsiTheme="majorBidi"/>
          <w:bCs/>
          <w:sz w:val="30"/>
          <w:szCs w:val="30"/>
          <w:cs/>
        </w:rPr>
        <w:t xml:space="preserve"> </w:t>
      </w:r>
      <w:r w:rsidR="007371A2">
        <w:rPr>
          <w:rFonts w:asciiTheme="majorBidi" w:hAnsiTheme="majorBidi"/>
          <w:bCs/>
          <w:sz w:val="30"/>
          <w:szCs w:val="30"/>
        </w:rPr>
        <w:t>111</w:t>
      </w:r>
      <w:r w:rsidR="00AC4413">
        <w:rPr>
          <w:rFonts w:asciiTheme="majorBidi" w:hAnsiTheme="majorBidi"/>
          <w:bCs/>
          <w:sz w:val="30"/>
          <w:szCs w:val="30"/>
        </w:rPr>
        <w:t>.3</w:t>
      </w:r>
      <w:r w:rsidRPr="00656764">
        <w:rPr>
          <w:rFonts w:asciiTheme="majorBidi" w:hAnsiTheme="majorBidi" w:cstheme="majorBidi"/>
          <w:b/>
          <w:color w:val="FF0000"/>
          <w:sz w:val="30"/>
          <w:szCs w:val="30"/>
        </w:rPr>
        <w:t xml:space="preserve"> </w:t>
      </w:r>
      <w:r w:rsidRPr="00656764">
        <w:rPr>
          <w:rFonts w:asciiTheme="majorBidi" w:hAnsiTheme="majorBidi"/>
          <w:b/>
          <w:sz w:val="30"/>
          <w:szCs w:val="30"/>
          <w:cs/>
        </w:rPr>
        <w:t>ล้า</w:t>
      </w:r>
      <w:r w:rsidR="00CF6966">
        <w:rPr>
          <w:rFonts w:asciiTheme="majorBidi" w:hAnsiTheme="majorBidi" w:hint="cs"/>
          <w:b/>
          <w:sz w:val="30"/>
          <w:szCs w:val="30"/>
          <w:cs/>
        </w:rPr>
        <w:t>นบาท</w:t>
      </w:r>
    </w:p>
    <w:p w14:paraId="5FCCFF76" w14:textId="77777777" w:rsidR="00490252" w:rsidRPr="00656764" w:rsidRDefault="00490252" w:rsidP="00490252">
      <w:pPr>
        <w:pStyle w:val="BodyText2"/>
        <w:ind w:left="518" w:right="18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67147E1" w14:textId="36257EB5" w:rsidR="00490252" w:rsidRPr="00656764" w:rsidRDefault="00490252" w:rsidP="00AF520B">
      <w:pPr>
        <w:pStyle w:val="BodyText2"/>
        <w:ind w:left="518" w:right="18" w:firstLine="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56764">
        <w:rPr>
          <w:rFonts w:asciiTheme="majorBidi" w:hAnsiTheme="majorBidi"/>
          <w:b/>
          <w:sz w:val="30"/>
          <w:szCs w:val="30"/>
          <w:cs/>
        </w:rPr>
        <w:t xml:space="preserve">ตามมาตรฐานการบัญชี ฉบับที่ </w:t>
      </w:r>
      <w:r w:rsidR="009B72EB" w:rsidRPr="00656764">
        <w:rPr>
          <w:rFonts w:asciiTheme="majorBidi" w:hAnsiTheme="majorBidi"/>
          <w:bCs/>
          <w:sz w:val="30"/>
          <w:szCs w:val="30"/>
        </w:rPr>
        <w:t>29</w:t>
      </w:r>
      <w:r w:rsidRPr="00656764">
        <w:rPr>
          <w:rFonts w:asciiTheme="majorBidi" w:hAnsiTheme="majorBidi"/>
          <w:b/>
          <w:sz w:val="30"/>
          <w:szCs w:val="30"/>
          <w:cs/>
        </w:rPr>
        <w:t xml:space="preserve"> งบการเงินของหน่วยงานในต่างประเทศ (ซึ่งมีสกุลเงินที่ใช้ในการดำเนินงานเป็นเงินกีบ) ที่จัดทำขึ้นโดยใช้เกณฑ์ต้นทุนเดิมถูกปรับปรุงใหม่ด้วยหน่วยวัดค่าที่เป็นปัจจุบัน ณ วันสุดท้ายของรอบระยะเวลาที่รายงาน ภายใต้เกณฑ์ดังกล่าวรายการที่ไม่เป็นตัวเงินถูกปรับปรุงใหม่เพื่อสะท้อนอำนาจซื้อ ณ วันที่รายงาน และทุกรายการใน งบกำไรขาดทุนเบ็ดเสร็จถูกปรับปรุงใหม่เพื่อสะท้อนภาวะเงินเฟ้อในระหว่างงวด รายการที่เป็นตัวเงินจะไม่ถูกปรับปรุงใหม่เนื่องจากรายการดังกล่าวได้สะท้อนอำนาจซื้อ ณ วันที่รายงานแล้ว </w:t>
      </w:r>
      <w:r w:rsidR="00625125">
        <w:rPr>
          <w:rFonts w:asciiTheme="majorBidi" w:hAnsiTheme="majorBidi"/>
          <w:b/>
          <w:sz w:val="30"/>
          <w:szCs w:val="30"/>
          <w:cs/>
        </w:rPr>
        <w:br/>
      </w:r>
      <w:r w:rsidRPr="00656764">
        <w:rPr>
          <w:rFonts w:asciiTheme="majorBidi" w:hAnsiTheme="majorBidi"/>
          <w:b/>
          <w:sz w:val="30"/>
          <w:szCs w:val="30"/>
          <w:cs/>
        </w:rPr>
        <w:t>งบการเงินของบริษัทย่อยแปลงค่าเป็นเงินบาทโดยใช้อัตราขาย ณ วันที่รายงาน</w:t>
      </w:r>
    </w:p>
    <w:p w14:paraId="52DF5FCC" w14:textId="77777777" w:rsidR="00490252" w:rsidRPr="00656764" w:rsidRDefault="00490252" w:rsidP="00490252">
      <w:pPr>
        <w:pStyle w:val="BodyText2"/>
        <w:ind w:left="518" w:right="18"/>
        <w:jc w:val="thaiDistribute"/>
        <w:rPr>
          <w:rFonts w:asciiTheme="majorBidi" w:hAnsiTheme="majorBidi" w:cstheme="majorBidi"/>
          <w:b/>
          <w:sz w:val="30"/>
          <w:szCs w:val="30"/>
        </w:rPr>
      </w:pPr>
    </w:p>
    <w:p w14:paraId="546DFD7D" w14:textId="59F7088C" w:rsidR="0067478E" w:rsidRDefault="00490252" w:rsidP="00490252">
      <w:pPr>
        <w:pStyle w:val="BodyText2"/>
        <w:ind w:left="518" w:right="18" w:firstLine="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656764">
        <w:rPr>
          <w:rFonts w:asciiTheme="majorBidi" w:hAnsiTheme="majorBidi"/>
          <w:b/>
          <w:sz w:val="30"/>
          <w:szCs w:val="30"/>
          <w:cs/>
        </w:rPr>
        <w:t>ดัชนีราคาทั่วไปที่นำมาใช้เพื่อวัตถุประสงค์ในการวัดความเคลื่อนไหวของภาวะเงินเฟ้อคือดัชนีราคาผู้บริโภค (</w:t>
      </w:r>
      <w:r w:rsidRPr="00656764">
        <w:rPr>
          <w:rFonts w:asciiTheme="majorBidi" w:hAnsiTheme="majorBidi" w:cstheme="majorBidi"/>
          <w:bCs/>
          <w:sz w:val="30"/>
          <w:szCs w:val="30"/>
        </w:rPr>
        <w:t>CPI)</w:t>
      </w:r>
      <w:r w:rsidRPr="0065676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656764">
        <w:rPr>
          <w:rFonts w:asciiTheme="majorBidi" w:hAnsiTheme="majorBidi"/>
          <w:b/>
          <w:sz w:val="30"/>
          <w:szCs w:val="30"/>
          <w:cs/>
        </w:rPr>
        <w:t xml:space="preserve">ซึ่งเผยแพร่โดยธนาคารแห่งสาธารณรัฐประชาธิปไตยประชาชนลาว โดย ณ วันที่ </w:t>
      </w:r>
      <w:r w:rsidR="001E47D4" w:rsidRPr="00656764">
        <w:rPr>
          <w:rFonts w:asciiTheme="majorBidi" w:hAnsiTheme="majorBidi"/>
          <w:bCs/>
          <w:sz w:val="30"/>
          <w:szCs w:val="30"/>
        </w:rPr>
        <w:t>31</w:t>
      </w:r>
      <w:r w:rsidRPr="00656764">
        <w:rPr>
          <w:rFonts w:asciiTheme="majorBidi" w:hAnsiTheme="majorBidi"/>
          <w:b/>
          <w:sz w:val="30"/>
          <w:szCs w:val="30"/>
          <w:cs/>
        </w:rPr>
        <w:t xml:space="preserve"> ธันวาคม</w:t>
      </w:r>
      <w:r w:rsidR="001E47D4" w:rsidRPr="00656764">
        <w:rPr>
          <w:rFonts w:asciiTheme="majorBidi" w:hAnsiTheme="majorBidi"/>
          <w:b/>
          <w:sz w:val="30"/>
          <w:szCs w:val="30"/>
        </w:rPr>
        <w:t xml:space="preserve"> </w:t>
      </w:r>
      <w:r w:rsidR="001E47D4" w:rsidRPr="00656764">
        <w:rPr>
          <w:rFonts w:asciiTheme="majorBidi" w:hAnsiTheme="majorBidi"/>
          <w:bCs/>
          <w:sz w:val="30"/>
          <w:szCs w:val="30"/>
        </w:rPr>
        <w:t>2567</w:t>
      </w:r>
      <w:r w:rsidRPr="00656764">
        <w:rPr>
          <w:rFonts w:asciiTheme="majorBidi" w:hAnsiTheme="majorBidi"/>
          <w:b/>
          <w:sz w:val="30"/>
          <w:szCs w:val="30"/>
          <w:cs/>
        </w:rPr>
        <w:t xml:space="preserve"> อยู่ที่อัตรา </w:t>
      </w:r>
      <w:r w:rsidR="000B2EAB" w:rsidRPr="000B2EAB">
        <w:rPr>
          <w:rFonts w:asciiTheme="majorBidi" w:hAnsiTheme="majorBidi"/>
          <w:bCs/>
          <w:sz w:val="30"/>
          <w:szCs w:val="30"/>
        </w:rPr>
        <w:t>243.52</w:t>
      </w:r>
      <w:r w:rsidRPr="00656764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656764">
        <w:rPr>
          <w:rFonts w:asciiTheme="majorBidi" w:hAnsiTheme="majorBidi" w:cstheme="majorBidi"/>
          <w:bCs/>
          <w:sz w:val="30"/>
          <w:szCs w:val="30"/>
        </w:rPr>
        <w:t>(</w:t>
      </w:r>
      <w:r w:rsidRPr="000B2EAB">
        <w:rPr>
          <w:rFonts w:asciiTheme="majorBidi" w:hAnsiTheme="majorBidi"/>
          <w:b/>
          <w:i/>
          <w:iCs/>
          <w:sz w:val="30"/>
          <w:szCs w:val="30"/>
          <w:cs/>
        </w:rPr>
        <w:t>2566: 208.37</w:t>
      </w:r>
      <w:r w:rsidRPr="00656764">
        <w:rPr>
          <w:rFonts w:asciiTheme="majorBidi" w:hAnsiTheme="majorBidi"/>
          <w:b/>
          <w:sz w:val="30"/>
          <w:szCs w:val="30"/>
          <w:cs/>
        </w:rPr>
        <w:t>)</w:t>
      </w:r>
    </w:p>
    <w:p w14:paraId="550FE91C" w14:textId="77777777" w:rsidR="0067478E" w:rsidRPr="00643AC3" w:rsidRDefault="0067478E" w:rsidP="00AF520B">
      <w:pPr>
        <w:pStyle w:val="BodyText2"/>
        <w:ind w:left="518" w:right="18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95FA22E" w14:textId="77777777" w:rsidR="000A0C2C" w:rsidRDefault="000A0C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54C28AA" w14:textId="0887B60C" w:rsidR="00C70195" w:rsidRPr="00161E24" w:rsidRDefault="000026FF" w:rsidP="00E42A86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บุคคลหรือกิจการที่เกี่ยวข้องกัน</w:t>
      </w:r>
    </w:p>
    <w:p w14:paraId="24D4096E" w14:textId="77777777" w:rsidR="00250F44" w:rsidRPr="00E50445" w:rsidRDefault="00250F44" w:rsidP="00C54765">
      <w:pPr>
        <w:spacing w:line="240" w:lineRule="auto"/>
        <w:ind w:left="540" w:right="-108"/>
        <w:jc w:val="both"/>
        <w:rPr>
          <w:rFonts w:asciiTheme="majorBidi" w:hAnsiTheme="majorBidi" w:cstheme="majorBidi"/>
          <w:b/>
          <w:sz w:val="30"/>
          <w:szCs w:val="30"/>
        </w:rPr>
      </w:pPr>
    </w:p>
    <w:p w14:paraId="59A5BE67" w14:textId="0335E6C5" w:rsidR="004165B4" w:rsidRPr="00161E24" w:rsidRDefault="00AF26F7" w:rsidP="00452EB0">
      <w:pPr>
        <w:pStyle w:val="BodyText2"/>
        <w:ind w:left="518" w:right="18" w:firstLine="0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161E24">
        <w:rPr>
          <w:rFonts w:asciiTheme="majorBidi" w:hAnsiTheme="majorBidi" w:cstheme="majorBidi"/>
          <w:b/>
          <w:sz w:val="30"/>
          <w:szCs w:val="30"/>
          <w:cs/>
        </w:rPr>
        <w:t>ความสัมพันธ์ที่มีกับ</w:t>
      </w:r>
      <w:r w:rsidR="00565D53">
        <w:rPr>
          <w:rFonts w:asciiTheme="majorBidi" w:hAnsiTheme="majorBidi" w:cstheme="majorBidi" w:hint="cs"/>
          <w:b/>
          <w:sz w:val="30"/>
          <w:szCs w:val="30"/>
          <w:cs/>
        </w:rPr>
        <w:t>บริษัทใหญ่</w:t>
      </w:r>
      <w:r w:rsidR="00905B5A">
        <w:rPr>
          <w:rFonts w:asciiTheme="majorBidi" w:hAnsiTheme="majorBidi" w:cstheme="majorBidi" w:hint="cs"/>
          <w:b/>
          <w:sz w:val="30"/>
          <w:szCs w:val="30"/>
          <w:cs/>
        </w:rPr>
        <w:t>ของกลุ่มบริษัท</w:t>
      </w:r>
      <w:r w:rsidR="00565D53">
        <w:rPr>
          <w:rFonts w:asciiTheme="majorBidi" w:hAnsiTheme="majorBidi" w:cstheme="majorBidi" w:hint="cs"/>
          <w:b/>
          <w:sz w:val="30"/>
          <w:szCs w:val="30"/>
          <w:cs/>
        </w:rPr>
        <w:t xml:space="preserve"> </w:t>
      </w:r>
      <w:r w:rsidR="00B70A89" w:rsidRPr="00161E24">
        <w:rPr>
          <w:rFonts w:asciiTheme="majorBidi" w:hAnsiTheme="majorBidi" w:cstheme="majorBidi"/>
          <w:b/>
          <w:sz w:val="30"/>
          <w:szCs w:val="30"/>
          <w:cs/>
        </w:rPr>
        <w:t>บริษัทย่อย บริษัทร่วมและการร่วมค้า</w:t>
      </w:r>
      <w:r w:rsidR="00ED1EC3" w:rsidRPr="00161E24">
        <w:rPr>
          <w:rFonts w:asciiTheme="majorBidi" w:hAnsiTheme="majorBidi" w:cstheme="majorBidi"/>
          <w:b/>
          <w:sz w:val="30"/>
          <w:szCs w:val="30"/>
          <w:cs/>
        </w:rPr>
        <w:t>ได้เปิดเผยในหมายเหตุข้อ</w:t>
      </w:r>
      <w:r w:rsidR="000632C6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BD7DF0" w:rsidRPr="007C2F42">
        <w:rPr>
          <w:rFonts w:asciiTheme="majorBidi" w:hAnsiTheme="majorBidi" w:cstheme="majorBidi"/>
          <w:bCs/>
          <w:sz w:val="30"/>
          <w:szCs w:val="30"/>
        </w:rPr>
        <w:t>1</w:t>
      </w:r>
      <w:r w:rsidR="00FE0594" w:rsidRPr="007C2F42">
        <w:rPr>
          <w:rFonts w:asciiTheme="majorBidi" w:hAnsiTheme="majorBidi" w:cstheme="majorBidi"/>
          <w:bCs/>
          <w:sz w:val="30"/>
          <w:szCs w:val="30"/>
        </w:rPr>
        <w:t xml:space="preserve"> </w:t>
      </w:r>
      <w:r w:rsidR="008604C1">
        <w:rPr>
          <w:rFonts w:asciiTheme="majorBidi" w:hAnsiTheme="majorBidi" w:cstheme="majorBidi"/>
          <w:bCs/>
          <w:sz w:val="30"/>
          <w:szCs w:val="30"/>
          <w:cs/>
        </w:rPr>
        <w:br/>
      </w:r>
      <w:r w:rsidR="00FE0594" w:rsidRPr="007C2F42">
        <w:rPr>
          <w:rFonts w:asciiTheme="majorBidi" w:hAnsiTheme="majorBidi" w:cstheme="majorBidi"/>
          <w:bCs/>
          <w:sz w:val="30"/>
          <w:szCs w:val="30"/>
        </w:rPr>
        <w:t>10</w:t>
      </w:r>
      <w:r w:rsidR="00ED1EC3" w:rsidRPr="00161E24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ED1EC3" w:rsidRPr="00161E24">
        <w:rPr>
          <w:rFonts w:asciiTheme="majorBidi" w:hAnsiTheme="majorBidi" w:cstheme="majorBidi"/>
          <w:b/>
          <w:sz w:val="30"/>
          <w:szCs w:val="30"/>
          <w:cs/>
        </w:rPr>
        <w:t xml:space="preserve">และ </w:t>
      </w:r>
      <w:r w:rsidR="000C58DB" w:rsidRPr="00161E24">
        <w:rPr>
          <w:rFonts w:asciiTheme="majorBidi" w:hAnsiTheme="majorBidi" w:cstheme="majorBidi"/>
          <w:bCs/>
          <w:sz w:val="30"/>
          <w:szCs w:val="30"/>
        </w:rPr>
        <w:t>1</w:t>
      </w:r>
      <w:r w:rsidR="00FE0594">
        <w:rPr>
          <w:rFonts w:asciiTheme="majorBidi" w:hAnsiTheme="majorBidi" w:cstheme="majorBidi"/>
          <w:bCs/>
          <w:sz w:val="30"/>
          <w:szCs w:val="30"/>
        </w:rPr>
        <w:t>1</w:t>
      </w:r>
      <w:r w:rsidRPr="00161E24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="00250F44" w:rsidRPr="00161E24">
        <w:rPr>
          <w:rFonts w:asciiTheme="majorBidi" w:hAnsiTheme="majorBidi" w:cstheme="majorBidi"/>
          <w:sz w:val="30"/>
          <w:szCs w:val="30"/>
          <w:cs/>
        </w:rPr>
        <w:t>สำหรั</w:t>
      </w:r>
      <w:r w:rsidR="00452EB0">
        <w:rPr>
          <w:rFonts w:asciiTheme="majorBidi" w:hAnsiTheme="majorBidi" w:cstheme="majorBidi" w:hint="cs"/>
          <w:sz w:val="30"/>
          <w:szCs w:val="30"/>
          <w:cs/>
        </w:rPr>
        <w:t>บ</w:t>
      </w:r>
      <w:r w:rsidR="000E4709" w:rsidRPr="00161E24">
        <w:rPr>
          <w:rFonts w:asciiTheme="majorBidi" w:hAnsiTheme="majorBidi" w:cstheme="majorBidi"/>
          <w:b/>
          <w:sz w:val="30"/>
          <w:szCs w:val="30"/>
          <w:cs/>
        </w:rPr>
        <w:t xml:space="preserve">บุคคลหรือกิจการอื่นที่เกี่ยวข้องกันที่มีรายการระหว่างกันที่มีนัยสำคัญกับกลุ่มบริษัท </w:t>
      </w:r>
      <w:r w:rsidR="008604C1">
        <w:rPr>
          <w:rFonts w:asciiTheme="majorBidi" w:hAnsiTheme="majorBidi" w:cstheme="majorBidi"/>
          <w:b/>
          <w:sz w:val="30"/>
          <w:szCs w:val="30"/>
          <w:cs/>
        </w:rPr>
        <w:br/>
      </w:r>
      <w:r w:rsidR="000E4709" w:rsidRPr="00161E24">
        <w:rPr>
          <w:rFonts w:asciiTheme="majorBidi" w:hAnsiTheme="majorBidi" w:cstheme="majorBidi"/>
          <w:b/>
          <w:sz w:val="30"/>
          <w:szCs w:val="30"/>
          <w:cs/>
        </w:rPr>
        <w:t>ในระหว่างปีมีดังต่อไปนี้</w:t>
      </w:r>
    </w:p>
    <w:p w14:paraId="46866D4E" w14:textId="77777777" w:rsidR="002B66E9" w:rsidRPr="00E50445" w:rsidRDefault="002B66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0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44"/>
        <w:gridCol w:w="1440"/>
        <w:gridCol w:w="4221"/>
      </w:tblGrid>
      <w:tr w:rsidR="00C661AC" w:rsidRPr="00161E24" w14:paraId="590FEC8C" w14:textId="77777777" w:rsidTr="009F5878">
        <w:trPr>
          <w:trHeight w:val="20"/>
          <w:tblHeader/>
        </w:trPr>
        <w:tc>
          <w:tcPr>
            <w:tcW w:w="3744" w:type="dxa"/>
            <w:shd w:val="clear" w:color="auto" w:fill="auto"/>
          </w:tcPr>
          <w:p w14:paraId="2E1C14CA" w14:textId="77777777" w:rsidR="00C661AC" w:rsidRPr="00161E24" w:rsidRDefault="00C661AC" w:rsidP="0080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440" w:type="dxa"/>
            <w:shd w:val="clear" w:color="auto" w:fill="auto"/>
          </w:tcPr>
          <w:p w14:paraId="06565FDB" w14:textId="77777777" w:rsidR="00C661AC" w:rsidRPr="00161E24" w:rsidRDefault="00C661AC" w:rsidP="0080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</w:tc>
        <w:tc>
          <w:tcPr>
            <w:tcW w:w="4221" w:type="dxa"/>
            <w:shd w:val="clear" w:color="auto" w:fill="auto"/>
          </w:tcPr>
          <w:p w14:paraId="3AA7F933" w14:textId="77777777" w:rsidR="00C661AC" w:rsidRPr="00161E24" w:rsidRDefault="00C661AC" w:rsidP="00D1440F">
            <w:pPr>
              <w:tabs>
                <w:tab w:val="clear" w:pos="227"/>
              </w:tabs>
              <w:spacing w:line="240" w:lineRule="auto"/>
              <w:ind w:left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55488" w:rsidRPr="00161E24" w14:paraId="50D841DC" w14:textId="77777777" w:rsidTr="009F5878">
        <w:trPr>
          <w:trHeight w:val="20"/>
          <w:tblHeader/>
        </w:trPr>
        <w:tc>
          <w:tcPr>
            <w:tcW w:w="3744" w:type="dxa"/>
            <w:shd w:val="clear" w:color="auto" w:fill="auto"/>
          </w:tcPr>
          <w:p w14:paraId="52F29A97" w14:textId="77777777" w:rsidR="00A55488" w:rsidRPr="00161E24" w:rsidRDefault="00A50A58" w:rsidP="0080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3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 w:type="page"/>
            </w:r>
            <w:r w:rsidR="00A55488"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440" w:type="dxa"/>
            <w:shd w:val="clear" w:color="auto" w:fill="auto"/>
          </w:tcPr>
          <w:p w14:paraId="402163A1" w14:textId="77777777" w:rsidR="00A55488" w:rsidRPr="00161E24" w:rsidRDefault="00A55488" w:rsidP="0080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/สัญชาติ</w:t>
            </w:r>
          </w:p>
        </w:tc>
        <w:tc>
          <w:tcPr>
            <w:tcW w:w="4221" w:type="dxa"/>
            <w:shd w:val="clear" w:color="auto" w:fill="auto"/>
          </w:tcPr>
          <w:p w14:paraId="5BF7E9FC" w14:textId="77777777" w:rsidR="00A55488" w:rsidRPr="00161E24" w:rsidRDefault="00A55488" w:rsidP="0080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0F221D" w:rsidRPr="00161E24" w14:paraId="35F3F044" w14:textId="77777777" w:rsidTr="009F5878">
        <w:trPr>
          <w:trHeight w:val="20"/>
        </w:trPr>
        <w:tc>
          <w:tcPr>
            <w:tcW w:w="3744" w:type="dxa"/>
            <w:shd w:val="clear" w:color="auto" w:fill="auto"/>
          </w:tcPr>
          <w:p w14:paraId="331867EA" w14:textId="77777777" w:rsidR="000F221D" w:rsidRPr="00161E24" w:rsidRDefault="000F221D" w:rsidP="0080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440" w:type="dxa"/>
            <w:shd w:val="clear" w:color="auto" w:fill="auto"/>
          </w:tcPr>
          <w:p w14:paraId="4A574CEE" w14:textId="6DA0A911" w:rsidR="000F221D" w:rsidRPr="00161E24" w:rsidRDefault="000F221D" w:rsidP="0080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21" w:type="dxa"/>
            <w:shd w:val="clear" w:color="auto" w:fill="auto"/>
          </w:tcPr>
          <w:p w14:paraId="122F26E6" w14:textId="308A91EA" w:rsidR="005A3CF8" w:rsidRPr="00161E24" w:rsidRDefault="000F221D" w:rsidP="008050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27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</w:t>
            </w:r>
          </w:p>
        </w:tc>
      </w:tr>
      <w:tr w:rsidR="00867246" w:rsidRPr="00161E24" w14:paraId="0EBAD5DC" w14:textId="77777777" w:rsidTr="009F5878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1CB10D44" w14:textId="4C8EC8FF" w:rsidR="00867246" w:rsidRPr="00161E24" w:rsidRDefault="00867246" w:rsidP="00867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 xml:space="preserve">บริษัท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บี</w:t>
            </w:r>
            <w:r w:rsidRPr="005F5485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แอนด์</w:t>
            </w:r>
            <w:r w:rsidRPr="005F5485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ที</w:t>
            </w:r>
            <w:r w:rsidRPr="005F5485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เรียลตี้</w:t>
            </w:r>
            <w:r w:rsidRPr="005F5485">
              <w:rPr>
                <w:rFonts w:asciiTheme="majorBidi" w:hAnsiTheme="majorBidi"/>
                <w:sz w:val="30"/>
                <w:szCs w:val="30"/>
                <w:cs/>
                <w:lang w:val="en-GB" w:eastAsia="en-GB"/>
              </w:rPr>
              <w:t xml:space="preserve"> </w:t>
            </w:r>
            <w:r w:rsidRPr="005F548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จำกัด</w:t>
            </w:r>
          </w:p>
        </w:tc>
        <w:tc>
          <w:tcPr>
            <w:tcW w:w="1440" w:type="dxa"/>
            <w:shd w:val="clear" w:color="auto" w:fill="auto"/>
          </w:tcPr>
          <w:p w14:paraId="4F56A57F" w14:textId="21DF94D5" w:rsidR="00867246" w:rsidRPr="00161E24" w:rsidRDefault="00867246" w:rsidP="00867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13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21" w:type="dxa"/>
            <w:shd w:val="clear" w:color="auto" w:fill="auto"/>
          </w:tcPr>
          <w:p w14:paraId="4A17D107" w14:textId="4566BAE2" w:rsidR="00867246" w:rsidRPr="00161E24" w:rsidRDefault="00867246" w:rsidP="00867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27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867246" w:rsidRPr="00161E24" w14:paraId="6863D39D" w14:textId="77777777" w:rsidTr="009F5878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14303059" w14:textId="1CC1B39C" w:rsidR="00867246" w:rsidRPr="00161E24" w:rsidRDefault="00867246" w:rsidP="00867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บริษัท เบทาโกร เรสเทอรองท์ จำกัด</w:t>
            </w:r>
          </w:p>
        </w:tc>
        <w:tc>
          <w:tcPr>
            <w:tcW w:w="1440" w:type="dxa"/>
            <w:shd w:val="clear" w:color="auto" w:fill="auto"/>
          </w:tcPr>
          <w:p w14:paraId="17BB90F7" w14:textId="195D846D" w:rsidR="00867246" w:rsidRPr="00161E24" w:rsidRDefault="00867246" w:rsidP="00867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13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21" w:type="dxa"/>
            <w:shd w:val="clear" w:color="auto" w:fill="auto"/>
          </w:tcPr>
          <w:p w14:paraId="11B503EA" w14:textId="6BF87B57" w:rsidR="00867246" w:rsidRPr="00161E24" w:rsidRDefault="00867246" w:rsidP="00867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27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C2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867246" w:rsidRPr="00161E24" w14:paraId="3D15BC0B" w14:textId="77777777" w:rsidTr="009F5878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527D60FA" w14:textId="2C42C8CE" w:rsidR="00867246" w:rsidRPr="00161E24" w:rsidRDefault="00867246" w:rsidP="00867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5485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บริษัท</w:t>
            </w:r>
            <w:r w:rsidRPr="005F5485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5F5485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เบทาโกร</w:t>
            </w:r>
            <w:r w:rsidRPr="005F5485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5F5485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เมอร์เมด</w:t>
            </w:r>
            <w:r w:rsidRPr="005F5485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  <w:r w:rsidRPr="005F5485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จำกัด</w:t>
            </w:r>
            <w:r w:rsidRPr="005F5485">
              <w:rPr>
                <w:rFonts w:asciiTheme="majorBidi" w:hAnsiTheme="majorBidi"/>
                <w:spacing w:val="-6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2EFE4019" w14:textId="33AE034B" w:rsidR="00867246" w:rsidRPr="00161E24" w:rsidRDefault="00867246" w:rsidP="00867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13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21" w:type="dxa"/>
            <w:shd w:val="clear" w:color="auto" w:fill="auto"/>
          </w:tcPr>
          <w:p w14:paraId="6AEDBA6C" w14:textId="36A0A062" w:rsidR="00867246" w:rsidRPr="00161E24" w:rsidRDefault="00867246" w:rsidP="008672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27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C2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C7258E" w:rsidRPr="00161E24" w14:paraId="3B5AF24E" w14:textId="77777777" w:rsidTr="009F5878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0CC5E373" w14:textId="6E938715" w:rsidR="00C7258E" w:rsidRPr="005F5485" w:rsidRDefault="00C7258E" w:rsidP="00C72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jc w:val="both"/>
              <w:rPr>
                <w:rFonts w:asciiTheme="majorBidi" w:hAnsiTheme="majorBidi"/>
                <w:spacing w:val="-6"/>
                <w:sz w:val="30"/>
                <w:szCs w:val="30"/>
                <w:cs/>
              </w:rPr>
            </w:pPr>
            <w:r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>บริษัท เบทาโกร แลนด์ จำกัด</w:t>
            </w:r>
          </w:p>
        </w:tc>
        <w:tc>
          <w:tcPr>
            <w:tcW w:w="1440" w:type="dxa"/>
            <w:shd w:val="clear" w:color="auto" w:fill="auto"/>
          </w:tcPr>
          <w:p w14:paraId="1EB36D86" w14:textId="5AA35A9C" w:rsidR="00C7258E" w:rsidRPr="0020313E" w:rsidRDefault="00C7258E" w:rsidP="00C72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0313E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21" w:type="dxa"/>
            <w:shd w:val="clear" w:color="auto" w:fill="auto"/>
          </w:tcPr>
          <w:p w14:paraId="647D70BD" w14:textId="47D803AA" w:rsidR="00C7258E" w:rsidRPr="00C20C24" w:rsidRDefault="00C7258E" w:rsidP="00C72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27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20C2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กรรมการร่วมกัน</w:t>
            </w:r>
          </w:p>
        </w:tc>
      </w:tr>
      <w:tr w:rsidR="00C7258E" w:rsidRPr="00161E24" w14:paraId="15149558" w14:textId="77777777" w:rsidTr="009F5878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5DCB946D" w14:textId="3499BB47" w:rsidR="00C7258E" w:rsidRPr="009733B9" w:rsidRDefault="00C7258E" w:rsidP="00C72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1"/>
              <w:jc w:val="both"/>
              <w:rPr>
                <w:rFonts w:asciiTheme="majorBidi" w:hAnsiTheme="majorBidi"/>
                <w:spacing w:val="-6"/>
                <w:sz w:val="30"/>
                <w:szCs w:val="30"/>
                <w:cs/>
              </w:rPr>
            </w:pPr>
            <w:r w:rsidRPr="009733B9">
              <w:rPr>
                <w:rFonts w:asciiTheme="majorBidi" w:hAnsiTheme="majorBidi" w:hint="cs"/>
                <w:spacing w:val="-6"/>
                <w:sz w:val="30"/>
                <w:szCs w:val="30"/>
                <w:cs/>
              </w:rPr>
              <w:t xml:space="preserve">บริษัท โพลาร์ แบร์ มิชชั่น จำกัด </w:t>
            </w:r>
          </w:p>
        </w:tc>
        <w:tc>
          <w:tcPr>
            <w:tcW w:w="1440" w:type="dxa"/>
            <w:shd w:val="clear" w:color="auto" w:fill="auto"/>
          </w:tcPr>
          <w:p w14:paraId="6609F263" w14:textId="35C128D7" w:rsidR="00C7258E" w:rsidRPr="009733B9" w:rsidRDefault="00C7258E" w:rsidP="00C72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33B9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21" w:type="dxa"/>
            <w:shd w:val="clear" w:color="auto" w:fill="auto"/>
          </w:tcPr>
          <w:p w14:paraId="26A4A32C" w14:textId="697D382E" w:rsidR="00C7258E" w:rsidRPr="00161E24" w:rsidRDefault="005F7561" w:rsidP="00C725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 w:right="-27" w:hanging="18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733B9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บริษัทใหญ่ถือเงินลงทุน</w:t>
            </w:r>
          </w:p>
        </w:tc>
      </w:tr>
    </w:tbl>
    <w:p w14:paraId="1C083A61" w14:textId="77777777" w:rsidR="00E334B8" w:rsidRPr="00E50445" w:rsidRDefault="00E334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30"/>
          <w:szCs w:val="30"/>
          <w:cs/>
          <w:lang w:val="en-GB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9"/>
        <w:gridCol w:w="1081"/>
        <w:gridCol w:w="236"/>
        <w:gridCol w:w="1070"/>
        <w:gridCol w:w="261"/>
        <w:gridCol w:w="1079"/>
        <w:gridCol w:w="245"/>
        <w:gridCol w:w="1079"/>
      </w:tblGrid>
      <w:tr w:rsidR="000E11B1" w:rsidRPr="00C57846" w14:paraId="2406E2B7" w14:textId="77777777" w:rsidTr="009F5878">
        <w:trPr>
          <w:tblHeader/>
        </w:trPr>
        <w:tc>
          <w:tcPr>
            <w:tcW w:w="2276" w:type="pct"/>
          </w:tcPr>
          <w:p w14:paraId="2337F9D5" w14:textId="7B94987A" w:rsidR="0022480B" w:rsidRPr="000E11B1" w:rsidRDefault="0022480B" w:rsidP="000E1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287" w:type="pct"/>
            <w:gridSpan w:val="3"/>
          </w:tcPr>
          <w:p w14:paraId="35782FE1" w14:textId="77777777" w:rsidR="0022480B" w:rsidRPr="00B056C3" w:rsidRDefault="0022480B" w:rsidP="0022480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5ED199DC" w14:textId="77777777" w:rsidR="0022480B" w:rsidRPr="00B056C3" w:rsidRDefault="0022480B" w:rsidP="0022480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pct"/>
            <w:gridSpan w:val="3"/>
          </w:tcPr>
          <w:p w14:paraId="2A0885EF" w14:textId="2546D562" w:rsidR="0022480B" w:rsidRPr="00B056C3" w:rsidRDefault="0022480B" w:rsidP="0022480B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5878" w:rsidRPr="00C57846" w14:paraId="7ED80FAE" w14:textId="77777777" w:rsidTr="009F5878">
        <w:trPr>
          <w:tblHeader/>
        </w:trPr>
        <w:tc>
          <w:tcPr>
            <w:tcW w:w="2276" w:type="pct"/>
          </w:tcPr>
          <w:p w14:paraId="3734457F" w14:textId="77777777" w:rsidR="002B2EC3" w:rsidRPr="00B056C3" w:rsidRDefault="002B2EC3" w:rsidP="002B2EC3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056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B056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B056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3" w:type="pct"/>
            <w:shd w:val="clear" w:color="auto" w:fill="auto"/>
          </w:tcPr>
          <w:p w14:paraId="6B5AE9C2" w14:textId="51C52772" w:rsidR="002B2EC3" w:rsidRPr="00B056C3" w:rsidRDefault="002B2EC3" w:rsidP="002B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7" w:type="pct"/>
          </w:tcPr>
          <w:p w14:paraId="19C6A267" w14:textId="77777777" w:rsidR="002B2EC3" w:rsidRPr="00B056C3" w:rsidRDefault="002B2EC3" w:rsidP="002B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45104AF" w14:textId="42996F2E" w:rsidR="002B2EC3" w:rsidRPr="00B056C3" w:rsidRDefault="002B2EC3" w:rsidP="002B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1" w:type="pct"/>
          </w:tcPr>
          <w:p w14:paraId="632DA169" w14:textId="77777777" w:rsidR="002B2EC3" w:rsidRPr="00B056C3" w:rsidRDefault="002B2EC3" w:rsidP="002B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8963274" w14:textId="3D66E6DF" w:rsidR="002B2EC3" w:rsidRPr="00B056C3" w:rsidRDefault="002B2EC3" w:rsidP="002B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2" w:type="pct"/>
          </w:tcPr>
          <w:p w14:paraId="651A68E6" w14:textId="77777777" w:rsidR="002B2EC3" w:rsidRPr="00B056C3" w:rsidRDefault="002B2EC3" w:rsidP="002B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1373AD0" w14:textId="2100231E" w:rsidR="002B2EC3" w:rsidRPr="00B056C3" w:rsidRDefault="002B2EC3" w:rsidP="002B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B2EC3" w:rsidRPr="00C57846" w14:paraId="6CE1C398" w14:textId="77777777" w:rsidTr="009F5878">
        <w:trPr>
          <w:trHeight w:val="434"/>
          <w:tblHeader/>
        </w:trPr>
        <w:tc>
          <w:tcPr>
            <w:tcW w:w="2276" w:type="pct"/>
          </w:tcPr>
          <w:p w14:paraId="41DE8969" w14:textId="77777777" w:rsidR="002B2EC3" w:rsidRPr="00B056C3" w:rsidRDefault="002B2EC3" w:rsidP="002B2EC3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4" w:type="pct"/>
            <w:gridSpan w:val="7"/>
          </w:tcPr>
          <w:p w14:paraId="114A5D16" w14:textId="22455632" w:rsidR="002B2EC3" w:rsidRPr="00B056C3" w:rsidRDefault="002B2EC3" w:rsidP="002B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F5878" w:rsidRPr="00C57846" w14:paraId="78AC9A22" w14:textId="77777777" w:rsidTr="009F5878">
        <w:tc>
          <w:tcPr>
            <w:tcW w:w="2276" w:type="pct"/>
          </w:tcPr>
          <w:p w14:paraId="7235E79A" w14:textId="10A207A3" w:rsidR="002B2EC3" w:rsidRPr="00161E24" w:rsidRDefault="002B2EC3" w:rsidP="002B2EC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83" w:type="pct"/>
          </w:tcPr>
          <w:p w14:paraId="1902F616" w14:textId="77777777" w:rsidR="002B2EC3" w:rsidRPr="00B056C3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21A75647" w14:textId="77777777" w:rsidR="002B2EC3" w:rsidRPr="00B056C3" w:rsidRDefault="002B2EC3" w:rsidP="002B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BA5A2AF" w14:textId="77777777" w:rsidR="002B2EC3" w:rsidRPr="00B056C3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0C5ED298" w14:textId="77777777" w:rsidR="002B2EC3" w:rsidRPr="00B056C3" w:rsidRDefault="002B2EC3" w:rsidP="002B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CC1BB7B" w14:textId="77777777" w:rsidR="002B2EC3" w:rsidRPr="00B056C3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1F42223F" w14:textId="77777777" w:rsidR="002B2EC3" w:rsidRPr="00B056C3" w:rsidRDefault="002B2EC3" w:rsidP="002B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7288614" w14:textId="77777777" w:rsidR="002B2EC3" w:rsidRPr="00B056C3" w:rsidRDefault="002B2EC3" w:rsidP="002B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5878" w:rsidRPr="00C57846" w14:paraId="72B65A9B" w14:textId="77777777" w:rsidTr="009F5878">
        <w:tc>
          <w:tcPr>
            <w:tcW w:w="2276" w:type="pct"/>
          </w:tcPr>
          <w:p w14:paraId="662C7940" w14:textId="58BED881" w:rsidR="00682FEA" w:rsidRPr="00161E24" w:rsidRDefault="00682FEA" w:rsidP="00682FE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83" w:type="pct"/>
          </w:tcPr>
          <w:p w14:paraId="53347A3E" w14:textId="0ADCCF3A" w:rsidR="00682FEA" w:rsidRPr="00B056C3" w:rsidRDefault="00682FEA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F428F3E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77DF485" w14:textId="7F3F1BEB" w:rsidR="00682FEA" w:rsidRPr="00B056C3" w:rsidRDefault="00682FEA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161A7899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109136BD" w14:textId="5D4AED3D" w:rsidR="00682FEA" w:rsidRPr="00B056C3" w:rsidRDefault="00D03DE3" w:rsidP="009F5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3DE3">
              <w:rPr>
                <w:rFonts w:asciiTheme="majorBidi" w:hAnsiTheme="majorBidi" w:cstheme="majorBidi"/>
                <w:sz w:val="30"/>
                <w:szCs w:val="30"/>
              </w:rPr>
              <w:t>35,191</w:t>
            </w:r>
          </w:p>
        </w:tc>
        <w:tc>
          <w:tcPr>
            <w:tcW w:w="132" w:type="pct"/>
          </w:tcPr>
          <w:p w14:paraId="2DEDAA22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1A49A0B" w14:textId="5208A17B" w:rsidR="00682FEA" w:rsidRPr="00B056C3" w:rsidRDefault="00682FEA" w:rsidP="009F5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,207</w:t>
            </w:r>
          </w:p>
        </w:tc>
      </w:tr>
      <w:tr w:rsidR="009F5878" w:rsidRPr="00C57846" w14:paraId="769EBD6A" w14:textId="77777777" w:rsidTr="009F5878">
        <w:tc>
          <w:tcPr>
            <w:tcW w:w="2276" w:type="pct"/>
          </w:tcPr>
          <w:p w14:paraId="2D7888CF" w14:textId="29BBB7A5" w:rsidR="00682FEA" w:rsidRPr="004807E9" w:rsidRDefault="00682FEA" w:rsidP="00682FE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bidi="th-TH"/>
              </w:rPr>
              <w:t>ขายที่ดิน อาคารและอุปกรณ์</w:t>
            </w:r>
          </w:p>
        </w:tc>
        <w:tc>
          <w:tcPr>
            <w:tcW w:w="583" w:type="pct"/>
          </w:tcPr>
          <w:p w14:paraId="04253536" w14:textId="54068CAE" w:rsidR="00682FEA" w:rsidRDefault="00682FEA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276FB16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98B43BF" w14:textId="331F04B4" w:rsidR="00682FEA" w:rsidRPr="00161E24" w:rsidRDefault="00682FEA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EB2DE89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F101A0B" w14:textId="6B5E62A9" w:rsidR="00682FEA" w:rsidRDefault="00A70661" w:rsidP="009F5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17C3DD9B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0195355" w14:textId="02AEA1E3" w:rsidR="00682FEA" w:rsidRPr="00161E24" w:rsidRDefault="00682FEA" w:rsidP="009F5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</w:tr>
      <w:tr w:rsidR="009F5878" w:rsidRPr="00C57846" w14:paraId="540CB9CE" w14:textId="77777777" w:rsidTr="009F5878">
        <w:tc>
          <w:tcPr>
            <w:tcW w:w="2276" w:type="pct"/>
          </w:tcPr>
          <w:p w14:paraId="78CE989D" w14:textId="0740FE8A" w:rsidR="00682FEA" w:rsidRPr="00161E24" w:rsidRDefault="00682FEA" w:rsidP="00682FE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ดอกเบี้ยรับ</w:t>
            </w:r>
          </w:p>
        </w:tc>
        <w:tc>
          <w:tcPr>
            <w:tcW w:w="583" w:type="pct"/>
          </w:tcPr>
          <w:p w14:paraId="28C1A814" w14:textId="1A4FDA49" w:rsidR="00682FEA" w:rsidRPr="00B056C3" w:rsidRDefault="00682FEA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859C4EF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6E4CB1C" w14:textId="48042A75" w:rsidR="00682FEA" w:rsidRPr="00B056C3" w:rsidRDefault="00682FEA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6250B32F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CF6ECE3" w14:textId="0D09CC6A" w:rsidR="00682FEA" w:rsidRPr="00B056C3" w:rsidRDefault="009F76ED" w:rsidP="009F5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F76ED">
              <w:rPr>
                <w:rFonts w:asciiTheme="majorBidi" w:hAnsiTheme="majorBidi" w:cstheme="majorBidi"/>
                <w:sz w:val="30"/>
                <w:szCs w:val="30"/>
              </w:rPr>
              <w:t>639</w:t>
            </w:r>
          </w:p>
        </w:tc>
        <w:tc>
          <w:tcPr>
            <w:tcW w:w="132" w:type="pct"/>
          </w:tcPr>
          <w:p w14:paraId="37EAA000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F08EA2E" w14:textId="1232C8E2" w:rsidR="00682FEA" w:rsidRPr="00B056C3" w:rsidRDefault="00682FEA" w:rsidP="009F5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488</w:t>
            </w:r>
          </w:p>
        </w:tc>
      </w:tr>
      <w:tr w:rsidR="009F5878" w:rsidRPr="00C57846" w14:paraId="0012F5D5" w14:textId="77777777" w:rsidTr="009F5878">
        <w:tc>
          <w:tcPr>
            <w:tcW w:w="2276" w:type="pct"/>
          </w:tcPr>
          <w:p w14:paraId="474ED11E" w14:textId="726D9EE1" w:rsidR="00682FEA" w:rsidRPr="00161E24" w:rsidRDefault="00682FEA" w:rsidP="00682FE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583" w:type="pct"/>
          </w:tcPr>
          <w:p w14:paraId="35B9382D" w14:textId="0475EBA7" w:rsidR="00682FEA" w:rsidRPr="00B056C3" w:rsidRDefault="00682FEA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DACECBE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E02F910" w14:textId="62DDA5C4" w:rsidR="00682FEA" w:rsidRPr="00B056C3" w:rsidRDefault="00682FEA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3198B98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60D0336" w14:textId="61FD82BB" w:rsidR="00682FEA" w:rsidRPr="00B056C3" w:rsidRDefault="009F76ED" w:rsidP="009F5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F76ED"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32" w:type="pct"/>
          </w:tcPr>
          <w:p w14:paraId="5C4102E9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5198BBF" w14:textId="6411DB56" w:rsidR="00682FEA" w:rsidRPr="00B056C3" w:rsidRDefault="00682FEA" w:rsidP="009F5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30</w:t>
            </w:r>
          </w:p>
        </w:tc>
      </w:tr>
      <w:tr w:rsidR="009F5878" w:rsidRPr="00C57846" w14:paraId="2B79FBB5" w14:textId="77777777" w:rsidTr="009F5878">
        <w:tc>
          <w:tcPr>
            <w:tcW w:w="2276" w:type="pct"/>
          </w:tcPr>
          <w:p w14:paraId="7B5B4561" w14:textId="01BA1D5C" w:rsidR="00682FEA" w:rsidRPr="00161E24" w:rsidRDefault="00682FEA" w:rsidP="00682FE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583" w:type="pct"/>
          </w:tcPr>
          <w:p w14:paraId="77819365" w14:textId="3ADE23EF" w:rsidR="00682FEA" w:rsidRPr="00B056C3" w:rsidRDefault="00682FEA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1007EF4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B133AD2" w14:textId="6C2D332E" w:rsidR="00682FEA" w:rsidRPr="00B056C3" w:rsidRDefault="00682FEA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BC45E82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76A815B" w14:textId="119E387A" w:rsidR="00682FEA" w:rsidRPr="00B056C3" w:rsidRDefault="00A1158A" w:rsidP="009F5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1158A">
              <w:rPr>
                <w:rFonts w:asciiTheme="majorBidi" w:hAnsiTheme="majorBidi" w:cstheme="majorBidi"/>
                <w:sz w:val="30"/>
                <w:szCs w:val="30"/>
              </w:rPr>
              <w:t>267</w:t>
            </w:r>
          </w:p>
        </w:tc>
        <w:tc>
          <w:tcPr>
            <w:tcW w:w="132" w:type="pct"/>
          </w:tcPr>
          <w:p w14:paraId="4BF181FC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B147931" w14:textId="6C4DE63D" w:rsidR="00682FEA" w:rsidRPr="00B056C3" w:rsidRDefault="00682FEA" w:rsidP="009F5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229</w:t>
            </w:r>
          </w:p>
        </w:tc>
      </w:tr>
      <w:tr w:rsidR="009F5878" w:rsidRPr="00C57846" w14:paraId="693B64E5" w14:textId="77777777" w:rsidTr="009F5878">
        <w:tc>
          <w:tcPr>
            <w:tcW w:w="2276" w:type="pct"/>
          </w:tcPr>
          <w:p w14:paraId="2DBF0701" w14:textId="269A8F5E" w:rsidR="00682FEA" w:rsidRPr="00161E24" w:rsidRDefault="00682FEA" w:rsidP="00682FE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583" w:type="pct"/>
          </w:tcPr>
          <w:p w14:paraId="147C71A8" w14:textId="77155F7D" w:rsidR="00682FEA" w:rsidRPr="00B056C3" w:rsidRDefault="00682FEA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520E7AB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A642FFC" w14:textId="1D1169E5" w:rsidR="00682FEA" w:rsidRPr="00B056C3" w:rsidRDefault="00682FEA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091BE79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244FF54" w14:textId="091293F0" w:rsidR="00682FEA" w:rsidRPr="00B056C3" w:rsidRDefault="00265738" w:rsidP="009F5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65738">
              <w:rPr>
                <w:rFonts w:asciiTheme="majorBidi" w:hAnsiTheme="majorBidi" w:cstheme="majorBidi"/>
                <w:sz w:val="30"/>
                <w:szCs w:val="30"/>
              </w:rPr>
              <w:t>2,967</w:t>
            </w:r>
          </w:p>
        </w:tc>
        <w:tc>
          <w:tcPr>
            <w:tcW w:w="132" w:type="pct"/>
          </w:tcPr>
          <w:p w14:paraId="2C03E50D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C76EBA8" w14:textId="5C81C4A3" w:rsidR="00682FEA" w:rsidRPr="00B056C3" w:rsidRDefault="00682FEA" w:rsidP="009F5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,578</w:t>
            </w:r>
          </w:p>
        </w:tc>
      </w:tr>
      <w:tr w:rsidR="009F5878" w:rsidRPr="00C57846" w14:paraId="5F61EAD7" w14:textId="77777777" w:rsidTr="009F5878">
        <w:tc>
          <w:tcPr>
            <w:tcW w:w="2276" w:type="pct"/>
          </w:tcPr>
          <w:p w14:paraId="4F7F3B39" w14:textId="4A7B2FAB" w:rsidR="00682FEA" w:rsidRPr="00161E24" w:rsidRDefault="00682FEA" w:rsidP="00682FE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ดอกเบี้ยจ่าย</w:t>
            </w:r>
          </w:p>
        </w:tc>
        <w:tc>
          <w:tcPr>
            <w:tcW w:w="583" w:type="pct"/>
            <w:vAlign w:val="center"/>
          </w:tcPr>
          <w:p w14:paraId="5F0FC875" w14:textId="09FD2C2F" w:rsidR="00682FEA" w:rsidRPr="00B056C3" w:rsidRDefault="00682FEA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7B8A06AB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792EC9F9" w14:textId="07B8AC5A" w:rsidR="00682FEA" w:rsidRPr="00B056C3" w:rsidRDefault="00682FEA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</w:tcPr>
          <w:p w14:paraId="13075F67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1CE3B555" w14:textId="68E9E5DB" w:rsidR="00682FEA" w:rsidRPr="00B056C3" w:rsidRDefault="009F76ED" w:rsidP="009F5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F76ED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2" w:type="pct"/>
          </w:tcPr>
          <w:p w14:paraId="66B03938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1901428" w14:textId="2FE509C7" w:rsidR="00682FEA" w:rsidRPr="00B056C3" w:rsidRDefault="00682FEA" w:rsidP="009F5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9F5878" w:rsidRPr="00C57846" w14:paraId="4431A3AB" w14:textId="77777777" w:rsidTr="009F5878">
        <w:tc>
          <w:tcPr>
            <w:tcW w:w="2276" w:type="pct"/>
          </w:tcPr>
          <w:p w14:paraId="27CD81BD" w14:textId="3F60B741" w:rsidR="00682FEA" w:rsidRPr="00161E24" w:rsidRDefault="00682FEA" w:rsidP="00682FE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ค่าใช้จ่ายอื่น</w:t>
            </w:r>
          </w:p>
        </w:tc>
        <w:tc>
          <w:tcPr>
            <w:tcW w:w="583" w:type="pct"/>
            <w:vAlign w:val="center"/>
          </w:tcPr>
          <w:p w14:paraId="11F6F738" w14:textId="5094BE98" w:rsidR="00682FEA" w:rsidRPr="00B056C3" w:rsidRDefault="00682FEA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27" w:type="pct"/>
          </w:tcPr>
          <w:p w14:paraId="4A76E4BA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center"/>
          </w:tcPr>
          <w:p w14:paraId="4E31950D" w14:textId="13611243" w:rsidR="00682FEA" w:rsidRPr="00B056C3" w:rsidRDefault="00682FEA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</w:tcPr>
          <w:p w14:paraId="5F2FF9A0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E884A2A" w14:textId="62023ED4" w:rsidR="00682FEA" w:rsidRPr="00B056C3" w:rsidRDefault="003D0FB0" w:rsidP="009F5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0FB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2" w:type="pct"/>
          </w:tcPr>
          <w:p w14:paraId="5D91FB55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463D00F" w14:textId="395CADF9" w:rsidR="00682FEA" w:rsidRPr="00B056C3" w:rsidRDefault="00682FEA" w:rsidP="009F5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9F5878" w:rsidRPr="00E50445" w14:paraId="76FA34F2" w14:textId="77777777" w:rsidTr="009F5878">
        <w:trPr>
          <w:trHeight w:val="839"/>
        </w:trPr>
        <w:tc>
          <w:tcPr>
            <w:tcW w:w="2276" w:type="pct"/>
          </w:tcPr>
          <w:p w14:paraId="6DCC904B" w14:textId="77777777" w:rsidR="00682FEA" w:rsidRPr="004B7BF8" w:rsidRDefault="00682FEA" w:rsidP="00682FE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14"/>
                <w:szCs w:val="14"/>
                <w:rtl/>
                <w:cs/>
                <w:lang w:val="en-US"/>
              </w:rPr>
            </w:pPr>
          </w:p>
        </w:tc>
        <w:tc>
          <w:tcPr>
            <w:tcW w:w="583" w:type="pct"/>
          </w:tcPr>
          <w:p w14:paraId="5BC88368" w14:textId="77777777" w:rsidR="00682FEA" w:rsidRPr="004B7BF8" w:rsidRDefault="00682FEA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7" w:type="pct"/>
          </w:tcPr>
          <w:p w14:paraId="366617DB" w14:textId="77777777" w:rsidR="00682FEA" w:rsidRPr="004B7BF8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77" w:type="pct"/>
            <w:vAlign w:val="center"/>
          </w:tcPr>
          <w:p w14:paraId="05ADF5B1" w14:textId="77777777" w:rsidR="00682FEA" w:rsidRPr="004B7BF8" w:rsidRDefault="00682FEA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41" w:type="pct"/>
          </w:tcPr>
          <w:p w14:paraId="7DB74590" w14:textId="77777777" w:rsidR="00682FEA" w:rsidRPr="004B7BF8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82" w:type="pct"/>
          </w:tcPr>
          <w:p w14:paraId="7AF4A357" w14:textId="77777777" w:rsidR="00682FEA" w:rsidRPr="004B7BF8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2" w:type="pct"/>
          </w:tcPr>
          <w:p w14:paraId="162B2E87" w14:textId="77777777" w:rsidR="00682FEA" w:rsidRPr="004B7BF8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82" w:type="pct"/>
          </w:tcPr>
          <w:p w14:paraId="11A4B681" w14:textId="77777777" w:rsidR="00682FEA" w:rsidRPr="004B7BF8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9F5878" w:rsidRPr="00C57846" w14:paraId="529865F3" w14:textId="77777777" w:rsidTr="009F5878">
        <w:tc>
          <w:tcPr>
            <w:tcW w:w="2276" w:type="pct"/>
            <w:shd w:val="clear" w:color="auto" w:fill="auto"/>
          </w:tcPr>
          <w:p w14:paraId="06B6A072" w14:textId="0E3F16BE" w:rsidR="00682FEA" w:rsidRPr="00E06D03" w:rsidRDefault="00682FEA" w:rsidP="00682FE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E06D03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bidi="th-TH"/>
              </w:rPr>
              <w:lastRenderedPageBreak/>
              <w:t>บริษัทร่วม</w:t>
            </w:r>
          </w:p>
        </w:tc>
        <w:tc>
          <w:tcPr>
            <w:tcW w:w="583" w:type="pct"/>
          </w:tcPr>
          <w:p w14:paraId="2735DE54" w14:textId="77777777" w:rsidR="00682FEA" w:rsidRPr="00B056C3" w:rsidRDefault="00682FEA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89EF6BC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56C694E" w14:textId="77777777" w:rsidR="00682FEA" w:rsidRPr="00B056C3" w:rsidRDefault="00682FEA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0B10BB77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BF48DD0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0FF12647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15630BC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5878" w:rsidRPr="00C57846" w14:paraId="212874CE" w14:textId="77777777" w:rsidTr="009F5878">
        <w:tc>
          <w:tcPr>
            <w:tcW w:w="2276" w:type="pct"/>
            <w:shd w:val="clear" w:color="auto" w:fill="auto"/>
          </w:tcPr>
          <w:p w14:paraId="00F26DEB" w14:textId="7E5687B6" w:rsidR="00CE40F0" w:rsidRPr="00E06D03" w:rsidRDefault="00CE40F0" w:rsidP="00CE40F0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06D0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83" w:type="pct"/>
          </w:tcPr>
          <w:p w14:paraId="6F6F8BA3" w14:textId="15625094" w:rsidR="00CE40F0" w:rsidRPr="00B056C3" w:rsidRDefault="00CE40F0" w:rsidP="00CE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F7744">
              <w:rPr>
                <w:rFonts w:asciiTheme="majorBidi" w:hAnsiTheme="majorBidi" w:cstheme="majorBidi"/>
                <w:sz w:val="30"/>
                <w:szCs w:val="30"/>
              </w:rPr>
              <w:t>2,133</w:t>
            </w:r>
          </w:p>
        </w:tc>
        <w:tc>
          <w:tcPr>
            <w:tcW w:w="127" w:type="pct"/>
          </w:tcPr>
          <w:p w14:paraId="254CE00F" w14:textId="77777777" w:rsidR="00CE40F0" w:rsidRPr="00B056C3" w:rsidRDefault="00CE40F0" w:rsidP="00CE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13C576D" w14:textId="2E3EE94A" w:rsidR="00CE40F0" w:rsidRPr="00B056C3" w:rsidRDefault="00CE40F0" w:rsidP="00CE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,330</w:t>
            </w:r>
          </w:p>
        </w:tc>
        <w:tc>
          <w:tcPr>
            <w:tcW w:w="141" w:type="pct"/>
          </w:tcPr>
          <w:p w14:paraId="52F29802" w14:textId="77777777" w:rsidR="00CE40F0" w:rsidRPr="00B056C3" w:rsidRDefault="00CE40F0" w:rsidP="00CE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FBE7365" w14:textId="2C52196A" w:rsidR="00CE40F0" w:rsidRPr="00B056C3" w:rsidRDefault="00CE40F0" w:rsidP="00CE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085DCE66" w14:textId="77777777" w:rsidR="00CE40F0" w:rsidRPr="00B056C3" w:rsidRDefault="00CE40F0" w:rsidP="00CE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1C3D754" w14:textId="38756271" w:rsidR="00CE40F0" w:rsidRPr="00B056C3" w:rsidRDefault="00CE40F0" w:rsidP="00CE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5878" w:rsidRPr="00C57846" w14:paraId="04DA33CC" w14:textId="77777777" w:rsidTr="009F5878">
        <w:tc>
          <w:tcPr>
            <w:tcW w:w="2276" w:type="pct"/>
            <w:shd w:val="clear" w:color="auto" w:fill="auto"/>
          </w:tcPr>
          <w:p w14:paraId="00858168" w14:textId="739D35B7" w:rsidR="00CE40F0" w:rsidRPr="00E06D03" w:rsidRDefault="00CE40F0" w:rsidP="00CE40F0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การให้บริการ</w:t>
            </w:r>
          </w:p>
        </w:tc>
        <w:tc>
          <w:tcPr>
            <w:tcW w:w="583" w:type="pct"/>
          </w:tcPr>
          <w:p w14:paraId="1CC22343" w14:textId="3362F32B" w:rsidR="00CE40F0" w:rsidRPr="00B056C3" w:rsidRDefault="00CE40F0" w:rsidP="00CE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ECF88D2" w14:textId="77777777" w:rsidR="00CE40F0" w:rsidRPr="00B056C3" w:rsidRDefault="00CE40F0" w:rsidP="00CE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5AC0D091" w14:textId="16948686" w:rsidR="00CE40F0" w:rsidRPr="00B056C3" w:rsidRDefault="00CE40F0" w:rsidP="00CE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1" w:type="pct"/>
          </w:tcPr>
          <w:p w14:paraId="320E3EF7" w14:textId="77777777" w:rsidR="00CE40F0" w:rsidRPr="00B056C3" w:rsidRDefault="00CE40F0" w:rsidP="00CE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7925FF9" w14:textId="64A5B0AD" w:rsidR="00CE40F0" w:rsidRPr="00B056C3" w:rsidRDefault="00CE40F0" w:rsidP="00CE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7578AFEA" w14:textId="77777777" w:rsidR="00CE40F0" w:rsidRPr="00B056C3" w:rsidRDefault="00CE40F0" w:rsidP="00CE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201A9C2" w14:textId="7C1D9788" w:rsidR="00CE40F0" w:rsidRPr="00B056C3" w:rsidRDefault="00CE40F0" w:rsidP="00CE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5878" w:rsidRPr="00C57846" w14:paraId="28E25D06" w14:textId="77777777" w:rsidTr="009F5878">
        <w:tc>
          <w:tcPr>
            <w:tcW w:w="2276" w:type="pct"/>
            <w:shd w:val="clear" w:color="auto" w:fill="auto"/>
          </w:tcPr>
          <w:p w14:paraId="659698D5" w14:textId="72018C9B" w:rsidR="00CE40F0" w:rsidRPr="00905B5A" w:rsidRDefault="00CE40F0" w:rsidP="00CE40F0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รายได้อื่น</w:t>
            </w:r>
          </w:p>
        </w:tc>
        <w:tc>
          <w:tcPr>
            <w:tcW w:w="583" w:type="pct"/>
          </w:tcPr>
          <w:p w14:paraId="5D7206E2" w14:textId="5AE2C0D6" w:rsidR="00CE40F0" w:rsidRPr="00B056C3" w:rsidRDefault="00CE40F0" w:rsidP="00CE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F774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27" w:type="pct"/>
          </w:tcPr>
          <w:p w14:paraId="7A7EEE54" w14:textId="77777777" w:rsidR="00CE40F0" w:rsidRPr="00B056C3" w:rsidRDefault="00CE40F0" w:rsidP="00CE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28A11BC" w14:textId="01D55148" w:rsidR="00CE40F0" w:rsidRDefault="00CE40F0" w:rsidP="009F5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1" w:type="pct"/>
          </w:tcPr>
          <w:p w14:paraId="35D75800" w14:textId="77777777" w:rsidR="00CE40F0" w:rsidRPr="00B056C3" w:rsidRDefault="00CE40F0" w:rsidP="00CE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157D7D6" w14:textId="4377CD64" w:rsidR="00CE40F0" w:rsidRPr="00B056C3" w:rsidRDefault="00CE40F0" w:rsidP="00CE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41FFEC6E" w14:textId="77777777" w:rsidR="00CE40F0" w:rsidRPr="00B056C3" w:rsidRDefault="00CE40F0" w:rsidP="00CE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21E20F0" w14:textId="7E0B32CE" w:rsidR="00CE40F0" w:rsidRDefault="00CE40F0" w:rsidP="00CE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5878" w:rsidRPr="00C57846" w14:paraId="7A24FFE6" w14:textId="77777777" w:rsidTr="009F5878">
        <w:tc>
          <w:tcPr>
            <w:tcW w:w="2276" w:type="pct"/>
            <w:shd w:val="clear" w:color="auto" w:fill="auto"/>
          </w:tcPr>
          <w:p w14:paraId="62A7D48F" w14:textId="5D6CE9C2" w:rsidR="00CE40F0" w:rsidRPr="00E06D03" w:rsidRDefault="00CE40F0" w:rsidP="00CE40F0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06D0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583" w:type="pct"/>
          </w:tcPr>
          <w:p w14:paraId="5B925694" w14:textId="701F2FD3" w:rsidR="00CE40F0" w:rsidRPr="00B056C3" w:rsidRDefault="00CE40F0" w:rsidP="00CE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F7744">
              <w:rPr>
                <w:rFonts w:asciiTheme="majorBidi" w:hAnsiTheme="majorBidi" w:cstheme="majorBidi"/>
                <w:sz w:val="30"/>
                <w:szCs w:val="30"/>
              </w:rPr>
              <w:t>826</w:t>
            </w:r>
          </w:p>
        </w:tc>
        <w:tc>
          <w:tcPr>
            <w:tcW w:w="127" w:type="pct"/>
          </w:tcPr>
          <w:p w14:paraId="1810436F" w14:textId="77777777" w:rsidR="00CE40F0" w:rsidRPr="00B056C3" w:rsidRDefault="00CE40F0" w:rsidP="00CE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2F7C0BB" w14:textId="2FE32672" w:rsidR="00CE40F0" w:rsidRPr="00B056C3" w:rsidRDefault="00CE40F0" w:rsidP="00CE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234</w:t>
            </w:r>
          </w:p>
        </w:tc>
        <w:tc>
          <w:tcPr>
            <w:tcW w:w="141" w:type="pct"/>
          </w:tcPr>
          <w:p w14:paraId="35A9A3BF" w14:textId="77777777" w:rsidR="00CE40F0" w:rsidRPr="00B056C3" w:rsidRDefault="00CE40F0" w:rsidP="00CE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7FB99BF" w14:textId="660F486C" w:rsidR="00CE40F0" w:rsidRPr="00B056C3" w:rsidRDefault="00CE40F0" w:rsidP="00CE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1A46198B" w14:textId="77777777" w:rsidR="00CE40F0" w:rsidRPr="00B056C3" w:rsidRDefault="00CE40F0" w:rsidP="00CE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E4EA538" w14:textId="5E80C881" w:rsidR="00CE40F0" w:rsidRPr="00B056C3" w:rsidRDefault="00CE40F0" w:rsidP="00CE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5878" w:rsidRPr="00C57846" w14:paraId="07EAD662" w14:textId="77777777" w:rsidTr="009F5878">
        <w:tc>
          <w:tcPr>
            <w:tcW w:w="2276" w:type="pct"/>
            <w:shd w:val="clear" w:color="auto" w:fill="auto"/>
          </w:tcPr>
          <w:p w14:paraId="43F27DE6" w14:textId="2AA98FDA" w:rsidR="00CE40F0" w:rsidRPr="00E06D03" w:rsidRDefault="00CE40F0" w:rsidP="00CE40F0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06D03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ค่าใช้จ่ายอื่น</w:t>
            </w:r>
          </w:p>
        </w:tc>
        <w:tc>
          <w:tcPr>
            <w:tcW w:w="583" w:type="pct"/>
            <w:shd w:val="clear" w:color="auto" w:fill="auto"/>
          </w:tcPr>
          <w:p w14:paraId="48D4AB1C" w14:textId="216ED15F" w:rsidR="00CE40F0" w:rsidRPr="00B056C3" w:rsidRDefault="00CE40F0" w:rsidP="00CE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5F7744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7" w:type="pct"/>
          </w:tcPr>
          <w:p w14:paraId="21B520BF" w14:textId="77777777" w:rsidR="00CE40F0" w:rsidRPr="00B056C3" w:rsidRDefault="00CE40F0" w:rsidP="00CE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CB6157B" w14:textId="0A36968D" w:rsidR="00CE40F0" w:rsidRPr="00B056C3" w:rsidRDefault="00CE40F0" w:rsidP="00CE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1" w:type="pct"/>
          </w:tcPr>
          <w:p w14:paraId="3062DE36" w14:textId="77777777" w:rsidR="00CE40F0" w:rsidRPr="00B056C3" w:rsidRDefault="00CE40F0" w:rsidP="00CE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BF37EE1" w14:textId="735A41EE" w:rsidR="00CE40F0" w:rsidRPr="00B056C3" w:rsidRDefault="00CE40F0" w:rsidP="00CE40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27575F99" w14:textId="77777777" w:rsidR="00CE40F0" w:rsidRPr="00B056C3" w:rsidRDefault="00CE40F0" w:rsidP="00CE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DFB2C99" w14:textId="3E9944B9" w:rsidR="00CE40F0" w:rsidRPr="00B056C3" w:rsidRDefault="00CE40F0" w:rsidP="00CE40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5878" w:rsidRPr="00E50445" w14:paraId="31C62890" w14:textId="77777777" w:rsidTr="009F5878">
        <w:tc>
          <w:tcPr>
            <w:tcW w:w="2276" w:type="pct"/>
          </w:tcPr>
          <w:p w14:paraId="155406DC" w14:textId="77777777" w:rsidR="00682FEA" w:rsidRPr="00C37F14" w:rsidRDefault="00682FEA" w:rsidP="00682FE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</w:p>
        </w:tc>
        <w:tc>
          <w:tcPr>
            <w:tcW w:w="583" w:type="pct"/>
          </w:tcPr>
          <w:p w14:paraId="5397D7E6" w14:textId="77777777" w:rsidR="00682FEA" w:rsidRPr="00C37F14" w:rsidRDefault="00682FEA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7" w:type="pct"/>
          </w:tcPr>
          <w:p w14:paraId="03427251" w14:textId="77777777" w:rsidR="00682FEA" w:rsidRPr="00C37F14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77" w:type="pct"/>
          </w:tcPr>
          <w:p w14:paraId="27284626" w14:textId="77777777" w:rsidR="00682FEA" w:rsidRPr="00C37F14" w:rsidRDefault="00682FEA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1" w:type="pct"/>
          </w:tcPr>
          <w:p w14:paraId="4F17E68A" w14:textId="77777777" w:rsidR="00682FEA" w:rsidRPr="00C37F14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82" w:type="pct"/>
            <w:shd w:val="clear" w:color="auto" w:fill="auto"/>
          </w:tcPr>
          <w:p w14:paraId="62F41898" w14:textId="77777777" w:rsidR="00682FEA" w:rsidRPr="00C37F14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2" w:type="pct"/>
          </w:tcPr>
          <w:p w14:paraId="49605E9A" w14:textId="77777777" w:rsidR="00682FEA" w:rsidRPr="00C37F14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82" w:type="pct"/>
          </w:tcPr>
          <w:p w14:paraId="111A1C8E" w14:textId="77777777" w:rsidR="00682FEA" w:rsidRPr="00C37F14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9F5878" w:rsidRPr="00C57846" w14:paraId="7B1BB925" w14:textId="77777777" w:rsidTr="009F5878">
        <w:tc>
          <w:tcPr>
            <w:tcW w:w="2276" w:type="pct"/>
          </w:tcPr>
          <w:p w14:paraId="2411DDFD" w14:textId="3FEE5593" w:rsidR="00682FEA" w:rsidRPr="00161E24" w:rsidRDefault="00682FEA" w:rsidP="00682FE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การร่วมค้า</w:t>
            </w:r>
          </w:p>
        </w:tc>
        <w:tc>
          <w:tcPr>
            <w:tcW w:w="583" w:type="pct"/>
          </w:tcPr>
          <w:p w14:paraId="5C7DF55F" w14:textId="77777777" w:rsidR="00682FEA" w:rsidRPr="00B056C3" w:rsidRDefault="00682FEA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73B1BC5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1A541BC" w14:textId="77777777" w:rsidR="00682FEA" w:rsidRPr="00B056C3" w:rsidRDefault="00682FEA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1BD7BC17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E577C52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3D4937F2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CF416CE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5878" w:rsidRPr="00C57846" w14:paraId="472DE376" w14:textId="77777777" w:rsidTr="009F5878">
        <w:tc>
          <w:tcPr>
            <w:tcW w:w="2276" w:type="pct"/>
          </w:tcPr>
          <w:p w14:paraId="19058D9B" w14:textId="467BF5AA" w:rsidR="00682FEA" w:rsidRPr="00161E24" w:rsidRDefault="00682FEA" w:rsidP="00682FE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83" w:type="pct"/>
            <w:shd w:val="clear" w:color="auto" w:fill="auto"/>
          </w:tcPr>
          <w:p w14:paraId="051638B2" w14:textId="4972157A" w:rsidR="00682FEA" w:rsidRPr="00B056C3" w:rsidRDefault="00651A26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1,601</w:t>
            </w:r>
          </w:p>
        </w:tc>
        <w:tc>
          <w:tcPr>
            <w:tcW w:w="127" w:type="pct"/>
          </w:tcPr>
          <w:p w14:paraId="4089BFC8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7F8F418E" w14:textId="383B666C" w:rsidR="00682FEA" w:rsidRPr="00B056C3" w:rsidRDefault="00682FEA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1,470</w:t>
            </w:r>
          </w:p>
        </w:tc>
        <w:tc>
          <w:tcPr>
            <w:tcW w:w="141" w:type="pct"/>
          </w:tcPr>
          <w:p w14:paraId="35D2E5FD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6CDE90F" w14:textId="5B12C8E6" w:rsidR="00682FEA" w:rsidRPr="00B056C3" w:rsidRDefault="005A14D5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5472CF99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392F0D4" w14:textId="07061619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5878" w:rsidRPr="00C57846" w14:paraId="384247D2" w14:textId="77777777" w:rsidTr="009F5878">
        <w:tc>
          <w:tcPr>
            <w:tcW w:w="2276" w:type="pct"/>
          </w:tcPr>
          <w:p w14:paraId="04FD602C" w14:textId="61CA19FB" w:rsidR="00682FEA" w:rsidRPr="00161E24" w:rsidRDefault="00682FEA" w:rsidP="00682FE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การให้บริการ</w:t>
            </w:r>
          </w:p>
        </w:tc>
        <w:tc>
          <w:tcPr>
            <w:tcW w:w="583" w:type="pct"/>
          </w:tcPr>
          <w:p w14:paraId="075F17FC" w14:textId="68A59994" w:rsidR="00682FEA" w:rsidRPr="00B056C3" w:rsidRDefault="00F625E9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F625E9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27" w:type="pct"/>
          </w:tcPr>
          <w:p w14:paraId="6627C129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1E2A3EF4" w14:textId="5F8F7DD0" w:rsidR="00682FEA" w:rsidRPr="00B056C3" w:rsidRDefault="00682FEA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41" w:type="pct"/>
          </w:tcPr>
          <w:p w14:paraId="55BDD02F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DE88818" w14:textId="1B6D7AAA" w:rsidR="00682FEA" w:rsidRPr="00B056C3" w:rsidRDefault="00261620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61620">
              <w:rPr>
                <w:rFonts w:asciiTheme="majorBidi" w:hAnsiTheme="majorBidi"/>
                <w:sz w:val="30"/>
                <w:szCs w:val="30"/>
                <w:cs/>
              </w:rPr>
              <w:t>4</w:t>
            </w:r>
          </w:p>
        </w:tc>
        <w:tc>
          <w:tcPr>
            <w:tcW w:w="132" w:type="pct"/>
          </w:tcPr>
          <w:p w14:paraId="0CB9E593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2A8FEC2" w14:textId="4C1E5A5B" w:rsidR="00682FEA" w:rsidRPr="00B056C3" w:rsidRDefault="00682FEA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9F5878" w:rsidRPr="00C57846" w14:paraId="00C852B4" w14:textId="77777777" w:rsidTr="009F5878">
        <w:tc>
          <w:tcPr>
            <w:tcW w:w="2276" w:type="pct"/>
          </w:tcPr>
          <w:p w14:paraId="6CD2EC30" w14:textId="201976DE" w:rsidR="00682FEA" w:rsidRPr="00161E24" w:rsidRDefault="00682FEA" w:rsidP="00682FE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เงินปันผลรับ</w:t>
            </w:r>
          </w:p>
        </w:tc>
        <w:tc>
          <w:tcPr>
            <w:tcW w:w="583" w:type="pct"/>
            <w:shd w:val="clear" w:color="auto" w:fill="auto"/>
          </w:tcPr>
          <w:p w14:paraId="72BBCF11" w14:textId="383DF23F" w:rsidR="00682FEA" w:rsidRPr="00B056C3" w:rsidRDefault="00A6757B" w:rsidP="00A675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2A03B317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AFA5331" w14:textId="3FE95323" w:rsidR="00682FEA" w:rsidRPr="00B056C3" w:rsidRDefault="00682FEA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205676D7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019C948" w14:textId="7F2F0BF2" w:rsidR="00682FEA" w:rsidRPr="00B056C3" w:rsidRDefault="00651A26" w:rsidP="009F5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106</w:t>
            </w:r>
          </w:p>
        </w:tc>
        <w:tc>
          <w:tcPr>
            <w:tcW w:w="132" w:type="pct"/>
          </w:tcPr>
          <w:p w14:paraId="684BAB51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9F82C4D" w14:textId="33F02591" w:rsidR="00682FEA" w:rsidRPr="00B056C3" w:rsidRDefault="00682FEA" w:rsidP="009F58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</w:tr>
      <w:tr w:rsidR="009F5878" w:rsidRPr="00C57846" w14:paraId="16F893B6" w14:textId="77777777" w:rsidTr="009F5878">
        <w:tc>
          <w:tcPr>
            <w:tcW w:w="2276" w:type="pct"/>
          </w:tcPr>
          <w:p w14:paraId="3068EBB4" w14:textId="59476E3B" w:rsidR="00682FEA" w:rsidRPr="00161E24" w:rsidRDefault="00682FEA" w:rsidP="00682FE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3B0EB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583" w:type="pct"/>
          </w:tcPr>
          <w:p w14:paraId="442735AD" w14:textId="6471DB11" w:rsidR="00682FEA" w:rsidRPr="00B056C3" w:rsidRDefault="00F625E9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F625E9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27" w:type="pct"/>
          </w:tcPr>
          <w:p w14:paraId="2F430D28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A5C932B" w14:textId="7E75F3FA" w:rsidR="00682FEA" w:rsidRPr="00B056C3" w:rsidRDefault="00682FEA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1" w:type="pct"/>
          </w:tcPr>
          <w:p w14:paraId="0C86B815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750C0D7" w14:textId="7AB204B4" w:rsidR="00682FEA" w:rsidRPr="00B056C3" w:rsidRDefault="005A14D5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6002CF52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66D8671C" w14:textId="42397C28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5878" w:rsidRPr="00C57846" w14:paraId="544B0FEB" w14:textId="77777777" w:rsidTr="009F5878">
        <w:tc>
          <w:tcPr>
            <w:tcW w:w="2276" w:type="pct"/>
          </w:tcPr>
          <w:p w14:paraId="1CBEF4CA" w14:textId="5EAE869B" w:rsidR="00682FEA" w:rsidRPr="00161E24" w:rsidRDefault="00682FEA" w:rsidP="00682FE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583" w:type="pct"/>
            <w:shd w:val="clear" w:color="auto" w:fill="auto"/>
          </w:tcPr>
          <w:p w14:paraId="64C1BB34" w14:textId="1127513D" w:rsidR="00682FEA" w:rsidRPr="00B056C3" w:rsidRDefault="000A566D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927</w:t>
            </w:r>
          </w:p>
        </w:tc>
        <w:tc>
          <w:tcPr>
            <w:tcW w:w="127" w:type="pct"/>
          </w:tcPr>
          <w:p w14:paraId="7737A137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C30A754" w14:textId="26BC362B" w:rsidR="00682FEA" w:rsidRPr="00B056C3" w:rsidRDefault="00682FEA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763</w:t>
            </w:r>
          </w:p>
        </w:tc>
        <w:tc>
          <w:tcPr>
            <w:tcW w:w="141" w:type="pct"/>
          </w:tcPr>
          <w:p w14:paraId="61900E2A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E7C5A7D" w14:textId="1A6B75D6" w:rsidR="00682FEA" w:rsidRPr="00B056C3" w:rsidRDefault="005A14D5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33A86991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EE6B8C4" w14:textId="31727985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5878" w:rsidRPr="00C57846" w14:paraId="7207B871" w14:textId="77777777" w:rsidTr="009F5878">
        <w:tc>
          <w:tcPr>
            <w:tcW w:w="2276" w:type="pct"/>
          </w:tcPr>
          <w:p w14:paraId="66C159A0" w14:textId="2D3BC6E2" w:rsidR="00682FEA" w:rsidRPr="00161E24" w:rsidRDefault="00682FEA" w:rsidP="00682FE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ค่าใช้จ่ายอื่น</w:t>
            </w:r>
          </w:p>
        </w:tc>
        <w:tc>
          <w:tcPr>
            <w:tcW w:w="583" w:type="pct"/>
            <w:shd w:val="clear" w:color="auto" w:fill="auto"/>
          </w:tcPr>
          <w:p w14:paraId="22982A17" w14:textId="53B3C53C" w:rsidR="00682FEA" w:rsidRPr="00B056C3" w:rsidRDefault="00F625E9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7" w:type="pct"/>
          </w:tcPr>
          <w:p w14:paraId="42937B76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2EF4462B" w14:textId="7451D7C5" w:rsidR="00682FEA" w:rsidRPr="00B056C3" w:rsidRDefault="00682FEA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1" w:type="pct"/>
          </w:tcPr>
          <w:p w14:paraId="6C34B377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CD5BFE3" w14:textId="279463BE" w:rsidR="00682FEA" w:rsidRPr="00B056C3" w:rsidRDefault="005A14D5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6F2F316B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087BA6E" w14:textId="6FADE70A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5878" w:rsidRPr="00C57846" w14:paraId="1EE9D2A9" w14:textId="77777777" w:rsidTr="009F5878">
        <w:tc>
          <w:tcPr>
            <w:tcW w:w="2276" w:type="pct"/>
          </w:tcPr>
          <w:p w14:paraId="311E3DE4" w14:textId="77777777" w:rsidR="00682FEA" w:rsidRPr="007A5E8E" w:rsidRDefault="00682FEA" w:rsidP="00682FE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583" w:type="pct"/>
          </w:tcPr>
          <w:p w14:paraId="70391AEF" w14:textId="77777777" w:rsidR="00682FEA" w:rsidRPr="007A5E8E" w:rsidRDefault="00682FEA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7" w:type="pct"/>
          </w:tcPr>
          <w:p w14:paraId="59CB2B20" w14:textId="77777777" w:rsidR="00682FEA" w:rsidRPr="007A5E8E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77" w:type="pct"/>
          </w:tcPr>
          <w:p w14:paraId="62423E78" w14:textId="77777777" w:rsidR="00682FEA" w:rsidRPr="007A5E8E" w:rsidRDefault="00682FEA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1" w:type="pct"/>
          </w:tcPr>
          <w:p w14:paraId="22636540" w14:textId="77777777" w:rsidR="00682FEA" w:rsidRPr="007A5E8E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82" w:type="pct"/>
            <w:shd w:val="clear" w:color="auto" w:fill="auto"/>
          </w:tcPr>
          <w:p w14:paraId="5A30120E" w14:textId="77777777" w:rsidR="00682FEA" w:rsidRPr="007A5E8E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2" w:type="pct"/>
          </w:tcPr>
          <w:p w14:paraId="013179B5" w14:textId="77777777" w:rsidR="00682FEA" w:rsidRPr="007A5E8E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82" w:type="pct"/>
          </w:tcPr>
          <w:p w14:paraId="6216C754" w14:textId="77777777" w:rsidR="00682FEA" w:rsidRPr="007A5E8E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9F5878" w:rsidRPr="00C57846" w14:paraId="66800D9D" w14:textId="77777777" w:rsidTr="009F5878">
        <w:tc>
          <w:tcPr>
            <w:tcW w:w="2276" w:type="pct"/>
          </w:tcPr>
          <w:p w14:paraId="3DC56DEE" w14:textId="59972DCE" w:rsidR="00682FEA" w:rsidRPr="00161E24" w:rsidRDefault="00682FEA" w:rsidP="00682FE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ja-JP" w:bidi="th-TH"/>
              </w:rPr>
              <w:t>กิจการอื่นที่เกี่ยวข้องกัน</w:t>
            </w:r>
          </w:p>
        </w:tc>
        <w:tc>
          <w:tcPr>
            <w:tcW w:w="583" w:type="pct"/>
          </w:tcPr>
          <w:p w14:paraId="5A17174E" w14:textId="77777777" w:rsidR="00682FEA" w:rsidRPr="00B056C3" w:rsidRDefault="00682FEA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lang w:bidi="ar-SA"/>
              </w:rPr>
            </w:pPr>
          </w:p>
        </w:tc>
        <w:tc>
          <w:tcPr>
            <w:tcW w:w="127" w:type="pct"/>
          </w:tcPr>
          <w:p w14:paraId="42E5EEFE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0A0E5015" w14:textId="77777777" w:rsidR="00682FEA" w:rsidRPr="00B056C3" w:rsidRDefault="00682FEA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6222E5E2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FD9E80A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15A7B8C7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5E68688F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5878" w:rsidRPr="00C57846" w14:paraId="355EABF3" w14:textId="77777777" w:rsidTr="009F5878">
        <w:tc>
          <w:tcPr>
            <w:tcW w:w="2276" w:type="pct"/>
          </w:tcPr>
          <w:p w14:paraId="01AD60C0" w14:textId="561763FC" w:rsidR="00682FEA" w:rsidRPr="00161E24" w:rsidRDefault="00682FEA" w:rsidP="00682FE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  <w:lang w:eastAsia="ja-JP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ขายสินค้า</w:t>
            </w:r>
          </w:p>
        </w:tc>
        <w:tc>
          <w:tcPr>
            <w:tcW w:w="583" w:type="pct"/>
          </w:tcPr>
          <w:p w14:paraId="73656164" w14:textId="70F4DF45" w:rsidR="00682FEA" w:rsidRPr="00B056C3" w:rsidRDefault="00FC705E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FC705E">
              <w:rPr>
                <w:rFonts w:asciiTheme="majorBidi" w:hAnsiTheme="majorBidi" w:cstheme="majorBidi"/>
                <w:sz w:val="30"/>
                <w:szCs w:val="30"/>
              </w:rPr>
              <w:t>108</w:t>
            </w:r>
          </w:p>
        </w:tc>
        <w:tc>
          <w:tcPr>
            <w:tcW w:w="127" w:type="pct"/>
          </w:tcPr>
          <w:p w14:paraId="135629A7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6B889A7F" w14:textId="4DEA1402" w:rsidR="00682FEA" w:rsidRPr="00B056C3" w:rsidRDefault="00682FEA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96</w:t>
            </w:r>
          </w:p>
        </w:tc>
        <w:tc>
          <w:tcPr>
            <w:tcW w:w="141" w:type="pct"/>
          </w:tcPr>
          <w:p w14:paraId="729BE821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2252CB4" w14:textId="672BFD8D" w:rsidR="00682FEA" w:rsidRPr="00B056C3" w:rsidRDefault="00764B78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4730D2D3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714D5E6" w14:textId="1901EF9D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5878" w:rsidRPr="00C57846" w14:paraId="3C40407E" w14:textId="77777777" w:rsidTr="009F5878">
        <w:tc>
          <w:tcPr>
            <w:tcW w:w="2276" w:type="pct"/>
          </w:tcPr>
          <w:p w14:paraId="03AD8982" w14:textId="0C107C57" w:rsidR="00682FEA" w:rsidRDefault="00682FEA" w:rsidP="00682FE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การให้บริการ</w:t>
            </w:r>
          </w:p>
        </w:tc>
        <w:tc>
          <w:tcPr>
            <w:tcW w:w="583" w:type="pct"/>
          </w:tcPr>
          <w:p w14:paraId="3380F13B" w14:textId="49050944" w:rsidR="00682FEA" w:rsidRDefault="005D6B9B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127" w:type="pct"/>
          </w:tcPr>
          <w:p w14:paraId="74B33654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1A3822D0" w14:textId="4BA81385" w:rsidR="00682FEA" w:rsidRDefault="00682FEA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141" w:type="pct"/>
          </w:tcPr>
          <w:p w14:paraId="769C476C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46CED79" w14:textId="1FCC0DD6" w:rsidR="00682FEA" w:rsidRDefault="004D7DE2" w:rsidP="006B5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2" w:type="pct"/>
          </w:tcPr>
          <w:p w14:paraId="41DF22E2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84A0F78" w14:textId="38F42B3A" w:rsidR="00682FEA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5878" w:rsidRPr="00C57846" w14:paraId="3FA0D5E4" w14:textId="77777777" w:rsidTr="009F5878">
        <w:tc>
          <w:tcPr>
            <w:tcW w:w="2276" w:type="pct"/>
          </w:tcPr>
          <w:p w14:paraId="1CC81E73" w14:textId="3A230FEC" w:rsidR="001C6401" w:rsidRDefault="001C6401" w:rsidP="00682FE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3B0EB2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  <w:t>รายได้อื่น</w:t>
            </w:r>
          </w:p>
        </w:tc>
        <w:tc>
          <w:tcPr>
            <w:tcW w:w="583" w:type="pct"/>
          </w:tcPr>
          <w:p w14:paraId="4444D627" w14:textId="183A5FC0" w:rsidR="001C6401" w:rsidRDefault="001C6401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</w:p>
        </w:tc>
        <w:tc>
          <w:tcPr>
            <w:tcW w:w="127" w:type="pct"/>
          </w:tcPr>
          <w:p w14:paraId="1FD86EBC" w14:textId="77777777" w:rsidR="001C6401" w:rsidRPr="00B056C3" w:rsidRDefault="001C6401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4D1CF099" w14:textId="6E26A626" w:rsidR="001C6401" w:rsidRDefault="001C6401" w:rsidP="001C6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6A46F04D" w14:textId="77777777" w:rsidR="001C6401" w:rsidRPr="00B056C3" w:rsidRDefault="001C6401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E7DA831" w14:textId="3BF41608" w:rsidR="001C6401" w:rsidRDefault="00764B78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75AA410E" w14:textId="77777777" w:rsidR="001C6401" w:rsidRPr="00B056C3" w:rsidRDefault="001C6401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1F8EAD73" w14:textId="1DFDFE9C" w:rsidR="001C6401" w:rsidRDefault="00764B78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5878" w:rsidRPr="00C57846" w14:paraId="277B1E0F" w14:textId="77777777" w:rsidTr="009F5878">
        <w:tc>
          <w:tcPr>
            <w:tcW w:w="2276" w:type="pct"/>
          </w:tcPr>
          <w:p w14:paraId="37E3BDC3" w14:textId="777402B9" w:rsidR="00682FEA" w:rsidRPr="00161E24" w:rsidRDefault="00682FEA" w:rsidP="00682FE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bidi="th-TH"/>
              </w:rPr>
              <w:t>ซื้อสินค้า</w:t>
            </w:r>
          </w:p>
        </w:tc>
        <w:tc>
          <w:tcPr>
            <w:tcW w:w="583" w:type="pct"/>
          </w:tcPr>
          <w:p w14:paraId="36F3B78F" w14:textId="0C3F01E6" w:rsidR="00682FEA" w:rsidRDefault="00B435CE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435CE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27" w:type="pct"/>
          </w:tcPr>
          <w:p w14:paraId="3ED5BAFF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28739E82" w14:textId="788AA50F" w:rsidR="00682FEA" w:rsidRPr="00161E24" w:rsidRDefault="00682FEA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64</w:t>
            </w:r>
          </w:p>
        </w:tc>
        <w:tc>
          <w:tcPr>
            <w:tcW w:w="141" w:type="pct"/>
          </w:tcPr>
          <w:p w14:paraId="76949AD8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3E054475" w14:textId="341D6803" w:rsidR="00682FEA" w:rsidRDefault="00764B78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6B201D3C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4A0E73BE" w14:textId="191362F1" w:rsidR="00682FEA" w:rsidRPr="00161E24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5878" w:rsidRPr="00C57846" w14:paraId="627F8386" w14:textId="77777777" w:rsidTr="009F5878">
        <w:tc>
          <w:tcPr>
            <w:tcW w:w="2276" w:type="pct"/>
          </w:tcPr>
          <w:p w14:paraId="11AF7615" w14:textId="337C76CB" w:rsidR="00F01B45" w:rsidRDefault="00F01B45" w:rsidP="00682FE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bidi="th-TH"/>
              </w:rPr>
              <w:t>ซื้อที่ดิน อาคารและอุปกรณ์</w:t>
            </w:r>
          </w:p>
        </w:tc>
        <w:tc>
          <w:tcPr>
            <w:tcW w:w="583" w:type="pct"/>
          </w:tcPr>
          <w:p w14:paraId="1351CDD0" w14:textId="428F7A7D" w:rsidR="00F01B45" w:rsidRPr="00B435CE" w:rsidRDefault="00F01B45" w:rsidP="00F01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451514B" w14:textId="77777777" w:rsidR="00F01B45" w:rsidRPr="00B056C3" w:rsidRDefault="00F01B45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shd w:val="clear" w:color="auto" w:fill="auto"/>
          </w:tcPr>
          <w:p w14:paraId="7EA894F1" w14:textId="155AF843" w:rsidR="00F01B45" w:rsidRDefault="00F01B45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1" w:type="pct"/>
          </w:tcPr>
          <w:p w14:paraId="2466D491" w14:textId="77777777" w:rsidR="00F01B45" w:rsidRPr="00B056C3" w:rsidRDefault="00F01B45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17F591A0" w14:textId="5DF2D690" w:rsidR="00F01B45" w:rsidRDefault="00F01B45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42E05D86" w14:textId="77777777" w:rsidR="00F01B45" w:rsidRPr="00B056C3" w:rsidRDefault="00F01B45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3470B293" w14:textId="0B34D2B7" w:rsidR="00F01B45" w:rsidRDefault="00F01B45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5878" w:rsidRPr="00C57846" w14:paraId="4791AB94" w14:textId="77777777" w:rsidTr="009F5878">
        <w:tc>
          <w:tcPr>
            <w:tcW w:w="2276" w:type="pct"/>
          </w:tcPr>
          <w:p w14:paraId="62B96301" w14:textId="3A703524" w:rsidR="00682FEA" w:rsidRPr="00161E24" w:rsidRDefault="00682FEA" w:rsidP="00682FE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ค่าใช้จ่ายอื่น</w:t>
            </w:r>
          </w:p>
        </w:tc>
        <w:tc>
          <w:tcPr>
            <w:tcW w:w="583" w:type="pct"/>
          </w:tcPr>
          <w:p w14:paraId="7D17FC12" w14:textId="2E634759" w:rsidR="00682FEA" w:rsidRPr="00B056C3" w:rsidRDefault="00B435CE" w:rsidP="00B435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435CE"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  <w:tc>
          <w:tcPr>
            <w:tcW w:w="127" w:type="pct"/>
          </w:tcPr>
          <w:p w14:paraId="1C2E2F29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32D3EBAC" w14:textId="5F420D7B" w:rsidR="00682FEA" w:rsidRPr="00B056C3" w:rsidRDefault="00682FEA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122</w:t>
            </w:r>
          </w:p>
        </w:tc>
        <w:tc>
          <w:tcPr>
            <w:tcW w:w="141" w:type="pct"/>
          </w:tcPr>
          <w:p w14:paraId="0704ECAC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62F82506" w14:textId="1EA5066C" w:rsidR="00682FEA" w:rsidRPr="00B056C3" w:rsidRDefault="00764B78" w:rsidP="006B5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64B78"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32" w:type="pct"/>
          </w:tcPr>
          <w:p w14:paraId="64B14D44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00EE0DBD" w14:textId="3713734A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</w:tr>
      <w:tr w:rsidR="009F5878" w:rsidRPr="00C57846" w14:paraId="544DA664" w14:textId="77777777" w:rsidTr="009F5878">
        <w:trPr>
          <w:trHeight w:val="95"/>
        </w:trPr>
        <w:tc>
          <w:tcPr>
            <w:tcW w:w="2276" w:type="pct"/>
          </w:tcPr>
          <w:p w14:paraId="72CCD49C" w14:textId="77777777" w:rsidR="002124A0" w:rsidRPr="007A5E8E" w:rsidRDefault="002124A0" w:rsidP="00682FE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bidi="th-TH"/>
              </w:rPr>
            </w:pPr>
          </w:p>
        </w:tc>
        <w:tc>
          <w:tcPr>
            <w:tcW w:w="583" w:type="pct"/>
          </w:tcPr>
          <w:p w14:paraId="370550F2" w14:textId="77777777" w:rsidR="002124A0" w:rsidRPr="007A5E8E" w:rsidRDefault="002124A0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27" w:type="pct"/>
          </w:tcPr>
          <w:p w14:paraId="61FF1985" w14:textId="77777777" w:rsidR="002124A0" w:rsidRPr="007A5E8E" w:rsidRDefault="002124A0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77" w:type="pct"/>
          </w:tcPr>
          <w:p w14:paraId="1282F9B5" w14:textId="77777777" w:rsidR="002124A0" w:rsidRPr="007A5E8E" w:rsidRDefault="002124A0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41" w:type="pct"/>
          </w:tcPr>
          <w:p w14:paraId="45B247EE" w14:textId="77777777" w:rsidR="002124A0" w:rsidRPr="007A5E8E" w:rsidRDefault="002124A0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82" w:type="pct"/>
          </w:tcPr>
          <w:p w14:paraId="637E519F" w14:textId="77777777" w:rsidR="002124A0" w:rsidRPr="007A5E8E" w:rsidRDefault="002124A0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32" w:type="pct"/>
          </w:tcPr>
          <w:p w14:paraId="000E2AA4" w14:textId="77777777" w:rsidR="002124A0" w:rsidRPr="007A5E8E" w:rsidRDefault="002124A0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582" w:type="pct"/>
            <w:shd w:val="clear" w:color="auto" w:fill="auto"/>
          </w:tcPr>
          <w:p w14:paraId="3A867BF1" w14:textId="77777777" w:rsidR="002124A0" w:rsidRPr="007A5E8E" w:rsidRDefault="002124A0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9F5878" w:rsidRPr="00C57846" w14:paraId="203242E8" w14:textId="77777777" w:rsidTr="009F5878">
        <w:tc>
          <w:tcPr>
            <w:tcW w:w="2276" w:type="pct"/>
          </w:tcPr>
          <w:p w14:paraId="04E96654" w14:textId="433D8444" w:rsidR="00682FEA" w:rsidRPr="00161E24" w:rsidRDefault="00682FEA" w:rsidP="00682FEA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ผู้บริหารสำคัญ</w:t>
            </w:r>
          </w:p>
        </w:tc>
        <w:tc>
          <w:tcPr>
            <w:tcW w:w="583" w:type="pct"/>
          </w:tcPr>
          <w:p w14:paraId="09075BF7" w14:textId="77777777" w:rsidR="00682FEA" w:rsidRPr="00B056C3" w:rsidRDefault="00682FEA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7A5FD616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</w:tcPr>
          <w:p w14:paraId="49A51582" w14:textId="77777777" w:rsidR="00682FEA" w:rsidRPr="00B056C3" w:rsidRDefault="00682FEA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5D36FE75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1CCAD5E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</w:tcPr>
          <w:p w14:paraId="4423A0FA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25E368A5" w14:textId="77777777" w:rsidR="00682FEA" w:rsidRPr="00B056C3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5878" w:rsidRPr="00C57846" w14:paraId="31879122" w14:textId="77777777" w:rsidTr="009F5878">
        <w:tc>
          <w:tcPr>
            <w:tcW w:w="2276" w:type="pct"/>
          </w:tcPr>
          <w:p w14:paraId="678F67EF" w14:textId="4FEA0358" w:rsidR="00682FEA" w:rsidRPr="00161E24" w:rsidRDefault="00682FEA" w:rsidP="00682FEA">
            <w:pPr>
              <w:pStyle w:val="block"/>
              <w:spacing w:after="0" w:line="240" w:lineRule="auto"/>
              <w:ind w:left="280" w:hanging="28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ค่าตอบแทนผู้บริหารสำคัญ</w:t>
            </w:r>
          </w:p>
        </w:tc>
        <w:tc>
          <w:tcPr>
            <w:tcW w:w="583" w:type="pct"/>
            <w:vAlign w:val="bottom"/>
          </w:tcPr>
          <w:p w14:paraId="039338F5" w14:textId="5DFC9848" w:rsidR="00682FEA" w:rsidRPr="00FF21F9" w:rsidRDefault="00682FEA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41FCCF84" w14:textId="77777777" w:rsidR="00682FEA" w:rsidRPr="00FF21F9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1AB1E3DB" w14:textId="1473EE23" w:rsidR="00682FEA" w:rsidRPr="00FF21F9" w:rsidRDefault="00682FEA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vAlign w:val="bottom"/>
          </w:tcPr>
          <w:p w14:paraId="357F076D" w14:textId="77777777" w:rsidR="00682FEA" w:rsidRPr="00FF21F9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654CA348" w14:textId="0487F506" w:rsidR="00682FEA" w:rsidRPr="00FF21F9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" w:type="pct"/>
            <w:vAlign w:val="bottom"/>
          </w:tcPr>
          <w:p w14:paraId="4820F452" w14:textId="77777777" w:rsidR="00682FEA" w:rsidRPr="00FF21F9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3349CE99" w14:textId="5F8F3869" w:rsidR="00682FEA" w:rsidRPr="00FF21F9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5878" w:rsidRPr="00C57846" w14:paraId="6AC4A996" w14:textId="77777777" w:rsidTr="009F5878">
        <w:tc>
          <w:tcPr>
            <w:tcW w:w="2276" w:type="pct"/>
          </w:tcPr>
          <w:p w14:paraId="1497813E" w14:textId="4B6162E4" w:rsidR="00682FEA" w:rsidRPr="00161E24" w:rsidRDefault="00682FEA" w:rsidP="00682FEA">
            <w:pPr>
              <w:pStyle w:val="block"/>
              <w:spacing w:after="0" w:line="240" w:lineRule="auto"/>
              <w:ind w:left="280" w:firstLine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ผลประโยชน์ระยะสั้น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ของพนักงาน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1345D59B" w14:textId="4F909CE2" w:rsidR="00682FEA" w:rsidRPr="00FF21F9" w:rsidRDefault="0054591D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27" w:type="pct"/>
            <w:vAlign w:val="bottom"/>
          </w:tcPr>
          <w:p w14:paraId="792069FB" w14:textId="77777777" w:rsidR="00682FEA" w:rsidRPr="00FF21F9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77" w:type="pct"/>
            <w:vAlign w:val="bottom"/>
          </w:tcPr>
          <w:p w14:paraId="6B8EB7BE" w14:textId="5AD67A87" w:rsidR="00682FEA" w:rsidRPr="00FF21F9" w:rsidRDefault="00682FEA" w:rsidP="00682F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21F9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1" w:type="pct"/>
            <w:vAlign w:val="bottom"/>
          </w:tcPr>
          <w:p w14:paraId="5D2BF413" w14:textId="77777777" w:rsidR="00682FEA" w:rsidRPr="00FF21F9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7A3F6713" w14:textId="2CA92396" w:rsidR="00682FEA" w:rsidRPr="00FF21F9" w:rsidRDefault="0054591D" w:rsidP="006B5C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32" w:type="pct"/>
            <w:vAlign w:val="bottom"/>
          </w:tcPr>
          <w:p w14:paraId="6D622C80" w14:textId="77777777" w:rsidR="00682FEA" w:rsidRPr="00FF21F9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vAlign w:val="bottom"/>
          </w:tcPr>
          <w:p w14:paraId="6A521A37" w14:textId="712764DB" w:rsidR="00682FEA" w:rsidRPr="00FF21F9" w:rsidRDefault="00682FEA" w:rsidP="00682F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FF21F9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</w:tbl>
    <w:p w14:paraId="798A47C4" w14:textId="57B03286" w:rsidR="008E511A" w:rsidRPr="007C7595" w:rsidRDefault="008E51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30"/>
          <w:szCs w:val="30"/>
        </w:rPr>
      </w:pPr>
    </w:p>
    <w:tbl>
      <w:tblPr>
        <w:tblW w:w="92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5"/>
        <w:gridCol w:w="1076"/>
        <w:gridCol w:w="237"/>
        <w:gridCol w:w="1091"/>
        <w:gridCol w:w="237"/>
        <w:gridCol w:w="1078"/>
        <w:gridCol w:w="236"/>
        <w:gridCol w:w="1082"/>
      </w:tblGrid>
      <w:tr w:rsidR="006B5C1E" w:rsidRPr="00C57846" w14:paraId="5272619C" w14:textId="77777777" w:rsidTr="006B5C1E">
        <w:trPr>
          <w:tblHeader/>
        </w:trPr>
        <w:tc>
          <w:tcPr>
            <w:tcW w:w="2281" w:type="pct"/>
          </w:tcPr>
          <w:p w14:paraId="00F4E24A" w14:textId="017631A3" w:rsidR="00906E88" w:rsidRPr="0063485F" w:rsidRDefault="00906E88" w:rsidP="00906E8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48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298" w:type="pct"/>
            <w:gridSpan w:val="3"/>
          </w:tcPr>
          <w:p w14:paraId="4D99D419" w14:textId="77777777" w:rsidR="00906E88" w:rsidRPr="00B056C3" w:rsidRDefault="00906E88" w:rsidP="00906E8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</w:tcPr>
          <w:p w14:paraId="216AAB29" w14:textId="77777777" w:rsidR="00906E88" w:rsidRPr="00B056C3" w:rsidRDefault="00906E88" w:rsidP="00906E8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2" w:type="pct"/>
            <w:gridSpan w:val="3"/>
          </w:tcPr>
          <w:p w14:paraId="14350E4D" w14:textId="77777777" w:rsidR="00906E88" w:rsidRPr="00B056C3" w:rsidRDefault="00906E88" w:rsidP="00906E8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6B5C1E" w:rsidRPr="00C57846" w14:paraId="11F731A1" w14:textId="77777777" w:rsidTr="006B5C1E">
        <w:trPr>
          <w:tblHeader/>
        </w:trPr>
        <w:tc>
          <w:tcPr>
            <w:tcW w:w="2281" w:type="pct"/>
          </w:tcPr>
          <w:p w14:paraId="09177C03" w14:textId="443B32BB" w:rsidR="002B2EC3" w:rsidRPr="0063485F" w:rsidRDefault="002B2EC3" w:rsidP="002B2EC3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6348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63485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63485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1" w:type="pct"/>
            <w:shd w:val="clear" w:color="auto" w:fill="auto"/>
          </w:tcPr>
          <w:p w14:paraId="64FD2680" w14:textId="43718910" w:rsidR="002B2EC3" w:rsidRPr="00B056C3" w:rsidRDefault="002B2EC3" w:rsidP="002B2E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5EBAEB2B" w14:textId="77777777" w:rsidR="002B2EC3" w:rsidRPr="00B056C3" w:rsidRDefault="002B2EC3" w:rsidP="002B2E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43DCB553" w14:textId="2DC3E9D4" w:rsidR="002B2EC3" w:rsidRPr="00B056C3" w:rsidRDefault="002B2EC3" w:rsidP="002B2E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8" w:type="pct"/>
          </w:tcPr>
          <w:p w14:paraId="05250FCA" w14:textId="77777777" w:rsidR="002B2EC3" w:rsidRPr="00B056C3" w:rsidRDefault="002B2EC3" w:rsidP="002B2E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79DB7BAA" w14:textId="55710557" w:rsidR="002B2EC3" w:rsidRPr="00B056C3" w:rsidRDefault="002B2EC3" w:rsidP="002B2E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7" w:type="pct"/>
          </w:tcPr>
          <w:p w14:paraId="74242D4E" w14:textId="77777777" w:rsidR="002B2EC3" w:rsidRPr="00B056C3" w:rsidRDefault="002B2EC3" w:rsidP="002B2E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2AEAEF9D" w14:textId="0E62D70B" w:rsidR="002B2EC3" w:rsidRPr="00B056C3" w:rsidRDefault="002B2EC3" w:rsidP="002B2E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7B6EA6" w:rsidRPr="00C57846" w14:paraId="614C153E" w14:textId="77777777" w:rsidTr="007B6EA6">
        <w:trPr>
          <w:tblHeader/>
        </w:trPr>
        <w:tc>
          <w:tcPr>
            <w:tcW w:w="2281" w:type="pct"/>
          </w:tcPr>
          <w:p w14:paraId="6BCD988B" w14:textId="77777777" w:rsidR="007B6EA6" w:rsidRPr="0063485F" w:rsidRDefault="007B6EA6" w:rsidP="002B2EC3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19" w:type="pct"/>
            <w:gridSpan w:val="7"/>
            <w:shd w:val="clear" w:color="auto" w:fill="auto"/>
          </w:tcPr>
          <w:p w14:paraId="05E5F09B" w14:textId="47CB2B40" w:rsidR="007B6EA6" w:rsidRPr="00B056C3" w:rsidRDefault="007B6EA6" w:rsidP="002B2E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B5C1E" w:rsidRPr="00C57846" w14:paraId="44E12FF0" w14:textId="77777777" w:rsidTr="006B5C1E">
        <w:tc>
          <w:tcPr>
            <w:tcW w:w="2281" w:type="pct"/>
          </w:tcPr>
          <w:p w14:paraId="662B8B80" w14:textId="291DC798" w:rsidR="00906E88" w:rsidRPr="00B056C3" w:rsidRDefault="00906E88" w:rsidP="00906E8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1" w:type="pct"/>
          </w:tcPr>
          <w:p w14:paraId="2F93A430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4E0E947C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20634B17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1C44765E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</w:tcPr>
          <w:p w14:paraId="097DB2CB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3640C387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6D99EB35" w14:textId="77777777" w:rsidR="00906E88" w:rsidRPr="00B056C3" w:rsidRDefault="00906E88" w:rsidP="00906E8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B5C1E" w:rsidRPr="00C57846" w14:paraId="3F6B5546" w14:textId="77777777" w:rsidTr="006B5C1E">
        <w:tc>
          <w:tcPr>
            <w:tcW w:w="2281" w:type="pct"/>
          </w:tcPr>
          <w:p w14:paraId="0DF8E262" w14:textId="7C332423" w:rsidR="002B2EC3" w:rsidRPr="00B056C3" w:rsidRDefault="002B2EC3" w:rsidP="002B2EC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81" w:type="pct"/>
          </w:tcPr>
          <w:p w14:paraId="20117510" w14:textId="5B8859FB" w:rsidR="002B2EC3" w:rsidRPr="00B056C3" w:rsidRDefault="00DF6D30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58C4A7C6" w14:textId="77777777" w:rsidR="002B2EC3" w:rsidRPr="00B056C3" w:rsidRDefault="002B2EC3" w:rsidP="002B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0B654348" w14:textId="19233724" w:rsidR="002B2EC3" w:rsidRPr="00B056C3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46D2C74B" w14:textId="77777777" w:rsidR="002B2EC3" w:rsidRPr="00B056C3" w:rsidRDefault="002B2EC3" w:rsidP="002B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1F34738C" w14:textId="36BF6287" w:rsidR="002B2EC3" w:rsidRPr="00B056C3" w:rsidRDefault="00A744EA" w:rsidP="002B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744EA">
              <w:rPr>
                <w:rFonts w:asciiTheme="majorBidi" w:hAnsiTheme="majorBidi" w:cstheme="majorBidi"/>
                <w:sz w:val="30"/>
                <w:szCs w:val="30"/>
              </w:rPr>
              <w:t>2,893</w:t>
            </w:r>
          </w:p>
        </w:tc>
        <w:tc>
          <w:tcPr>
            <w:tcW w:w="127" w:type="pct"/>
          </w:tcPr>
          <w:p w14:paraId="3A417988" w14:textId="77777777" w:rsidR="002B2EC3" w:rsidRPr="00B056C3" w:rsidRDefault="002B2EC3" w:rsidP="002B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7CE02EAB" w14:textId="31AB44F8" w:rsidR="002B2EC3" w:rsidRPr="00B056C3" w:rsidRDefault="002B2EC3" w:rsidP="0037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3,026</w:t>
            </w:r>
          </w:p>
        </w:tc>
      </w:tr>
      <w:tr w:rsidR="006B5C1E" w:rsidRPr="00C57846" w14:paraId="35F2CE9D" w14:textId="77777777" w:rsidTr="006B5C1E">
        <w:tc>
          <w:tcPr>
            <w:tcW w:w="2281" w:type="pct"/>
          </w:tcPr>
          <w:p w14:paraId="0F034AF2" w14:textId="4B4E2CB6" w:rsidR="002B2EC3" w:rsidRPr="00161E24" w:rsidRDefault="002B2EC3" w:rsidP="002B2EC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บริษัทร่วม</w:t>
            </w:r>
          </w:p>
        </w:tc>
        <w:tc>
          <w:tcPr>
            <w:tcW w:w="581" w:type="pct"/>
          </w:tcPr>
          <w:p w14:paraId="0C5EE708" w14:textId="1D3A15FD" w:rsidR="002B2EC3" w:rsidRDefault="00DF6D30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F6D30">
              <w:rPr>
                <w:rFonts w:asciiTheme="majorBidi" w:hAnsiTheme="majorBidi" w:cstheme="majorBidi"/>
                <w:sz w:val="30"/>
                <w:szCs w:val="30"/>
              </w:rPr>
              <w:t>296</w:t>
            </w:r>
          </w:p>
        </w:tc>
        <w:tc>
          <w:tcPr>
            <w:tcW w:w="128" w:type="pct"/>
          </w:tcPr>
          <w:p w14:paraId="2FD1CB77" w14:textId="77777777" w:rsidR="002B2EC3" w:rsidRPr="00B056C3" w:rsidRDefault="002B2EC3" w:rsidP="002B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1E77587E" w14:textId="677FE97F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178</w:t>
            </w:r>
          </w:p>
        </w:tc>
        <w:tc>
          <w:tcPr>
            <w:tcW w:w="128" w:type="pct"/>
          </w:tcPr>
          <w:p w14:paraId="638A9F74" w14:textId="77777777" w:rsidR="002B2EC3" w:rsidRPr="00B056C3" w:rsidRDefault="002B2EC3" w:rsidP="002B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814227F" w14:textId="6733AA89" w:rsidR="002B2EC3" w:rsidRDefault="00A744EA" w:rsidP="002B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77C378F" w14:textId="77777777" w:rsidR="002B2EC3" w:rsidRPr="00B056C3" w:rsidRDefault="002B2EC3" w:rsidP="002B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36C1F20" w14:textId="143DEBBA" w:rsidR="002B2EC3" w:rsidRPr="00161E24" w:rsidRDefault="002B2EC3" w:rsidP="00A1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B5C1E" w:rsidRPr="00C57846" w14:paraId="1CD86FB6" w14:textId="77777777" w:rsidTr="006B5C1E">
        <w:tc>
          <w:tcPr>
            <w:tcW w:w="2281" w:type="pct"/>
          </w:tcPr>
          <w:p w14:paraId="2BEE9CEC" w14:textId="6FF201FE" w:rsidR="002B2EC3" w:rsidRPr="00161E24" w:rsidRDefault="002B2EC3" w:rsidP="002B2EC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การร่วมค้า</w:t>
            </w:r>
          </w:p>
        </w:tc>
        <w:tc>
          <w:tcPr>
            <w:tcW w:w="581" w:type="pct"/>
            <w:shd w:val="clear" w:color="auto" w:fill="auto"/>
          </w:tcPr>
          <w:p w14:paraId="7C06CC58" w14:textId="7D45B0A7" w:rsidR="002B2EC3" w:rsidRDefault="00DF6D30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F6D30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128" w:type="pct"/>
          </w:tcPr>
          <w:p w14:paraId="2BDA382B" w14:textId="77777777" w:rsidR="002B2EC3" w:rsidRPr="00B056C3" w:rsidRDefault="002B2EC3" w:rsidP="002B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6DA9882F" w14:textId="3B1E70CD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128" w:type="pct"/>
          </w:tcPr>
          <w:p w14:paraId="1BDA669E" w14:textId="77777777" w:rsidR="002B2EC3" w:rsidRPr="00B056C3" w:rsidRDefault="002B2EC3" w:rsidP="002B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249F7279" w14:textId="44222D46" w:rsidR="002B2EC3" w:rsidRDefault="00A744EA" w:rsidP="00A744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13F752D8" w14:textId="77777777" w:rsidR="002B2EC3" w:rsidRPr="00B056C3" w:rsidRDefault="002B2EC3" w:rsidP="002B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1231D581" w14:textId="6878016F" w:rsidR="002B2EC3" w:rsidRPr="00161E24" w:rsidRDefault="002951D3" w:rsidP="0037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6B5C1E" w:rsidRPr="00C57846" w14:paraId="753DCA8C" w14:textId="77777777" w:rsidTr="006B5C1E">
        <w:tc>
          <w:tcPr>
            <w:tcW w:w="2281" w:type="pct"/>
          </w:tcPr>
          <w:p w14:paraId="13B341B6" w14:textId="5DE8E3C7" w:rsidR="002B2EC3" w:rsidRPr="00B056C3" w:rsidRDefault="002B2EC3" w:rsidP="002B2EC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AF2D36">
              <w:rPr>
                <w:rFonts w:asciiTheme="majorBidi" w:hAnsiTheme="majorBidi" w:hint="cs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</w:tcPr>
          <w:p w14:paraId="5EECB071" w14:textId="3ACC7524" w:rsidR="002B2EC3" w:rsidRPr="00B056C3" w:rsidRDefault="00DF6D30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F6D30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28" w:type="pct"/>
          </w:tcPr>
          <w:p w14:paraId="3939CA46" w14:textId="77777777" w:rsidR="002B2EC3" w:rsidRPr="00B056C3" w:rsidRDefault="002B2EC3" w:rsidP="002B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single" w:sz="4" w:space="0" w:color="auto"/>
            </w:tcBorders>
            <w:shd w:val="clear" w:color="auto" w:fill="auto"/>
          </w:tcPr>
          <w:p w14:paraId="7911B67E" w14:textId="66AFF767" w:rsidR="002B2EC3" w:rsidRPr="00D97FB1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8" w:type="pct"/>
          </w:tcPr>
          <w:p w14:paraId="37930286" w14:textId="77777777" w:rsidR="002B2EC3" w:rsidRPr="00B056C3" w:rsidRDefault="002B2EC3" w:rsidP="002B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1DD4A72C" w14:textId="6E2FB8A8" w:rsidR="002B2EC3" w:rsidRPr="00B056C3" w:rsidRDefault="00A744EA" w:rsidP="002B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021E0A52" w14:textId="77777777" w:rsidR="002B2EC3" w:rsidRPr="00B056C3" w:rsidRDefault="002B2EC3" w:rsidP="002B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single" w:sz="4" w:space="0" w:color="auto"/>
            </w:tcBorders>
          </w:tcPr>
          <w:p w14:paraId="557E9C44" w14:textId="5A0801A2" w:rsidR="002B2EC3" w:rsidRPr="00B056C3" w:rsidRDefault="002B2EC3" w:rsidP="00A103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B5C1E" w:rsidRPr="00C57846" w14:paraId="7BA56F38" w14:textId="77777777" w:rsidTr="006B5C1E">
        <w:tc>
          <w:tcPr>
            <w:tcW w:w="2281" w:type="pct"/>
          </w:tcPr>
          <w:p w14:paraId="555FCC2F" w14:textId="5BE77A34" w:rsidR="002B2EC3" w:rsidRPr="00DB1602" w:rsidRDefault="002B2EC3" w:rsidP="002B2EC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290C00" w14:textId="2AAA1F87" w:rsidR="002B2EC3" w:rsidRPr="003B0EB2" w:rsidRDefault="00DF6D30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6D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445</w:t>
            </w:r>
          </w:p>
        </w:tc>
        <w:tc>
          <w:tcPr>
            <w:tcW w:w="128" w:type="pct"/>
          </w:tcPr>
          <w:p w14:paraId="5CBE4F8A" w14:textId="77777777" w:rsidR="002B2EC3" w:rsidRPr="00B056C3" w:rsidRDefault="002B2EC3" w:rsidP="002B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BFE3E6C" w14:textId="7D210254" w:rsidR="002B2EC3" w:rsidRPr="00D97FB1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313</w:t>
            </w:r>
          </w:p>
        </w:tc>
        <w:tc>
          <w:tcPr>
            <w:tcW w:w="128" w:type="pct"/>
          </w:tcPr>
          <w:p w14:paraId="33AD6E2E" w14:textId="77777777" w:rsidR="002B2EC3" w:rsidRPr="00B056C3" w:rsidRDefault="002B2EC3" w:rsidP="002B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68B65A" w14:textId="64894632" w:rsidR="002B2EC3" w:rsidRPr="003B0EB2" w:rsidRDefault="00A744EA" w:rsidP="002B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44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2,893</w:t>
            </w:r>
          </w:p>
        </w:tc>
        <w:tc>
          <w:tcPr>
            <w:tcW w:w="127" w:type="pct"/>
          </w:tcPr>
          <w:p w14:paraId="0F2853CB" w14:textId="77777777" w:rsidR="002B2EC3" w:rsidRPr="00B056C3" w:rsidRDefault="002B2EC3" w:rsidP="002B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single" w:sz="4" w:space="0" w:color="auto"/>
              <w:bottom w:val="double" w:sz="4" w:space="0" w:color="auto"/>
            </w:tcBorders>
          </w:tcPr>
          <w:p w14:paraId="192355F6" w14:textId="5264013B" w:rsidR="002B2EC3" w:rsidRPr="00161E24" w:rsidRDefault="002B2EC3" w:rsidP="0037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3,027</w:t>
            </w:r>
          </w:p>
        </w:tc>
      </w:tr>
      <w:tr w:rsidR="006B5C1E" w:rsidRPr="00C57846" w14:paraId="4AEDF667" w14:textId="77777777" w:rsidTr="006B5C1E">
        <w:trPr>
          <w:trHeight w:val="224"/>
        </w:trPr>
        <w:tc>
          <w:tcPr>
            <w:tcW w:w="2281" w:type="pct"/>
          </w:tcPr>
          <w:p w14:paraId="4E09054B" w14:textId="77777777" w:rsidR="002B2EC3" w:rsidRPr="00161E24" w:rsidRDefault="002B2EC3" w:rsidP="002B2EC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4B1CFA38" w14:textId="77777777" w:rsidR="002B2EC3" w:rsidRPr="00B056C3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31B814C1" w14:textId="77777777" w:rsidR="002B2EC3" w:rsidRPr="00B056C3" w:rsidRDefault="002B2EC3" w:rsidP="002B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7E0104DB" w14:textId="77777777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824301C" w14:textId="77777777" w:rsidR="002B2EC3" w:rsidRPr="00B056C3" w:rsidRDefault="002B2EC3" w:rsidP="002B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shd w:val="clear" w:color="auto" w:fill="auto"/>
          </w:tcPr>
          <w:p w14:paraId="6F566109" w14:textId="77777777" w:rsidR="002B2EC3" w:rsidRPr="00B056C3" w:rsidRDefault="002B2EC3" w:rsidP="002B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5FD57F51" w14:textId="77777777" w:rsidR="002B2EC3" w:rsidRPr="00B056C3" w:rsidRDefault="002B2EC3" w:rsidP="002B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1C8239BE" w14:textId="77777777" w:rsidR="002B2EC3" w:rsidRPr="00161E24" w:rsidRDefault="002B2EC3" w:rsidP="002B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5C1E" w:rsidRPr="00C57846" w14:paraId="1DCED9BB" w14:textId="77777777" w:rsidTr="006B5C1E">
        <w:tc>
          <w:tcPr>
            <w:tcW w:w="2281" w:type="pct"/>
          </w:tcPr>
          <w:p w14:paraId="673548F7" w14:textId="23838DBD" w:rsidR="002B2EC3" w:rsidRPr="00161E24" w:rsidRDefault="002B2EC3" w:rsidP="002B2EC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ลูกหนี้อื่น</w:t>
            </w:r>
          </w:p>
        </w:tc>
        <w:tc>
          <w:tcPr>
            <w:tcW w:w="581" w:type="pct"/>
          </w:tcPr>
          <w:p w14:paraId="023D08CC" w14:textId="77777777" w:rsidR="002B2EC3" w:rsidRPr="00B056C3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A871E26" w14:textId="77777777" w:rsidR="002B2EC3" w:rsidRPr="00B056C3" w:rsidRDefault="002B2EC3" w:rsidP="002B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2C9C7FCF" w14:textId="77777777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ADFF741" w14:textId="77777777" w:rsidR="002B2EC3" w:rsidRPr="00B056C3" w:rsidRDefault="002B2EC3" w:rsidP="002B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4D1D1DED" w14:textId="77777777" w:rsidR="002B2EC3" w:rsidRPr="00B056C3" w:rsidRDefault="002B2EC3" w:rsidP="002B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7111F878" w14:textId="77777777" w:rsidR="002B2EC3" w:rsidRPr="00B056C3" w:rsidRDefault="002B2EC3" w:rsidP="002B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</w:tcPr>
          <w:p w14:paraId="5975F899" w14:textId="77777777" w:rsidR="002B2EC3" w:rsidRPr="00161E24" w:rsidRDefault="002B2EC3" w:rsidP="002B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B5C1E" w:rsidRPr="00C57846" w14:paraId="7E520179" w14:textId="77777777" w:rsidTr="00392EAD">
        <w:tc>
          <w:tcPr>
            <w:tcW w:w="2281" w:type="pct"/>
          </w:tcPr>
          <w:p w14:paraId="394F28B4" w14:textId="2EA03960" w:rsidR="003350E9" w:rsidRPr="00161E24" w:rsidRDefault="003350E9" w:rsidP="003350E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2CD964E6" w14:textId="41B4E16C" w:rsidR="003350E9" w:rsidRPr="00B056C3" w:rsidRDefault="003350E9" w:rsidP="0033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350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B00876D" w14:textId="77777777" w:rsidR="003350E9" w:rsidRPr="00B056C3" w:rsidRDefault="003350E9" w:rsidP="00335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bottom w:val="double" w:sz="4" w:space="0" w:color="auto"/>
            </w:tcBorders>
          </w:tcPr>
          <w:p w14:paraId="4E581918" w14:textId="5338CD31" w:rsidR="003350E9" w:rsidRPr="00161E24" w:rsidRDefault="003350E9" w:rsidP="003350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350E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4C785E9" w14:textId="77777777" w:rsidR="003350E9" w:rsidRPr="00B056C3" w:rsidRDefault="003350E9" w:rsidP="00335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double" w:sz="4" w:space="0" w:color="auto"/>
            </w:tcBorders>
            <w:shd w:val="clear" w:color="auto" w:fill="auto"/>
          </w:tcPr>
          <w:p w14:paraId="15690D78" w14:textId="323B7566" w:rsidR="003350E9" w:rsidRPr="00B056C3" w:rsidRDefault="00A744EA" w:rsidP="00335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744EA">
              <w:rPr>
                <w:rFonts w:asciiTheme="majorBidi" w:hAnsiTheme="majorBidi" w:cstheme="majorBidi"/>
                <w:sz w:val="30"/>
                <w:szCs w:val="30"/>
              </w:rPr>
              <w:t>47</w:t>
            </w:r>
          </w:p>
        </w:tc>
        <w:tc>
          <w:tcPr>
            <w:tcW w:w="127" w:type="pct"/>
          </w:tcPr>
          <w:p w14:paraId="7A36758E" w14:textId="77777777" w:rsidR="003350E9" w:rsidRPr="00B056C3" w:rsidRDefault="003350E9" w:rsidP="003350E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bottom w:val="double" w:sz="4" w:space="0" w:color="auto"/>
            </w:tcBorders>
          </w:tcPr>
          <w:p w14:paraId="1648B4EF" w14:textId="0BDF9749" w:rsidR="003350E9" w:rsidRPr="00161E24" w:rsidRDefault="003350E9" w:rsidP="00375B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7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350E9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</w:tr>
      <w:tr w:rsidR="006B5C1E" w:rsidRPr="00C57846" w14:paraId="10BF53B8" w14:textId="77777777" w:rsidTr="00392EAD">
        <w:tc>
          <w:tcPr>
            <w:tcW w:w="2281" w:type="pct"/>
          </w:tcPr>
          <w:p w14:paraId="4028DB1D" w14:textId="77777777" w:rsidR="003350E9" w:rsidRPr="00161E24" w:rsidRDefault="003350E9" w:rsidP="002B2EC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</w:tcPr>
          <w:p w14:paraId="7A6AC4F8" w14:textId="77777777" w:rsidR="003350E9" w:rsidRPr="00B056C3" w:rsidRDefault="003350E9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6D134B56" w14:textId="77777777" w:rsidR="003350E9" w:rsidRPr="00B056C3" w:rsidRDefault="003350E9" w:rsidP="002B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tcBorders>
              <w:top w:val="double" w:sz="4" w:space="0" w:color="auto"/>
            </w:tcBorders>
          </w:tcPr>
          <w:p w14:paraId="183E1C27" w14:textId="77777777" w:rsidR="003350E9" w:rsidRPr="00161E24" w:rsidRDefault="003350E9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21CACC07" w14:textId="77777777" w:rsidR="003350E9" w:rsidRPr="00B056C3" w:rsidRDefault="003350E9" w:rsidP="002B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double" w:sz="4" w:space="0" w:color="auto"/>
            </w:tcBorders>
            <w:shd w:val="clear" w:color="auto" w:fill="auto"/>
          </w:tcPr>
          <w:p w14:paraId="7C01E36F" w14:textId="77777777" w:rsidR="003350E9" w:rsidRPr="00B056C3" w:rsidRDefault="003350E9" w:rsidP="002B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6F7F10AF" w14:textId="77777777" w:rsidR="003350E9" w:rsidRPr="00B056C3" w:rsidRDefault="003350E9" w:rsidP="002B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3" w:type="pct"/>
            <w:tcBorders>
              <w:top w:val="double" w:sz="4" w:space="0" w:color="auto"/>
            </w:tcBorders>
          </w:tcPr>
          <w:p w14:paraId="78AFF10C" w14:textId="77777777" w:rsidR="003350E9" w:rsidRPr="00161E24" w:rsidRDefault="003350E9" w:rsidP="002B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</w:tbl>
    <w:p w14:paraId="655B2844" w14:textId="04B08C5A" w:rsidR="005E40F8" w:rsidRDefault="005E4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5AB17992" w14:textId="6CE341AB" w:rsidR="001E0310" w:rsidRPr="00161E24" w:rsidRDefault="001E0310" w:rsidP="009C23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"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รายการเคลื่อนไหวของเงินให้กู้ยืมระยะสั้น</w:t>
      </w:r>
      <w:r w:rsidR="00786C0D"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กับ</w:t>
      </w: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6591B2A6" w14:textId="77777777" w:rsidR="001E0310" w:rsidRPr="00161E24" w:rsidRDefault="001E0310" w:rsidP="001E0310">
      <w:pPr>
        <w:ind w:left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30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1440"/>
        <w:gridCol w:w="236"/>
        <w:gridCol w:w="1204"/>
        <w:gridCol w:w="236"/>
        <w:gridCol w:w="1108"/>
        <w:gridCol w:w="236"/>
        <w:gridCol w:w="1240"/>
        <w:gridCol w:w="236"/>
        <w:gridCol w:w="1285"/>
      </w:tblGrid>
      <w:tr w:rsidR="00263935" w:rsidRPr="00161E24" w14:paraId="4F7E65CC" w14:textId="77777777" w:rsidTr="00E50445">
        <w:trPr>
          <w:tblHeader/>
        </w:trPr>
        <w:tc>
          <w:tcPr>
            <w:tcW w:w="2088" w:type="dxa"/>
          </w:tcPr>
          <w:p w14:paraId="37ABA5FA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4F0B397E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7CA97029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5" w:type="dxa"/>
            <w:gridSpan w:val="7"/>
          </w:tcPr>
          <w:p w14:paraId="0B40C97D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3935" w:rsidRPr="00161E24" w14:paraId="4B3C9004" w14:textId="77777777" w:rsidTr="003810EE">
        <w:trPr>
          <w:tblHeader/>
        </w:trPr>
        <w:tc>
          <w:tcPr>
            <w:tcW w:w="2088" w:type="dxa"/>
          </w:tcPr>
          <w:p w14:paraId="3F143573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5535DAA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6A3CF0E9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3EF316A7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0EB8CFC0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6306AC60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20FBE7D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010B6C33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428924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4993EECA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263935" w:rsidRPr="00161E24" w14:paraId="63A0983D" w14:textId="77777777" w:rsidTr="003810EE">
        <w:trPr>
          <w:tblHeader/>
        </w:trPr>
        <w:tc>
          <w:tcPr>
            <w:tcW w:w="2088" w:type="dxa"/>
          </w:tcPr>
          <w:p w14:paraId="6D6DB654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24F89C4B" w14:textId="5FE9E94F" w:rsidR="0016253B" w:rsidRPr="00161E24" w:rsidRDefault="000C58D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6253B"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6253B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7090B2C0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vAlign w:val="bottom"/>
          </w:tcPr>
          <w:p w14:paraId="7A2650DB" w14:textId="3178492C" w:rsidR="0016253B" w:rsidRPr="00161E24" w:rsidRDefault="000C58D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6253B"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6253B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2AF8CAFC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vAlign w:val="bottom"/>
          </w:tcPr>
          <w:p w14:paraId="258FEEE7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1DCCE717" w14:textId="466A5D13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vAlign w:val="bottom"/>
          </w:tcPr>
          <w:p w14:paraId="58CA28A8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5E86A3EC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vAlign w:val="bottom"/>
          </w:tcPr>
          <w:p w14:paraId="6E4B8E57" w14:textId="74CF3654" w:rsidR="0016253B" w:rsidRPr="00161E24" w:rsidRDefault="000C58D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16253B"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16253B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263935" w:rsidRPr="00161E24" w14:paraId="390734D4" w14:textId="77777777" w:rsidTr="00E50445">
        <w:trPr>
          <w:tblHeader/>
        </w:trPr>
        <w:tc>
          <w:tcPr>
            <w:tcW w:w="2088" w:type="dxa"/>
          </w:tcPr>
          <w:p w14:paraId="22FD4716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699CD22F" w14:textId="77777777" w:rsidR="0016253B" w:rsidRPr="00161E24" w:rsidRDefault="0016253B" w:rsidP="003072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403841F2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45" w:type="dxa"/>
            <w:gridSpan w:val="7"/>
          </w:tcPr>
          <w:p w14:paraId="4946B7D5" w14:textId="143D539A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D57A22"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63935" w:rsidRPr="00161E24" w14:paraId="26A97B4C" w14:textId="77777777" w:rsidTr="003810EE">
        <w:tc>
          <w:tcPr>
            <w:tcW w:w="2088" w:type="dxa"/>
            <w:vAlign w:val="bottom"/>
          </w:tcPr>
          <w:p w14:paraId="648289AC" w14:textId="0167B090" w:rsidR="0016253B" w:rsidRPr="00161E24" w:rsidRDefault="000C58D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B2E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440" w:type="dxa"/>
            <w:vAlign w:val="bottom"/>
          </w:tcPr>
          <w:p w14:paraId="7EE87175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6559DE0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D966455" w14:textId="77777777" w:rsidR="0016253B" w:rsidRPr="00161E24" w:rsidRDefault="0016253B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93CF11" w14:textId="77777777" w:rsidR="0016253B" w:rsidRPr="00161E24" w:rsidRDefault="0016253B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0A7BB63E" w14:textId="77777777" w:rsidR="0016253B" w:rsidRPr="00161E24" w:rsidRDefault="0016253B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70B0DB0" w14:textId="77777777" w:rsidR="0016253B" w:rsidRPr="00161E24" w:rsidRDefault="0016253B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0E18F660" w14:textId="77777777" w:rsidR="0016253B" w:rsidRPr="00161E24" w:rsidRDefault="0016253B" w:rsidP="00E95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B087C1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0554F0E0" w14:textId="77777777" w:rsidR="0016253B" w:rsidRPr="00161E24" w:rsidRDefault="0016253B" w:rsidP="00C465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25C8" w:rsidRPr="00161E24" w14:paraId="38DE4284" w14:textId="77777777" w:rsidTr="000F780F">
        <w:tc>
          <w:tcPr>
            <w:tcW w:w="2088" w:type="dxa"/>
          </w:tcPr>
          <w:p w14:paraId="7B1339C8" w14:textId="77777777" w:rsidR="007725C8" w:rsidRPr="00161E24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2B9CACE3" w14:textId="3439B36B" w:rsidR="007725C8" w:rsidRPr="00161E24" w:rsidRDefault="00B14A49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1.2 - 3.7</w:t>
            </w:r>
          </w:p>
        </w:tc>
        <w:tc>
          <w:tcPr>
            <w:tcW w:w="236" w:type="dxa"/>
          </w:tcPr>
          <w:p w14:paraId="34A1446D" w14:textId="77777777" w:rsidR="007725C8" w:rsidRPr="00161E24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29CAD9C6" w14:textId="6660BE06" w:rsidR="007725C8" w:rsidRPr="00161E24" w:rsidRDefault="002B2EC3" w:rsidP="0000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20,494</w:t>
            </w:r>
          </w:p>
        </w:tc>
        <w:tc>
          <w:tcPr>
            <w:tcW w:w="236" w:type="dxa"/>
          </w:tcPr>
          <w:p w14:paraId="6611420A" w14:textId="77777777" w:rsidR="007725C8" w:rsidRPr="00161E24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  <w:shd w:val="clear" w:color="auto" w:fill="auto"/>
          </w:tcPr>
          <w:p w14:paraId="3F1F73EB" w14:textId="23553356" w:rsidR="007725C8" w:rsidRPr="004C2CD7" w:rsidRDefault="004C2CD7" w:rsidP="0000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CD7">
              <w:rPr>
                <w:rFonts w:asciiTheme="majorBidi" w:hAnsiTheme="majorBidi" w:cstheme="majorBidi"/>
                <w:sz w:val="30"/>
                <w:szCs w:val="30"/>
              </w:rPr>
              <w:t>59,</w:t>
            </w:r>
            <w:r w:rsidR="007D43E1">
              <w:rPr>
                <w:rFonts w:asciiTheme="majorBidi" w:hAnsiTheme="majorBidi" w:cstheme="majorBidi"/>
                <w:sz w:val="30"/>
                <w:szCs w:val="30"/>
              </w:rPr>
              <w:t>580</w:t>
            </w:r>
          </w:p>
        </w:tc>
        <w:tc>
          <w:tcPr>
            <w:tcW w:w="236" w:type="dxa"/>
            <w:shd w:val="clear" w:color="auto" w:fill="auto"/>
          </w:tcPr>
          <w:p w14:paraId="34AEC2A2" w14:textId="77777777" w:rsidR="007725C8" w:rsidRPr="004C2CD7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  <w:shd w:val="clear" w:color="auto" w:fill="auto"/>
          </w:tcPr>
          <w:p w14:paraId="2F6D8689" w14:textId="7F6CE3DD" w:rsidR="007725C8" w:rsidRPr="004C2CD7" w:rsidRDefault="004C2CD7" w:rsidP="00006F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C2CD7">
              <w:rPr>
                <w:rFonts w:asciiTheme="majorBidi" w:hAnsiTheme="majorBidi" w:cstheme="majorBidi"/>
                <w:sz w:val="30"/>
                <w:szCs w:val="30"/>
              </w:rPr>
              <w:t>(60,</w:t>
            </w:r>
            <w:r w:rsidR="007D43E1">
              <w:rPr>
                <w:rFonts w:asciiTheme="majorBidi" w:hAnsiTheme="majorBidi" w:cstheme="majorBidi"/>
                <w:sz w:val="30"/>
                <w:szCs w:val="30"/>
              </w:rPr>
              <w:t>306</w:t>
            </w:r>
            <w:r w:rsidRPr="004C2CD7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17CF0CC4" w14:textId="77777777" w:rsidR="007725C8" w:rsidRPr="00161E24" w:rsidRDefault="007725C8" w:rsidP="007725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double" w:sz="4" w:space="0" w:color="auto"/>
            </w:tcBorders>
          </w:tcPr>
          <w:p w14:paraId="7D296A41" w14:textId="1EF745A8" w:rsidR="007725C8" w:rsidRPr="00161E24" w:rsidRDefault="00C17A10" w:rsidP="00741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5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19,768</w:t>
            </w:r>
          </w:p>
        </w:tc>
      </w:tr>
      <w:tr w:rsidR="0022480B" w:rsidRPr="00161E24" w14:paraId="04220628" w14:textId="77777777" w:rsidTr="003810EE">
        <w:tc>
          <w:tcPr>
            <w:tcW w:w="2088" w:type="dxa"/>
            <w:vAlign w:val="bottom"/>
          </w:tcPr>
          <w:p w14:paraId="5C5828D6" w14:textId="54E224FC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3D238484" w14:textId="77777777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69F8F93" w14:textId="77777777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253C928" w14:textId="77777777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58B355" w14:textId="77777777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5CE4BFBC" w14:textId="77777777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9C89CE" w14:textId="77777777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665F7D00" w14:textId="77777777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84B48AE" w14:textId="77777777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7B3039B0" w14:textId="77777777" w:rsidR="0022480B" w:rsidRPr="00161E24" w:rsidRDefault="0022480B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0445" w:rsidRPr="00161E24" w14:paraId="7AE21F29" w14:textId="77777777" w:rsidTr="00FC4A71">
        <w:tc>
          <w:tcPr>
            <w:tcW w:w="2088" w:type="dxa"/>
            <w:vAlign w:val="bottom"/>
          </w:tcPr>
          <w:p w14:paraId="76AD0093" w14:textId="06427DE3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B2E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440" w:type="dxa"/>
            <w:vAlign w:val="bottom"/>
          </w:tcPr>
          <w:p w14:paraId="65FC1158" w14:textId="77777777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232463F" w14:textId="77777777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2DBD9A3B" w14:textId="77777777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DD29DE0" w14:textId="77777777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73FF8F69" w14:textId="77777777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2DA4B5" w14:textId="77777777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28148D72" w14:textId="77777777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7831226" w14:textId="77777777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</w:tcPr>
          <w:p w14:paraId="3A5C1D70" w14:textId="77777777" w:rsidR="00E50445" w:rsidRPr="00161E24" w:rsidRDefault="00E50445" w:rsidP="00224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2EC3" w:rsidRPr="00161E24" w14:paraId="1618CF33" w14:textId="77777777" w:rsidTr="00FC4A71">
        <w:tc>
          <w:tcPr>
            <w:tcW w:w="2088" w:type="dxa"/>
          </w:tcPr>
          <w:p w14:paraId="071061A9" w14:textId="3753CF1E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1A7F3C15" w14:textId="35826314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1.0 - 3.6</w:t>
            </w:r>
          </w:p>
        </w:tc>
        <w:tc>
          <w:tcPr>
            <w:tcW w:w="236" w:type="dxa"/>
          </w:tcPr>
          <w:p w14:paraId="1E30A123" w14:textId="77777777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4AA27556" w14:textId="6BA802B0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15,946</w:t>
            </w:r>
          </w:p>
        </w:tc>
        <w:tc>
          <w:tcPr>
            <w:tcW w:w="236" w:type="dxa"/>
          </w:tcPr>
          <w:p w14:paraId="557C31DE" w14:textId="77777777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08" w:type="dxa"/>
          </w:tcPr>
          <w:p w14:paraId="1891F262" w14:textId="5CBF02F3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84,714</w:t>
            </w:r>
          </w:p>
        </w:tc>
        <w:tc>
          <w:tcPr>
            <w:tcW w:w="236" w:type="dxa"/>
          </w:tcPr>
          <w:p w14:paraId="320C602F" w14:textId="77777777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0" w:type="dxa"/>
          </w:tcPr>
          <w:p w14:paraId="1FD2C8F6" w14:textId="1FC0FF3D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(80,166)</w:t>
            </w:r>
          </w:p>
        </w:tc>
        <w:tc>
          <w:tcPr>
            <w:tcW w:w="236" w:type="dxa"/>
          </w:tcPr>
          <w:p w14:paraId="74744FB1" w14:textId="77777777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5" w:type="dxa"/>
            <w:tcBorders>
              <w:bottom w:val="double" w:sz="4" w:space="0" w:color="auto"/>
            </w:tcBorders>
          </w:tcPr>
          <w:p w14:paraId="2D2240B3" w14:textId="5CDAA499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left="-105"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20,494</w:t>
            </w:r>
          </w:p>
        </w:tc>
      </w:tr>
    </w:tbl>
    <w:p w14:paraId="726960AD" w14:textId="77777777" w:rsidR="00C17A10" w:rsidRDefault="00C17A10" w:rsidP="00516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08AD54E1" w14:textId="77777777" w:rsidR="009E6B20" w:rsidRDefault="009E6B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50AB2DB5" w14:textId="73290B8F" w:rsidR="00307222" w:rsidRPr="00161E24" w:rsidRDefault="00307222" w:rsidP="00516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รายการเคลื่อนไหวของเงินให้กู้ยืมระยะ</w:t>
      </w:r>
      <w:r w:rsidR="00E660A7"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ยาว</w:t>
      </w:r>
      <w:r w:rsidR="00C7258E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กับ</w:t>
      </w: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52055118" w14:textId="77777777" w:rsidR="00307222" w:rsidRPr="00572967" w:rsidRDefault="00307222" w:rsidP="00257CE5">
      <w:pPr>
        <w:pStyle w:val="NoSpacing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4"/>
        <w:gridCol w:w="1444"/>
        <w:gridCol w:w="240"/>
        <w:gridCol w:w="1200"/>
        <w:gridCol w:w="240"/>
        <w:gridCol w:w="1110"/>
        <w:gridCol w:w="240"/>
        <w:gridCol w:w="1227"/>
        <w:gridCol w:w="243"/>
        <w:gridCol w:w="1260"/>
      </w:tblGrid>
      <w:tr w:rsidR="00EC580E" w:rsidRPr="00161E24" w14:paraId="4843D198" w14:textId="77777777" w:rsidTr="00E751CE">
        <w:trPr>
          <w:tblHeader/>
        </w:trPr>
        <w:tc>
          <w:tcPr>
            <w:tcW w:w="2084" w:type="dxa"/>
          </w:tcPr>
          <w:p w14:paraId="3104E57A" w14:textId="77777777" w:rsidR="00EC580E" w:rsidRPr="00161E24" w:rsidRDefault="00EC580E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23E45868" w14:textId="77777777" w:rsidR="00EC580E" w:rsidRPr="00161E24" w:rsidRDefault="00EC580E" w:rsidP="00F96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40" w:type="dxa"/>
          </w:tcPr>
          <w:p w14:paraId="0A205484" w14:textId="77777777" w:rsidR="00EC580E" w:rsidRPr="00161E24" w:rsidRDefault="00EC580E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0" w:type="dxa"/>
            <w:gridSpan w:val="7"/>
          </w:tcPr>
          <w:p w14:paraId="1557116A" w14:textId="52FAF18C" w:rsidR="00EC580E" w:rsidRPr="00161E24" w:rsidRDefault="00EC580E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50445" w:rsidRPr="00161E24" w14:paraId="5068D960" w14:textId="77777777" w:rsidTr="00E751CE">
        <w:trPr>
          <w:tblHeader/>
        </w:trPr>
        <w:tc>
          <w:tcPr>
            <w:tcW w:w="2084" w:type="dxa"/>
          </w:tcPr>
          <w:p w14:paraId="6CCC95FF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7FA35969" w14:textId="77777777" w:rsidR="00E50445" w:rsidRPr="00161E24" w:rsidRDefault="00E50445" w:rsidP="00F96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40" w:type="dxa"/>
          </w:tcPr>
          <w:p w14:paraId="38AA0210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D1DEF75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40" w:type="dxa"/>
          </w:tcPr>
          <w:p w14:paraId="30785EEE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14DE9B04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AEDB807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4CB9BAA3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C39CDBE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96B34A" w14:textId="389F91FD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E50445" w:rsidRPr="00161E24" w14:paraId="2EB89398" w14:textId="77777777" w:rsidTr="00E751CE">
        <w:trPr>
          <w:tblHeader/>
        </w:trPr>
        <w:tc>
          <w:tcPr>
            <w:tcW w:w="2084" w:type="dxa"/>
          </w:tcPr>
          <w:p w14:paraId="61681A41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25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4" w:type="dxa"/>
            <w:vAlign w:val="bottom"/>
          </w:tcPr>
          <w:p w14:paraId="71C41C68" w14:textId="5CE6AA03" w:rsidR="00E50445" w:rsidRPr="00161E24" w:rsidRDefault="00E50445" w:rsidP="00F96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40" w:type="dxa"/>
          </w:tcPr>
          <w:p w14:paraId="0B82B819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30DD435E" w14:textId="2181EAC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40" w:type="dxa"/>
          </w:tcPr>
          <w:p w14:paraId="336E2E0A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vAlign w:val="bottom"/>
          </w:tcPr>
          <w:p w14:paraId="24E8F4A6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40" w:type="dxa"/>
            <w:vAlign w:val="bottom"/>
          </w:tcPr>
          <w:p w14:paraId="17FE54EE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vAlign w:val="bottom"/>
          </w:tcPr>
          <w:p w14:paraId="130CF306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43" w:type="dxa"/>
          </w:tcPr>
          <w:p w14:paraId="72D3E85F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867162" w14:textId="76332874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EC580E" w:rsidRPr="00161E24" w14:paraId="4DA0B310" w14:textId="77777777" w:rsidTr="00E751CE">
        <w:trPr>
          <w:tblHeader/>
        </w:trPr>
        <w:tc>
          <w:tcPr>
            <w:tcW w:w="2084" w:type="dxa"/>
          </w:tcPr>
          <w:p w14:paraId="7A0303A2" w14:textId="77777777" w:rsidR="00EC580E" w:rsidRPr="00161E24" w:rsidRDefault="00EC580E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60AF60C0" w14:textId="77777777" w:rsidR="00EC580E" w:rsidRPr="00161E24" w:rsidRDefault="00EC580E" w:rsidP="005F75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0" w:type="dxa"/>
          </w:tcPr>
          <w:p w14:paraId="431F8C2D" w14:textId="77777777" w:rsidR="00EC580E" w:rsidRPr="00161E24" w:rsidRDefault="00EC580E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15" w:type="dxa"/>
            <w:gridSpan w:val="7"/>
          </w:tcPr>
          <w:p w14:paraId="2C517FCD" w14:textId="634DB91C" w:rsidR="00EC580E" w:rsidRPr="00161E24" w:rsidRDefault="00EC580E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50445" w:rsidRPr="00161E24" w14:paraId="17C45A4A" w14:textId="77777777" w:rsidTr="00E751CE">
        <w:tc>
          <w:tcPr>
            <w:tcW w:w="2084" w:type="dxa"/>
            <w:vAlign w:val="bottom"/>
          </w:tcPr>
          <w:p w14:paraId="2902539E" w14:textId="0D6DB576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B2E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444" w:type="dxa"/>
            <w:vAlign w:val="bottom"/>
          </w:tcPr>
          <w:p w14:paraId="594E8FF7" w14:textId="77777777" w:rsidR="00E50445" w:rsidRPr="00161E24" w:rsidRDefault="00E50445" w:rsidP="00F96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35F5E015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34A247F1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50AEB8E0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59F7386C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7C3C7946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37055DCE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3EC668D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F270A55" w14:textId="5AB5A9D6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B2EC3" w:rsidRPr="00161E24" w14:paraId="33A483D3" w14:textId="77777777" w:rsidTr="00E751CE">
        <w:tc>
          <w:tcPr>
            <w:tcW w:w="2084" w:type="dxa"/>
          </w:tcPr>
          <w:p w14:paraId="62C882A7" w14:textId="072747CE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4" w:type="dxa"/>
            <w:shd w:val="clear" w:color="auto" w:fill="auto"/>
          </w:tcPr>
          <w:p w14:paraId="41491C3B" w14:textId="4C4D7F3D" w:rsidR="002B2EC3" w:rsidRPr="00161E24" w:rsidRDefault="0029140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1.0 - 3.7</w:t>
            </w:r>
          </w:p>
        </w:tc>
        <w:tc>
          <w:tcPr>
            <w:tcW w:w="240" w:type="dxa"/>
            <w:shd w:val="clear" w:color="auto" w:fill="auto"/>
          </w:tcPr>
          <w:p w14:paraId="2CCCDBED" w14:textId="77777777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shd w:val="clear" w:color="auto" w:fill="auto"/>
            <w:vAlign w:val="bottom"/>
          </w:tcPr>
          <w:p w14:paraId="4A1DDA6E" w14:textId="71B5C4D0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924</w:t>
            </w:r>
          </w:p>
        </w:tc>
        <w:tc>
          <w:tcPr>
            <w:tcW w:w="240" w:type="dxa"/>
            <w:shd w:val="clear" w:color="auto" w:fill="auto"/>
          </w:tcPr>
          <w:p w14:paraId="765184CD" w14:textId="77777777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  <w:shd w:val="clear" w:color="auto" w:fill="auto"/>
          </w:tcPr>
          <w:p w14:paraId="30609A52" w14:textId="60CCB161" w:rsidR="002B2EC3" w:rsidRPr="001B7750" w:rsidRDefault="001B7750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7750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240" w:type="dxa"/>
            <w:shd w:val="clear" w:color="auto" w:fill="auto"/>
          </w:tcPr>
          <w:p w14:paraId="050CFA5C" w14:textId="77777777" w:rsidR="002B2EC3" w:rsidRPr="001B7750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  <w:shd w:val="clear" w:color="auto" w:fill="auto"/>
          </w:tcPr>
          <w:p w14:paraId="5DED423C" w14:textId="10971DCE" w:rsidR="002B2EC3" w:rsidRPr="001B7750" w:rsidRDefault="001B7750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B7750">
              <w:rPr>
                <w:rFonts w:asciiTheme="majorBidi" w:hAnsiTheme="majorBidi" w:cstheme="majorBidi"/>
                <w:sz w:val="30"/>
                <w:szCs w:val="30"/>
              </w:rPr>
              <w:t>(660)</w:t>
            </w:r>
          </w:p>
        </w:tc>
        <w:tc>
          <w:tcPr>
            <w:tcW w:w="243" w:type="dxa"/>
            <w:shd w:val="clear" w:color="auto" w:fill="auto"/>
          </w:tcPr>
          <w:p w14:paraId="7212D514" w14:textId="77777777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78565F0" w14:textId="0E5A5D12" w:rsidR="002B2EC3" w:rsidRPr="00161E24" w:rsidRDefault="00CA201B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353</w:t>
            </w:r>
          </w:p>
        </w:tc>
      </w:tr>
      <w:tr w:rsidR="002B2EC3" w:rsidRPr="00161E24" w14:paraId="588EBE22" w14:textId="77777777" w:rsidTr="00E751CE">
        <w:tc>
          <w:tcPr>
            <w:tcW w:w="2084" w:type="dxa"/>
          </w:tcPr>
          <w:p w14:paraId="3DF10A3B" w14:textId="2140D0FE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0" w:hanging="2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75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ค่าเผื่อผลขาดทุ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ะ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เกิดขึ้น</w:t>
            </w:r>
          </w:p>
        </w:tc>
        <w:tc>
          <w:tcPr>
            <w:tcW w:w="1444" w:type="dxa"/>
          </w:tcPr>
          <w:p w14:paraId="632253F2" w14:textId="77777777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6FB54F0" w14:textId="77777777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62F655D9" w14:textId="3E0873B1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8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(343)</w:t>
            </w:r>
          </w:p>
        </w:tc>
        <w:tc>
          <w:tcPr>
            <w:tcW w:w="240" w:type="dxa"/>
          </w:tcPr>
          <w:p w14:paraId="1F485DCB" w14:textId="77777777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3643072B" w14:textId="77777777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476CEF8" w14:textId="77777777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1CEECB79" w14:textId="77777777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1000B076" w14:textId="77777777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57E47A2" w14:textId="3312BBA1" w:rsidR="002B2EC3" w:rsidRPr="00161E24" w:rsidRDefault="00CA201B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(353)</w:t>
            </w:r>
          </w:p>
        </w:tc>
      </w:tr>
      <w:tr w:rsidR="002B2EC3" w:rsidRPr="00161E24" w14:paraId="383B7C0A" w14:textId="77777777" w:rsidTr="00E751CE">
        <w:tc>
          <w:tcPr>
            <w:tcW w:w="2084" w:type="dxa"/>
          </w:tcPr>
          <w:p w14:paraId="6620F435" w14:textId="61F6E864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4" w:type="dxa"/>
          </w:tcPr>
          <w:p w14:paraId="19457251" w14:textId="77777777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83F57D5" w14:textId="77777777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194804" w14:textId="0EE744BA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581</w:t>
            </w:r>
          </w:p>
        </w:tc>
        <w:tc>
          <w:tcPr>
            <w:tcW w:w="240" w:type="dxa"/>
          </w:tcPr>
          <w:p w14:paraId="51EC9FC9" w14:textId="77777777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7DBAD628" w14:textId="77777777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3B6AB34" w14:textId="77777777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11D2A84F" w14:textId="77777777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15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598F9DF0" w14:textId="77777777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AAE5B6" w14:textId="70B4EE1F" w:rsidR="002B2EC3" w:rsidRPr="00161E24" w:rsidRDefault="00CA201B" w:rsidP="00CA20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E50445" w:rsidRPr="00307E6A" w14:paraId="3548941E" w14:textId="77777777" w:rsidTr="00E751CE">
        <w:tc>
          <w:tcPr>
            <w:tcW w:w="2084" w:type="dxa"/>
            <w:vAlign w:val="bottom"/>
          </w:tcPr>
          <w:p w14:paraId="1DFD8691" w14:textId="77777777" w:rsidR="00E50445" w:rsidRPr="003810EE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444" w:type="dxa"/>
            <w:vAlign w:val="bottom"/>
          </w:tcPr>
          <w:p w14:paraId="22203AA6" w14:textId="77777777" w:rsidR="00E50445" w:rsidRPr="00F9636C" w:rsidRDefault="00E50445" w:rsidP="00F96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9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240" w:type="dxa"/>
          </w:tcPr>
          <w:p w14:paraId="4976C134" w14:textId="77777777" w:rsidR="00E50445" w:rsidRPr="00F9636C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00" w:type="dxa"/>
          </w:tcPr>
          <w:p w14:paraId="6BDECBFE" w14:textId="77777777" w:rsidR="00E50445" w:rsidRPr="00F9636C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40" w:type="dxa"/>
          </w:tcPr>
          <w:p w14:paraId="5D44C2E3" w14:textId="77777777" w:rsidR="00E50445" w:rsidRPr="00F9636C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10" w:type="dxa"/>
          </w:tcPr>
          <w:p w14:paraId="31F562CC" w14:textId="77777777" w:rsidR="00E50445" w:rsidRPr="00F9636C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0" w:type="dxa"/>
          </w:tcPr>
          <w:p w14:paraId="2DDBE7E7" w14:textId="77777777" w:rsidR="00E50445" w:rsidRPr="00F9636C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27" w:type="dxa"/>
          </w:tcPr>
          <w:p w14:paraId="685C60CF" w14:textId="77777777" w:rsidR="00E50445" w:rsidRPr="00F9636C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3" w:type="dxa"/>
          </w:tcPr>
          <w:p w14:paraId="3AFAC183" w14:textId="77777777" w:rsidR="00E50445" w:rsidRPr="00F9636C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60" w:type="dxa"/>
          </w:tcPr>
          <w:p w14:paraId="40DE900A" w14:textId="79469F17" w:rsidR="00E50445" w:rsidRPr="00F9636C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E50445" w:rsidRPr="00161E24" w14:paraId="6DE924FA" w14:textId="77777777" w:rsidTr="00E751CE">
        <w:tc>
          <w:tcPr>
            <w:tcW w:w="2084" w:type="dxa"/>
            <w:vAlign w:val="bottom"/>
          </w:tcPr>
          <w:p w14:paraId="220CC458" w14:textId="0CE3D39A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2B2EC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444" w:type="dxa"/>
            <w:vAlign w:val="bottom"/>
          </w:tcPr>
          <w:p w14:paraId="5ED51EA3" w14:textId="77777777" w:rsidR="00E50445" w:rsidRPr="00161E24" w:rsidRDefault="00E50445" w:rsidP="00F96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" w:type="dxa"/>
          </w:tcPr>
          <w:p w14:paraId="310535AC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FE8D4E3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0" w:type="dxa"/>
          </w:tcPr>
          <w:p w14:paraId="123BD44C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1C4C1432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DAF7890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3FB10135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4882061" w14:textId="77777777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4EDFB5" w14:textId="5AAA45A1" w:rsidR="00E50445" w:rsidRPr="00161E24" w:rsidRDefault="00E50445" w:rsidP="00BE1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B2EC3" w:rsidRPr="00161E24" w14:paraId="1D9C5DE6" w14:textId="77777777" w:rsidTr="00E751CE">
        <w:tc>
          <w:tcPr>
            <w:tcW w:w="2084" w:type="dxa"/>
          </w:tcPr>
          <w:p w14:paraId="0A870CC2" w14:textId="42875067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4" w:type="dxa"/>
          </w:tcPr>
          <w:p w14:paraId="7A011EF4" w14:textId="443A6AA5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1.0 - 3.7</w:t>
            </w:r>
          </w:p>
        </w:tc>
        <w:tc>
          <w:tcPr>
            <w:tcW w:w="240" w:type="dxa"/>
          </w:tcPr>
          <w:p w14:paraId="180D647D" w14:textId="77777777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</w:tcPr>
          <w:p w14:paraId="54D4CDF9" w14:textId="6AF20461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1,387</w:t>
            </w:r>
          </w:p>
        </w:tc>
        <w:tc>
          <w:tcPr>
            <w:tcW w:w="240" w:type="dxa"/>
          </w:tcPr>
          <w:p w14:paraId="02EEBD00" w14:textId="77777777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1BD55FED" w14:textId="286B4C75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40" w:type="dxa"/>
          </w:tcPr>
          <w:p w14:paraId="63CDC00B" w14:textId="77777777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674D58A2" w14:textId="1ECDEA5C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(478)</w:t>
            </w:r>
          </w:p>
        </w:tc>
        <w:tc>
          <w:tcPr>
            <w:tcW w:w="243" w:type="dxa"/>
          </w:tcPr>
          <w:p w14:paraId="1D4E3B9C" w14:textId="77777777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5193B5" w14:textId="2F0C5F10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924</w:t>
            </w:r>
          </w:p>
        </w:tc>
      </w:tr>
      <w:tr w:rsidR="002B2EC3" w:rsidRPr="00161E24" w14:paraId="60B6B5CC" w14:textId="77777777" w:rsidTr="00E751CE">
        <w:tc>
          <w:tcPr>
            <w:tcW w:w="2084" w:type="dxa"/>
          </w:tcPr>
          <w:p w14:paraId="74954C7F" w14:textId="2DC9EF99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F7561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ด้านเครดิตที่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คาดว่าจะเกิดขึ้น</w:t>
            </w:r>
          </w:p>
        </w:tc>
        <w:tc>
          <w:tcPr>
            <w:tcW w:w="1444" w:type="dxa"/>
          </w:tcPr>
          <w:p w14:paraId="1EA4A7F0" w14:textId="77777777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2DCB6925" w14:textId="77777777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6F8D8ACD" w14:textId="245C8F71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0"/>
              </w:tabs>
              <w:spacing w:line="240" w:lineRule="auto"/>
              <w:ind w:right="-8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(348)</w:t>
            </w:r>
          </w:p>
        </w:tc>
        <w:tc>
          <w:tcPr>
            <w:tcW w:w="240" w:type="dxa"/>
          </w:tcPr>
          <w:p w14:paraId="2412DCED" w14:textId="77777777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02B22CB8" w14:textId="77777777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086A404D" w14:textId="77777777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6F3178F4" w14:textId="77777777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57FA1534" w14:textId="77777777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00C3E17" w14:textId="6F19033D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7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(343)</w:t>
            </w:r>
          </w:p>
        </w:tc>
      </w:tr>
      <w:tr w:rsidR="002B2EC3" w:rsidRPr="00161E24" w14:paraId="604DA84F" w14:textId="77777777" w:rsidTr="00E751CE">
        <w:tc>
          <w:tcPr>
            <w:tcW w:w="2084" w:type="dxa"/>
          </w:tcPr>
          <w:p w14:paraId="6DF29E17" w14:textId="45ABD655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444" w:type="dxa"/>
          </w:tcPr>
          <w:p w14:paraId="0FA7D244" w14:textId="77777777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9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343A428F" w14:textId="77777777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3A184935" w14:textId="263EFFD0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1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1,039</w:t>
            </w:r>
          </w:p>
        </w:tc>
        <w:tc>
          <w:tcPr>
            <w:tcW w:w="240" w:type="dxa"/>
          </w:tcPr>
          <w:p w14:paraId="50BD4740" w14:textId="77777777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0" w:type="dxa"/>
          </w:tcPr>
          <w:p w14:paraId="086349A8" w14:textId="77777777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640D589E" w14:textId="77777777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7" w:type="dxa"/>
          </w:tcPr>
          <w:p w14:paraId="6F0D9424" w14:textId="77777777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</w:tcPr>
          <w:p w14:paraId="76F914BF" w14:textId="77777777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DE456" w14:textId="4B0A8630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581</w:t>
            </w:r>
          </w:p>
        </w:tc>
      </w:tr>
    </w:tbl>
    <w:p w14:paraId="7C2BF025" w14:textId="7C9DECD0" w:rsidR="00953017" w:rsidRPr="00AB2C78" w:rsidRDefault="0095301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2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9"/>
        <w:gridCol w:w="1171"/>
        <w:gridCol w:w="260"/>
        <w:gridCol w:w="1090"/>
        <w:gridCol w:w="260"/>
        <w:gridCol w:w="1103"/>
        <w:gridCol w:w="258"/>
        <w:gridCol w:w="1098"/>
        <w:gridCol w:w="9"/>
      </w:tblGrid>
      <w:tr w:rsidR="00DB1602" w:rsidRPr="00C57846" w14:paraId="2886066B" w14:textId="77777777" w:rsidTr="00DB1602">
        <w:trPr>
          <w:gridAfter w:val="1"/>
          <w:wAfter w:w="5" w:type="pct"/>
          <w:tblHeader/>
        </w:trPr>
        <w:tc>
          <w:tcPr>
            <w:tcW w:w="2150" w:type="pct"/>
          </w:tcPr>
          <w:p w14:paraId="729D5D61" w14:textId="2FA23083" w:rsidR="003C57E4" w:rsidRPr="00DB1602" w:rsidRDefault="002340C7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16"/>
                <w:szCs w:val="16"/>
                <w:cs/>
              </w:rPr>
              <w:br w:type="page"/>
            </w:r>
            <w:r w:rsidR="00DB1602" w:rsidRPr="00DB160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ยอดคงเหลือกับบุคคลหรือกิจการที่เกี่ยวข้องกัน</w:t>
            </w:r>
          </w:p>
        </w:tc>
        <w:tc>
          <w:tcPr>
            <w:tcW w:w="1369" w:type="pct"/>
            <w:gridSpan w:val="3"/>
          </w:tcPr>
          <w:p w14:paraId="1A144568" w14:textId="77777777" w:rsidR="003C57E4" w:rsidRPr="00B056C3" w:rsidRDefault="003C57E4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16B7614E" w14:textId="77777777" w:rsidR="003C57E4" w:rsidRPr="00B056C3" w:rsidRDefault="003C57E4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5" w:type="pct"/>
            <w:gridSpan w:val="3"/>
          </w:tcPr>
          <w:p w14:paraId="141C9B7F" w14:textId="77777777" w:rsidR="003C57E4" w:rsidRPr="00B056C3" w:rsidRDefault="003C57E4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B1602" w:rsidRPr="00C57846" w14:paraId="154900B7" w14:textId="77777777" w:rsidTr="00DB1602">
        <w:trPr>
          <w:tblHeader/>
        </w:trPr>
        <w:tc>
          <w:tcPr>
            <w:tcW w:w="2150" w:type="pct"/>
          </w:tcPr>
          <w:p w14:paraId="38B101F3" w14:textId="4B6BA1F8" w:rsidR="003C57E4" w:rsidRPr="00DB1602" w:rsidRDefault="00DB1602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B160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DB160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DB1602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</w:p>
        </w:tc>
        <w:tc>
          <w:tcPr>
            <w:tcW w:w="636" w:type="pct"/>
            <w:shd w:val="clear" w:color="auto" w:fill="auto"/>
          </w:tcPr>
          <w:p w14:paraId="79A4A143" w14:textId="3D379970" w:rsidR="003C57E4" w:rsidRPr="00B056C3" w:rsidRDefault="003C57E4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2EC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1" w:type="pct"/>
          </w:tcPr>
          <w:p w14:paraId="3BCB8D50" w14:textId="77777777" w:rsidR="003C57E4" w:rsidRPr="00B056C3" w:rsidRDefault="003C57E4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shd w:val="clear" w:color="auto" w:fill="auto"/>
          </w:tcPr>
          <w:p w14:paraId="0AF90737" w14:textId="1F30E058" w:rsidR="003C57E4" w:rsidRPr="00B056C3" w:rsidRDefault="003C57E4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2EC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1" w:type="pct"/>
          </w:tcPr>
          <w:p w14:paraId="0E967198" w14:textId="77777777" w:rsidR="003C57E4" w:rsidRPr="00B056C3" w:rsidRDefault="003C57E4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3C9098EE" w14:textId="02F0A4CC" w:rsidR="003C57E4" w:rsidRPr="00B056C3" w:rsidRDefault="003C57E4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2EC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0" w:type="pct"/>
          </w:tcPr>
          <w:p w14:paraId="1247AB98" w14:textId="77777777" w:rsidR="003C57E4" w:rsidRPr="00B056C3" w:rsidRDefault="003C57E4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shd w:val="clear" w:color="auto" w:fill="auto"/>
          </w:tcPr>
          <w:p w14:paraId="628EA47B" w14:textId="3C6B66A8" w:rsidR="003C57E4" w:rsidRPr="00B056C3" w:rsidRDefault="003C57E4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2B2EC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C57E4" w:rsidRPr="00C57846" w14:paraId="704F8C27" w14:textId="77777777" w:rsidTr="00516440">
        <w:trPr>
          <w:gridAfter w:val="1"/>
          <w:wAfter w:w="5" w:type="pct"/>
          <w:trHeight w:hRule="exact" w:val="374"/>
          <w:tblHeader/>
        </w:trPr>
        <w:tc>
          <w:tcPr>
            <w:tcW w:w="2150" w:type="pct"/>
          </w:tcPr>
          <w:p w14:paraId="2CAD33E3" w14:textId="77777777" w:rsidR="003C57E4" w:rsidRPr="00B056C3" w:rsidRDefault="003C57E4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45" w:type="pct"/>
            <w:gridSpan w:val="7"/>
          </w:tcPr>
          <w:p w14:paraId="0BAC6947" w14:textId="0F432237" w:rsidR="003C57E4" w:rsidRPr="00B056C3" w:rsidRDefault="003C57E4" w:rsidP="00502B46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B1602" w:rsidRPr="00C57846" w14:paraId="6692A900" w14:textId="77777777" w:rsidTr="00DB1602">
        <w:tc>
          <w:tcPr>
            <w:tcW w:w="2150" w:type="pct"/>
          </w:tcPr>
          <w:p w14:paraId="36C09952" w14:textId="00CFE602" w:rsidR="003C57E4" w:rsidRPr="00B056C3" w:rsidRDefault="003C57E4" w:rsidP="003C57E4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36" w:type="pct"/>
          </w:tcPr>
          <w:p w14:paraId="15C6C106" w14:textId="77777777" w:rsidR="003C57E4" w:rsidRPr="00B056C3" w:rsidRDefault="003C57E4" w:rsidP="003C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04E7BBAE" w14:textId="77777777" w:rsidR="003C57E4" w:rsidRPr="00B056C3" w:rsidRDefault="003C57E4" w:rsidP="003C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4917B40A" w14:textId="77777777" w:rsidR="003C57E4" w:rsidRPr="00B056C3" w:rsidRDefault="003C57E4" w:rsidP="003C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1" w:type="pct"/>
          </w:tcPr>
          <w:p w14:paraId="2D62B575" w14:textId="77777777" w:rsidR="003C57E4" w:rsidRPr="00B056C3" w:rsidRDefault="003C57E4" w:rsidP="003C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3ED80A78" w14:textId="77777777" w:rsidR="003C57E4" w:rsidRPr="00B056C3" w:rsidRDefault="003C57E4" w:rsidP="003C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" w:type="pct"/>
          </w:tcPr>
          <w:p w14:paraId="01166395" w14:textId="77777777" w:rsidR="003C57E4" w:rsidRPr="00B056C3" w:rsidRDefault="003C57E4" w:rsidP="003C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14:paraId="52F6F144" w14:textId="77777777" w:rsidR="003C57E4" w:rsidRPr="00B056C3" w:rsidRDefault="003C57E4" w:rsidP="003C57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41C81" w:rsidRPr="00C57846" w14:paraId="21314DBF" w14:textId="77777777" w:rsidTr="00EB0228">
        <w:tc>
          <w:tcPr>
            <w:tcW w:w="2150" w:type="pct"/>
          </w:tcPr>
          <w:p w14:paraId="0E961A54" w14:textId="42B788BC" w:rsidR="00741C81" w:rsidRPr="00B056C3" w:rsidRDefault="00741C81" w:rsidP="00741C8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636" w:type="pct"/>
          </w:tcPr>
          <w:p w14:paraId="2F7CB58D" w14:textId="08124510" w:rsidR="00741C81" w:rsidRPr="001B3F5B" w:rsidRDefault="003A2990" w:rsidP="004D1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5E4D9C11" w14:textId="77777777" w:rsidR="00741C81" w:rsidRPr="001B3F5B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62691AB4" w14:textId="677DEE57" w:rsidR="00741C81" w:rsidRPr="001B3F5B" w:rsidRDefault="00741C81" w:rsidP="004D1F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532661F" w14:textId="77777777" w:rsidR="00741C81" w:rsidRPr="001B3F5B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2984A155" w14:textId="0C1B91DF" w:rsidR="00741C81" w:rsidRPr="001B3F5B" w:rsidRDefault="005D0B19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0B19">
              <w:rPr>
                <w:rFonts w:asciiTheme="majorBidi" w:hAnsiTheme="majorBidi" w:cstheme="majorBidi"/>
                <w:sz w:val="30"/>
                <w:szCs w:val="30"/>
              </w:rPr>
              <w:t>817</w:t>
            </w:r>
          </w:p>
        </w:tc>
        <w:tc>
          <w:tcPr>
            <w:tcW w:w="140" w:type="pct"/>
          </w:tcPr>
          <w:p w14:paraId="602E0D46" w14:textId="77777777" w:rsidR="00741C81" w:rsidRPr="001B3F5B" w:rsidRDefault="00741C8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14:paraId="61C016A3" w14:textId="7447279F" w:rsidR="00741C81" w:rsidRPr="001B3F5B" w:rsidRDefault="00656EB1" w:rsidP="00741C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636</w:t>
            </w:r>
          </w:p>
        </w:tc>
      </w:tr>
      <w:tr w:rsidR="008C5F03" w:rsidRPr="00C57846" w14:paraId="7B05F101" w14:textId="77777777" w:rsidTr="00EB0228">
        <w:tc>
          <w:tcPr>
            <w:tcW w:w="2150" w:type="pct"/>
          </w:tcPr>
          <w:p w14:paraId="0CE78C2C" w14:textId="6E9EB472" w:rsidR="008C5F03" w:rsidRPr="00161E24" w:rsidRDefault="008C5F03" w:rsidP="008C5F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36" w:type="pct"/>
          </w:tcPr>
          <w:p w14:paraId="29F92597" w14:textId="7AF8A9BA" w:rsidR="008C5F03" w:rsidRPr="001B3F5B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A2990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41" w:type="pct"/>
          </w:tcPr>
          <w:p w14:paraId="5623CEC5" w14:textId="77777777" w:rsidR="008C5F03" w:rsidRPr="001B3F5B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36C04F42" w14:textId="4B266FCB" w:rsidR="008C5F03" w:rsidRPr="001B3F5B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41" w:type="pct"/>
          </w:tcPr>
          <w:p w14:paraId="0AAD5BD7" w14:textId="77777777" w:rsidR="008C5F03" w:rsidRPr="001B3F5B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37A8F7CF" w14:textId="03D030C8" w:rsidR="008C5F03" w:rsidRPr="001B3F5B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68379C95" w14:textId="77777777" w:rsidR="008C5F03" w:rsidRPr="001B3F5B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14:paraId="387EFEE9" w14:textId="4207CDC1" w:rsidR="008C5F03" w:rsidRPr="001B3F5B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C5F03" w:rsidRPr="00C57846" w14:paraId="215F3B97" w14:textId="77777777" w:rsidTr="00EB0228">
        <w:tc>
          <w:tcPr>
            <w:tcW w:w="2150" w:type="pct"/>
          </w:tcPr>
          <w:p w14:paraId="2CD75129" w14:textId="16055C02" w:rsidR="008C5F03" w:rsidRPr="00B056C3" w:rsidRDefault="008C5F03" w:rsidP="008C5F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36" w:type="pct"/>
            <w:shd w:val="clear" w:color="auto" w:fill="auto"/>
          </w:tcPr>
          <w:p w14:paraId="5B515C72" w14:textId="40226266" w:rsidR="008C5F03" w:rsidRPr="001B3F5B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990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41" w:type="pct"/>
          </w:tcPr>
          <w:p w14:paraId="5B54775A" w14:textId="77777777" w:rsidR="008C5F03" w:rsidRPr="001B3F5B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52738DCA" w14:textId="17259095" w:rsidR="008C5F03" w:rsidRPr="001B3F5B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41" w:type="pct"/>
          </w:tcPr>
          <w:p w14:paraId="36134CE9" w14:textId="77777777" w:rsidR="008C5F03" w:rsidRPr="001B3F5B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1D7A47E9" w14:textId="64EC232D" w:rsidR="008C5F03" w:rsidRPr="001B3F5B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7257122" w14:textId="77777777" w:rsidR="008C5F03" w:rsidRPr="001B3F5B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14:paraId="72722E18" w14:textId="3C428F39" w:rsidR="008C5F03" w:rsidRPr="001B3F5B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C5F03" w:rsidRPr="00C57846" w14:paraId="52B8F7F2" w14:textId="77777777" w:rsidTr="00EB0228">
        <w:tc>
          <w:tcPr>
            <w:tcW w:w="2150" w:type="pct"/>
          </w:tcPr>
          <w:p w14:paraId="69BB93A9" w14:textId="6D620540" w:rsidR="008C5F03" w:rsidRPr="00161E24" w:rsidRDefault="008C5F03" w:rsidP="008C5F0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2990">
              <w:rPr>
                <w:rFonts w:asciiTheme="majorBidi" w:hAnsiTheme="majorBidi" w:hint="cs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636" w:type="pct"/>
            <w:shd w:val="clear" w:color="auto" w:fill="auto"/>
          </w:tcPr>
          <w:p w14:paraId="5C1CA637" w14:textId="647047A2" w:rsidR="008C5F03" w:rsidRPr="003A2990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1" w:type="pct"/>
          </w:tcPr>
          <w:p w14:paraId="5221746E" w14:textId="77777777" w:rsidR="008C5F03" w:rsidRPr="001B3F5B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687C81BD" w14:textId="4278F488" w:rsidR="008C5F03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0B8A3171" w14:textId="77777777" w:rsidR="008C5F03" w:rsidRPr="001B3F5B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4F97603E" w14:textId="520E583D" w:rsidR="008C5F03" w:rsidRPr="001B3F5B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0" w:type="pct"/>
          </w:tcPr>
          <w:p w14:paraId="7D53FA18" w14:textId="77777777" w:rsidR="008C5F03" w:rsidRPr="001B3F5B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14:paraId="19AE672D" w14:textId="3BE752C9" w:rsidR="008C5F03" w:rsidRPr="001B3F5B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C5F03" w:rsidRPr="00C57846" w14:paraId="2A9E1D6B" w14:textId="77777777" w:rsidTr="00EB0228">
        <w:tc>
          <w:tcPr>
            <w:tcW w:w="2150" w:type="pct"/>
          </w:tcPr>
          <w:p w14:paraId="0BCEE7CF" w14:textId="40AC9007" w:rsidR="008C5F03" w:rsidRPr="00B056C3" w:rsidRDefault="008C5F03" w:rsidP="008C5F0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1B9FAF5E" w14:textId="23F96415" w:rsidR="008C5F03" w:rsidRPr="001B3F5B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29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</w:t>
            </w:r>
          </w:p>
        </w:tc>
        <w:tc>
          <w:tcPr>
            <w:tcW w:w="141" w:type="pct"/>
          </w:tcPr>
          <w:p w14:paraId="58176158" w14:textId="77777777" w:rsidR="008C5F03" w:rsidRPr="001B3F5B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13FE4FA7" w14:textId="03705311" w:rsidR="008C5F03" w:rsidRPr="001B3F5B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</w:t>
            </w:r>
          </w:p>
        </w:tc>
        <w:tc>
          <w:tcPr>
            <w:tcW w:w="141" w:type="pct"/>
          </w:tcPr>
          <w:p w14:paraId="1E42759D" w14:textId="77777777" w:rsidR="008C5F03" w:rsidRPr="001B3F5B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A6C77F" w14:textId="2FF61A51" w:rsidR="008C5F03" w:rsidRPr="001B3F5B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D0B1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817</w:t>
            </w:r>
          </w:p>
        </w:tc>
        <w:tc>
          <w:tcPr>
            <w:tcW w:w="140" w:type="pct"/>
          </w:tcPr>
          <w:p w14:paraId="77404D91" w14:textId="77777777" w:rsidR="008C5F03" w:rsidRPr="001B3F5B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8ECAC62" w14:textId="5C703156" w:rsidR="008C5F03" w:rsidRPr="00656EB1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56EB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636</w:t>
            </w:r>
          </w:p>
        </w:tc>
      </w:tr>
      <w:tr w:rsidR="008C5F03" w:rsidRPr="009F13AB" w14:paraId="4B213957" w14:textId="77777777" w:rsidTr="009E6B20">
        <w:trPr>
          <w:trHeight w:val="1097"/>
        </w:trPr>
        <w:tc>
          <w:tcPr>
            <w:tcW w:w="2150" w:type="pct"/>
          </w:tcPr>
          <w:p w14:paraId="0F4AC1D1" w14:textId="77777777" w:rsidR="008C5F03" w:rsidRPr="00254999" w:rsidRDefault="008C5F03" w:rsidP="0025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</w:tcPr>
          <w:p w14:paraId="41FA2C24" w14:textId="77777777" w:rsidR="008C5F03" w:rsidRPr="00254999" w:rsidRDefault="008C5F03" w:rsidP="0025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1" w:type="pct"/>
          </w:tcPr>
          <w:p w14:paraId="357C4A47" w14:textId="77777777" w:rsidR="008C5F03" w:rsidRPr="00254999" w:rsidRDefault="008C5F03" w:rsidP="0025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7C3A6087" w14:textId="77777777" w:rsidR="008C5F03" w:rsidRPr="00254999" w:rsidRDefault="008C5F03" w:rsidP="0025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1" w:type="pct"/>
          </w:tcPr>
          <w:p w14:paraId="669619F8" w14:textId="77777777" w:rsidR="008C5F03" w:rsidRPr="00254999" w:rsidRDefault="008C5F03" w:rsidP="0025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</w:tcPr>
          <w:p w14:paraId="276F33E9" w14:textId="77777777" w:rsidR="008C5F03" w:rsidRPr="00254999" w:rsidRDefault="008C5F03" w:rsidP="0025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0" w:type="pct"/>
          </w:tcPr>
          <w:p w14:paraId="70272BF0" w14:textId="77777777" w:rsidR="008C5F03" w:rsidRPr="00254999" w:rsidRDefault="008C5F03" w:rsidP="0025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01" w:type="pct"/>
            <w:gridSpan w:val="2"/>
            <w:tcBorders>
              <w:top w:val="double" w:sz="4" w:space="0" w:color="auto"/>
            </w:tcBorders>
          </w:tcPr>
          <w:p w14:paraId="29CD7C2B" w14:textId="77777777" w:rsidR="008C5F03" w:rsidRPr="00254999" w:rsidRDefault="008C5F03" w:rsidP="0025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8C5F03" w:rsidRPr="00C57846" w14:paraId="5F659511" w14:textId="77777777" w:rsidTr="00DB1602">
        <w:tc>
          <w:tcPr>
            <w:tcW w:w="2150" w:type="pct"/>
          </w:tcPr>
          <w:p w14:paraId="0BD58635" w14:textId="5567041A" w:rsidR="008C5F03" w:rsidRPr="00161E24" w:rsidRDefault="008C5F03" w:rsidP="008C5F0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lastRenderedPageBreak/>
              <w:t>เจ้าหนี้อื่น</w:t>
            </w:r>
          </w:p>
        </w:tc>
        <w:tc>
          <w:tcPr>
            <w:tcW w:w="636" w:type="pct"/>
          </w:tcPr>
          <w:p w14:paraId="198A5BF3" w14:textId="77777777" w:rsidR="008C5F03" w:rsidRPr="001B3F5B" w:rsidRDefault="008C5F03" w:rsidP="008C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6BF631B2" w14:textId="77777777" w:rsidR="008C5F03" w:rsidRPr="001B3F5B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5EDD7140" w14:textId="77777777" w:rsidR="008C5F03" w:rsidRPr="001B3F5B" w:rsidRDefault="008C5F03" w:rsidP="008C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704E7A31" w14:textId="77777777" w:rsidR="008C5F03" w:rsidRPr="001B3F5B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0DB290C1" w14:textId="77777777" w:rsidR="008C5F03" w:rsidRPr="001B3F5B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" w:type="pct"/>
          </w:tcPr>
          <w:p w14:paraId="166805C5" w14:textId="77777777" w:rsidR="008C5F03" w:rsidRPr="001B3F5B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14:paraId="2FB21F40" w14:textId="77777777" w:rsidR="008C5F03" w:rsidRPr="001B3F5B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C5F03" w:rsidRPr="00C57846" w14:paraId="76777B41" w14:textId="77777777" w:rsidTr="003635AD">
        <w:tc>
          <w:tcPr>
            <w:tcW w:w="2150" w:type="pct"/>
          </w:tcPr>
          <w:p w14:paraId="6E990767" w14:textId="18F93532" w:rsidR="008C5F03" w:rsidRPr="00161E24" w:rsidRDefault="008C5F03" w:rsidP="008C5F0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</w:t>
            </w:r>
          </w:p>
        </w:tc>
        <w:tc>
          <w:tcPr>
            <w:tcW w:w="636" w:type="pct"/>
            <w:shd w:val="clear" w:color="auto" w:fill="auto"/>
          </w:tcPr>
          <w:p w14:paraId="7FBDDBD2" w14:textId="0C2153E7" w:rsidR="008C5F03" w:rsidRPr="001B3F5B" w:rsidRDefault="008C5F03" w:rsidP="008C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31A70C96" w14:textId="77777777" w:rsidR="008C5F03" w:rsidRPr="001B3F5B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</w:tcPr>
          <w:p w14:paraId="709AB5B9" w14:textId="551BBAE3" w:rsidR="008C5F03" w:rsidRPr="001B3F5B" w:rsidRDefault="008C5F03" w:rsidP="008C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7A3A753C" w14:textId="77777777" w:rsidR="008C5F03" w:rsidRPr="001B3F5B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2FB088E4" w14:textId="0A09D10E" w:rsidR="008C5F03" w:rsidRPr="001B3F5B" w:rsidRDefault="00A0043E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0043E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40" w:type="pct"/>
          </w:tcPr>
          <w:p w14:paraId="228063AE" w14:textId="77777777" w:rsidR="008C5F03" w:rsidRPr="001B3F5B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</w:tcPr>
          <w:p w14:paraId="327CBD50" w14:textId="304DD885" w:rsidR="008C5F03" w:rsidRPr="001B3F5B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</w:tr>
      <w:tr w:rsidR="008C5F03" w:rsidRPr="00C57846" w14:paraId="5DA82DDB" w14:textId="77777777" w:rsidTr="003635AD">
        <w:tc>
          <w:tcPr>
            <w:tcW w:w="2150" w:type="pct"/>
          </w:tcPr>
          <w:p w14:paraId="4AD9E5BF" w14:textId="4EE7A755" w:rsidR="008C5F03" w:rsidRPr="00C739AC" w:rsidRDefault="008C5F03" w:rsidP="008C5F0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739A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</w:tcPr>
          <w:p w14:paraId="244FA894" w14:textId="545CEDF3" w:rsidR="008C5F03" w:rsidRPr="001B3F5B" w:rsidRDefault="008C5F03" w:rsidP="008C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F7171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141" w:type="pct"/>
          </w:tcPr>
          <w:p w14:paraId="1F030797" w14:textId="77777777" w:rsidR="008C5F03" w:rsidRPr="001B3F5B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5246ECD1" w14:textId="056BA0FF" w:rsidR="008C5F03" w:rsidRPr="001B3F5B" w:rsidRDefault="008C5F03" w:rsidP="008C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B3F5B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1" w:type="pct"/>
          </w:tcPr>
          <w:p w14:paraId="05F7FA47" w14:textId="77777777" w:rsidR="008C5F03" w:rsidRPr="001B3F5B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15491BEF" w14:textId="58799348" w:rsidR="008C5F03" w:rsidRPr="001B3F5B" w:rsidRDefault="00A0043E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A0043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40" w:type="pct"/>
          </w:tcPr>
          <w:p w14:paraId="30C164C2" w14:textId="77777777" w:rsidR="008C5F03" w:rsidRPr="001B3F5B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bottom w:val="single" w:sz="4" w:space="0" w:color="auto"/>
            </w:tcBorders>
          </w:tcPr>
          <w:p w14:paraId="06434484" w14:textId="61FFC7AA" w:rsidR="008C5F03" w:rsidRPr="001B3F5B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</w:p>
        </w:tc>
      </w:tr>
      <w:tr w:rsidR="008C5F03" w:rsidRPr="00C57846" w14:paraId="3C139E2A" w14:textId="77777777" w:rsidTr="003635AD">
        <w:trPr>
          <w:trHeight w:hRule="exact" w:val="403"/>
        </w:trPr>
        <w:tc>
          <w:tcPr>
            <w:tcW w:w="2150" w:type="pct"/>
          </w:tcPr>
          <w:p w14:paraId="661F4407" w14:textId="166B47C1" w:rsidR="008C5F03" w:rsidRPr="00D27475" w:rsidRDefault="008C5F03" w:rsidP="008C5F0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D2747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1AE63" w14:textId="7DFF4BF8" w:rsidR="008C5F03" w:rsidRPr="001B3F5B" w:rsidRDefault="008C5F03" w:rsidP="008C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F71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</w:t>
            </w:r>
          </w:p>
        </w:tc>
        <w:tc>
          <w:tcPr>
            <w:tcW w:w="141" w:type="pct"/>
          </w:tcPr>
          <w:p w14:paraId="020BF0BF" w14:textId="77777777" w:rsidR="008C5F03" w:rsidRPr="001B3F5B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1F1F8EA1" w14:textId="238219F9" w:rsidR="008C5F03" w:rsidRPr="001B3F5B" w:rsidRDefault="008C5F03" w:rsidP="008C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9"/>
              </w:tabs>
              <w:spacing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3F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  <w:tc>
          <w:tcPr>
            <w:tcW w:w="141" w:type="pct"/>
          </w:tcPr>
          <w:p w14:paraId="18AF75A8" w14:textId="77777777" w:rsidR="008C5F03" w:rsidRPr="001B3F5B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417D3C" w14:textId="609F25BB" w:rsidR="008C5F03" w:rsidRPr="001B3F5B" w:rsidRDefault="00A0043E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0043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140" w:type="pct"/>
          </w:tcPr>
          <w:p w14:paraId="516E1A0C" w14:textId="77777777" w:rsidR="008C5F03" w:rsidRPr="001B3F5B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01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EA217E" w14:textId="6E4A69C3" w:rsidR="008C5F03" w:rsidRPr="001B3F5B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</w:t>
            </w:r>
          </w:p>
        </w:tc>
      </w:tr>
      <w:tr w:rsidR="008C5F03" w:rsidRPr="009F13AB" w14:paraId="264D6003" w14:textId="77777777" w:rsidTr="00516440">
        <w:trPr>
          <w:trHeight w:val="224"/>
        </w:trPr>
        <w:tc>
          <w:tcPr>
            <w:tcW w:w="2150" w:type="pct"/>
          </w:tcPr>
          <w:p w14:paraId="39029D7C" w14:textId="77777777" w:rsidR="008C5F03" w:rsidRPr="00254999" w:rsidRDefault="008C5F03" w:rsidP="0025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636" w:type="pct"/>
            <w:shd w:val="clear" w:color="auto" w:fill="auto"/>
          </w:tcPr>
          <w:p w14:paraId="34607364" w14:textId="77777777" w:rsidR="008C5F03" w:rsidRPr="00254999" w:rsidRDefault="008C5F03" w:rsidP="0025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1" w:type="pct"/>
            <w:shd w:val="clear" w:color="auto" w:fill="auto"/>
          </w:tcPr>
          <w:p w14:paraId="733798E5" w14:textId="77777777" w:rsidR="008C5F03" w:rsidRPr="00254999" w:rsidRDefault="008C5F03" w:rsidP="0025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92" w:type="pct"/>
            <w:shd w:val="clear" w:color="auto" w:fill="auto"/>
          </w:tcPr>
          <w:p w14:paraId="36F173AA" w14:textId="77777777" w:rsidR="008C5F03" w:rsidRPr="00254999" w:rsidRDefault="008C5F03" w:rsidP="0025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1" w:type="pct"/>
            <w:shd w:val="clear" w:color="auto" w:fill="auto"/>
          </w:tcPr>
          <w:p w14:paraId="67EF1EF1" w14:textId="77777777" w:rsidR="008C5F03" w:rsidRPr="00254999" w:rsidRDefault="008C5F03" w:rsidP="0025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599" w:type="pct"/>
            <w:shd w:val="clear" w:color="auto" w:fill="auto"/>
          </w:tcPr>
          <w:p w14:paraId="5B82E9C0" w14:textId="77777777" w:rsidR="008C5F03" w:rsidRPr="00254999" w:rsidRDefault="008C5F03" w:rsidP="0025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0" w:type="pct"/>
          </w:tcPr>
          <w:p w14:paraId="484E61A9" w14:textId="77777777" w:rsidR="008C5F03" w:rsidRPr="00254999" w:rsidRDefault="008C5F03" w:rsidP="0025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601" w:type="pct"/>
            <w:gridSpan w:val="2"/>
            <w:tcBorders>
              <w:top w:val="double" w:sz="4" w:space="0" w:color="auto"/>
            </w:tcBorders>
          </w:tcPr>
          <w:p w14:paraId="0205745A" w14:textId="77777777" w:rsidR="008C5F03" w:rsidRPr="00254999" w:rsidRDefault="008C5F03" w:rsidP="002549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</w:tr>
      <w:tr w:rsidR="008C5F03" w:rsidRPr="00C57846" w14:paraId="55D06114" w14:textId="77777777" w:rsidTr="0081643D">
        <w:trPr>
          <w:trHeight w:val="299"/>
        </w:trPr>
        <w:tc>
          <w:tcPr>
            <w:tcW w:w="2150" w:type="pct"/>
          </w:tcPr>
          <w:p w14:paraId="0C369B6C" w14:textId="029FAE66" w:rsidR="008C5F03" w:rsidRPr="00D27475" w:rsidRDefault="008C5F03" w:rsidP="008C5F0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D2747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636" w:type="pct"/>
            <w:shd w:val="clear" w:color="auto" w:fill="auto"/>
          </w:tcPr>
          <w:p w14:paraId="25F53CE0" w14:textId="77777777" w:rsidR="008C5F03" w:rsidRPr="00B056C3" w:rsidRDefault="008C5F03" w:rsidP="008C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  <w:shd w:val="clear" w:color="auto" w:fill="auto"/>
          </w:tcPr>
          <w:p w14:paraId="4C2D3185" w14:textId="77777777" w:rsidR="008C5F03" w:rsidRPr="001E56D6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2" w:type="pct"/>
            <w:shd w:val="clear" w:color="auto" w:fill="auto"/>
          </w:tcPr>
          <w:p w14:paraId="7CD1947A" w14:textId="77777777" w:rsidR="008C5F03" w:rsidRPr="001E56D6" w:rsidRDefault="008C5F03" w:rsidP="008C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1" w:type="pct"/>
            <w:shd w:val="clear" w:color="auto" w:fill="auto"/>
          </w:tcPr>
          <w:p w14:paraId="0F3A125F" w14:textId="77777777" w:rsidR="008C5F03" w:rsidRPr="001E56D6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9" w:type="pct"/>
            <w:shd w:val="clear" w:color="auto" w:fill="auto"/>
          </w:tcPr>
          <w:p w14:paraId="41DF7857" w14:textId="77777777" w:rsidR="008C5F03" w:rsidRPr="001E56D6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0" w:type="pct"/>
            <w:shd w:val="clear" w:color="auto" w:fill="auto"/>
          </w:tcPr>
          <w:p w14:paraId="3518736E" w14:textId="77777777" w:rsidR="008C5F03" w:rsidRPr="001E56D6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  <w:gridSpan w:val="2"/>
            <w:shd w:val="clear" w:color="auto" w:fill="auto"/>
          </w:tcPr>
          <w:p w14:paraId="061103ED" w14:textId="77777777" w:rsidR="008C5F03" w:rsidRPr="001E56D6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8C5F03" w:rsidRPr="00C57846" w14:paraId="7C5D36EA" w14:textId="77777777" w:rsidTr="001A7508">
        <w:tc>
          <w:tcPr>
            <w:tcW w:w="2150" w:type="pct"/>
          </w:tcPr>
          <w:p w14:paraId="101839CA" w14:textId="740FECE9" w:rsidR="008C5F03" w:rsidRPr="00C739AC" w:rsidRDefault="008C5F03" w:rsidP="008C5F03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C739AC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กิจการอื่นที่เกี่ยวข้องกัน</w:t>
            </w:r>
          </w:p>
        </w:tc>
        <w:tc>
          <w:tcPr>
            <w:tcW w:w="636" w:type="pct"/>
            <w:tcBorders>
              <w:bottom w:val="double" w:sz="4" w:space="0" w:color="auto"/>
            </w:tcBorders>
            <w:shd w:val="clear" w:color="auto" w:fill="auto"/>
          </w:tcPr>
          <w:p w14:paraId="0C6DBB0D" w14:textId="79D5FF11" w:rsidR="008C5F03" w:rsidRPr="00B056C3" w:rsidRDefault="00440039" w:rsidP="008C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40039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1" w:type="pct"/>
            <w:shd w:val="clear" w:color="auto" w:fill="auto"/>
          </w:tcPr>
          <w:p w14:paraId="68AD8BD5" w14:textId="77777777" w:rsidR="008C5F03" w:rsidRPr="001E56D6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shd w:val="clear" w:color="auto" w:fill="auto"/>
          </w:tcPr>
          <w:p w14:paraId="64DA475D" w14:textId="478D651F" w:rsidR="008C5F03" w:rsidRPr="008802A8" w:rsidRDefault="008C5F03" w:rsidP="008C5F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41" w:type="pct"/>
            <w:shd w:val="clear" w:color="auto" w:fill="auto"/>
          </w:tcPr>
          <w:p w14:paraId="24F0A496" w14:textId="77777777" w:rsidR="008C5F03" w:rsidRPr="001E56D6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9" w:type="pct"/>
            <w:tcBorders>
              <w:bottom w:val="double" w:sz="4" w:space="0" w:color="auto"/>
            </w:tcBorders>
            <w:shd w:val="clear" w:color="auto" w:fill="auto"/>
          </w:tcPr>
          <w:p w14:paraId="3EE6D440" w14:textId="19C1A422" w:rsidR="008C5F03" w:rsidRPr="008802A8" w:rsidRDefault="00440039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440039">
              <w:rPr>
                <w:rFonts w:asciiTheme="majorBidi" w:hAnsiTheme="majorBidi" w:cstheme="majorBidi"/>
                <w:sz w:val="30"/>
                <w:szCs w:val="30"/>
              </w:rPr>
              <w:t>69</w:t>
            </w:r>
          </w:p>
        </w:tc>
        <w:tc>
          <w:tcPr>
            <w:tcW w:w="140" w:type="pct"/>
            <w:shd w:val="clear" w:color="auto" w:fill="auto"/>
          </w:tcPr>
          <w:p w14:paraId="38697936" w14:textId="77777777" w:rsidR="008C5F03" w:rsidRPr="001E56D6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01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415BDDEA" w14:textId="7248319E" w:rsidR="008C5F03" w:rsidRPr="008802A8" w:rsidRDefault="008C5F03" w:rsidP="008C5F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after="0" w:line="240" w:lineRule="auto"/>
              <w:ind w:left="-2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</w:t>
            </w:r>
          </w:p>
        </w:tc>
      </w:tr>
    </w:tbl>
    <w:p w14:paraId="0EE8BAF5" w14:textId="4436D302" w:rsidR="00D27475" w:rsidRPr="00254999" w:rsidRDefault="00D27475" w:rsidP="001E56D6">
      <w:pPr>
        <w:tabs>
          <w:tab w:val="clear" w:pos="227"/>
          <w:tab w:val="clear" w:pos="454"/>
          <w:tab w:val="clear" w:pos="680"/>
          <w:tab w:val="left" w:pos="810"/>
        </w:tabs>
        <w:spacing w:line="240" w:lineRule="auto"/>
        <w:ind w:right="-205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p w14:paraId="596AC2D9" w14:textId="26B1D297" w:rsidR="003233D2" w:rsidRPr="00161E24" w:rsidRDefault="00DC51BF" w:rsidP="00307E6A">
      <w:pPr>
        <w:tabs>
          <w:tab w:val="clear" w:pos="227"/>
          <w:tab w:val="clear" w:pos="454"/>
          <w:tab w:val="clear" w:pos="680"/>
          <w:tab w:val="left" w:pos="810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รายการเคลื่อนไหวของเงินกู้ยืมระยะสั้น</w:t>
      </w:r>
      <w:r w:rsidR="00140E6E"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กับ</w:t>
      </w: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กิจการที่เกี่ยวข้องกัน</w:t>
      </w:r>
    </w:p>
    <w:p w14:paraId="251C642B" w14:textId="77777777" w:rsidR="008A22EF" w:rsidRPr="00254999" w:rsidRDefault="008A22EF" w:rsidP="00516440">
      <w:pPr>
        <w:tabs>
          <w:tab w:val="clear" w:pos="227"/>
          <w:tab w:val="clear" w:pos="454"/>
          <w:tab w:val="clear" w:pos="680"/>
          <w:tab w:val="left" w:pos="810"/>
        </w:tabs>
        <w:spacing w:line="240" w:lineRule="auto"/>
        <w:ind w:right="-205"/>
        <w:jc w:val="thaiDistribute"/>
        <w:rPr>
          <w:rFonts w:asciiTheme="majorBidi" w:hAnsiTheme="majorBidi" w:cstheme="majorBidi"/>
          <w:b/>
          <w:bCs/>
          <w:i/>
          <w:iCs/>
          <w:sz w:val="26"/>
          <w:szCs w:val="26"/>
        </w:rPr>
      </w:pPr>
    </w:p>
    <w:tbl>
      <w:tblPr>
        <w:tblStyle w:val="TableGrid"/>
        <w:tblW w:w="935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75"/>
        <w:gridCol w:w="1440"/>
        <w:gridCol w:w="236"/>
        <w:gridCol w:w="1166"/>
        <w:gridCol w:w="236"/>
        <w:gridCol w:w="1166"/>
        <w:gridCol w:w="236"/>
        <w:gridCol w:w="1166"/>
        <w:gridCol w:w="236"/>
        <w:gridCol w:w="1296"/>
      </w:tblGrid>
      <w:tr w:rsidR="0051524F" w:rsidRPr="00161E24" w14:paraId="5B8F369F" w14:textId="77777777" w:rsidTr="00DE1A13">
        <w:trPr>
          <w:tblHeader/>
        </w:trPr>
        <w:tc>
          <w:tcPr>
            <w:tcW w:w="2175" w:type="dxa"/>
          </w:tcPr>
          <w:p w14:paraId="7E28A78B" w14:textId="2753A09C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78B08996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279B36B4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2" w:type="dxa"/>
            <w:gridSpan w:val="7"/>
          </w:tcPr>
          <w:p w14:paraId="088E70EF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1524F" w:rsidRPr="00161E24" w14:paraId="3328E251" w14:textId="77777777" w:rsidTr="00DE1A13">
        <w:trPr>
          <w:tblHeader/>
        </w:trPr>
        <w:tc>
          <w:tcPr>
            <w:tcW w:w="2175" w:type="dxa"/>
          </w:tcPr>
          <w:p w14:paraId="202F5BA3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8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3DB48F1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1E8A1F64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33E31100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236" w:type="dxa"/>
          </w:tcPr>
          <w:p w14:paraId="29100664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66D1F88D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392B57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C407495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C55902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30F49C9C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</w:p>
        </w:tc>
      </w:tr>
      <w:tr w:rsidR="0051524F" w:rsidRPr="00161E24" w14:paraId="75FC4D68" w14:textId="77777777" w:rsidTr="00DE1A13">
        <w:trPr>
          <w:tblHeader/>
        </w:trPr>
        <w:tc>
          <w:tcPr>
            <w:tcW w:w="2175" w:type="dxa"/>
          </w:tcPr>
          <w:p w14:paraId="427F0881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1E7616DB" w14:textId="6B2889A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36" w:type="dxa"/>
          </w:tcPr>
          <w:p w14:paraId="335788CE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02817FC" w14:textId="28FDE940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236" w:type="dxa"/>
          </w:tcPr>
          <w:p w14:paraId="5D2CED85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1FA0F264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236" w:type="dxa"/>
            <w:vAlign w:val="bottom"/>
          </w:tcPr>
          <w:p w14:paraId="7C7FAF74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vAlign w:val="bottom"/>
          </w:tcPr>
          <w:p w14:paraId="497B0022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ลดลง</w:t>
            </w:r>
          </w:p>
        </w:tc>
        <w:tc>
          <w:tcPr>
            <w:tcW w:w="236" w:type="dxa"/>
          </w:tcPr>
          <w:p w14:paraId="0EC0F019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vAlign w:val="bottom"/>
          </w:tcPr>
          <w:p w14:paraId="1AC79719" w14:textId="5EAAF781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1524F" w:rsidRPr="00161E24" w14:paraId="4490AA78" w14:textId="77777777" w:rsidTr="00DE1A13">
        <w:trPr>
          <w:trHeight w:val="56"/>
          <w:tblHeader/>
        </w:trPr>
        <w:tc>
          <w:tcPr>
            <w:tcW w:w="2175" w:type="dxa"/>
          </w:tcPr>
          <w:p w14:paraId="6B3278E1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0A543160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8" w:firstLine="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5AF6D710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02" w:type="dxa"/>
            <w:gridSpan w:val="7"/>
          </w:tcPr>
          <w:p w14:paraId="4AA55A94" w14:textId="7089D4F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1524F" w:rsidRPr="00161E24" w14:paraId="69A1D618" w14:textId="77777777" w:rsidTr="00516440">
        <w:trPr>
          <w:trHeight w:hRule="exact" w:val="389"/>
        </w:trPr>
        <w:tc>
          <w:tcPr>
            <w:tcW w:w="2175" w:type="dxa"/>
            <w:vAlign w:val="bottom"/>
          </w:tcPr>
          <w:p w14:paraId="393543CD" w14:textId="55B3F44D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56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440" w:type="dxa"/>
            <w:vAlign w:val="bottom"/>
          </w:tcPr>
          <w:p w14:paraId="4B76D742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92CC9E8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64A9556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4FC5BA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D616756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CC5FDE6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12AA281D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4D1A5EC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19D709DB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6EB1" w:rsidRPr="00161E24" w14:paraId="3239B61B" w14:textId="77777777" w:rsidTr="000F780F">
        <w:tc>
          <w:tcPr>
            <w:tcW w:w="2175" w:type="dxa"/>
          </w:tcPr>
          <w:p w14:paraId="6F4B4F5A" w14:textId="4963DD3F" w:rsidR="00656EB1" w:rsidRPr="00161E24" w:rsidDel="005765CD" w:rsidRDefault="00656EB1" w:rsidP="00656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3730106E" w14:textId="78DE4D17" w:rsidR="00656EB1" w:rsidRPr="00161E24" w:rsidRDefault="0064435E" w:rsidP="00656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1.2 </w:t>
            </w:r>
            <w:r w:rsidR="004F0F0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B108E0">
              <w:rPr>
                <w:rFonts w:asciiTheme="majorBidi" w:hAnsiTheme="majorBidi" w:cstheme="majorBidi"/>
                <w:sz w:val="30"/>
                <w:szCs w:val="30"/>
              </w:rPr>
              <w:t>3.7</w:t>
            </w:r>
          </w:p>
        </w:tc>
        <w:tc>
          <w:tcPr>
            <w:tcW w:w="236" w:type="dxa"/>
            <w:shd w:val="clear" w:color="auto" w:fill="auto"/>
          </w:tcPr>
          <w:p w14:paraId="49F3129E" w14:textId="77777777" w:rsidR="00656EB1" w:rsidRPr="00161E24" w:rsidRDefault="00656EB1" w:rsidP="00656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0D1E1C41" w14:textId="10BD90F5" w:rsidR="00656EB1" w:rsidRPr="00161E24" w:rsidRDefault="00656EB1" w:rsidP="00656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7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  <w:tc>
          <w:tcPr>
            <w:tcW w:w="236" w:type="dxa"/>
            <w:shd w:val="clear" w:color="auto" w:fill="auto"/>
          </w:tcPr>
          <w:p w14:paraId="572EAFD2" w14:textId="77777777" w:rsidR="00656EB1" w:rsidRPr="00161E24" w:rsidRDefault="00656EB1" w:rsidP="00656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351BECB2" w14:textId="34E739A9" w:rsidR="00656EB1" w:rsidRPr="00161E24" w:rsidRDefault="00AB59B4" w:rsidP="00656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59B4">
              <w:rPr>
                <w:rFonts w:asciiTheme="majorBidi" w:hAnsiTheme="majorBidi" w:cstheme="majorBidi"/>
                <w:sz w:val="30"/>
                <w:szCs w:val="30"/>
              </w:rPr>
              <w:t>973</w:t>
            </w:r>
          </w:p>
        </w:tc>
        <w:tc>
          <w:tcPr>
            <w:tcW w:w="236" w:type="dxa"/>
            <w:shd w:val="clear" w:color="auto" w:fill="auto"/>
          </w:tcPr>
          <w:p w14:paraId="0B54479A" w14:textId="77777777" w:rsidR="00656EB1" w:rsidRPr="00161E24" w:rsidRDefault="00656EB1" w:rsidP="00656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3B4B97BE" w14:textId="0BEEBB63" w:rsidR="00656EB1" w:rsidRPr="00161E24" w:rsidRDefault="00AB59B4" w:rsidP="00656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59B4">
              <w:rPr>
                <w:rFonts w:asciiTheme="majorBidi" w:hAnsiTheme="majorBidi" w:cstheme="majorBidi"/>
                <w:sz w:val="30"/>
                <w:szCs w:val="30"/>
              </w:rPr>
              <w:t>(775)</w:t>
            </w:r>
          </w:p>
        </w:tc>
        <w:tc>
          <w:tcPr>
            <w:tcW w:w="236" w:type="dxa"/>
            <w:shd w:val="clear" w:color="auto" w:fill="auto"/>
          </w:tcPr>
          <w:p w14:paraId="5E0921B9" w14:textId="77777777" w:rsidR="00656EB1" w:rsidRPr="00161E24" w:rsidRDefault="00656EB1" w:rsidP="00656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F5F9DE9" w14:textId="5FA56EA4" w:rsidR="00656EB1" w:rsidRPr="00161E24" w:rsidRDefault="00DA2C9F" w:rsidP="00656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  <w:r w:rsidR="00E9747B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51524F" w:rsidRPr="00161E24" w14:paraId="316378C6" w14:textId="77777777" w:rsidTr="00254999">
        <w:trPr>
          <w:trHeight w:val="20"/>
        </w:trPr>
        <w:tc>
          <w:tcPr>
            <w:tcW w:w="2175" w:type="dxa"/>
          </w:tcPr>
          <w:p w14:paraId="4F083D03" w14:textId="77777777" w:rsidR="0051524F" w:rsidRPr="00254999" w:rsidDel="005765CD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440" w:type="dxa"/>
            <w:vAlign w:val="bottom"/>
          </w:tcPr>
          <w:p w14:paraId="0A19733C" w14:textId="77777777" w:rsidR="0051524F" w:rsidRPr="00254999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36" w:type="dxa"/>
          </w:tcPr>
          <w:p w14:paraId="0D6681CB" w14:textId="77777777" w:rsidR="0051524F" w:rsidRPr="00254999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308DF6AE" w14:textId="77777777" w:rsidR="0051524F" w:rsidRPr="00254999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513D31F3" w14:textId="77777777" w:rsidR="0051524F" w:rsidRPr="00254999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6" w:type="dxa"/>
          </w:tcPr>
          <w:p w14:paraId="33B20EB8" w14:textId="77777777" w:rsidR="0051524F" w:rsidRPr="00254999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50EB81B5" w14:textId="77777777" w:rsidR="0051524F" w:rsidRPr="00254999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66" w:type="dxa"/>
          </w:tcPr>
          <w:p w14:paraId="75DBE6ED" w14:textId="77777777" w:rsidR="0051524F" w:rsidRPr="00254999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1036FAB3" w14:textId="77777777" w:rsidR="0051524F" w:rsidRPr="00254999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double" w:sz="4" w:space="0" w:color="auto"/>
            </w:tcBorders>
          </w:tcPr>
          <w:p w14:paraId="283C6E62" w14:textId="77777777" w:rsidR="0051524F" w:rsidRPr="00254999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51524F" w:rsidRPr="00161E24" w14:paraId="108257F8" w14:textId="77777777" w:rsidTr="00516440">
        <w:trPr>
          <w:trHeight w:hRule="exact" w:val="389"/>
        </w:trPr>
        <w:tc>
          <w:tcPr>
            <w:tcW w:w="2175" w:type="dxa"/>
          </w:tcPr>
          <w:p w14:paraId="3DDB0360" w14:textId="42E94B14" w:rsidR="0051524F" w:rsidRPr="00161E24" w:rsidDel="005765CD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56E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440" w:type="dxa"/>
            <w:vAlign w:val="bottom"/>
          </w:tcPr>
          <w:p w14:paraId="161D4328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BA621BB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F68F8B9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1A995C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C7A5B8D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17171A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9DE02FB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253C6A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</w:tcPr>
          <w:p w14:paraId="508B7131" w14:textId="77777777" w:rsidR="0051524F" w:rsidRPr="00161E24" w:rsidRDefault="0051524F" w:rsidP="005152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6EB1" w:rsidRPr="00161E24" w14:paraId="135338E4" w14:textId="77777777" w:rsidTr="001A7508">
        <w:tc>
          <w:tcPr>
            <w:tcW w:w="2175" w:type="dxa"/>
          </w:tcPr>
          <w:p w14:paraId="009F5820" w14:textId="29F16D06" w:rsidR="00656EB1" w:rsidRPr="00161E24" w:rsidRDefault="00656EB1" w:rsidP="00656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7C046B55" w14:textId="757D6A0D" w:rsidR="00656EB1" w:rsidRPr="00161E24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2" w:right="-12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1.0 - 3.6</w:t>
            </w:r>
          </w:p>
        </w:tc>
        <w:tc>
          <w:tcPr>
            <w:tcW w:w="236" w:type="dxa"/>
          </w:tcPr>
          <w:p w14:paraId="5096A66C" w14:textId="77777777" w:rsidR="00656EB1" w:rsidRPr="00161E24" w:rsidRDefault="00656EB1" w:rsidP="00656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double" w:sz="4" w:space="0" w:color="auto"/>
            </w:tcBorders>
          </w:tcPr>
          <w:p w14:paraId="3E7B5D11" w14:textId="79382BFA" w:rsidR="00656EB1" w:rsidRPr="00161E24" w:rsidRDefault="00656EB1" w:rsidP="00656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449</w:t>
            </w:r>
          </w:p>
        </w:tc>
        <w:tc>
          <w:tcPr>
            <w:tcW w:w="236" w:type="dxa"/>
          </w:tcPr>
          <w:p w14:paraId="1DAE3B3B" w14:textId="77777777" w:rsidR="00656EB1" w:rsidRPr="00161E24" w:rsidRDefault="00656EB1" w:rsidP="00656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023090C" w14:textId="3538E6AB" w:rsidR="00656EB1" w:rsidRPr="00161E24" w:rsidRDefault="00656EB1" w:rsidP="00656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989</w:t>
            </w:r>
          </w:p>
        </w:tc>
        <w:tc>
          <w:tcPr>
            <w:tcW w:w="236" w:type="dxa"/>
          </w:tcPr>
          <w:p w14:paraId="1B1ED732" w14:textId="77777777" w:rsidR="00656EB1" w:rsidRPr="00161E24" w:rsidRDefault="00656EB1" w:rsidP="00656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93257BC" w14:textId="10B69B69" w:rsidR="00656EB1" w:rsidRPr="00161E24" w:rsidRDefault="00656EB1" w:rsidP="00656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(1,187)</w:t>
            </w:r>
          </w:p>
        </w:tc>
        <w:tc>
          <w:tcPr>
            <w:tcW w:w="236" w:type="dxa"/>
          </w:tcPr>
          <w:p w14:paraId="6B5C6E1B" w14:textId="77777777" w:rsidR="00656EB1" w:rsidRPr="00161E24" w:rsidRDefault="00656EB1" w:rsidP="00656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6" w:type="dxa"/>
            <w:tcBorders>
              <w:bottom w:val="double" w:sz="4" w:space="0" w:color="auto"/>
            </w:tcBorders>
          </w:tcPr>
          <w:p w14:paraId="53F90575" w14:textId="400CBF17" w:rsidR="00656EB1" w:rsidRPr="00161E24" w:rsidRDefault="00656EB1" w:rsidP="00656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</w:tr>
    </w:tbl>
    <w:p w14:paraId="768F2E8F" w14:textId="045F3FC4" w:rsidR="00923DDB" w:rsidRDefault="00923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2ABE4AAB" w14:textId="5A18700B" w:rsidR="00466460" w:rsidRPr="00161E24" w:rsidRDefault="00D371F7" w:rsidP="00516440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tab/>
      </w:r>
      <w:r w:rsidRPr="00161E24">
        <w:rPr>
          <w:rFonts w:asciiTheme="majorBidi" w:hAnsiTheme="majorBidi" w:cstheme="majorBidi"/>
          <w:sz w:val="30"/>
          <w:szCs w:val="30"/>
          <w:u w:val="none"/>
        </w:rPr>
        <w:tab/>
      </w:r>
      <w:r w:rsidR="00466460" w:rsidRPr="00161E24">
        <w:rPr>
          <w:rFonts w:asciiTheme="majorBidi" w:hAnsiTheme="majorBidi" w:cstheme="majorBidi"/>
          <w:sz w:val="30"/>
          <w:szCs w:val="30"/>
          <w:u w:val="none"/>
          <w:cs/>
        </w:rPr>
        <w:t>เงินสดและรายการเทียบเท่าเงินสด</w:t>
      </w:r>
    </w:p>
    <w:p w14:paraId="614359EF" w14:textId="1C60BD6A" w:rsidR="00864D03" w:rsidRPr="00224BF6" w:rsidRDefault="00864D03" w:rsidP="00D95D1F">
      <w:pPr>
        <w:pStyle w:val="NoSpacing"/>
        <w:rPr>
          <w:rFonts w:asciiTheme="majorBidi" w:hAnsiTheme="majorBidi" w:cstheme="majorBidi"/>
          <w:sz w:val="30"/>
          <w:szCs w:val="30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82"/>
        <w:gridCol w:w="1166"/>
        <w:gridCol w:w="271"/>
        <w:gridCol w:w="1170"/>
        <w:gridCol w:w="276"/>
        <w:gridCol w:w="1165"/>
        <w:gridCol w:w="275"/>
        <w:gridCol w:w="1163"/>
      </w:tblGrid>
      <w:tr w:rsidR="00AD7F6D" w:rsidRPr="00C57846" w14:paraId="47BA17FB" w14:textId="77777777" w:rsidTr="004B7BF8">
        <w:trPr>
          <w:tblHeader/>
        </w:trPr>
        <w:tc>
          <w:tcPr>
            <w:tcW w:w="2103" w:type="pct"/>
          </w:tcPr>
          <w:p w14:paraId="3FF543F6" w14:textId="77777777" w:rsidR="00AD7F6D" w:rsidRPr="00B056C3" w:rsidRDefault="00AD7F6D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7" w:type="pct"/>
            <w:gridSpan w:val="3"/>
          </w:tcPr>
          <w:p w14:paraId="3F3D0750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234E64D3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pct"/>
            <w:gridSpan w:val="3"/>
          </w:tcPr>
          <w:p w14:paraId="117EC78D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B2EC3" w:rsidRPr="00C57846" w14:paraId="4AA5E221" w14:textId="77777777" w:rsidTr="004B7BF8">
        <w:trPr>
          <w:tblHeader/>
        </w:trPr>
        <w:tc>
          <w:tcPr>
            <w:tcW w:w="2103" w:type="pct"/>
          </w:tcPr>
          <w:p w14:paraId="4936D505" w14:textId="77777777" w:rsidR="002B2EC3" w:rsidRPr="00B056C3" w:rsidRDefault="002B2EC3" w:rsidP="002B2EC3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6" w:type="pct"/>
            <w:shd w:val="clear" w:color="auto" w:fill="auto"/>
          </w:tcPr>
          <w:p w14:paraId="5796FCAD" w14:textId="4B6FC49A" w:rsidR="002B2EC3" w:rsidRPr="00B056C3" w:rsidRDefault="002B2EC3" w:rsidP="002B2E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56686D36" w14:textId="77777777" w:rsidR="002B2EC3" w:rsidRPr="00B056C3" w:rsidRDefault="002B2EC3" w:rsidP="002B2E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7F328DD3" w14:textId="480B9FFC" w:rsidR="002B2EC3" w:rsidRPr="00B056C3" w:rsidRDefault="002B2EC3" w:rsidP="002B2E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5177D65B" w14:textId="77777777" w:rsidR="002B2EC3" w:rsidRPr="00B056C3" w:rsidRDefault="002B2EC3" w:rsidP="002B2E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shd w:val="clear" w:color="auto" w:fill="auto"/>
          </w:tcPr>
          <w:p w14:paraId="7D6740E3" w14:textId="1F00DD04" w:rsidR="002B2EC3" w:rsidRPr="00B056C3" w:rsidRDefault="002B2EC3" w:rsidP="002B2E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7D3150E1" w14:textId="77777777" w:rsidR="002B2EC3" w:rsidRPr="00B056C3" w:rsidRDefault="002B2EC3" w:rsidP="002B2E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shd w:val="clear" w:color="auto" w:fill="auto"/>
          </w:tcPr>
          <w:p w14:paraId="67F8B0DC" w14:textId="4A428DAB" w:rsidR="002B2EC3" w:rsidRPr="00B056C3" w:rsidRDefault="002B2EC3" w:rsidP="002B2E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D7F6D" w:rsidRPr="00C57846" w14:paraId="334AB401" w14:textId="77777777" w:rsidTr="00C8039D">
        <w:trPr>
          <w:trHeight w:val="434"/>
          <w:tblHeader/>
        </w:trPr>
        <w:tc>
          <w:tcPr>
            <w:tcW w:w="2103" w:type="pct"/>
          </w:tcPr>
          <w:p w14:paraId="58E0EFA4" w14:textId="77777777" w:rsidR="00AD7F6D" w:rsidRPr="00B056C3" w:rsidRDefault="00AD7F6D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97" w:type="pct"/>
            <w:gridSpan w:val="7"/>
          </w:tcPr>
          <w:p w14:paraId="485656BF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56EB1" w:rsidRPr="00C57846" w14:paraId="1A4D2410" w14:textId="77777777" w:rsidTr="005E72F6">
        <w:tc>
          <w:tcPr>
            <w:tcW w:w="2103" w:type="pct"/>
          </w:tcPr>
          <w:p w14:paraId="55208E48" w14:textId="7FB1E3D7" w:rsidR="00656EB1" w:rsidRPr="00B056C3" w:rsidRDefault="00656EB1" w:rsidP="00656EB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เงินสดในมือ</w:t>
            </w:r>
          </w:p>
        </w:tc>
        <w:tc>
          <w:tcPr>
            <w:tcW w:w="616" w:type="pct"/>
            <w:shd w:val="clear" w:color="auto" w:fill="auto"/>
          </w:tcPr>
          <w:p w14:paraId="5CFF325A" w14:textId="271CF34A" w:rsidR="00656EB1" w:rsidRPr="00B056C3" w:rsidRDefault="00684B1A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84B1A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143" w:type="pct"/>
          </w:tcPr>
          <w:p w14:paraId="453B8A80" w14:textId="7777777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183D283E" w14:textId="384E9F73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7D3DA0E5" w14:textId="7777777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4052713F" w14:textId="174C36E3" w:rsidR="00656EB1" w:rsidRPr="00B056C3" w:rsidRDefault="00A70DB3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5" w:type="pct"/>
          </w:tcPr>
          <w:p w14:paraId="35CF41B3" w14:textId="7777777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</w:tcPr>
          <w:p w14:paraId="6B183243" w14:textId="168B193F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56EB1" w:rsidRPr="00C57846" w14:paraId="41B5B1C1" w14:textId="77777777" w:rsidTr="005E72F6">
        <w:tc>
          <w:tcPr>
            <w:tcW w:w="2103" w:type="pct"/>
          </w:tcPr>
          <w:p w14:paraId="1C6D26B2" w14:textId="25155BA7" w:rsidR="00656EB1" w:rsidRPr="00B056C3" w:rsidRDefault="00656EB1" w:rsidP="00656EB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22724CF0" w14:textId="3EBDA820" w:rsidR="00656EB1" w:rsidRPr="00B056C3" w:rsidRDefault="00684B1A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84B1A">
              <w:rPr>
                <w:rFonts w:asciiTheme="majorBidi" w:hAnsiTheme="majorBidi" w:cstheme="majorBidi"/>
                <w:sz w:val="30"/>
                <w:szCs w:val="30"/>
              </w:rPr>
              <w:t>2,8</w:t>
            </w:r>
            <w:r w:rsidR="00171EB7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43" w:type="pct"/>
          </w:tcPr>
          <w:p w14:paraId="15FE579A" w14:textId="7777777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59735C33" w14:textId="4DB2BE0E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,475</w:t>
            </w:r>
          </w:p>
        </w:tc>
        <w:tc>
          <w:tcPr>
            <w:tcW w:w="146" w:type="pct"/>
          </w:tcPr>
          <w:p w14:paraId="39A505A4" w14:textId="7777777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0AD63AC0" w14:textId="0165BE1D" w:rsidR="00656EB1" w:rsidRPr="00B056C3" w:rsidRDefault="00A70DB3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0DB3">
              <w:rPr>
                <w:rFonts w:asciiTheme="majorBidi" w:hAnsiTheme="majorBidi" w:cstheme="majorBidi"/>
                <w:sz w:val="30"/>
                <w:szCs w:val="30"/>
              </w:rPr>
              <w:t>2,1</w:t>
            </w:r>
            <w:r w:rsidR="002E4C75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A70DB3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579886E1" w14:textId="7777777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4" w:type="pct"/>
            <w:tcBorders>
              <w:bottom w:val="single" w:sz="4" w:space="0" w:color="auto"/>
            </w:tcBorders>
          </w:tcPr>
          <w:p w14:paraId="117B493F" w14:textId="489F25A5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584</w:t>
            </w:r>
          </w:p>
        </w:tc>
      </w:tr>
      <w:tr w:rsidR="00656EB1" w:rsidRPr="00C57846" w14:paraId="1C658EC4" w14:textId="77777777" w:rsidTr="00ED6A47">
        <w:tc>
          <w:tcPr>
            <w:tcW w:w="2103" w:type="pct"/>
          </w:tcPr>
          <w:p w14:paraId="727117F8" w14:textId="795663F8" w:rsidR="00656EB1" w:rsidRPr="00B056C3" w:rsidRDefault="00CE25D1" w:rsidP="00656EB1">
            <w:pPr>
              <w:spacing w:line="240" w:lineRule="auto"/>
              <w:ind w:left="272" w:hanging="2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7B183A5" w14:textId="7975F65A" w:rsidR="00656EB1" w:rsidRPr="00B750B0" w:rsidRDefault="00684B1A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84B1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</w:t>
            </w:r>
            <w:r w:rsidR="007427A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882</w:t>
            </w:r>
          </w:p>
        </w:tc>
        <w:tc>
          <w:tcPr>
            <w:tcW w:w="143" w:type="pct"/>
            <w:vAlign w:val="bottom"/>
          </w:tcPr>
          <w:p w14:paraId="70144933" w14:textId="77777777" w:rsidR="00656EB1" w:rsidRPr="00B750B0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4917E5" w14:textId="5FF0FBBC" w:rsidR="00656EB1" w:rsidRPr="00B750B0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1,561</w:t>
            </w:r>
          </w:p>
        </w:tc>
        <w:tc>
          <w:tcPr>
            <w:tcW w:w="146" w:type="pct"/>
            <w:vAlign w:val="bottom"/>
          </w:tcPr>
          <w:p w14:paraId="70269B75" w14:textId="77777777" w:rsidR="00656EB1" w:rsidRPr="00B750B0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26CD98" w14:textId="6E34E586" w:rsidR="00656EB1" w:rsidRPr="00B750B0" w:rsidRDefault="00A70DB3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0D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</w:t>
            </w:r>
            <w:r w:rsidR="002E4C7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A70D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5" w:type="pct"/>
            <w:vAlign w:val="bottom"/>
          </w:tcPr>
          <w:p w14:paraId="2FA9FDE3" w14:textId="77777777" w:rsidR="00656EB1" w:rsidRPr="00B750B0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7DB3C0" w14:textId="2A0ABCC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584</w:t>
            </w:r>
          </w:p>
        </w:tc>
      </w:tr>
    </w:tbl>
    <w:p w14:paraId="1E50A6ED" w14:textId="0EAC0CBF" w:rsidR="00B030C5" w:rsidRDefault="00B030C5" w:rsidP="00CE61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391427E4" w14:textId="44488716" w:rsidR="002B0AF5" w:rsidRPr="00161E24" w:rsidRDefault="002B0AF5" w:rsidP="00516440">
      <w:pPr>
        <w:pStyle w:val="Heading1"/>
        <w:numPr>
          <w:ilvl w:val="0"/>
          <w:numId w:val="23"/>
        </w:numPr>
        <w:tabs>
          <w:tab w:val="decimal" w:pos="630"/>
        </w:tabs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ลูกหนี้</w:t>
      </w:r>
      <w:r w:rsidR="00E87A8C" w:rsidRPr="00161E24">
        <w:rPr>
          <w:rFonts w:asciiTheme="majorBidi" w:hAnsiTheme="majorBidi" w:cstheme="majorBidi"/>
          <w:sz w:val="30"/>
          <w:szCs w:val="30"/>
          <w:u w:val="none"/>
          <w:cs/>
        </w:rPr>
        <w:t>การค้า</w:t>
      </w:r>
    </w:p>
    <w:p w14:paraId="71A44231" w14:textId="7D9F8286" w:rsidR="003E7071" w:rsidRPr="00CE61F2" w:rsidRDefault="003E7071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3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4"/>
        <w:gridCol w:w="1175"/>
        <w:gridCol w:w="240"/>
        <w:gridCol w:w="1190"/>
        <w:gridCol w:w="267"/>
        <w:gridCol w:w="1170"/>
        <w:gridCol w:w="237"/>
        <w:gridCol w:w="1164"/>
      </w:tblGrid>
      <w:tr w:rsidR="00AD7F6D" w:rsidRPr="00B056C3" w14:paraId="105B40AB" w14:textId="77777777" w:rsidTr="004034FE">
        <w:trPr>
          <w:tblHeader/>
        </w:trPr>
        <w:tc>
          <w:tcPr>
            <w:tcW w:w="2101" w:type="pct"/>
          </w:tcPr>
          <w:p w14:paraId="1ED1AB19" w14:textId="77777777" w:rsidR="00AD7F6D" w:rsidRPr="00B056C3" w:rsidRDefault="00AD7F6D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8" w:type="pct"/>
            <w:gridSpan w:val="3"/>
          </w:tcPr>
          <w:p w14:paraId="6C9D8DA9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73507358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9" w:type="pct"/>
            <w:gridSpan w:val="3"/>
          </w:tcPr>
          <w:p w14:paraId="7065E6FC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B2EC3" w:rsidRPr="00B056C3" w14:paraId="10ACC2ED" w14:textId="77777777" w:rsidTr="004034FE">
        <w:trPr>
          <w:tblHeader/>
        </w:trPr>
        <w:tc>
          <w:tcPr>
            <w:tcW w:w="2101" w:type="pct"/>
          </w:tcPr>
          <w:p w14:paraId="17CCA1FC" w14:textId="64625209" w:rsidR="002B2EC3" w:rsidRPr="00B056C3" w:rsidRDefault="002B2EC3" w:rsidP="002B2EC3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26" w:type="pct"/>
            <w:shd w:val="clear" w:color="auto" w:fill="auto"/>
          </w:tcPr>
          <w:p w14:paraId="206F0D6D" w14:textId="34ACD55B" w:rsidR="002B2EC3" w:rsidRPr="00B056C3" w:rsidRDefault="002B2EC3" w:rsidP="002B2E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5F62D002" w14:textId="77777777" w:rsidR="002B2EC3" w:rsidRPr="00B056C3" w:rsidRDefault="002B2EC3" w:rsidP="002B2E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6CD2CC84" w14:textId="42E849B1" w:rsidR="002B2EC3" w:rsidRPr="00B056C3" w:rsidRDefault="002B2EC3" w:rsidP="002B2E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2" w:type="pct"/>
          </w:tcPr>
          <w:p w14:paraId="6DFCE474" w14:textId="77777777" w:rsidR="002B2EC3" w:rsidRPr="00B056C3" w:rsidRDefault="002B2EC3" w:rsidP="002B2E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19D523C3" w14:textId="641BF032" w:rsidR="002B2EC3" w:rsidRPr="00B056C3" w:rsidRDefault="002B2EC3" w:rsidP="002B2E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6" w:type="pct"/>
          </w:tcPr>
          <w:p w14:paraId="20C9BFCA" w14:textId="77777777" w:rsidR="002B2EC3" w:rsidRPr="00B056C3" w:rsidRDefault="002B2EC3" w:rsidP="002B2E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shd w:val="clear" w:color="auto" w:fill="auto"/>
          </w:tcPr>
          <w:p w14:paraId="76CF7AF3" w14:textId="4454F55C" w:rsidR="002B2EC3" w:rsidRPr="00B056C3" w:rsidRDefault="002B2EC3" w:rsidP="002B2E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B2EC3" w:rsidRPr="00B056C3" w14:paraId="44175D55" w14:textId="77777777" w:rsidTr="004034FE">
        <w:trPr>
          <w:trHeight w:val="434"/>
          <w:tblHeader/>
        </w:trPr>
        <w:tc>
          <w:tcPr>
            <w:tcW w:w="2101" w:type="pct"/>
          </w:tcPr>
          <w:p w14:paraId="4EBEC14F" w14:textId="77777777" w:rsidR="002B2EC3" w:rsidRPr="00B056C3" w:rsidRDefault="002B2EC3" w:rsidP="002B2EC3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99" w:type="pct"/>
            <w:gridSpan w:val="7"/>
          </w:tcPr>
          <w:p w14:paraId="070ACAEB" w14:textId="6793324E" w:rsidR="002B2EC3" w:rsidRPr="00B056C3" w:rsidRDefault="002B2EC3" w:rsidP="002B2E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56EB1" w:rsidRPr="00B056C3" w14:paraId="55166B39" w14:textId="77777777" w:rsidTr="004034FE">
        <w:tc>
          <w:tcPr>
            <w:tcW w:w="2101" w:type="pct"/>
          </w:tcPr>
          <w:p w14:paraId="4F64560D" w14:textId="200031F8" w:rsidR="00656EB1" w:rsidRPr="00B056C3" w:rsidRDefault="00656EB1" w:rsidP="00656EB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26" w:type="pct"/>
            <w:shd w:val="clear" w:color="auto" w:fill="auto"/>
          </w:tcPr>
          <w:p w14:paraId="57461833" w14:textId="42A2780E" w:rsidR="00656EB1" w:rsidRPr="00B056C3" w:rsidRDefault="00E3736A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736A">
              <w:rPr>
                <w:rFonts w:asciiTheme="majorBidi" w:hAnsiTheme="majorBidi" w:cstheme="majorBidi"/>
                <w:sz w:val="30"/>
                <w:szCs w:val="30"/>
              </w:rPr>
              <w:t>5,4</w:t>
            </w:r>
            <w:r w:rsidR="00227D08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28" w:type="pct"/>
          </w:tcPr>
          <w:p w14:paraId="371B3073" w14:textId="7777777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291E700A" w14:textId="0F474E97" w:rsidR="00656EB1" w:rsidRPr="00AD7F6D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,172</w:t>
            </w:r>
          </w:p>
        </w:tc>
        <w:tc>
          <w:tcPr>
            <w:tcW w:w="142" w:type="pct"/>
          </w:tcPr>
          <w:p w14:paraId="0FBCF552" w14:textId="7777777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5F1BFB6A" w14:textId="41DB5983" w:rsidR="00656EB1" w:rsidRPr="00B056C3" w:rsidRDefault="00E3736A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736A">
              <w:rPr>
                <w:rFonts w:asciiTheme="majorBidi" w:hAnsiTheme="majorBidi" w:cstheme="majorBidi"/>
                <w:sz w:val="30"/>
                <w:szCs w:val="30"/>
              </w:rPr>
              <w:t>4,921</w:t>
            </w:r>
          </w:p>
        </w:tc>
        <w:tc>
          <w:tcPr>
            <w:tcW w:w="126" w:type="pct"/>
          </w:tcPr>
          <w:p w14:paraId="4F890D4A" w14:textId="7777777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57CFAC6B" w14:textId="186B041A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5,029</w:t>
            </w:r>
          </w:p>
        </w:tc>
      </w:tr>
      <w:tr w:rsidR="00656EB1" w:rsidRPr="00B056C3" w14:paraId="724ECDAB" w14:textId="77777777" w:rsidTr="004034FE">
        <w:tc>
          <w:tcPr>
            <w:tcW w:w="2101" w:type="pct"/>
          </w:tcPr>
          <w:p w14:paraId="21B4AF4D" w14:textId="4289C671" w:rsidR="00656EB1" w:rsidRPr="00B056C3" w:rsidRDefault="00656EB1" w:rsidP="00656EB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26" w:type="pct"/>
            <w:shd w:val="clear" w:color="auto" w:fill="auto"/>
          </w:tcPr>
          <w:p w14:paraId="2BB5D7CB" w14:textId="7777777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" w:type="pct"/>
          </w:tcPr>
          <w:p w14:paraId="7A2450C6" w14:textId="7777777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5E3BA773" w14:textId="7777777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3193D9CB" w14:textId="7777777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1017139F" w14:textId="7777777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" w:type="pct"/>
          </w:tcPr>
          <w:p w14:paraId="60586A31" w14:textId="7777777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3AEEB2D1" w14:textId="7777777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56EB1" w:rsidRPr="00B056C3" w14:paraId="36EDBF61" w14:textId="77777777" w:rsidTr="004034FE">
        <w:tc>
          <w:tcPr>
            <w:tcW w:w="2101" w:type="pct"/>
          </w:tcPr>
          <w:p w14:paraId="1DB76C17" w14:textId="3A8EC49A" w:rsidR="00656EB1" w:rsidRPr="00B056C3" w:rsidRDefault="00656EB1" w:rsidP="00656EB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น้อยกว่า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26" w:type="pct"/>
            <w:shd w:val="clear" w:color="auto" w:fill="auto"/>
          </w:tcPr>
          <w:p w14:paraId="20BA7218" w14:textId="5EA9F21D" w:rsidR="00656EB1" w:rsidRPr="00B056C3" w:rsidRDefault="00E3736A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736A">
              <w:rPr>
                <w:rFonts w:asciiTheme="majorBidi" w:hAnsiTheme="majorBidi" w:cstheme="majorBidi"/>
                <w:sz w:val="30"/>
                <w:szCs w:val="30"/>
              </w:rPr>
              <w:t>1,50</w:t>
            </w:r>
            <w:r w:rsidR="00D730D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28" w:type="pct"/>
          </w:tcPr>
          <w:p w14:paraId="2BB7BDFD" w14:textId="7777777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43006063" w14:textId="0BE7E5D2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1,454</w:t>
            </w:r>
          </w:p>
        </w:tc>
        <w:tc>
          <w:tcPr>
            <w:tcW w:w="142" w:type="pct"/>
          </w:tcPr>
          <w:p w14:paraId="007E88C4" w14:textId="7777777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11516FAB" w14:textId="2A35911E" w:rsidR="00656EB1" w:rsidRPr="00B056C3" w:rsidRDefault="00E3736A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E3736A">
              <w:rPr>
                <w:rFonts w:asciiTheme="majorBidi" w:hAnsiTheme="majorBidi" w:cstheme="majorBidi"/>
                <w:sz w:val="30"/>
                <w:szCs w:val="30"/>
              </w:rPr>
              <w:t>194</w:t>
            </w:r>
          </w:p>
        </w:tc>
        <w:tc>
          <w:tcPr>
            <w:tcW w:w="126" w:type="pct"/>
          </w:tcPr>
          <w:p w14:paraId="7C35A9E4" w14:textId="7777777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31C39311" w14:textId="11CCDF62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340</w:t>
            </w:r>
          </w:p>
        </w:tc>
      </w:tr>
      <w:tr w:rsidR="00656EB1" w:rsidRPr="00B056C3" w14:paraId="310B0FE7" w14:textId="77777777" w:rsidTr="004034FE">
        <w:tc>
          <w:tcPr>
            <w:tcW w:w="2101" w:type="pct"/>
          </w:tcPr>
          <w:p w14:paraId="66B7E0D3" w14:textId="121922D6" w:rsidR="00656EB1" w:rsidRPr="00B056C3" w:rsidRDefault="00656EB1" w:rsidP="00656EB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26" w:type="pct"/>
            <w:shd w:val="clear" w:color="auto" w:fill="auto"/>
          </w:tcPr>
          <w:p w14:paraId="3738E30F" w14:textId="3FCE5FB5" w:rsidR="00656EB1" w:rsidRPr="00B056C3" w:rsidRDefault="00E3736A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736A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28" w:type="pct"/>
          </w:tcPr>
          <w:p w14:paraId="1C6B7936" w14:textId="7777777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6215E063" w14:textId="7125F816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42" w:type="pct"/>
          </w:tcPr>
          <w:p w14:paraId="7C4E12A6" w14:textId="7777777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5A2E5E98" w14:textId="1FFFEA96" w:rsidR="00656EB1" w:rsidRPr="00B056C3" w:rsidRDefault="007F4B58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4B58">
              <w:rPr>
                <w:rFonts w:asciiTheme="majorBidi" w:hAnsiTheme="majorBidi" w:cstheme="majorBidi"/>
                <w:sz w:val="30"/>
                <w:szCs w:val="30"/>
              </w:rPr>
              <w:t>34</w:t>
            </w:r>
          </w:p>
        </w:tc>
        <w:tc>
          <w:tcPr>
            <w:tcW w:w="126" w:type="pct"/>
          </w:tcPr>
          <w:p w14:paraId="3FEFC376" w14:textId="7777777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6C2A6254" w14:textId="202FFF12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656EB1" w:rsidRPr="00B056C3" w14:paraId="6843D418" w14:textId="77777777" w:rsidTr="004034FE">
        <w:tc>
          <w:tcPr>
            <w:tcW w:w="2101" w:type="pct"/>
          </w:tcPr>
          <w:p w14:paraId="7E6416CC" w14:textId="695A2BE1" w:rsidR="00656EB1" w:rsidRPr="00B056C3" w:rsidRDefault="00656EB1" w:rsidP="00656EB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-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12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626" w:type="pct"/>
            <w:shd w:val="clear" w:color="auto" w:fill="auto"/>
          </w:tcPr>
          <w:p w14:paraId="60CB9EB2" w14:textId="4AC7F51E" w:rsidR="00656EB1" w:rsidRPr="00B056C3" w:rsidRDefault="00765636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636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128" w:type="pct"/>
          </w:tcPr>
          <w:p w14:paraId="7E9405FA" w14:textId="7777777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</w:tcPr>
          <w:p w14:paraId="0FB63691" w14:textId="4243C315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42" w:type="pct"/>
          </w:tcPr>
          <w:p w14:paraId="5C581E22" w14:textId="7777777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3B88E6CD" w14:textId="5772E0E0" w:rsidR="00656EB1" w:rsidRPr="00B056C3" w:rsidRDefault="007F4B58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F4B58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26" w:type="pct"/>
          </w:tcPr>
          <w:p w14:paraId="0E0B2842" w14:textId="7777777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</w:tcPr>
          <w:p w14:paraId="5D142106" w14:textId="2F4B69A9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656EB1" w:rsidRPr="00B056C3" w14:paraId="3A1A630B" w14:textId="77777777" w:rsidTr="004034FE">
        <w:tc>
          <w:tcPr>
            <w:tcW w:w="2101" w:type="pct"/>
          </w:tcPr>
          <w:p w14:paraId="34DA77B6" w14:textId="43524329" w:rsidR="00656EB1" w:rsidRPr="00B056C3" w:rsidRDefault="00656EB1" w:rsidP="00656EB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12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เดือน</w:t>
            </w: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3C2F4A7A" w14:textId="32743668" w:rsidR="00656EB1" w:rsidRPr="00B056C3" w:rsidRDefault="00765636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636">
              <w:rPr>
                <w:rFonts w:asciiTheme="majorBidi" w:hAnsiTheme="majorBidi" w:cstheme="majorBidi"/>
                <w:sz w:val="30"/>
                <w:szCs w:val="30"/>
              </w:rPr>
              <w:t>17</w:t>
            </w:r>
            <w:r w:rsidR="00544EA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7D48EE21" w14:textId="7777777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</w:tcPr>
          <w:p w14:paraId="71E45096" w14:textId="58A645C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142" w:type="pct"/>
          </w:tcPr>
          <w:p w14:paraId="5EF47A35" w14:textId="7777777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64013CDC" w14:textId="212DDD63" w:rsidR="00656EB1" w:rsidRPr="00B056C3" w:rsidRDefault="006C2010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26" w:type="pct"/>
          </w:tcPr>
          <w:p w14:paraId="1E88BC8F" w14:textId="7777777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14:paraId="7EB67E5B" w14:textId="462932D1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656EB1" w:rsidRPr="00B056C3" w14:paraId="6E7336D0" w14:textId="77777777" w:rsidTr="004034FE">
        <w:tc>
          <w:tcPr>
            <w:tcW w:w="2101" w:type="pct"/>
          </w:tcPr>
          <w:p w14:paraId="42D80EC9" w14:textId="45E74F5D" w:rsidR="00656EB1" w:rsidRPr="00B056C3" w:rsidRDefault="00656EB1" w:rsidP="00656EB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6" w:type="pct"/>
            <w:tcBorders>
              <w:top w:val="single" w:sz="4" w:space="0" w:color="auto"/>
            </w:tcBorders>
            <w:shd w:val="clear" w:color="auto" w:fill="auto"/>
          </w:tcPr>
          <w:p w14:paraId="75BBFDD9" w14:textId="5D99DAC1" w:rsidR="00656EB1" w:rsidRPr="0037160F" w:rsidRDefault="00765636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656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7,2</w:t>
            </w:r>
            <w:r w:rsidR="00D730D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="00544E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48065CF3" w14:textId="7777777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</w:tcBorders>
          </w:tcPr>
          <w:p w14:paraId="3728BE81" w14:textId="25A5F261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6,828</w:t>
            </w:r>
          </w:p>
        </w:tc>
        <w:tc>
          <w:tcPr>
            <w:tcW w:w="142" w:type="pct"/>
          </w:tcPr>
          <w:p w14:paraId="312127BE" w14:textId="7777777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</w:tcBorders>
          </w:tcPr>
          <w:p w14:paraId="5FFE656F" w14:textId="7C6B4450" w:rsidR="00656EB1" w:rsidRPr="000367F1" w:rsidRDefault="000F72DA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F72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6C20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241</w:t>
            </w:r>
          </w:p>
        </w:tc>
        <w:tc>
          <w:tcPr>
            <w:tcW w:w="126" w:type="pct"/>
          </w:tcPr>
          <w:p w14:paraId="3D86431E" w14:textId="7777777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</w:tcBorders>
          </w:tcPr>
          <w:p w14:paraId="62C9B009" w14:textId="571F0EC5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5,416</w:t>
            </w:r>
          </w:p>
        </w:tc>
      </w:tr>
      <w:tr w:rsidR="00656EB1" w:rsidRPr="00B056C3" w14:paraId="2623BB5D" w14:textId="77777777" w:rsidTr="004034FE">
        <w:tc>
          <w:tcPr>
            <w:tcW w:w="2101" w:type="pct"/>
          </w:tcPr>
          <w:p w14:paraId="26574F63" w14:textId="31CD8CE1" w:rsidR="00656EB1" w:rsidRPr="009A0C03" w:rsidRDefault="00656EB1" w:rsidP="00656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0" w:hanging="540"/>
              <w:jc w:val="thaiDistribute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</w:rPr>
            </w:pPr>
            <w:r w:rsidRPr="009A0C03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หัก</w:t>
            </w:r>
            <w:r w:rsidRPr="009A0C0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ค่าเผื่อผลขาดทุนด้านเครดิตที่คาด</w:t>
            </w:r>
            <w:r w:rsidRPr="009A0C03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ว่า</w:t>
            </w:r>
            <w:r w:rsidRPr="009A0C03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จะเกิดขึ้น</w:t>
            </w:r>
          </w:p>
        </w:tc>
        <w:tc>
          <w:tcPr>
            <w:tcW w:w="626" w:type="pct"/>
            <w:shd w:val="clear" w:color="auto" w:fill="auto"/>
            <w:vAlign w:val="bottom"/>
          </w:tcPr>
          <w:p w14:paraId="7E8D59E2" w14:textId="112E9871" w:rsidR="00656EB1" w:rsidRPr="00B056C3" w:rsidRDefault="00765636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65636">
              <w:rPr>
                <w:rFonts w:asciiTheme="majorBidi" w:hAnsiTheme="majorBidi" w:cstheme="majorBidi"/>
                <w:sz w:val="30"/>
                <w:szCs w:val="30"/>
              </w:rPr>
              <w:t>(381)</w:t>
            </w:r>
          </w:p>
        </w:tc>
        <w:tc>
          <w:tcPr>
            <w:tcW w:w="128" w:type="pct"/>
          </w:tcPr>
          <w:p w14:paraId="0FBE39E7" w14:textId="7777777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vAlign w:val="bottom"/>
          </w:tcPr>
          <w:p w14:paraId="0FBFFDB5" w14:textId="2284EE2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(310)</w:t>
            </w:r>
          </w:p>
        </w:tc>
        <w:tc>
          <w:tcPr>
            <w:tcW w:w="142" w:type="pct"/>
          </w:tcPr>
          <w:p w14:paraId="5374B15D" w14:textId="7777777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vAlign w:val="bottom"/>
          </w:tcPr>
          <w:p w14:paraId="3EC527DC" w14:textId="386602DF" w:rsidR="00656EB1" w:rsidRPr="00B056C3" w:rsidRDefault="000F72DA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72DA">
              <w:rPr>
                <w:rFonts w:asciiTheme="majorBidi" w:hAnsiTheme="majorBidi" w:cstheme="majorBidi"/>
                <w:sz w:val="30"/>
                <w:szCs w:val="30"/>
              </w:rPr>
              <w:t>(208)</w:t>
            </w:r>
          </w:p>
        </w:tc>
        <w:tc>
          <w:tcPr>
            <w:tcW w:w="126" w:type="pct"/>
          </w:tcPr>
          <w:p w14:paraId="2C96EC0E" w14:textId="7777777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vAlign w:val="bottom"/>
          </w:tcPr>
          <w:p w14:paraId="34EA935A" w14:textId="0CAE8D4C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(148)</w:t>
            </w:r>
          </w:p>
        </w:tc>
      </w:tr>
      <w:tr w:rsidR="00656EB1" w:rsidRPr="00B056C3" w14:paraId="52C5A5FC" w14:textId="77777777" w:rsidTr="004034FE">
        <w:tc>
          <w:tcPr>
            <w:tcW w:w="2101" w:type="pct"/>
          </w:tcPr>
          <w:p w14:paraId="6745F582" w14:textId="3C44F0AF" w:rsidR="00656EB1" w:rsidRPr="00B056C3" w:rsidRDefault="00656EB1" w:rsidP="00656EB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E871A5" w14:textId="233744E0" w:rsidR="00656EB1" w:rsidRPr="00C94709" w:rsidRDefault="00765636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563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</w:t>
            </w:r>
            <w:r w:rsidR="006C20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886</w:t>
            </w:r>
          </w:p>
        </w:tc>
        <w:tc>
          <w:tcPr>
            <w:tcW w:w="128" w:type="pct"/>
          </w:tcPr>
          <w:p w14:paraId="4D5C6C41" w14:textId="7777777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14:paraId="6DB1E4FC" w14:textId="01FAA438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6,518</w:t>
            </w:r>
          </w:p>
        </w:tc>
        <w:tc>
          <w:tcPr>
            <w:tcW w:w="142" w:type="pct"/>
          </w:tcPr>
          <w:p w14:paraId="5CAA938D" w14:textId="7777777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16EB79BE" w14:textId="62C0963E" w:rsidR="00656EB1" w:rsidRPr="000367F1" w:rsidRDefault="000F72DA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F72D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</w:t>
            </w:r>
            <w:r w:rsidR="006C201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126" w:type="pct"/>
          </w:tcPr>
          <w:p w14:paraId="62AA289E" w14:textId="7777777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tcBorders>
              <w:top w:val="single" w:sz="4" w:space="0" w:color="auto"/>
              <w:bottom w:val="double" w:sz="4" w:space="0" w:color="auto"/>
            </w:tcBorders>
          </w:tcPr>
          <w:p w14:paraId="34E510E3" w14:textId="0ED8913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5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5,268</w:t>
            </w:r>
          </w:p>
        </w:tc>
      </w:tr>
    </w:tbl>
    <w:p w14:paraId="5F149CD2" w14:textId="5EF6DF97" w:rsidR="00F86277" w:rsidRDefault="00F862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3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02"/>
        <w:gridCol w:w="1164"/>
        <w:gridCol w:w="272"/>
        <w:gridCol w:w="1183"/>
        <w:gridCol w:w="261"/>
        <w:gridCol w:w="8"/>
        <w:gridCol w:w="1164"/>
        <w:gridCol w:w="257"/>
        <w:gridCol w:w="1164"/>
      </w:tblGrid>
      <w:tr w:rsidR="00AD7F6D" w:rsidRPr="00C57846" w14:paraId="49818AC3" w14:textId="77777777" w:rsidTr="00194B45">
        <w:trPr>
          <w:tblHeader/>
        </w:trPr>
        <w:tc>
          <w:tcPr>
            <w:tcW w:w="2081" w:type="pct"/>
          </w:tcPr>
          <w:p w14:paraId="465E1DFD" w14:textId="03C6239E" w:rsidR="00AD7F6D" w:rsidRPr="00B056C3" w:rsidRDefault="00AD7F6D" w:rsidP="0018508B">
            <w:pPr>
              <w:spacing w:line="240" w:lineRule="auto"/>
              <w:ind w:left="3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396" w:type="pct"/>
            <w:gridSpan w:val="3"/>
          </w:tcPr>
          <w:p w14:paraId="23B15272" w14:textId="77777777" w:rsidR="00AD7F6D" w:rsidRPr="00B056C3" w:rsidRDefault="00AD7F6D" w:rsidP="00AD7F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  <w:gridSpan w:val="2"/>
          </w:tcPr>
          <w:p w14:paraId="64B4A997" w14:textId="77777777" w:rsidR="00AD7F6D" w:rsidRPr="00B056C3" w:rsidRDefault="00AD7F6D" w:rsidP="00AD7F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14:paraId="01DAFF51" w14:textId="77777777" w:rsidR="00AD7F6D" w:rsidRPr="00B056C3" w:rsidRDefault="00AD7F6D" w:rsidP="00AD7F6D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B2EC3" w:rsidRPr="00C57846" w14:paraId="13E018D5" w14:textId="77777777" w:rsidTr="00194B45">
        <w:trPr>
          <w:tblHeader/>
        </w:trPr>
        <w:tc>
          <w:tcPr>
            <w:tcW w:w="2081" w:type="pct"/>
          </w:tcPr>
          <w:p w14:paraId="09B5277F" w14:textId="77777777" w:rsidR="002B2EC3" w:rsidRPr="00B056C3" w:rsidRDefault="002B2EC3" w:rsidP="002B2EC3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" w:type="pct"/>
            <w:shd w:val="clear" w:color="auto" w:fill="auto"/>
          </w:tcPr>
          <w:p w14:paraId="05B8F6A7" w14:textId="4D0E7E59" w:rsidR="002B2EC3" w:rsidRPr="00B056C3" w:rsidRDefault="002B2EC3" w:rsidP="002B2E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23DB0B09" w14:textId="77777777" w:rsidR="002B2EC3" w:rsidRPr="00B056C3" w:rsidRDefault="002B2EC3" w:rsidP="002B2E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25430BBF" w14:textId="0F70A161" w:rsidR="002B2EC3" w:rsidRPr="00B056C3" w:rsidRDefault="002B2EC3" w:rsidP="002B2E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9" w:type="pct"/>
          </w:tcPr>
          <w:p w14:paraId="18267010" w14:textId="77777777" w:rsidR="002B2EC3" w:rsidRPr="00B056C3" w:rsidRDefault="002B2EC3" w:rsidP="002B2E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shd w:val="clear" w:color="auto" w:fill="auto"/>
          </w:tcPr>
          <w:p w14:paraId="15A5C8D7" w14:textId="1280E442" w:rsidR="002B2EC3" w:rsidRPr="00B056C3" w:rsidRDefault="002B2EC3" w:rsidP="002B2E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7" w:type="pct"/>
          </w:tcPr>
          <w:p w14:paraId="1416AE55" w14:textId="77777777" w:rsidR="002B2EC3" w:rsidRPr="00B056C3" w:rsidRDefault="002B2EC3" w:rsidP="002B2E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shd w:val="clear" w:color="auto" w:fill="auto"/>
          </w:tcPr>
          <w:p w14:paraId="452ABEA2" w14:textId="181614E2" w:rsidR="002B2EC3" w:rsidRPr="00B056C3" w:rsidRDefault="002B2EC3" w:rsidP="002B2E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B2EC3" w:rsidRPr="00C57846" w14:paraId="25854F8C" w14:textId="77777777" w:rsidTr="00194B45">
        <w:trPr>
          <w:trHeight w:val="434"/>
          <w:tblHeader/>
        </w:trPr>
        <w:tc>
          <w:tcPr>
            <w:tcW w:w="2081" w:type="pct"/>
          </w:tcPr>
          <w:p w14:paraId="17255DE7" w14:textId="77777777" w:rsidR="002B2EC3" w:rsidRPr="00B056C3" w:rsidRDefault="002B2EC3" w:rsidP="002B2EC3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19" w:type="pct"/>
            <w:gridSpan w:val="8"/>
          </w:tcPr>
          <w:p w14:paraId="0F901514" w14:textId="77777777" w:rsidR="002B2EC3" w:rsidRPr="00B056C3" w:rsidRDefault="002B2EC3" w:rsidP="002B2E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56EB1" w:rsidRPr="00C57846" w14:paraId="0E272533" w14:textId="77777777" w:rsidTr="00194B45">
        <w:tc>
          <w:tcPr>
            <w:tcW w:w="2081" w:type="pct"/>
          </w:tcPr>
          <w:p w14:paraId="064978F1" w14:textId="24408CD4" w:rsidR="00656EB1" w:rsidRPr="00B056C3" w:rsidRDefault="00656EB1" w:rsidP="00656EB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ณ วันที่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</w:p>
        </w:tc>
        <w:tc>
          <w:tcPr>
            <w:tcW w:w="621" w:type="pct"/>
          </w:tcPr>
          <w:p w14:paraId="4BB1692D" w14:textId="3AB18E14" w:rsidR="00656EB1" w:rsidRPr="00656EB1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6EB1">
              <w:rPr>
                <w:rFonts w:asciiTheme="majorBidi" w:hAnsiTheme="majorBidi" w:cstheme="majorBidi"/>
                <w:sz w:val="30"/>
                <w:szCs w:val="30"/>
              </w:rPr>
              <w:t>310</w:t>
            </w:r>
          </w:p>
        </w:tc>
        <w:tc>
          <w:tcPr>
            <w:tcW w:w="145" w:type="pct"/>
          </w:tcPr>
          <w:p w14:paraId="701CC2F4" w14:textId="7777777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1A700227" w14:textId="7232E32B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261</w:t>
            </w:r>
          </w:p>
        </w:tc>
        <w:tc>
          <w:tcPr>
            <w:tcW w:w="139" w:type="pct"/>
          </w:tcPr>
          <w:p w14:paraId="560F6137" w14:textId="7777777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5" w:type="pct"/>
            <w:gridSpan w:val="2"/>
          </w:tcPr>
          <w:p w14:paraId="27116D06" w14:textId="24428C54" w:rsidR="00656EB1" w:rsidRPr="00656EB1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6EB1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137" w:type="pct"/>
          </w:tcPr>
          <w:p w14:paraId="62904430" w14:textId="7777777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5394CA71" w14:textId="0856DEA0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</w:tr>
      <w:tr w:rsidR="00656EB1" w:rsidRPr="00C57846" w14:paraId="5B919F10" w14:textId="77777777" w:rsidTr="00194B45">
        <w:tc>
          <w:tcPr>
            <w:tcW w:w="2081" w:type="pct"/>
          </w:tcPr>
          <w:p w14:paraId="22DCEDFF" w14:textId="5B676CEB" w:rsidR="00656EB1" w:rsidRPr="00161E24" w:rsidRDefault="00656EB1" w:rsidP="00656E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621" w:type="pct"/>
          </w:tcPr>
          <w:p w14:paraId="10A3019E" w14:textId="472EB7E3" w:rsidR="00656EB1" w:rsidRPr="00B056C3" w:rsidRDefault="000F72DA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0F72DA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145" w:type="pct"/>
          </w:tcPr>
          <w:p w14:paraId="5881C3CB" w14:textId="7777777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54121D6" w14:textId="69D337C0" w:rsidR="00656EB1" w:rsidRPr="00161E24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</w:t>
            </w:r>
          </w:p>
        </w:tc>
        <w:tc>
          <w:tcPr>
            <w:tcW w:w="139" w:type="pct"/>
          </w:tcPr>
          <w:p w14:paraId="2EBBAF1D" w14:textId="7777777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gridSpan w:val="2"/>
          </w:tcPr>
          <w:p w14:paraId="7139B0FE" w14:textId="3EAB7548" w:rsidR="00656EB1" w:rsidRPr="00B056C3" w:rsidRDefault="00FB12A0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12A0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137" w:type="pct"/>
          </w:tcPr>
          <w:p w14:paraId="4D47E8B9" w14:textId="7777777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5AB7E323" w14:textId="37E61C23" w:rsidR="00656EB1" w:rsidRPr="00161E24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</w:tr>
      <w:tr w:rsidR="00656EB1" w:rsidRPr="00C57846" w14:paraId="5AC6957B" w14:textId="77777777" w:rsidTr="00194B45">
        <w:tc>
          <w:tcPr>
            <w:tcW w:w="2081" w:type="pct"/>
          </w:tcPr>
          <w:p w14:paraId="138E59E8" w14:textId="29CA4D49" w:rsidR="00656EB1" w:rsidRPr="00161E24" w:rsidRDefault="00656EB1" w:rsidP="00656E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</w:t>
            </w:r>
          </w:p>
        </w:tc>
        <w:tc>
          <w:tcPr>
            <w:tcW w:w="621" w:type="pct"/>
          </w:tcPr>
          <w:p w14:paraId="571BE6E8" w14:textId="243DB08D" w:rsidR="00656EB1" w:rsidRPr="00B056C3" w:rsidRDefault="000F72DA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72DA">
              <w:rPr>
                <w:rFonts w:asciiTheme="majorBidi" w:hAnsiTheme="majorBidi" w:cstheme="majorBidi"/>
                <w:sz w:val="30"/>
                <w:szCs w:val="30"/>
              </w:rPr>
              <w:t>(13)</w:t>
            </w:r>
          </w:p>
        </w:tc>
        <w:tc>
          <w:tcPr>
            <w:tcW w:w="145" w:type="pct"/>
          </w:tcPr>
          <w:p w14:paraId="64763303" w14:textId="7777777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58FE70A" w14:textId="36D47E73" w:rsidR="00656EB1" w:rsidRPr="00161E24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  <w:tc>
          <w:tcPr>
            <w:tcW w:w="139" w:type="pct"/>
          </w:tcPr>
          <w:p w14:paraId="1C9F2228" w14:textId="7777777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gridSpan w:val="2"/>
          </w:tcPr>
          <w:p w14:paraId="1FEE22DD" w14:textId="7A6659DB" w:rsidR="00656EB1" w:rsidRPr="00B056C3" w:rsidRDefault="00FB12A0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0DBC32F5" w14:textId="7777777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</w:tcPr>
          <w:p w14:paraId="07FB9D1A" w14:textId="49EA9547" w:rsidR="00656EB1" w:rsidRPr="00161E24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56EB1" w:rsidRPr="00C57846" w14:paraId="7A40F1DF" w14:textId="77777777" w:rsidTr="00194B45">
        <w:tc>
          <w:tcPr>
            <w:tcW w:w="2081" w:type="pct"/>
          </w:tcPr>
          <w:p w14:paraId="0ECAC855" w14:textId="183C742A" w:rsidR="00656EB1" w:rsidRPr="00B056C3" w:rsidRDefault="00656EB1" w:rsidP="00656EB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ตัดบัญชี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14741E34" w14:textId="1C462B86" w:rsidR="00656EB1" w:rsidRPr="00B056C3" w:rsidRDefault="000F72DA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72DA"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  <w:tc>
          <w:tcPr>
            <w:tcW w:w="145" w:type="pct"/>
          </w:tcPr>
          <w:p w14:paraId="45B762A5" w14:textId="7777777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27501ECC" w14:textId="5BB3F214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(20)</w:t>
            </w:r>
          </w:p>
        </w:tc>
        <w:tc>
          <w:tcPr>
            <w:tcW w:w="139" w:type="pct"/>
          </w:tcPr>
          <w:p w14:paraId="47BA3D31" w14:textId="7777777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tcBorders>
              <w:bottom w:val="single" w:sz="4" w:space="0" w:color="auto"/>
            </w:tcBorders>
          </w:tcPr>
          <w:p w14:paraId="4ECA6CC6" w14:textId="7BEFE727" w:rsidR="00656EB1" w:rsidRPr="00B056C3" w:rsidRDefault="00FB12A0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B12A0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137" w:type="pct"/>
          </w:tcPr>
          <w:p w14:paraId="46BBB7F4" w14:textId="7777777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2A8CE52E" w14:textId="516615CD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</w:tr>
      <w:tr w:rsidR="00656EB1" w:rsidRPr="00C57846" w14:paraId="6A8B742F" w14:textId="77777777" w:rsidTr="00194B45">
        <w:tc>
          <w:tcPr>
            <w:tcW w:w="2081" w:type="pct"/>
          </w:tcPr>
          <w:p w14:paraId="288BE1E3" w14:textId="7BEEE926" w:rsidR="00656EB1" w:rsidRPr="00B056C3" w:rsidRDefault="00656EB1" w:rsidP="00656EB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19658E45" w14:textId="1669DAA7" w:rsidR="00656EB1" w:rsidRPr="0041273D" w:rsidRDefault="00FB12A0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12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381</w:t>
            </w:r>
          </w:p>
        </w:tc>
        <w:tc>
          <w:tcPr>
            <w:tcW w:w="145" w:type="pct"/>
          </w:tcPr>
          <w:p w14:paraId="680FA782" w14:textId="7777777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3B9A1A24" w14:textId="33D03F6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310</w:t>
            </w:r>
          </w:p>
        </w:tc>
        <w:tc>
          <w:tcPr>
            <w:tcW w:w="139" w:type="pct"/>
          </w:tcPr>
          <w:p w14:paraId="21E9B0D8" w14:textId="77777777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D32192D" w14:textId="1DA4D4BE" w:rsidR="00656EB1" w:rsidRPr="00D92DC2" w:rsidRDefault="00FB12A0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B12A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208</w:t>
            </w:r>
          </w:p>
        </w:tc>
        <w:tc>
          <w:tcPr>
            <w:tcW w:w="137" w:type="pct"/>
          </w:tcPr>
          <w:p w14:paraId="25FC8A7F" w14:textId="77777777" w:rsidR="00656EB1" w:rsidRPr="00D92DC2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6459F7FC" w14:textId="651D8044" w:rsidR="00656EB1" w:rsidRPr="00B056C3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148</w:t>
            </w:r>
          </w:p>
        </w:tc>
      </w:tr>
    </w:tbl>
    <w:p w14:paraId="3B3F23D6" w14:textId="54130811" w:rsidR="007E1081" w:rsidRPr="00244D03" w:rsidRDefault="007E1081" w:rsidP="00244D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</w:p>
    <w:p w14:paraId="3CEE6E86" w14:textId="4420DF4A" w:rsidR="007942AE" w:rsidRPr="00161E24" w:rsidRDefault="009F2C2C" w:rsidP="004127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ข้อมูลเกี่ยวกับความเสี่ยงด้านเครดิตเปิด</w:t>
      </w:r>
      <w:r w:rsidR="006E36EA">
        <w:rPr>
          <w:rFonts w:asciiTheme="majorBidi" w:hAnsiTheme="majorBidi" w:cstheme="majorBidi" w:hint="cs"/>
          <w:sz w:val="30"/>
          <w:szCs w:val="30"/>
          <w:cs/>
        </w:rPr>
        <w:t>เ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ผยในหมายเหตุข้อ </w:t>
      </w:r>
      <w:r w:rsidR="007523FC" w:rsidRPr="00161E24">
        <w:rPr>
          <w:rFonts w:asciiTheme="majorBidi" w:hAnsiTheme="majorBidi" w:cstheme="majorBidi"/>
          <w:sz w:val="30"/>
          <w:szCs w:val="30"/>
        </w:rPr>
        <w:t>2</w:t>
      </w:r>
      <w:r w:rsidR="00E81B16">
        <w:rPr>
          <w:rFonts w:asciiTheme="majorBidi" w:hAnsiTheme="majorBidi" w:cstheme="majorBidi"/>
          <w:sz w:val="30"/>
          <w:szCs w:val="30"/>
        </w:rPr>
        <w:t>7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(ข.</w:t>
      </w:r>
      <w:r w:rsidR="000C58DB" w:rsidRPr="00161E24">
        <w:rPr>
          <w:rFonts w:asciiTheme="majorBidi" w:hAnsiTheme="majorBidi" w:cstheme="majorBidi"/>
          <w:sz w:val="30"/>
          <w:szCs w:val="30"/>
        </w:rPr>
        <w:t>1</w:t>
      </w:r>
      <w:r w:rsidRPr="00161E24">
        <w:rPr>
          <w:rFonts w:asciiTheme="majorBidi" w:hAnsiTheme="majorBidi" w:cstheme="majorBidi"/>
          <w:sz w:val="30"/>
          <w:szCs w:val="30"/>
          <w:cs/>
        </w:rPr>
        <w:t>)</w:t>
      </w:r>
    </w:p>
    <w:p w14:paraId="3C62D9AB" w14:textId="7F6DFBE3" w:rsidR="00B030C5" w:rsidRPr="00244D03" w:rsidRDefault="00B03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p w14:paraId="1505C4DE" w14:textId="77777777" w:rsidR="00AE1F4B" w:rsidRDefault="00AE1F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6E75295" w14:textId="28CB298D" w:rsidR="00175162" w:rsidRPr="00161E24" w:rsidRDefault="00857781" w:rsidP="00C527D4">
      <w:pPr>
        <w:pStyle w:val="Heading1"/>
        <w:numPr>
          <w:ilvl w:val="0"/>
          <w:numId w:val="23"/>
        </w:numPr>
        <w:ind w:left="450" w:hanging="45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สินค้าคงเหลือ</w:t>
      </w:r>
      <w:r w:rsidR="00175162" w:rsidRPr="00161E24">
        <w:rPr>
          <w:rFonts w:asciiTheme="majorBidi" w:hAnsiTheme="majorBidi" w:cstheme="majorBidi"/>
          <w:sz w:val="30"/>
          <w:szCs w:val="30"/>
          <w:u w:val="none"/>
          <w:cs/>
        </w:rPr>
        <w:t xml:space="preserve"> </w:t>
      </w:r>
    </w:p>
    <w:p w14:paraId="6B8AEFFF" w14:textId="66D72CC1" w:rsidR="00C70195" w:rsidRPr="00244D03" w:rsidRDefault="00C70195" w:rsidP="00244D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2"/>
          <w:szCs w:val="22"/>
        </w:rPr>
      </w:pPr>
    </w:p>
    <w:tbl>
      <w:tblPr>
        <w:tblW w:w="946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76"/>
        <w:gridCol w:w="1153"/>
        <w:gridCol w:w="271"/>
        <w:gridCol w:w="1187"/>
        <w:gridCol w:w="271"/>
        <w:gridCol w:w="1170"/>
        <w:gridCol w:w="254"/>
        <w:gridCol w:w="1187"/>
      </w:tblGrid>
      <w:tr w:rsidR="00AD7F6D" w:rsidRPr="00C57846" w14:paraId="04D234E5" w14:textId="77777777" w:rsidTr="00516440">
        <w:trPr>
          <w:tblHeader/>
        </w:trPr>
        <w:tc>
          <w:tcPr>
            <w:tcW w:w="2099" w:type="pct"/>
          </w:tcPr>
          <w:p w14:paraId="3DD7CDF5" w14:textId="37574758" w:rsidR="00AD7F6D" w:rsidRPr="00B056C3" w:rsidRDefault="00AD7F6D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14:paraId="1B050101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2A044467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14:paraId="00C0F060" w14:textId="77777777" w:rsidR="00AD7F6D" w:rsidRPr="00B056C3" w:rsidRDefault="00AD7F6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B2EC3" w:rsidRPr="00C57846" w14:paraId="11E1157B" w14:textId="77777777" w:rsidTr="00516440">
        <w:trPr>
          <w:tblHeader/>
        </w:trPr>
        <w:tc>
          <w:tcPr>
            <w:tcW w:w="2099" w:type="pct"/>
          </w:tcPr>
          <w:p w14:paraId="0F43FA81" w14:textId="77777777" w:rsidR="002B2EC3" w:rsidRPr="00B056C3" w:rsidRDefault="002B2EC3" w:rsidP="002B2EC3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9" w:type="pct"/>
            <w:shd w:val="clear" w:color="auto" w:fill="auto"/>
          </w:tcPr>
          <w:p w14:paraId="3DEDE683" w14:textId="60C880F7" w:rsidR="002B2EC3" w:rsidRPr="00B056C3" w:rsidRDefault="002B2EC3" w:rsidP="002B2E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6AB0FA46" w14:textId="77777777" w:rsidR="002B2EC3" w:rsidRPr="00B056C3" w:rsidRDefault="002B2EC3" w:rsidP="002B2E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227E34CF" w14:textId="66C0FE4C" w:rsidR="002B2EC3" w:rsidRPr="00B056C3" w:rsidRDefault="002B2EC3" w:rsidP="002B2E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5EBCB9D2" w14:textId="77777777" w:rsidR="002B2EC3" w:rsidRPr="00B056C3" w:rsidRDefault="002B2EC3" w:rsidP="002B2E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09319837" w14:textId="0C789295" w:rsidR="002B2EC3" w:rsidRPr="00B056C3" w:rsidRDefault="002B2EC3" w:rsidP="002B2E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4" w:type="pct"/>
          </w:tcPr>
          <w:p w14:paraId="4EA9312C" w14:textId="77777777" w:rsidR="002B2EC3" w:rsidRPr="00B056C3" w:rsidRDefault="002B2EC3" w:rsidP="002B2E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4BD051DB" w14:textId="66173C15" w:rsidR="002B2EC3" w:rsidRPr="00B056C3" w:rsidRDefault="002B2EC3" w:rsidP="002B2E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B2EC3" w:rsidRPr="00C57846" w14:paraId="6E142DAF" w14:textId="77777777" w:rsidTr="00516440">
        <w:trPr>
          <w:trHeight w:val="434"/>
          <w:tblHeader/>
        </w:trPr>
        <w:tc>
          <w:tcPr>
            <w:tcW w:w="2099" w:type="pct"/>
          </w:tcPr>
          <w:p w14:paraId="0301B7C6" w14:textId="77777777" w:rsidR="002B2EC3" w:rsidRPr="00B056C3" w:rsidRDefault="002B2EC3" w:rsidP="002B2EC3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1" w:type="pct"/>
            <w:gridSpan w:val="7"/>
          </w:tcPr>
          <w:p w14:paraId="73F3E139" w14:textId="77777777" w:rsidR="002B2EC3" w:rsidRPr="00B056C3" w:rsidRDefault="002B2EC3" w:rsidP="002B2E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C3805" w:rsidRPr="00927F6F" w14:paraId="5B708769" w14:textId="77777777" w:rsidTr="00CC7B23">
        <w:tc>
          <w:tcPr>
            <w:tcW w:w="2099" w:type="pct"/>
          </w:tcPr>
          <w:p w14:paraId="17298B96" w14:textId="17B4283E" w:rsidR="006C3805" w:rsidRPr="00927F6F" w:rsidRDefault="006C3805" w:rsidP="006C3805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27F6F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สินค้าสำเร็จรูปและสินค้าซื้อมาเพื่อขาย</w:t>
            </w:r>
          </w:p>
        </w:tc>
        <w:tc>
          <w:tcPr>
            <w:tcW w:w="609" w:type="pct"/>
            <w:shd w:val="clear" w:color="auto" w:fill="auto"/>
          </w:tcPr>
          <w:p w14:paraId="2FDCBA75" w14:textId="052D33B4" w:rsidR="006C3805" w:rsidRPr="00927F6F" w:rsidRDefault="006C3805" w:rsidP="006C3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22403">
              <w:rPr>
                <w:rFonts w:asciiTheme="majorBidi" w:hAnsiTheme="majorBidi" w:cstheme="majorBidi"/>
                <w:sz w:val="30"/>
                <w:szCs w:val="30"/>
              </w:rPr>
              <w:t>3,08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3" w:type="pct"/>
          </w:tcPr>
          <w:p w14:paraId="41E9E07D" w14:textId="77777777" w:rsidR="006C3805" w:rsidRPr="00927F6F" w:rsidRDefault="006C3805" w:rsidP="006C3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455E7E9" w14:textId="2D780F7D" w:rsidR="006C3805" w:rsidRPr="00927F6F" w:rsidRDefault="006C3805" w:rsidP="006C3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,149</w:t>
            </w:r>
          </w:p>
        </w:tc>
        <w:tc>
          <w:tcPr>
            <w:tcW w:w="143" w:type="pct"/>
          </w:tcPr>
          <w:p w14:paraId="2EAEC0F1" w14:textId="77777777" w:rsidR="006C3805" w:rsidRPr="00927F6F" w:rsidRDefault="006C3805" w:rsidP="006C3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012CBB97" w14:textId="6D4C192F" w:rsidR="006C3805" w:rsidRPr="00927F6F" w:rsidRDefault="006C3805" w:rsidP="006C3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05">
              <w:rPr>
                <w:rFonts w:asciiTheme="majorBidi" w:hAnsiTheme="majorBidi" w:cstheme="majorBidi"/>
                <w:sz w:val="30"/>
                <w:szCs w:val="30"/>
              </w:rPr>
              <w:t xml:space="preserve">301 </w:t>
            </w:r>
          </w:p>
        </w:tc>
        <w:tc>
          <w:tcPr>
            <w:tcW w:w="134" w:type="pct"/>
          </w:tcPr>
          <w:p w14:paraId="2C2541C2" w14:textId="77777777" w:rsidR="006C3805" w:rsidRPr="00927F6F" w:rsidRDefault="006C3805" w:rsidP="006C3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2C588845" w14:textId="7EA5A77D" w:rsidR="006C3805" w:rsidRPr="00927F6F" w:rsidRDefault="006C3805" w:rsidP="006C3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336</w:t>
            </w:r>
          </w:p>
        </w:tc>
      </w:tr>
      <w:tr w:rsidR="006C3805" w:rsidRPr="00927F6F" w14:paraId="0767936A" w14:textId="77777777" w:rsidTr="00CC7B23">
        <w:tc>
          <w:tcPr>
            <w:tcW w:w="2099" w:type="pct"/>
          </w:tcPr>
          <w:p w14:paraId="07079C28" w14:textId="2A802DC5" w:rsidR="006C3805" w:rsidRPr="00927F6F" w:rsidRDefault="006C3805" w:rsidP="006C380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F6F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609" w:type="pct"/>
            <w:shd w:val="clear" w:color="auto" w:fill="auto"/>
          </w:tcPr>
          <w:p w14:paraId="49FE4D99" w14:textId="557ABD64" w:rsidR="006C3805" w:rsidRPr="00927F6F" w:rsidRDefault="006C3805" w:rsidP="006C3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2403">
              <w:rPr>
                <w:rFonts w:asciiTheme="majorBidi" w:hAnsiTheme="majorBidi" w:cstheme="majorBidi"/>
                <w:sz w:val="30"/>
                <w:szCs w:val="30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3BF3C0B9" w14:textId="77777777" w:rsidR="006C3805" w:rsidRPr="00927F6F" w:rsidRDefault="006C3805" w:rsidP="006C3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11354064" w14:textId="2CC7F3A4" w:rsidR="006C3805" w:rsidRPr="00927F6F" w:rsidRDefault="006C3805" w:rsidP="006C3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179</w:t>
            </w:r>
          </w:p>
        </w:tc>
        <w:tc>
          <w:tcPr>
            <w:tcW w:w="143" w:type="pct"/>
          </w:tcPr>
          <w:p w14:paraId="42F4053C" w14:textId="77777777" w:rsidR="006C3805" w:rsidRPr="00927F6F" w:rsidRDefault="006C3805" w:rsidP="006C3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  <w:vAlign w:val="bottom"/>
          </w:tcPr>
          <w:p w14:paraId="26799E86" w14:textId="442451C0" w:rsidR="006C3805" w:rsidRPr="00927F6F" w:rsidRDefault="006C3805" w:rsidP="006C3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05">
              <w:rPr>
                <w:rFonts w:asciiTheme="majorBidi" w:hAnsiTheme="majorBidi" w:cstheme="majorBidi"/>
                <w:sz w:val="30"/>
                <w:szCs w:val="30"/>
              </w:rPr>
              <w:t xml:space="preserve"> 109</w:t>
            </w:r>
          </w:p>
        </w:tc>
        <w:tc>
          <w:tcPr>
            <w:tcW w:w="134" w:type="pct"/>
          </w:tcPr>
          <w:p w14:paraId="22C33859" w14:textId="77777777" w:rsidR="006C3805" w:rsidRPr="00927F6F" w:rsidRDefault="006C3805" w:rsidP="006C3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3655749E" w14:textId="01F0798A" w:rsidR="006C3805" w:rsidRPr="00927F6F" w:rsidRDefault="006C3805" w:rsidP="006C3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</w:tr>
      <w:tr w:rsidR="006C3805" w:rsidRPr="00927F6F" w14:paraId="4B1C3C46" w14:textId="77777777" w:rsidTr="00CC7B23">
        <w:tc>
          <w:tcPr>
            <w:tcW w:w="2099" w:type="pct"/>
          </w:tcPr>
          <w:p w14:paraId="6CFAEEEC" w14:textId="1268ACDF" w:rsidR="006C3805" w:rsidRPr="00927F6F" w:rsidRDefault="006C3805" w:rsidP="006C380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F6F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</w:t>
            </w:r>
          </w:p>
        </w:tc>
        <w:tc>
          <w:tcPr>
            <w:tcW w:w="609" w:type="pct"/>
          </w:tcPr>
          <w:p w14:paraId="71ACCDB7" w14:textId="08F03DB4" w:rsidR="006C3805" w:rsidRPr="00927F6F" w:rsidRDefault="006C3805" w:rsidP="006C3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9042D">
              <w:rPr>
                <w:rFonts w:asciiTheme="majorBidi" w:hAnsiTheme="majorBidi" w:cstheme="majorBidi"/>
                <w:sz w:val="30"/>
                <w:szCs w:val="30"/>
              </w:rPr>
              <w:t>11,239</w:t>
            </w:r>
          </w:p>
        </w:tc>
        <w:tc>
          <w:tcPr>
            <w:tcW w:w="143" w:type="pct"/>
          </w:tcPr>
          <w:p w14:paraId="0D5CDA99" w14:textId="77777777" w:rsidR="006C3805" w:rsidRPr="00927F6F" w:rsidRDefault="006C3805" w:rsidP="006C3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3E3ACF76" w14:textId="15F2B077" w:rsidR="006C3805" w:rsidRPr="007D2A56" w:rsidRDefault="006C3805" w:rsidP="006C3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D2A56">
              <w:rPr>
                <w:rFonts w:asciiTheme="majorBidi" w:hAnsiTheme="majorBidi" w:cstheme="majorBidi"/>
                <w:sz w:val="30"/>
                <w:szCs w:val="30"/>
              </w:rPr>
              <w:t>8,2</w:t>
            </w:r>
            <w:r w:rsidRPr="007D2A56">
              <w:rPr>
                <w:rFonts w:asciiTheme="majorBidi" w:hAnsiTheme="majorBidi" w:cstheme="majorBidi" w:hint="cs"/>
                <w:sz w:val="30"/>
                <w:szCs w:val="30"/>
                <w:cs/>
              </w:rPr>
              <w:t>67</w:t>
            </w:r>
          </w:p>
        </w:tc>
        <w:tc>
          <w:tcPr>
            <w:tcW w:w="143" w:type="pct"/>
          </w:tcPr>
          <w:p w14:paraId="7135BE53" w14:textId="77777777" w:rsidR="006C3805" w:rsidRPr="007D2A56" w:rsidRDefault="006C3805" w:rsidP="006C3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35D37BE6" w14:textId="113BD549" w:rsidR="006C3805" w:rsidRPr="007D2A56" w:rsidRDefault="006C3805" w:rsidP="006C3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05">
              <w:rPr>
                <w:rFonts w:asciiTheme="majorBidi" w:hAnsiTheme="majorBidi" w:cstheme="majorBidi"/>
                <w:sz w:val="30"/>
                <w:szCs w:val="30"/>
              </w:rPr>
              <w:t xml:space="preserve">8,537 </w:t>
            </w:r>
          </w:p>
        </w:tc>
        <w:tc>
          <w:tcPr>
            <w:tcW w:w="134" w:type="pct"/>
          </w:tcPr>
          <w:p w14:paraId="0D45093D" w14:textId="77777777" w:rsidR="006C3805" w:rsidRPr="007D2A56" w:rsidRDefault="006C3805" w:rsidP="006C3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2C80251B" w14:textId="4274FD56" w:rsidR="006C3805" w:rsidRPr="007D2A56" w:rsidRDefault="006C3805" w:rsidP="006C3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D2A56">
              <w:rPr>
                <w:rFonts w:asciiTheme="majorBidi" w:hAnsiTheme="majorBidi" w:cstheme="majorBidi"/>
                <w:sz w:val="30"/>
                <w:szCs w:val="30"/>
              </w:rPr>
              <w:t>5,737</w:t>
            </w:r>
          </w:p>
        </w:tc>
      </w:tr>
      <w:tr w:rsidR="006C3805" w:rsidRPr="00927F6F" w14:paraId="6BFDEF68" w14:textId="77777777" w:rsidTr="00CC7B23">
        <w:tc>
          <w:tcPr>
            <w:tcW w:w="2099" w:type="pct"/>
          </w:tcPr>
          <w:p w14:paraId="566CA359" w14:textId="54BC935E" w:rsidR="006C3805" w:rsidRPr="00927F6F" w:rsidRDefault="006C3805" w:rsidP="006C3805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F6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สินค้าและ</w:t>
            </w:r>
            <w:r w:rsidRPr="00927F6F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วัตถุดิบระหว่างทาง</w:t>
            </w: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20C38119" w14:textId="594868CE" w:rsidR="006C3805" w:rsidRPr="00927F6F" w:rsidRDefault="006E36EA" w:rsidP="006C3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902</w:t>
            </w:r>
          </w:p>
        </w:tc>
        <w:tc>
          <w:tcPr>
            <w:tcW w:w="143" w:type="pct"/>
          </w:tcPr>
          <w:p w14:paraId="073C67EA" w14:textId="77777777" w:rsidR="006C3805" w:rsidRPr="00927F6F" w:rsidRDefault="006C3805" w:rsidP="006C3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336B2897" w14:textId="37866B6C" w:rsidR="006C3805" w:rsidRPr="007D2A56" w:rsidRDefault="006C3805" w:rsidP="006C3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D2A56">
              <w:rPr>
                <w:rFonts w:asciiTheme="majorBidi" w:hAnsiTheme="majorBidi" w:cstheme="majorBidi"/>
                <w:sz w:val="30"/>
                <w:szCs w:val="30"/>
              </w:rPr>
              <w:t>671</w:t>
            </w:r>
          </w:p>
        </w:tc>
        <w:tc>
          <w:tcPr>
            <w:tcW w:w="143" w:type="pct"/>
          </w:tcPr>
          <w:p w14:paraId="3101059E" w14:textId="77777777" w:rsidR="006C3805" w:rsidRPr="007D2A56" w:rsidRDefault="006C3805" w:rsidP="006C3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  <w:vAlign w:val="bottom"/>
          </w:tcPr>
          <w:p w14:paraId="0F41534C" w14:textId="3F720346" w:rsidR="006C3805" w:rsidRPr="007D2A56" w:rsidRDefault="006C3805" w:rsidP="006C3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05">
              <w:rPr>
                <w:rFonts w:asciiTheme="majorBidi" w:hAnsiTheme="majorBidi" w:cstheme="majorBidi"/>
                <w:sz w:val="30"/>
                <w:szCs w:val="30"/>
              </w:rPr>
              <w:t xml:space="preserve">284 </w:t>
            </w:r>
          </w:p>
        </w:tc>
        <w:tc>
          <w:tcPr>
            <w:tcW w:w="134" w:type="pct"/>
          </w:tcPr>
          <w:p w14:paraId="5825365E" w14:textId="77777777" w:rsidR="006C3805" w:rsidRPr="007D2A56" w:rsidRDefault="006C3805" w:rsidP="006C3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6A390FD" w14:textId="13F01949" w:rsidR="006C3805" w:rsidRPr="007D2A56" w:rsidRDefault="006C3805" w:rsidP="006C38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D2A56">
              <w:rPr>
                <w:rFonts w:asciiTheme="majorBidi" w:hAnsiTheme="majorBidi" w:cstheme="majorBidi"/>
                <w:sz w:val="30"/>
                <w:szCs w:val="30"/>
              </w:rPr>
              <w:t>205</w:t>
            </w:r>
          </w:p>
        </w:tc>
      </w:tr>
      <w:tr w:rsidR="00656EB1" w:rsidRPr="00927F6F" w14:paraId="0B3820C8" w14:textId="77777777" w:rsidTr="00516440">
        <w:tc>
          <w:tcPr>
            <w:tcW w:w="2099" w:type="pct"/>
          </w:tcPr>
          <w:p w14:paraId="208DE064" w14:textId="77777777" w:rsidR="00656EB1" w:rsidRPr="00927F6F" w:rsidRDefault="00656EB1" w:rsidP="00656E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7DE63198" w14:textId="72DA9EB7" w:rsidR="00656EB1" w:rsidRPr="00927F6F" w:rsidRDefault="00D04000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04000">
              <w:rPr>
                <w:rFonts w:asciiTheme="majorBidi" w:hAnsiTheme="majorBidi" w:cstheme="majorBidi"/>
                <w:sz w:val="30"/>
                <w:szCs w:val="30"/>
              </w:rPr>
              <w:t>15,3</w:t>
            </w:r>
            <w:r w:rsidR="00151AAD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D0400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03098930" w14:textId="77777777" w:rsidR="00656EB1" w:rsidRPr="00927F6F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1FE09862" w14:textId="6EDCAE2D" w:rsidR="00656EB1" w:rsidRPr="00927F6F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12,2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66</w:t>
            </w:r>
          </w:p>
        </w:tc>
        <w:tc>
          <w:tcPr>
            <w:tcW w:w="143" w:type="pct"/>
          </w:tcPr>
          <w:p w14:paraId="0642A5F3" w14:textId="77777777" w:rsidR="00656EB1" w:rsidRPr="00927F6F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</w:tcBorders>
          </w:tcPr>
          <w:p w14:paraId="45E50430" w14:textId="2486224E" w:rsidR="00656EB1" w:rsidRPr="00927F6F" w:rsidRDefault="006C3805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C3805">
              <w:rPr>
                <w:rFonts w:asciiTheme="majorBidi" w:hAnsiTheme="majorBidi" w:cstheme="majorBidi"/>
                <w:sz w:val="30"/>
                <w:szCs w:val="30"/>
              </w:rPr>
              <w:t>9,231</w:t>
            </w:r>
          </w:p>
        </w:tc>
        <w:tc>
          <w:tcPr>
            <w:tcW w:w="134" w:type="pct"/>
          </w:tcPr>
          <w:p w14:paraId="7DDE8604" w14:textId="77777777" w:rsidR="00656EB1" w:rsidRPr="00927F6F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</w:tcPr>
          <w:p w14:paraId="5CC84CD3" w14:textId="050B0ACA" w:rsidR="00656EB1" w:rsidRPr="00927F6F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26</w:t>
            </w:r>
          </w:p>
        </w:tc>
      </w:tr>
      <w:tr w:rsidR="00656EB1" w:rsidRPr="00927F6F" w14:paraId="781C5418" w14:textId="77777777" w:rsidTr="00516440">
        <w:tc>
          <w:tcPr>
            <w:tcW w:w="2099" w:type="pct"/>
          </w:tcPr>
          <w:p w14:paraId="04889752" w14:textId="616E6B5E" w:rsidR="00656EB1" w:rsidRPr="00927F6F" w:rsidRDefault="00656EB1" w:rsidP="00656E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F6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 xml:space="preserve">หัก </w:t>
            </w:r>
            <w:r w:rsidRPr="00927F6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ค่าเผื่อการปรับลดมูลค่าสินค้าคงเหลือ</w:t>
            </w: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0721E874" w14:textId="0C799A53" w:rsidR="00656EB1" w:rsidRPr="00927F6F" w:rsidRDefault="005A0DB9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0DB9">
              <w:rPr>
                <w:rFonts w:asciiTheme="majorBidi" w:hAnsiTheme="majorBidi" w:cstheme="majorBidi"/>
                <w:sz w:val="30"/>
                <w:szCs w:val="30"/>
              </w:rPr>
              <w:t>(73)</w:t>
            </w:r>
          </w:p>
        </w:tc>
        <w:tc>
          <w:tcPr>
            <w:tcW w:w="143" w:type="pct"/>
          </w:tcPr>
          <w:p w14:paraId="3ADF69F0" w14:textId="77777777" w:rsidR="00656EB1" w:rsidRPr="00927F6F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7EFF4D0" w14:textId="256B42F1" w:rsidR="00656EB1" w:rsidRPr="00927F6F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(151)</w:t>
            </w:r>
          </w:p>
        </w:tc>
        <w:tc>
          <w:tcPr>
            <w:tcW w:w="143" w:type="pct"/>
          </w:tcPr>
          <w:p w14:paraId="3B8F8656" w14:textId="77777777" w:rsidR="00656EB1" w:rsidRPr="00927F6F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0C21629E" w14:textId="33BF2978" w:rsidR="00656EB1" w:rsidRPr="00927F6F" w:rsidRDefault="005A0DB9" w:rsidP="005A0DB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77D104E9" w14:textId="77777777" w:rsidR="00656EB1" w:rsidRPr="00927F6F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8B663B8" w14:textId="6AE09006" w:rsidR="00656EB1" w:rsidRPr="00927F6F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</w:tr>
      <w:tr w:rsidR="00656EB1" w:rsidRPr="00927F6F" w14:paraId="667E6438" w14:textId="77777777" w:rsidTr="00516440">
        <w:tc>
          <w:tcPr>
            <w:tcW w:w="2099" w:type="pct"/>
          </w:tcPr>
          <w:p w14:paraId="32A056BC" w14:textId="6419D667" w:rsidR="00656EB1" w:rsidRPr="00927F6F" w:rsidRDefault="00656EB1" w:rsidP="00656E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F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4C2C385F" w14:textId="3833A486" w:rsidR="00656EB1" w:rsidRPr="00D84988" w:rsidRDefault="00D04000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400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15,2</w:t>
            </w:r>
            <w:r w:rsidR="00151A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</w:t>
            </w:r>
          </w:p>
        </w:tc>
        <w:tc>
          <w:tcPr>
            <w:tcW w:w="143" w:type="pct"/>
          </w:tcPr>
          <w:p w14:paraId="577B78B1" w14:textId="77777777" w:rsidR="00656EB1" w:rsidRPr="00D84988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36D1F285" w14:textId="0DBD0F4F" w:rsidR="00656EB1" w:rsidRPr="00D84988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15</w:t>
            </w:r>
          </w:p>
        </w:tc>
        <w:tc>
          <w:tcPr>
            <w:tcW w:w="143" w:type="pct"/>
          </w:tcPr>
          <w:p w14:paraId="2F51B873" w14:textId="77777777" w:rsidR="00656EB1" w:rsidRPr="00D84988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6D1DEF56" w14:textId="426C06ED" w:rsidR="00656EB1" w:rsidRPr="00D84988" w:rsidRDefault="006C3805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9,231</w:t>
            </w:r>
          </w:p>
        </w:tc>
        <w:tc>
          <w:tcPr>
            <w:tcW w:w="134" w:type="pct"/>
          </w:tcPr>
          <w:p w14:paraId="3073B519" w14:textId="77777777" w:rsidR="00656EB1" w:rsidRPr="00D84988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61F7477D" w14:textId="23B3A1F0" w:rsidR="00656EB1" w:rsidRPr="00D84988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6,4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23</w:t>
            </w:r>
          </w:p>
        </w:tc>
      </w:tr>
      <w:tr w:rsidR="00656EB1" w:rsidRPr="00927F6F" w14:paraId="6BF8DD8E" w14:textId="77777777" w:rsidTr="00516440">
        <w:tc>
          <w:tcPr>
            <w:tcW w:w="2099" w:type="pct"/>
          </w:tcPr>
          <w:p w14:paraId="50C32CC5" w14:textId="77777777" w:rsidR="00656EB1" w:rsidRPr="00224BF6" w:rsidRDefault="00656EB1" w:rsidP="00656EB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</w:tcPr>
          <w:p w14:paraId="6A996A64" w14:textId="77777777" w:rsidR="00656EB1" w:rsidRPr="00224BF6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1A935C97" w14:textId="77777777" w:rsidR="00656EB1" w:rsidRPr="00224BF6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2253D3AA" w14:textId="77777777" w:rsidR="00656EB1" w:rsidRPr="00224BF6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04EBED30" w14:textId="77777777" w:rsidR="00656EB1" w:rsidRPr="00224BF6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69F70867" w14:textId="77777777" w:rsidR="00656EB1" w:rsidRPr="00224BF6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450A3993" w14:textId="77777777" w:rsidR="00656EB1" w:rsidRPr="00224BF6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344F944B" w14:textId="77777777" w:rsidR="00656EB1" w:rsidRPr="00224BF6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56EB1" w:rsidRPr="00927F6F" w14:paraId="2CC02A48" w14:textId="77777777" w:rsidTr="00516440">
        <w:tc>
          <w:tcPr>
            <w:tcW w:w="2099" w:type="pct"/>
          </w:tcPr>
          <w:p w14:paraId="2B8EFDF6" w14:textId="00E6CDB3" w:rsidR="00656EB1" w:rsidRPr="00927F6F" w:rsidRDefault="00656EB1" w:rsidP="00656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7F6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การปรับลดมูลค่าที่เป็นมูลค่าสุทธิ</w:t>
            </w:r>
            <w:r w:rsidRPr="00927F6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  <w:t xml:space="preserve">ที่คาดว่าจะได้รับ (กลับรายการ) </w:t>
            </w:r>
            <w:r w:rsidRPr="00927F6F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  <w:t>ถูกบันทึกรวมในบัญชีต้นทุนขายสินค้า</w:t>
            </w:r>
          </w:p>
        </w:tc>
        <w:tc>
          <w:tcPr>
            <w:tcW w:w="609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7B17F8A" w14:textId="7F69A343" w:rsidR="00656EB1" w:rsidRPr="00D84988" w:rsidRDefault="00044B60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4B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(78)</w:t>
            </w:r>
          </w:p>
        </w:tc>
        <w:tc>
          <w:tcPr>
            <w:tcW w:w="143" w:type="pct"/>
            <w:vAlign w:val="bottom"/>
          </w:tcPr>
          <w:p w14:paraId="5F769B4F" w14:textId="77777777" w:rsidR="00656EB1" w:rsidRPr="00D84988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  <w:vAlign w:val="bottom"/>
          </w:tcPr>
          <w:p w14:paraId="64311F28" w14:textId="75C41D0A" w:rsidR="00656EB1" w:rsidRPr="00D84988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</w:t>
            </w:r>
          </w:p>
        </w:tc>
        <w:tc>
          <w:tcPr>
            <w:tcW w:w="143" w:type="pct"/>
            <w:vAlign w:val="bottom"/>
          </w:tcPr>
          <w:p w14:paraId="4B852C3B" w14:textId="77777777" w:rsidR="00656EB1" w:rsidRPr="00D84988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vAlign w:val="bottom"/>
          </w:tcPr>
          <w:p w14:paraId="4EFEA016" w14:textId="2297AC8A" w:rsidR="00656EB1" w:rsidRPr="00D84988" w:rsidRDefault="00044B60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44B6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(3)</w:t>
            </w:r>
          </w:p>
        </w:tc>
        <w:tc>
          <w:tcPr>
            <w:tcW w:w="134" w:type="pct"/>
            <w:vAlign w:val="bottom"/>
          </w:tcPr>
          <w:p w14:paraId="19503EDE" w14:textId="77777777" w:rsidR="00656EB1" w:rsidRPr="00927F6F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  <w:vAlign w:val="bottom"/>
          </w:tcPr>
          <w:p w14:paraId="36887A14" w14:textId="2E48BD80" w:rsidR="00656EB1" w:rsidRPr="00927F6F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656EB1" w:rsidRPr="00927F6F" w14:paraId="250F7390" w14:textId="77777777" w:rsidTr="00516440">
        <w:tc>
          <w:tcPr>
            <w:tcW w:w="2099" w:type="pct"/>
          </w:tcPr>
          <w:p w14:paraId="6322DDE7" w14:textId="316DF29E" w:rsidR="00656EB1" w:rsidRPr="00224BF6" w:rsidRDefault="00656EB1" w:rsidP="00656E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6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</w:tcPr>
          <w:p w14:paraId="4BA7C746" w14:textId="77777777" w:rsidR="00656EB1" w:rsidRPr="00224BF6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7E94B8E5" w14:textId="77777777" w:rsidR="00656EB1" w:rsidRPr="00224BF6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2A861BAF" w14:textId="478641D6" w:rsidR="00656EB1" w:rsidRPr="00224BF6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75E0D107" w14:textId="77777777" w:rsidR="00656EB1" w:rsidRPr="00224BF6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4CBFEC2F" w14:textId="77777777" w:rsidR="00656EB1" w:rsidRPr="00224BF6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79D49D9D" w14:textId="77777777" w:rsidR="00656EB1" w:rsidRPr="00224BF6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6CAF885E" w14:textId="080F2189" w:rsidR="00656EB1" w:rsidRPr="00224BF6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656EB1" w:rsidRPr="00927F6F" w14:paraId="21CC57F6" w14:textId="77777777" w:rsidTr="00516440">
        <w:tc>
          <w:tcPr>
            <w:tcW w:w="2099" w:type="pct"/>
          </w:tcPr>
          <w:p w14:paraId="5CD12710" w14:textId="52082ACC" w:rsidR="00656EB1" w:rsidRPr="00927F6F" w:rsidRDefault="00656EB1" w:rsidP="00656EB1">
            <w:pPr>
              <w:pStyle w:val="a"/>
              <w:tabs>
                <w:tab w:val="clear" w:pos="1080"/>
              </w:tabs>
              <w:ind w:left="160" w:hanging="160"/>
              <w:rPr>
                <w:rFonts w:asciiTheme="majorBidi" w:hAnsiTheme="majorBidi" w:cstheme="majorBidi"/>
                <w:b/>
                <w:bCs/>
                <w:cs/>
              </w:rPr>
            </w:pPr>
            <w:r w:rsidRPr="00927F6F">
              <w:rPr>
                <w:rFonts w:asciiTheme="majorBidi" w:hAnsiTheme="majorBidi" w:cstheme="majorBidi"/>
                <w:cs/>
                <w:lang w:val="en-US"/>
              </w:rPr>
              <w:t>มูลค่าตามบัญชีของสินค้าคงเหลือ</w:t>
            </w:r>
            <w:r>
              <w:rPr>
                <w:rFonts w:asciiTheme="majorBidi" w:hAnsiTheme="majorBidi" w:cstheme="majorBidi"/>
                <w:lang w:val="en-US"/>
              </w:rPr>
              <w:br/>
            </w:r>
            <w:r w:rsidRPr="00927F6F">
              <w:rPr>
                <w:rFonts w:asciiTheme="majorBidi" w:hAnsiTheme="majorBidi" w:cstheme="majorBidi"/>
                <w:cs/>
              </w:rPr>
              <w:t>ที่จำนองเพื่อค้ำประกันหนี้สิน</w:t>
            </w:r>
          </w:p>
        </w:tc>
        <w:tc>
          <w:tcPr>
            <w:tcW w:w="609" w:type="pct"/>
            <w:tcBorders>
              <w:bottom w:val="double" w:sz="4" w:space="0" w:color="auto"/>
            </w:tcBorders>
            <w:vAlign w:val="bottom"/>
          </w:tcPr>
          <w:p w14:paraId="5ED48327" w14:textId="4153E702" w:rsidR="00656EB1" w:rsidRPr="00D84988" w:rsidRDefault="006C3805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5,981</w:t>
            </w:r>
          </w:p>
        </w:tc>
        <w:tc>
          <w:tcPr>
            <w:tcW w:w="143" w:type="pct"/>
            <w:vAlign w:val="bottom"/>
          </w:tcPr>
          <w:p w14:paraId="19B8500E" w14:textId="77777777" w:rsidR="00656EB1" w:rsidRPr="00D84988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  <w:vAlign w:val="bottom"/>
          </w:tcPr>
          <w:p w14:paraId="4EE3D73E" w14:textId="75D4D7C5" w:rsidR="00656EB1" w:rsidRPr="00D84988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4,520</w:t>
            </w:r>
          </w:p>
        </w:tc>
        <w:tc>
          <w:tcPr>
            <w:tcW w:w="143" w:type="pct"/>
            <w:vAlign w:val="bottom"/>
          </w:tcPr>
          <w:p w14:paraId="15C53B2B" w14:textId="77777777" w:rsidR="00656EB1" w:rsidRPr="00D84988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A7BABB3" w14:textId="79F18F8D" w:rsidR="00656EB1" w:rsidRPr="00D84988" w:rsidRDefault="006C3805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C380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5,925</w:t>
            </w:r>
          </w:p>
        </w:tc>
        <w:tc>
          <w:tcPr>
            <w:tcW w:w="134" w:type="pct"/>
            <w:vAlign w:val="bottom"/>
          </w:tcPr>
          <w:p w14:paraId="0576CC05" w14:textId="77777777" w:rsidR="00656EB1" w:rsidRPr="00927F6F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double" w:sz="4" w:space="0" w:color="auto"/>
            </w:tcBorders>
            <w:vAlign w:val="bottom"/>
          </w:tcPr>
          <w:p w14:paraId="397D9510" w14:textId="40173BE1" w:rsidR="00656EB1" w:rsidRPr="00927F6F" w:rsidRDefault="00656EB1" w:rsidP="00656E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4,520</w:t>
            </w:r>
          </w:p>
        </w:tc>
      </w:tr>
    </w:tbl>
    <w:p w14:paraId="7DBEECAC" w14:textId="77777777" w:rsidR="00AF37EE" w:rsidRPr="00244D03" w:rsidRDefault="00AF37EE" w:rsidP="004A2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68"/>
        <w:jc w:val="thaiDistribute"/>
        <w:rPr>
          <w:rFonts w:asciiTheme="majorBidi" w:hAnsiTheme="majorBidi" w:cstheme="majorBidi"/>
          <w:sz w:val="22"/>
          <w:szCs w:val="22"/>
          <w:cs/>
          <w:lang w:val="th-TH"/>
        </w:rPr>
      </w:pPr>
    </w:p>
    <w:p w14:paraId="35AD8E1F" w14:textId="0F94C781" w:rsidR="00A11218" w:rsidRDefault="007C63EB" w:rsidP="004A2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68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  <w:lang w:val="th-TH"/>
        </w:rPr>
        <w:t>บริษัทและ</w:t>
      </w:r>
      <w:r w:rsidR="0060354B" w:rsidRPr="00161E24">
        <w:rPr>
          <w:rFonts w:asciiTheme="majorBidi" w:hAnsiTheme="majorBidi" w:cstheme="majorBidi"/>
          <w:sz w:val="30"/>
          <w:szCs w:val="30"/>
          <w:cs/>
        </w:rPr>
        <w:t>บ</w:t>
      </w:r>
      <w:r w:rsidR="00C70195" w:rsidRPr="00161E24">
        <w:rPr>
          <w:rFonts w:asciiTheme="majorBidi" w:hAnsiTheme="majorBidi" w:cstheme="majorBidi"/>
          <w:sz w:val="30"/>
          <w:szCs w:val="30"/>
          <w:cs/>
        </w:rPr>
        <w:t>ริษัทย่อย</w:t>
      </w:r>
      <w:r w:rsidR="0060354B" w:rsidRPr="00161E24">
        <w:rPr>
          <w:rFonts w:asciiTheme="majorBidi" w:hAnsiTheme="majorBidi" w:cstheme="majorBidi"/>
          <w:sz w:val="30"/>
          <w:szCs w:val="30"/>
          <w:cs/>
        </w:rPr>
        <w:t>บาง</w:t>
      </w:r>
      <w:r w:rsidR="00C70195" w:rsidRPr="00161E24">
        <w:rPr>
          <w:rFonts w:asciiTheme="majorBidi" w:hAnsiTheme="majorBidi" w:cstheme="majorBidi"/>
          <w:sz w:val="30"/>
          <w:szCs w:val="30"/>
          <w:cs/>
        </w:rPr>
        <w:t>แห่งได้โอนผลประโยชน์ในกรมธรรม์ประกันภัยส่วนที่คุ้มครองสินค้าสำเร็จรูปดังกล่าวให้กับ</w:t>
      </w:r>
      <w:r w:rsidR="00C70195" w:rsidRPr="00161E24">
        <w:rPr>
          <w:rFonts w:asciiTheme="majorBidi" w:hAnsiTheme="majorBidi" w:cstheme="majorBidi"/>
          <w:sz w:val="30"/>
          <w:szCs w:val="30"/>
          <w:cs/>
          <w:lang w:val="th-TH"/>
        </w:rPr>
        <w:t>สถาบันการเงิน</w:t>
      </w:r>
      <w:r w:rsidR="00C70195" w:rsidRPr="00161E24">
        <w:rPr>
          <w:rFonts w:asciiTheme="majorBidi" w:hAnsiTheme="majorBidi" w:cstheme="majorBidi"/>
          <w:sz w:val="30"/>
          <w:szCs w:val="30"/>
          <w:cs/>
        </w:rPr>
        <w:t>ในประเทศบางแห่งเพื่อเป็นหลักประกันวงเงินสินเชื่อตามที่กล่าวไว้ใน</w:t>
      </w:r>
      <w:r w:rsidR="00C70195" w:rsidRPr="00161E24">
        <w:rPr>
          <w:rFonts w:asciiTheme="majorBidi" w:hAnsiTheme="majorBidi" w:cstheme="majorBidi"/>
          <w:color w:val="000000"/>
          <w:sz w:val="30"/>
          <w:szCs w:val="30"/>
          <w:cs/>
        </w:rPr>
        <w:t>หมายเหตุ</w:t>
      </w:r>
      <w:r w:rsidR="00DC4BAD" w:rsidRPr="00161E24">
        <w:rPr>
          <w:rFonts w:asciiTheme="majorBidi" w:hAnsiTheme="majorBidi" w:cstheme="majorBidi"/>
          <w:color w:val="000000"/>
          <w:sz w:val="30"/>
          <w:szCs w:val="30"/>
          <w:cs/>
        </w:rPr>
        <w:t>ข้อ</w:t>
      </w:r>
      <w:r w:rsidR="00522282" w:rsidRPr="00161E24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="000C58DB" w:rsidRPr="00161E24">
        <w:rPr>
          <w:rFonts w:asciiTheme="majorBidi" w:hAnsiTheme="majorBidi" w:cstheme="majorBidi"/>
          <w:color w:val="000000"/>
          <w:sz w:val="30"/>
          <w:szCs w:val="30"/>
        </w:rPr>
        <w:t>1</w:t>
      </w:r>
      <w:r w:rsidR="00D247A5">
        <w:rPr>
          <w:rFonts w:asciiTheme="majorBidi" w:hAnsiTheme="majorBidi" w:cstheme="majorBidi"/>
          <w:color w:val="000000"/>
          <w:sz w:val="30"/>
          <w:szCs w:val="30"/>
        </w:rPr>
        <w:t>5</w:t>
      </w:r>
    </w:p>
    <w:p w14:paraId="55E246AC" w14:textId="77777777" w:rsidR="00220C42" w:rsidRDefault="00220C42" w:rsidP="004A2D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68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7FE49DC" w14:textId="77777777" w:rsidR="00220C42" w:rsidRDefault="00220C4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55FED2DE" w14:textId="71A2A76F" w:rsidR="003C00C3" w:rsidRPr="00161E24" w:rsidRDefault="003C00C3" w:rsidP="00E467CF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สินทรัพย์ชีวภาพ</w:t>
      </w:r>
    </w:p>
    <w:p w14:paraId="2BEC7DEB" w14:textId="77777777" w:rsidR="003C00C3" w:rsidRPr="00224BF6" w:rsidRDefault="003C00C3" w:rsidP="003C00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40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400"/>
        <w:gridCol w:w="1166"/>
        <w:gridCol w:w="270"/>
        <w:gridCol w:w="1166"/>
        <w:gridCol w:w="236"/>
        <w:gridCol w:w="1167"/>
      </w:tblGrid>
      <w:tr w:rsidR="003415D7" w:rsidRPr="00161E24" w14:paraId="0830836F" w14:textId="77777777" w:rsidTr="00516440">
        <w:trPr>
          <w:trHeight w:val="20"/>
          <w:tblHeader/>
        </w:trPr>
        <w:tc>
          <w:tcPr>
            <w:tcW w:w="5400" w:type="dxa"/>
          </w:tcPr>
          <w:p w14:paraId="2AA77019" w14:textId="77777777" w:rsidR="003415D7" w:rsidRPr="00161E24" w:rsidRDefault="003415D7" w:rsidP="00225405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05" w:type="dxa"/>
            <w:gridSpan w:val="5"/>
          </w:tcPr>
          <w:p w14:paraId="0DB58809" w14:textId="77777777" w:rsidR="003415D7" w:rsidRPr="00161E24" w:rsidRDefault="003415D7" w:rsidP="0022540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</w:tr>
      <w:tr w:rsidR="003415D7" w:rsidRPr="00161E24" w14:paraId="558C48EB" w14:textId="77777777" w:rsidTr="00516440">
        <w:trPr>
          <w:trHeight w:val="20"/>
          <w:tblHeader/>
        </w:trPr>
        <w:tc>
          <w:tcPr>
            <w:tcW w:w="5400" w:type="dxa"/>
          </w:tcPr>
          <w:p w14:paraId="482EFBB6" w14:textId="77777777" w:rsidR="003415D7" w:rsidRPr="00161E24" w:rsidRDefault="003415D7" w:rsidP="00225405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E2F2314" w14:textId="77777777" w:rsidR="003415D7" w:rsidRPr="00161E24" w:rsidRDefault="003415D7" w:rsidP="0022540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สัตว์บก</w:t>
            </w:r>
          </w:p>
        </w:tc>
        <w:tc>
          <w:tcPr>
            <w:tcW w:w="270" w:type="dxa"/>
          </w:tcPr>
          <w:p w14:paraId="41615BF4" w14:textId="77777777" w:rsidR="003415D7" w:rsidRPr="00161E24" w:rsidRDefault="003415D7" w:rsidP="00225405">
            <w:pPr>
              <w:spacing w:line="120" w:lineRule="atLeast"/>
              <w:ind w:left="-8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F11877E" w14:textId="77777777" w:rsidR="003415D7" w:rsidRPr="00161E24" w:rsidRDefault="003415D7" w:rsidP="0022540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สัตว์น้ำ</w:t>
            </w:r>
          </w:p>
        </w:tc>
        <w:tc>
          <w:tcPr>
            <w:tcW w:w="236" w:type="dxa"/>
          </w:tcPr>
          <w:p w14:paraId="6E87BD2B" w14:textId="77777777" w:rsidR="003415D7" w:rsidRPr="00161E24" w:rsidRDefault="003415D7" w:rsidP="00225405">
            <w:pPr>
              <w:ind w:left="-18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68711700" w14:textId="77777777" w:rsidR="003415D7" w:rsidRPr="00161E24" w:rsidRDefault="003415D7" w:rsidP="0022540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3415D7" w:rsidRPr="00161E24" w14:paraId="7FCF811E" w14:textId="77777777" w:rsidTr="00516440">
        <w:trPr>
          <w:trHeight w:val="20"/>
          <w:tblHeader/>
        </w:trPr>
        <w:tc>
          <w:tcPr>
            <w:tcW w:w="5400" w:type="dxa"/>
          </w:tcPr>
          <w:p w14:paraId="01D64B1F" w14:textId="77777777" w:rsidR="003415D7" w:rsidRPr="00161E24" w:rsidRDefault="003415D7" w:rsidP="00225405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005" w:type="dxa"/>
            <w:gridSpan w:val="5"/>
          </w:tcPr>
          <w:p w14:paraId="204B3225" w14:textId="61E2BA3C" w:rsidR="003415D7" w:rsidRPr="00161E24" w:rsidRDefault="003415D7" w:rsidP="0022540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th-TH"/>
              </w:rPr>
              <w:t>ล้านบาท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0E5B53" w:rsidRPr="00161E24" w14:paraId="419FB5EE" w14:textId="77777777" w:rsidTr="00516440">
        <w:trPr>
          <w:trHeight w:val="20"/>
        </w:trPr>
        <w:tc>
          <w:tcPr>
            <w:tcW w:w="5400" w:type="dxa"/>
          </w:tcPr>
          <w:p w14:paraId="5D9AAFAB" w14:textId="0783BF66" w:rsidR="000E5B53" w:rsidRPr="00041FEE" w:rsidRDefault="000E5B53" w:rsidP="000E5B53">
            <w:pPr>
              <w:tabs>
                <w:tab w:val="left" w:pos="180"/>
                <w:tab w:val="left" w:pos="360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41F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041FEE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041FEE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041F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66" w:type="dxa"/>
          </w:tcPr>
          <w:p w14:paraId="74F55AED" w14:textId="535D77B4" w:rsidR="000E5B53" w:rsidRPr="000E5B53" w:rsidRDefault="000E5B53" w:rsidP="000E5B53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5B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10,835</w:t>
            </w:r>
          </w:p>
        </w:tc>
        <w:tc>
          <w:tcPr>
            <w:tcW w:w="270" w:type="dxa"/>
          </w:tcPr>
          <w:p w14:paraId="03AE375A" w14:textId="77777777" w:rsidR="000E5B53" w:rsidRPr="000E5B53" w:rsidRDefault="000E5B53" w:rsidP="000E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D8E37E9" w14:textId="22A0A223" w:rsidR="000E5B53" w:rsidRPr="000E5B53" w:rsidRDefault="000E5B53" w:rsidP="000E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0E5B53">
              <w:rPr>
                <w:rFonts w:asciiTheme="majorBidi" w:hAnsiTheme="majorBidi" w:cstheme="majorBidi"/>
                <w:sz w:val="30"/>
                <w:szCs w:val="30"/>
              </w:rPr>
              <w:t>241</w:t>
            </w:r>
          </w:p>
        </w:tc>
        <w:tc>
          <w:tcPr>
            <w:tcW w:w="236" w:type="dxa"/>
          </w:tcPr>
          <w:p w14:paraId="6403B2AB" w14:textId="77777777" w:rsidR="000E5B53" w:rsidRPr="000E5B53" w:rsidRDefault="000E5B53" w:rsidP="000E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CEA3FD4" w14:textId="4590C82C" w:rsidR="000E5B53" w:rsidRPr="000E5B53" w:rsidRDefault="000E5B53" w:rsidP="000E5B53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E5B53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11,076</w:t>
            </w:r>
          </w:p>
        </w:tc>
      </w:tr>
      <w:tr w:rsidR="000E5B53" w:rsidRPr="00161E24" w14:paraId="4154A36C" w14:textId="77777777" w:rsidTr="00516440">
        <w:trPr>
          <w:trHeight w:val="20"/>
        </w:trPr>
        <w:tc>
          <w:tcPr>
            <w:tcW w:w="5400" w:type="dxa"/>
          </w:tcPr>
          <w:p w14:paraId="4B6BC1FA" w14:textId="77777777" w:rsidR="000E5B53" w:rsidRPr="00161E24" w:rsidRDefault="000E5B53" w:rsidP="000E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เพิ่มขึ้นจากการซื้อ/การเลี้ยง</w:t>
            </w:r>
          </w:p>
        </w:tc>
        <w:tc>
          <w:tcPr>
            <w:tcW w:w="1166" w:type="dxa"/>
          </w:tcPr>
          <w:p w14:paraId="39C92E08" w14:textId="3D8CD87A" w:rsidR="000E5B53" w:rsidRPr="00161E24" w:rsidRDefault="000E5B53" w:rsidP="000E5B53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30,879</w:t>
            </w:r>
          </w:p>
        </w:tc>
        <w:tc>
          <w:tcPr>
            <w:tcW w:w="270" w:type="dxa"/>
          </w:tcPr>
          <w:p w14:paraId="75F7B628" w14:textId="77777777" w:rsidR="000E5B53" w:rsidRPr="00161E24" w:rsidRDefault="000E5B53" w:rsidP="000E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3B1400C9" w14:textId="0A1A587A" w:rsidR="000E5B53" w:rsidRPr="00161E24" w:rsidRDefault="000E5B53" w:rsidP="000E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252</w:t>
            </w:r>
          </w:p>
        </w:tc>
        <w:tc>
          <w:tcPr>
            <w:tcW w:w="236" w:type="dxa"/>
          </w:tcPr>
          <w:p w14:paraId="096EFA5C" w14:textId="77777777" w:rsidR="000E5B53" w:rsidRPr="00161E24" w:rsidRDefault="000E5B53" w:rsidP="000E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01875F03" w14:textId="197DBD77" w:rsidR="000E5B53" w:rsidRPr="00161E24" w:rsidRDefault="000E5B53" w:rsidP="000E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31,131</w:t>
            </w:r>
          </w:p>
        </w:tc>
      </w:tr>
      <w:tr w:rsidR="000E5B53" w:rsidRPr="00161E24" w14:paraId="3769FCD4" w14:textId="77777777" w:rsidTr="00516440">
        <w:trPr>
          <w:trHeight w:val="20"/>
        </w:trPr>
        <w:tc>
          <w:tcPr>
            <w:tcW w:w="5400" w:type="dxa"/>
          </w:tcPr>
          <w:p w14:paraId="670E3BF4" w14:textId="12587250" w:rsidR="000E5B53" w:rsidRPr="00161E24" w:rsidRDefault="000E5B53" w:rsidP="000E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ลดลงจากการขาย</w:t>
            </w:r>
          </w:p>
        </w:tc>
        <w:tc>
          <w:tcPr>
            <w:tcW w:w="1166" w:type="dxa"/>
          </w:tcPr>
          <w:p w14:paraId="4316EF05" w14:textId="5841A378" w:rsidR="000E5B53" w:rsidRPr="00161E24" w:rsidRDefault="000E5B53" w:rsidP="000E5B53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(28,961)</w:t>
            </w:r>
          </w:p>
        </w:tc>
        <w:tc>
          <w:tcPr>
            <w:tcW w:w="270" w:type="dxa"/>
          </w:tcPr>
          <w:p w14:paraId="61DC6217" w14:textId="77777777" w:rsidR="000E5B53" w:rsidRPr="00161E24" w:rsidRDefault="000E5B53" w:rsidP="000E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5EABECF0" w14:textId="67D4643A" w:rsidR="000E5B53" w:rsidRPr="004015C9" w:rsidRDefault="000E5B53" w:rsidP="000E5B53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(241)</w:t>
            </w:r>
          </w:p>
        </w:tc>
        <w:tc>
          <w:tcPr>
            <w:tcW w:w="236" w:type="dxa"/>
          </w:tcPr>
          <w:p w14:paraId="04AD9233" w14:textId="77777777" w:rsidR="000E5B53" w:rsidRPr="00161E24" w:rsidRDefault="000E5B53" w:rsidP="000E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11CE6E4B" w14:textId="154EB439" w:rsidR="000E5B53" w:rsidRPr="00161E24" w:rsidRDefault="000E5B53" w:rsidP="000E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(29,202)</w:t>
            </w:r>
          </w:p>
        </w:tc>
      </w:tr>
      <w:tr w:rsidR="000E5B53" w:rsidRPr="00161E24" w14:paraId="52AEC521" w14:textId="77777777" w:rsidTr="00516440">
        <w:trPr>
          <w:trHeight w:val="20"/>
        </w:trPr>
        <w:tc>
          <w:tcPr>
            <w:tcW w:w="5400" w:type="dxa"/>
          </w:tcPr>
          <w:p w14:paraId="781512BA" w14:textId="77777777" w:rsidR="000E5B53" w:rsidRPr="00161E24" w:rsidRDefault="000E5B53" w:rsidP="000E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ค่าเสื่อมพันธุ์</w:t>
            </w:r>
          </w:p>
        </w:tc>
        <w:tc>
          <w:tcPr>
            <w:tcW w:w="1166" w:type="dxa"/>
          </w:tcPr>
          <w:p w14:paraId="4AEAB107" w14:textId="3C49C441" w:rsidR="000E5B53" w:rsidRPr="00161E24" w:rsidRDefault="000E5B53" w:rsidP="000E5B53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(1,290)</w:t>
            </w:r>
          </w:p>
        </w:tc>
        <w:tc>
          <w:tcPr>
            <w:tcW w:w="270" w:type="dxa"/>
          </w:tcPr>
          <w:p w14:paraId="28964897" w14:textId="77777777" w:rsidR="000E5B53" w:rsidRPr="00161E24" w:rsidRDefault="000E5B53" w:rsidP="000E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286B83AD" w14:textId="5236EB83" w:rsidR="000E5B53" w:rsidRPr="00161E24" w:rsidRDefault="000E5B53" w:rsidP="000E5B53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36" w:type="dxa"/>
          </w:tcPr>
          <w:p w14:paraId="3FA74DE1" w14:textId="77777777" w:rsidR="000E5B53" w:rsidRPr="00161E24" w:rsidRDefault="000E5B53" w:rsidP="000E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106375E6" w14:textId="38B4DE02" w:rsidR="000E5B53" w:rsidRPr="00161E24" w:rsidRDefault="000E5B53" w:rsidP="000E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(1,291)</w:t>
            </w:r>
          </w:p>
        </w:tc>
      </w:tr>
      <w:tr w:rsidR="000E5B53" w:rsidRPr="00161E24" w14:paraId="77646BCD" w14:textId="77777777" w:rsidTr="00516440">
        <w:trPr>
          <w:trHeight w:val="20"/>
        </w:trPr>
        <w:tc>
          <w:tcPr>
            <w:tcW w:w="5400" w:type="dxa"/>
            <w:shd w:val="clear" w:color="auto" w:fill="auto"/>
          </w:tcPr>
          <w:p w14:paraId="15CD7542" w14:textId="495D2E69" w:rsidR="000E5B53" w:rsidRPr="00161E24" w:rsidRDefault="000E5B53" w:rsidP="000E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1166" w:type="dxa"/>
            <w:shd w:val="clear" w:color="auto" w:fill="auto"/>
          </w:tcPr>
          <w:p w14:paraId="6571CBAE" w14:textId="0DB5CED1" w:rsidR="000E5B53" w:rsidRPr="00161E24" w:rsidRDefault="000E5B53" w:rsidP="000E5B53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(88)</w:t>
            </w:r>
          </w:p>
        </w:tc>
        <w:tc>
          <w:tcPr>
            <w:tcW w:w="270" w:type="dxa"/>
            <w:shd w:val="clear" w:color="auto" w:fill="auto"/>
          </w:tcPr>
          <w:p w14:paraId="599FCDD7" w14:textId="77777777" w:rsidR="000E5B53" w:rsidRPr="00161E24" w:rsidRDefault="000E5B53" w:rsidP="000E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62A8A611" w14:textId="12CBE479" w:rsidR="000E5B53" w:rsidRPr="00161E24" w:rsidRDefault="000E5B53" w:rsidP="000E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AF7C8C4" w14:textId="77777777" w:rsidR="000E5B53" w:rsidRPr="00161E24" w:rsidRDefault="000E5B53" w:rsidP="000E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</w:tcPr>
          <w:p w14:paraId="0EDE0B4E" w14:textId="3308A071" w:rsidR="000E5B53" w:rsidRPr="00161E24" w:rsidRDefault="000E5B53" w:rsidP="000E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(88)</w:t>
            </w:r>
          </w:p>
        </w:tc>
      </w:tr>
      <w:tr w:rsidR="000E5B53" w:rsidRPr="00161E24" w14:paraId="2A95652F" w14:textId="77777777" w:rsidTr="00516440">
        <w:trPr>
          <w:trHeight w:val="20"/>
        </w:trPr>
        <w:tc>
          <w:tcPr>
            <w:tcW w:w="5400" w:type="dxa"/>
          </w:tcPr>
          <w:p w14:paraId="24E54723" w14:textId="51299950" w:rsidR="000E5B53" w:rsidRPr="00161E24" w:rsidRDefault="000E5B53" w:rsidP="000E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5259426F" w14:textId="06486310" w:rsidR="000E5B53" w:rsidRPr="00161E24" w:rsidRDefault="000E5B53" w:rsidP="000E5B53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11,375</w:t>
            </w:r>
          </w:p>
        </w:tc>
        <w:tc>
          <w:tcPr>
            <w:tcW w:w="270" w:type="dxa"/>
          </w:tcPr>
          <w:p w14:paraId="45568FCA" w14:textId="77777777" w:rsidR="000E5B53" w:rsidRPr="00161E24" w:rsidRDefault="000E5B53" w:rsidP="000E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24D70EB4" w14:textId="69A41F26" w:rsidR="000E5B53" w:rsidRPr="00161E24" w:rsidRDefault="000E5B53" w:rsidP="000E5B53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</w:t>
            </w:r>
          </w:p>
        </w:tc>
        <w:tc>
          <w:tcPr>
            <w:tcW w:w="236" w:type="dxa"/>
          </w:tcPr>
          <w:p w14:paraId="695BCC74" w14:textId="77777777" w:rsidR="000E5B53" w:rsidRPr="00161E24" w:rsidRDefault="000E5B53" w:rsidP="000E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</w:tcPr>
          <w:p w14:paraId="01BF7FC5" w14:textId="71F262B4" w:rsidR="000E5B53" w:rsidRPr="00161E24" w:rsidRDefault="000E5B53" w:rsidP="000E5B53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11,626</w:t>
            </w:r>
          </w:p>
        </w:tc>
      </w:tr>
      <w:tr w:rsidR="00C4353B" w:rsidRPr="00161E24" w14:paraId="58A401ED" w14:textId="77777777" w:rsidTr="00516440">
        <w:trPr>
          <w:trHeight w:val="20"/>
        </w:trPr>
        <w:tc>
          <w:tcPr>
            <w:tcW w:w="5400" w:type="dxa"/>
          </w:tcPr>
          <w:p w14:paraId="7A5DE258" w14:textId="77777777" w:rsidR="00C4353B" w:rsidRPr="00161E24" w:rsidRDefault="00C4353B" w:rsidP="00C43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เพิ่มขึ้นจากการซื้อ/การเลี้ยง</w:t>
            </w:r>
          </w:p>
        </w:tc>
        <w:tc>
          <w:tcPr>
            <w:tcW w:w="1166" w:type="dxa"/>
          </w:tcPr>
          <w:p w14:paraId="56086598" w14:textId="1B7C2FED" w:rsidR="00C4353B" w:rsidRPr="00C4353B" w:rsidRDefault="00C4353B" w:rsidP="00C4353B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3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27,516</w:t>
            </w:r>
          </w:p>
        </w:tc>
        <w:tc>
          <w:tcPr>
            <w:tcW w:w="270" w:type="dxa"/>
          </w:tcPr>
          <w:p w14:paraId="1B2E6B3C" w14:textId="77777777" w:rsidR="00C4353B" w:rsidRPr="00161E24" w:rsidRDefault="00C4353B" w:rsidP="00C43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5ED4AFAA" w14:textId="23CF216E" w:rsidR="00C4353B" w:rsidRPr="00161E24" w:rsidRDefault="00C4353B" w:rsidP="00C4353B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22278">
              <w:rPr>
                <w:rFonts w:asciiTheme="majorBidi" w:hAnsiTheme="majorBidi" w:cstheme="majorBidi"/>
                <w:sz w:val="30"/>
                <w:szCs w:val="30"/>
              </w:rPr>
              <w:t>211</w:t>
            </w:r>
          </w:p>
        </w:tc>
        <w:tc>
          <w:tcPr>
            <w:tcW w:w="236" w:type="dxa"/>
          </w:tcPr>
          <w:p w14:paraId="206408EB" w14:textId="77777777" w:rsidR="00C4353B" w:rsidRPr="00161E24" w:rsidRDefault="00C4353B" w:rsidP="00C43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38B6D206" w14:textId="3B2815D9" w:rsidR="00C4353B" w:rsidRPr="00C4353B" w:rsidRDefault="00C4353B" w:rsidP="00C43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53B">
              <w:rPr>
                <w:rFonts w:asciiTheme="majorBidi" w:hAnsiTheme="majorBidi" w:cstheme="majorBidi"/>
                <w:sz w:val="30"/>
                <w:szCs w:val="30"/>
              </w:rPr>
              <w:t xml:space="preserve"> 27,727</w:t>
            </w:r>
          </w:p>
        </w:tc>
      </w:tr>
      <w:tr w:rsidR="00C4353B" w:rsidRPr="00161E24" w14:paraId="41C50B0E" w14:textId="77777777" w:rsidTr="00516440">
        <w:trPr>
          <w:trHeight w:val="20"/>
        </w:trPr>
        <w:tc>
          <w:tcPr>
            <w:tcW w:w="5400" w:type="dxa"/>
          </w:tcPr>
          <w:p w14:paraId="26EAC175" w14:textId="0822B17F" w:rsidR="00C4353B" w:rsidRPr="00161E24" w:rsidRDefault="00C4353B" w:rsidP="00C43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ลดลงจากการขาย</w:t>
            </w:r>
          </w:p>
        </w:tc>
        <w:tc>
          <w:tcPr>
            <w:tcW w:w="1166" w:type="dxa"/>
          </w:tcPr>
          <w:p w14:paraId="53227FCC" w14:textId="06475691" w:rsidR="00C4353B" w:rsidRPr="00C4353B" w:rsidRDefault="00C4353B" w:rsidP="00C4353B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353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(26,084)</w:t>
            </w:r>
          </w:p>
        </w:tc>
        <w:tc>
          <w:tcPr>
            <w:tcW w:w="270" w:type="dxa"/>
          </w:tcPr>
          <w:p w14:paraId="6D8DA3ED" w14:textId="77777777" w:rsidR="00C4353B" w:rsidRPr="00161E24" w:rsidRDefault="00C4353B" w:rsidP="00C43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6DD6ADBC" w14:textId="527AA954" w:rsidR="00C4353B" w:rsidRPr="00161E24" w:rsidRDefault="00C4353B" w:rsidP="00C4353B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22278">
              <w:rPr>
                <w:rFonts w:asciiTheme="majorBidi" w:hAnsiTheme="majorBidi" w:cstheme="majorBidi"/>
                <w:sz w:val="30"/>
                <w:szCs w:val="30"/>
              </w:rPr>
              <w:t>(253)</w:t>
            </w:r>
          </w:p>
        </w:tc>
        <w:tc>
          <w:tcPr>
            <w:tcW w:w="236" w:type="dxa"/>
          </w:tcPr>
          <w:p w14:paraId="5FD40233" w14:textId="77777777" w:rsidR="00C4353B" w:rsidRPr="00161E24" w:rsidRDefault="00C4353B" w:rsidP="00C43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636556EF" w14:textId="40078AE9" w:rsidR="00C4353B" w:rsidRPr="00C4353B" w:rsidRDefault="00C4353B" w:rsidP="00C43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4353B">
              <w:rPr>
                <w:rFonts w:asciiTheme="majorBidi" w:hAnsiTheme="majorBidi" w:cstheme="majorBidi"/>
                <w:sz w:val="30"/>
                <w:szCs w:val="30"/>
              </w:rPr>
              <w:t xml:space="preserve"> (26,337)</w:t>
            </w:r>
          </w:p>
        </w:tc>
      </w:tr>
      <w:tr w:rsidR="00C4353B" w:rsidRPr="00161E24" w14:paraId="1D7E43C9" w14:textId="77777777" w:rsidTr="00516440">
        <w:trPr>
          <w:trHeight w:val="20"/>
        </w:trPr>
        <w:tc>
          <w:tcPr>
            <w:tcW w:w="5400" w:type="dxa"/>
          </w:tcPr>
          <w:p w14:paraId="3F45F812" w14:textId="77777777" w:rsidR="00C4353B" w:rsidRPr="00161E24" w:rsidRDefault="00C4353B" w:rsidP="00C43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ค่าเสื่อมพันธุ์</w:t>
            </w:r>
          </w:p>
        </w:tc>
        <w:tc>
          <w:tcPr>
            <w:tcW w:w="1166" w:type="dxa"/>
          </w:tcPr>
          <w:p w14:paraId="1ABC63FE" w14:textId="79D0A661" w:rsidR="00C4353B" w:rsidRPr="00896C9F" w:rsidRDefault="00C4353B" w:rsidP="00C4353B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896C9F">
              <w:rPr>
                <w:rFonts w:asciiTheme="majorBidi" w:hAnsiTheme="majorBidi" w:cstheme="majorBidi"/>
                <w:sz w:val="30"/>
                <w:szCs w:val="30"/>
              </w:rPr>
              <w:t>(1,460)</w:t>
            </w:r>
          </w:p>
        </w:tc>
        <w:tc>
          <w:tcPr>
            <w:tcW w:w="270" w:type="dxa"/>
          </w:tcPr>
          <w:p w14:paraId="4854CDEE" w14:textId="77777777" w:rsidR="00C4353B" w:rsidRPr="00161E24" w:rsidRDefault="00C4353B" w:rsidP="00C43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786D0850" w14:textId="45A7D3F1" w:rsidR="00C4353B" w:rsidRPr="00161E24" w:rsidRDefault="00C4353B" w:rsidP="00C4353B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22278"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  <w:tc>
          <w:tcPr>
            <w:tcW w:w="236" w:type="dxa"/>
          </w:tcPr>
          <w:p w14:paraId="09E4D1A3" w14:textId="77777777" w:rsidR="00C4353B" w:rsidRPr="00161E24" w:rsidRDefault="00C4353B" w:rsidP="00C43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2A4B1556" w14:textId="5E6D7F95" w:rsidR="00C4353B" w:rsidRPr="00C4353B" w:rsidRDefault="00C4353B" w:rsidP="00C43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4353B">
              <w:rPr>
                <w:rFonts w:asciiTheme="majorBidi" w:hAnsiTheme="majorBidi" w:cstheme="majorBidi"/>
                <w:sz w:val="30"/>
                <w:szCs w:val="30"/>
              </w:rPr>
              <w:t xml:space="preserve"> (1,461)</w:t>
            </w:r>
          </w:p>
        </w:tc>
      </w:tr>
      <w:tr w:rsidR="00C4353B" w:rsidRPr="00161E24" w14:paraId="2B01C51C" w14:textId="77777777" w:rsidTr="00516440">
        <w:trPr>
          <w:trHeight w:val="20"/>
        </w:trPr>
        <w:tc>
          <w:tcPr>
            <w:tcW w:w="5400" w:type="dxa"/>
          </w:tcPr>
          <w:p w14:paraId="1197BE7F" w14:textId="45CC327A" w:rsidR="00C4353B" w:rsidRPr="00161E24" w:rsidRDefault="00BD11B9" w:rsidP="00C43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="00C4353B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จากการเปลี่ยนแปลงมูลค่ายุติธรรม</w:t>
            </w:r>
          </w:p>
        </w:tc>
        <w:tc>
          <w:tcPr>
            <w:tcW w:w="1166" w:type="dxa"/>
          </w:tcPr>
          <w:p w14:paraId="0573C36A" w14:textId="548BCFCC" w:rsidR="00C4353B" w:rsidRPr="00896C9F" w:rsidRDefault="00C4353B" w:rsidP="00C4353B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896C9F"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70" w:type="dxa"/>
          </w:tcPr>
          <w:p w14:paraId="451C729A" w14:textId="77777777" w:rsidR="00C4353B" w:rsidRPr="00161E24" w:rsidRDefault="00C4353B" w:rsidP="00C43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6F656784" w14:textId="40047A9D" w:rsidR="00C4353B" w:rsidRDefault="00C4353B" w:rsidP="00C43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0413089" w14:textId="77777777" w:rsidR="00C4353B" w:rsidRPr="00161E24" w:rsidRDefault="00C4353B" w:rsidP="00C43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FEFBBBA" w14:textId="6B7A0ABB" w:rsidR="00C4353B" w:rsidRPr="00C4353B" w:rsidRDefault="00C4353B" w:rsidP="00C43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C4353B">
              <w:rPr>
                <w:rFonts w:asciiTheme="majorBidi" w:hAnsiTheme="majorBidi" w:cstheme="majorBidi"/>
                <w:sz w:val="30"/>
                <w:szCs w:val="30"/>
              </w:rPr>
              <w:t xml:space="preserve"> 23 </w:t>
            </w:r>
          </w:p>
        </w:tc>
      </w:tr>
      <w:tr w:rsidR="00C4353B" w:rsidRPr="00161E24" w14:paraId="7E55FBBA" w14:textId="77777777" w:rsidTr="006910D4">
        <w:trPr>
          <w:trHeight w:val="20"/>
        </w:trPr>
        <w:tc>
          <w:tcPr>
            <w:tcW w:w="5400" w:type="dxa"/>
          </w:tcPr>
          <w:p w14:paraId="1EC5BB27" w14:textId="38E5169C" w:rsidR="00C4353B" w:rsidRPr="00161E24" w:rsidRDefault="00C4353B" w:rsidP="00C43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5F704875" w14:textId="77F2D09E" w:rsidR="00C4353B" w:rsidRPr="00896C9F" w:rsidRDefault="00C4353B" w:rsidP="00C43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6C9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11,370</w:t>
            </w:r>
          </w:p>
        </w:tc>
        <w:tc>
          <w:tcPr>
            <w:tcW w:w="270" w:type="dxa"/>
            <w:vAlign w:val="bottom"/>
          </w:tcPr>
          <w:p w14:paraId="7198AA7C" w14:textId="318F1E38" w:rsidR="00C4353B" w:rsidRPr="00161E24" w:rsidRDefault="00C4353B" w:rsidP="00C43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4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0B7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 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08D14C2A" w14:textId="4B853A99" w:rsidR="00C4353B" w:rsidRPr="00122278" w:rsidRDefault="00C4353B" w:rsidP="00C4353B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2227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 208 </w:t>
            </w:r>
          </w:p>
        </w:tc>
        <w:tc>
          <w:tcPr>
            <w:tcW w:w="236" w:type="dxa"/>
          </w:tcPr>
          <w:p w14:paraId="60639723" w14:textId="77777777" w:rsidR="00C4353B" w:rsidRPr="00161E24" w:rsidRDefault="00C4353B" w:rsidP="00C435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67A9F62D" w14:textId="0DA68AA9" w:rsidR="00C4353B" w:rsidRPr="00161E24" w:rsidRDefault="00C4353B" w:rsidP="00C4353B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C4353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11,578</w:t>
            </w:r>
          </w:p>
        </w:tc>
      </w:tr>
      <w:tr w:rsidR="0042759E" w:rsidRPr="003415D7" w14:paraId="551412F4" w14:textId="77777777" w:rsidTr="00516440">
        <w:trPr>
          <w:trHeight w:val="20"/>
        </w:trPr>
        <w:tc>
          <w:tcPr>
            <w:tcW w:w="5400" w:type="dxa"/>
          </w:tcPr>
          <w:p w14:paraId="0F2D24D4" w14:textId="77777777" w:rsidR="0042759E" w:rsidRPr="005867C2" w:rsidRDefault="0042759E" w:rsidP="0042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66" w:type="dxa"/>
          </w:tcPr>
          <w:p w14:paraId="2F757FED" w14:textId="77777777" w:rsidR="0042759E" w:rsidRPr="003415D7" w:rsidRDefault="0042759E" w:rsidP="0042759E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49B984AF" w14:textId="77777777" w:rsidR="0042759E" w:rsidRPr="003415D7" w:rsidRDefault="0042759E" w:rsidP="0042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6" w:type="dxa"/>
          </w:tcPr>
          <w:p w14:paraId="6D240264" w14:textId="77777777" w:rsidR="0042759E" w:rsidRPr="003415D7" w:rsidRDefault="0042759E" w:rsidP="0042759E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</w:tcPr>
          <w:p w14:paraId="197CA7D9" w14:textId="77777777" w:rsidR="0042759E" w:rsidRPr="003415D7" w:rsidRDefault="0042759E" w:rsidP="0042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67" w:type="dxa"/>
          </w:tcPr>
          <w:p w14:paraId="5E3FEA80" w14:textId="77777777" w:rsidR="0042759E" w:rsidRPr="003415D7" w:rsidRDefault="0042759E" w:rsidP="0042759E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</w:tr>
      <w:tr w:rsidR="0042759E" w:rsidRPr="00161E24" w14:paraId="6ACD4297" w14:textId="77777777" w:rsidTr="00516440">
        <w:trPr>
          <w:trHeight w:val="20"/>
        </w:trPr>
        <w:tc>
          <w:tcPr>
            <w:tcW w:w="5400" w:type="dxa"/>
          </w:tcPr>
          <w:p w14:paraId="3EA9AB1B" w14:textId="1B6DFC30" w:rsidR="0042759E" w:rsidRPr="00161E24" w:rsidRDefault="0042759E" w:rsidP="0042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0E5B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66" w:type="dxa"/>
          </w:tcPr>
          <w:p w14:paraId="7F55539C" w14:textId="77777777" w:rsidR="0042759E" w:rsidRPr="00161E24" w:rsidRDefault="0042759E" w:rsidP="0042759E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7757DB0" w14:textId="77777777" w:rsidR="0042759E" w:rsidRPr="00161E24" w:rsidRDefault="0042759E" w:rsidP="0042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</w:tcPr>
          <w:p w14:paraId="41637FB6" w14:textId="77777777" w:rsidR="0042759E" w:rsidRPr="00161E24" w:rsidRDefault="0042759E" w:rsidP="0042759E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21273A7E" w14:textId="77777777" w:rsidR="0042759E" w:rsidRPr="00161E24" w:rsidRDefault="0042759E" w:rsidP="00427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</w:tcPr>
          <w:p w14:paraId="78FBB149" w14:textId="77777777" w:rsidR="0042759E" w:rsidRPr="00161E24" w:rsidRDefault="0042759E" w:rsidP="0042759E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0E5B53" w:rsidRPr="00161E24" w14:paraId="4C2EC6C9" w14:textId="77777777" w:rsidTr="00516440">
        <w:trPr>
          <w:trHeight w:val="20"/>
        </w:trPr>
        <w:tc>
          <w:tcPr>
            <w:tcW w:w="5400" w:type="dxa"/>
          </w:tcPr>
          <w:p w14:paraId="5F808B79" w14:textId="77777777" w:rsidR="000E5B53" w:rsidRPr="00161E24" w:rsidRDefault="000E5B53" w:rsidP="000E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66" w:type="dxa"/>
          </w:tcPr>
          <w:p w14:paraId="26463544" w14:textId="7F849C6E" w:rsidR="000E5B53" w:rsidRPr="00161E24" w:rsidRDefault="000E5B53" w:rsidP="000E5B53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9,292</w:t>
            </w:r>
          </w:p>
        </w:tc>
        <w:tc>
          <w:tcPr>
            <w:tcW w:w="270" w:type="dxa"/>
          </w:tcPr>
          <w:p w14:paraId="6E763A9B" w14:textId="77777777" w:rsidR="000E5B53" w:rsidRPr="00161E24" w:rsidRDefault="000E5B53" w:rsidP="000E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48B34265" w14:textId="3DE9371C" w:rsidR="000E5B53" w:rsidRPr="00161E24" w:rsidRDefault="000E5B53" w:rsidP="000E5B53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247</w:t>
            </w:r>
          </w:p>
        </w:tc>
        <w:tc>
          <w:tcPr>
            <w:tcW w:w="236" w:type="dxa"/>
          </w:tcPr>
          <w:p w14:paraId="200700B9" w14:textId="77777777" w:rsidR="000E5B53" w:rsidRPr="00161E24" w:rsidRDefault="000E5B53" w:rsidP="000E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47B37F7D" w14:textId="4BF161EC" w:rsidR="000E5B53" w:rsidRPr="00161E24" w:rsidRDefault="000E5B53" w:rsidP="000E5B53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9,539</w:t>
            </w:r>
          </w:p>
        </w:tc>
      </w:tr>
      <w:tr w:rsidR="000E5B53" w:rsidRPr="00161E24" w14:paraId="14CA7832" w14:textId="77777777" w:rsidTr="00516440">
        <w:trPr>
          <w:trHeight w:val="20"/>
        </w:trPr>
        <w:tc>
          <w:tcPr>
            <w:tcW w:w="5400" w:type="dxa"/>
          </w:tcPr>
          <w:p w14:paraId="398CE7D5" w14:textId="77777777" w:rsidR="000E5B53" w:rsidRPr="00161E24" w:rsidRDefault="000E5B53" w:rsidP="000E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2F9D9C30" w14:textId="5ACA3C5A" w:rsidR="000E5B53" w:rsidRPr="00161E24" w:rsidRDefault="000E5B53" w:rsidP="000E5B53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2,083</w:t>
            </w:r>
          </w:p>
        </w:tc>
        <w:tc>
          <w:tcPr>
            <w:tcW w:w="270" w:type="dxa"/>
          </w:tcPr>
          <w:p w14:paraId="4C7DB0AF" w14:textId="77777777" w:rsidR="000E5B53" w:rsidRPr="00161E24" w:rsidRDefault="000E5B53" w:rsidP="000E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0CEFFBD9" w14:textId="3C349DC6" w:rsidR="000E5B53" w:rsidRPr="00161E24" w:rsidRDefault="000E5B53" w:rsidP="000E5B53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36" w:type="dxa"/>
          </w:tcPr>
          <w:p w14:paraId="6D9D783D" w14:textId="77777777" w:rsidR="000E5B53" w:rsidRPr="00161E24" w:rsidRDefault="000E5B53" w:rsidP="000E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bottom w:val="single" w:sz="4" w:space="0" w:color="auto"/>
            </w:tcBorders>
          </w:tcPr>
          <w:p w14:paraId="4D1AB625" w14:textId="062BF46E" w:rsidR="000E5B53" w:rsidRPr="00161E24" w:rsidRDefault="000E5B53" w:rsidP="000E5B53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2,087</w:t>
            </w:r>
          </w:p>
        </w:tc>
      </w:tr>
      <w:tr w:rsidR="000E5B53" w:rsidRPr="00161E24" w14:paraId="26821A80" w14:textId="77777777" w:rsidTr="00516440">
        <w:trPr>
          <w:trHeight w:val="20"/>
        </w:trPr>
        <w:tc>
          <w:tcPr>
            <w:tcW w:w="5400" w:type="dxa"/>
          </w:tcPr>
          <w:p w14:paraId="3671C5F8" w14:textId="77777777" w:rsidR="000E5B53" w:rsidRPr="00161E24" w:rsidRDefault="000E5B53" w:rsidP="000E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20EBAE00" w14:textId="1EAF0003" w:rsidR="000E5B53" w:rsidRPr="00161E24" w:rsidRDefault="000E5B53" w:rsidP="000E5B53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11,375</w:t>
            </w:r>
          </w:p>
        </w:tc>
        <w:tc>
          <w:tcPr>
            <w:tcW w:w="270" w:type="dxa"/>
          </w:tcPr>
          <w:p w14:paraId="0C7EF1DF" w14:textId="77777777" w:rsidR="000E5B53" w:rsidRPr="00161E24" w:rsidRDefault="000E5B53" w:rsidP="000E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7D11B081" w14:textId="2F869CBC" w:rsidR="000E5B53" w:rsidRPr="00161E24" w:rsidRDefault="000E5B53" w:rsidP="000E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251</w:t>
            </w:r>
          </w:p>
        </w:tc>
        <w:tc>
          <w:tcPr>
            <w:tcW w:w="236" w:type="dxa"/>
          </w:tcPr>
          <w:p w14:paraId="2AAD436B" w14:textId="77777777" w:rsidR="000E5B53" w:rsidRPr="00161E24" w:rsidRDefault="000E5B53" w:rsidP="000E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540031C4" w14:textId="223602DE" w:rsidR="000E5B53" w:rsidRPr="00161E24" w:rsidRDefault="000E5B53" w:rsidP="000E5B53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11,626</w:t>
            </w:r>
          </w:p>
        </w:tc>
      </w:tr>
      <w:tr w:rsidR="000E5B53" w:rsidRPr="00161E24" w14:paraId="44CDE826" w14:textId="77777777" w:rsidTr="00516440">
        <w:trPr>
          <w:trHeight w:val="71"/>
        </w:trPr>
        <w:tc>
          <w:tcPr>
            <w:tcW w:w="5400" w:type="dxa"/>
          </w:tcPr>
          <w:p w14:paraId="683F625C" w14:textId="77777777" w:rsidR="000E5B53" w:rsidRPr="00224BF6" w:rsidRDefault="000E5B53" w:rsidP="000E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2EE2792C" w14:textId="77777777" w:rsidR="000E5B53" w:rsidRPr="00224BF6" w:rsidRDefault="000E5B53" w:rsidP="000E5B53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414F566A" w14:textId="77777777" w:rsidR="000E5B53" w:rsidRPr="00224BF6" w:rsidRDefault="000E5B53" w:rsidP="000E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double" w:sz="4" w:space="0" w:color="auto"/>
            </w:tcBorders>
          </w:tcPr>
          <w:p w14:paraId="1BB2FAA6" w14:textId="77777777" w:rsidR="000E5B53" w:rsidRPr="00224BF6" w:rsidRDefault="000E5B53" w:rsidP="000E5B53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3C46797D" w14:textId="77777777" w:rsidR="000E5B53" w:rsidRPr="00224BF6" w:rsidRDefault="000E5B53" w:rsidP="000E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double" w:sz="4" w:space="0" w:color="auto"/>
            </w:tcBorders>
          </w:tcPr>
          <w:p w14:paraId="76AF7950" w14:textId="77777777" w:rsidR="000E5B53" w:rsidRPr="00224BF6" w:rsidRDefault="000E5B53" w:rsidP="000E5B53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E5B53" w:rsidRPr="00161E24" w14:paraId="02E6BC61" w14:textId="77777777" w:rsidTr="00516440">
        <w:trPr>
          <w:trHeight w:val="20"/>
        </w:trPr>
        <w:tc>
          <w:tcPr>
            <w:tcW w:w="5400" w:type="dxa"/>
          </w:tcPr>
          <w:p w14:paraId="2A4FDDD6" w14:textId="2740C051" w:rsidR="000E5B53" w:rsidRPr="00161E24" w:rsidRDefault="000E5B53" w:rsidP="000E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66" w:type="dxa"/>
          </w:tcPr>
          <w:p w14:paraId="3445CB8E" w14:textId="77777777" w:rsidR="000E5B53" w:rsidRPr="00161E24" w:rsidRDefault="000E5B53" w:rsidP="000E5B53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749EE165" w14:textId="77777777" w:rsidR="000E5B53" w:rsidRPr="00161E24" w:rsidRDefault="000E5B53" w:rsidP="000E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</w:tcPr>
          <w:p w14:paraId="0E39E597" w14:textId="77777777" w:rsidR="000E5B53" w:rsidRPr="00161E24" w:rsidRDefault="000E5B53" w:rsidP="000E5B53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5E299C1C" w14:textId="77777777" w:rsidR="000E5B53" w:rsidRPr="00161E24" w:rsidRDefault="000E5B53" w:rsidP="000E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</w:tcPr>
          <w:p w14:paraId="7D56B83B" w14:textId="77777777" w:rsidR="000E5B53" w:rsidRPr="00161E24" w:rsidRDefault="000E5B53" w:rsidP="000E5B53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0E5B53" w:rsidRPr="00161E24" w14:paraId="7D5E44EA" w14:textId="77777777" w:rsidTr="001A0E1C">
        <w:trPr>
          <w:trHeight w:val="20"/>
        </w:trPr>
        <w:tc>
          <w:tcPr>
            <w:tcW w:w="5400" w:type="dxa"/>
          </w:tcPr>
          <w:p w14:paraId="68D57BF9" w14:textId="77777777" w:rsidR="000E5B53" w:rsidRPr="00161E24" w:rsidRDefault="000E5B53" w:rsidP="000E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166" w:type="dxa"/>
            <w:shd w:val="clear" w:color="auto" w:fill="auto"/>
          </w:tcPr>
          <w:p w14:paraId="2432C526" w14:textId="4078EDDA" w:rsidR="000E5B53" w:rsidRPr="00161E24" w:rsidRDefault="0072651F" w:rsidP="000E5B53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2651F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9,248</w:t>
            </w:r>
          </w:p>
        </w:tc>
        <w:tc>
          <w:tcPr>
            <w:tcW w:w="270" w:type="dxa"/>
            <w:shd w:val="clear" w:color="auto" w:fill="auto"/>
          </w:tcPr>
          <w:p w14:paraId="4AC21500" w14:textId="77777777" w:rsidR="000E5B53" w:rsidRPr="00161E24" w:rsidRDefault="000E5B53" w:rsidP="000E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12AC84CF" w14:textId="223A9311" w:rsidR="000E5B53" w:rsidRPr="00161E24" w:rsidRDefault="001819BE" w:rsidP="000E5B53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819B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205</w:t>
            </w:r>
          </w:p>
        </w:tc>
        <w:tc>
          <w:tcPr>
            <w:tcW w:w="236" w:type="dxa"/>
            <w:shd w:val="clear" w:color="auto" w:fill="auto"/>
          </w:tcPr>
          <w:p w14:paraId="7F6FAA93" w14:textId="77777777" w:rsidR="000E5B53" w:rsidRPr="00161E24" w:rsidRDefault="000E5B53" w:rsidP="000E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</w:tcPr>
          <w:p w14:paraId="79EFBE23" w14:textId="5858EE01" w:rsidR="000E5B53" w:rsidRPr="00161E24" w:rsidRDefault="001A0E1C" w:rsidP="000E5B53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A0E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9,453</w:t>
            </w:r>
          </w:p>
        </w:tc>
      </w:tr>
      <w:tr w:rsidR="000E5B53" w:rsidRPr="00161E24" w14:paraId="0151D14D" w14:textId="77777777" w:rsidTr="001A0E1C">
        <w:trPr>
          <w:trHeight w:val="20"/>
        </w:trPr>
        <w:tc>
          <w:tcPr>
            <w:tcW w:w="5400" w:type="dxa"/>
          </w:tcPr>
          <w:p w14:paraId="2486BD1F" w14:textId="77777777" w:rsidR="000E5B53" w:rsidRPr="00161E24" w:rsidRDefault="000E5B53" w:rsidP="000E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</w:tcPr>
          <w:p w14:paraId="2ED675F4" w14:textId="16F14E76" w:rsidR="000E5B53" w:rsidRPr="00161E24" w:rsidRDefault="001A0E1C" w:rsidP="000E5B53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0E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2,122</w:t>
            </w:r>
          </w:p>
        </w:tc>
        <w:tc>
          <w:tcPr>
            <w:tcW w:w="270" w:type="dxa"/>
            <w:shd w:val="clear" w:color="auto" w:fill="auto"/>
          </w:tcPr>
          <w:p w14:paraId="7477D9A5" w14:textId="77777777" w:rsidR="000E5B53" w:rsidRPr="00161E24" w:rsidRDefault="000E5B53" w:rsidP="000E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</w:tcPr>
          <w:p w14:paraId="34E57E23" w14:textId="2251A839" w:rsidR="000E5B53" w:rsidRPr="00161E24" w:rsidRDefault="001819BE" w:rsidP="000E5B53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36" w:type="dxa"/>
            <w:shd w:val="clear" w:color="auto" w:fill="auto"/>
          </w:tcPr>
          <w:p w14:paraId="6324CD78" w14:textId="77777777" w:rsidR="000E5B53" w:rsidRPr="00161E24" w:rsidRDefault="000E5B53" w:rsidP="000E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7" w:type="dxa"/>
            <w:shd w:val="clear" w:color="auto" w:fill="auto"/>
          </w:tcPr>
          <w:p w14:paraId="15EB5CBF" w14:textId="6BB37474" w:rsidR="000E5B53" w:rsidRPr="00161E24" w:rsidRDefault="001A0E1C" w:rsidP="000E5B53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A0E1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2,125</w:t>
            </w:r>
          </w:p>
        </w:tc>
      </w:tr>
      <w:tr w:rsidR="000E5B53" w:rsidRPr="00161E24" w14:paraId="75FF5E1F" w14:textId="77777777" w:rsidTr="00516440">
        <w:trPr>
          <w:trHeight w:val="20"/>
        </w:trPr>
        <w:tc>
          <w:tcPr>
            <w:tcW w:w="5400" w:type="dxa"/>
          </w:tcPr>
          <w:p w14:paraId="3AD71625" w14:textId="77777777" w:rsidR="000E5B53" w:rsidRPr="00161E24" w:rsidRDefault="000E5B53" w:rsidP="000E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115EBB44" w14:textId="6DE1E26A" w:rsidR="000E5B53" w:rsidRPr="00161E24" w:rsidRDefault="001819BE" w:rsidP="000E5B53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19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11,370</w:t>
            </w:r>
          </w:p>
        </w:tc>
        <w:tc>
          <w:tcPr>
            <w:tcW w:w="270" w:type="dxa"/>
          </w:tcPr>
          <w:p w14:paraId="7A42CD1B" w14:textId="77777777" w:rsidR="000E5B53" w:rsidRPr="00161E24" w:rsidRDefault="000E5B53" w:rsidP="000E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</w:tcPr>
          <w:p w14:paraId="6FC387DB" w14:textId="06C72E8E" w:rsidR="000E5B53" w:rsidRPr="00161E24" w:rsidRDefault="001819BE" w:rsidP="000E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19B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208</w:t>
            </w:r>
          </w:p>
        </w:tc>
        <w:tc>
          <w:tcPr>
            <w:tcW w:w="236" w:type="dxa"/>
          </w:tcPr>
          <w:p w14:paraId="3B3FD0EC" w14:textId="77777777" w:rsidR="000E5B53" w:rsidRPr="00161E24" w:rsidRDefault="000E5B53" w:rsidP="000E5B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</w:tcPr>
          <w:p w14:paraId="1A3ECB06" w14:textId="43725695" w:rsidR="000E5B53" w:rsidRPr="00161E24" w:rsidRDefault="001819BE" w:rsidP="000E5B53">
            <w:pPr>
              <w:pStyle w:val="block"/>
              <w:tabs>
                <w:tab w:val="decimal" w:pos="934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819B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11,578</w:t>
            </w:r>
          </w:p>
        </w:tc>
      </w:tr>
    </w:tbl>
    <w:p w14:paraId="32417FDD" w14:textId="77777777" w:rsidR="00F32526" w:rsidRDefault="00F32526" w:rsidP="00DF38A5">
      <w:pPr>
        <w:pStyle w:val="a"/>
        <w:tabs>
          <w:tab w:val="clear" w:pos="1080"/>
          <w:tab w:val="left" w:pos="540"/>
        </w:tabs>
        <w:ind w:left="540"/>
        <w:jc w:val="both"/>
        <w:rPr>
          <w:rFonts w:asciiTheme="majorBidi" w:eastAsia="Cordia New" w:hAnsiTheme="majorBidi" w:cstheme="majorBidi"/>
        </w:rPr>
      </w:pPr>
    </w:p>
    <w:p w14:paraId="68A20189" w14:textId="77777777" w:rsidR="00044917" w:rsidRDefault="000449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ordia New" w:hAnsiTheme="majorBidi" w:cstheme="majorBidi"/>
          <w:sz w:val="30"/>
          <w:szCs w:val="30"/>
          <w:cs/>
          <w:lang w:val="th-TH"/>
        </w:rPr>
      </w:pPr>
      <w:r>
        <w:rPr>
          <w:rFonts w:asciiTheme="majorBidi" w:eastAsia="Cordia New" w:hAnsiTheme="majorBidi" w:cstheme="majorBidi"/>
          <w:cs/>
        </w:rPr>
        <w:br w:type="page"/>
      </w:r>
    </w:p>
    <w:p w14:paraId="401CDD7B" w14:textId="329A685A" w:rsidR="003C00C3" w:rsidRPr="003415D7" w:rsidRDefault="0068352B" w:rsidP="00516440">
      <w:pPr>
        <w:pStyle w:val="a"/>
        <w:tabs>
          <w:tab w:val="clear" w:pos="1080"/>
        </w:tabs>
        <w:ind w:left="450"/>
        <w:jc w:val="both"/>
        <w:rPr>
          <w:rFonts w:asciiTheme="majorBidi" w:eastAsia="Cordia New" w:hAnsiTheme="majorBidi" w:cstheme="majorBidi"/>
          <w:cs/>
        </w:rPr>
      </w:pPr>
      <w:r w:rsidRPr="003415D7">
        <w:rPr>
          <w:rFonts w:asciiTheme="majorBidi" w:eastAsia="Cordia New" w:hAnsiTheme="majorBidi" w:cstheme="majorBidi"/>
          <w:cs/>
        </w:rPr>
        <w:lastRenderedPageBreak/>
        <w:t>ป</w:t>
      </w:r>
      <w:r w:rsidR="003C00C3" w:rsidRPr="003415D7">
        <w:rPr>
          <w:rFonts w:asciiTheme="majorBidi" w:eastAsia="Cordia New" w:hAnsiTheme="majorBidi" w:cstheme="majorBidi"/>
          <w:cs/>
        </w:rPr>
        <w:t xml:space="preserve">ระมาณการปริมาณทางกายภาพของสินทรัพย์ชีวภาพแต่ละกลุ่ม ณ วันที่ </w:t>
      </w:r>
      <w:r w:rsidR="000C58DB" w:rsidRPr="003415D7">
        <w:rPr>
          <w:rFonts w:asciiTheme="majorBidi" w:eastAsia="Cordia New" w:hAnsiTheme="majorBidi" w:cstheme="majorBidi"/>
          <w:lang w:val="en-US"/>
        </w:rPr>
        <w:t>31</w:t>
      </w:r>
      <w:r w:rsidR="003C00C3" w:rsidRPr="003415D7">
        <w:rPr>
          <w:rFonts w:asciiTheme="majorBidi" w:eastAsia="Cordia New" w:hAnsiTheme="majorBidi" w:cstheme="majorBidi"/>
          <w:lang w:val="en-US"/>
        </w:rPr>
        <w:t xml:space="preserve"> </w:t>
      </w:r>
      <w:r w:rsidR="003C00C3" w:rsidRPr="003415D7">
        <w:rPr>
          <w:rFonts w:asciiTheme="majorBidi" w:eastAsia="Cordia New" w:hAnsiTheme="majorBidi" w:cstheme="majorBidi"/>
          <w:cs/>
          <w:lang w:val="en-US"/>
        </w:rPr>
        <w:t xml:space="preserve">ธันวาคม </w:t>
      </w:r>
      <w:r w:rsidR="003C00C3" w:rsidRPr="003415D7">
        <w:rPr>
          <w:rFonts w:asciiTheme="majorBidi" w:eastAsia="Cordia New" w:hAnsiTheme="majorBidi" w:cstheme="majorBidi"/>
          <w:cs/>
        </w:rPr>
        <w:t>มีดังนี้</w:t>
      </w:r>
    </w:p>
    <w:p w14:paraId="2E698D7A" w14:textId="77777777" w:rsidR="003C00C3" w:rsidRPr="009A0C03" w:rsidRDefault="003C00C3" w:rsidP="003C00C3">
      <w:pPr>
        <w:pStyle w:val="a"/>
        <w:tabs>
          <w:tab w:val="clear" w:pos="1080"/>
          <w:tab w:val="left" w:pos="540"/>
        </w:tabs>
        <w:ind w:left="540"/>
        <w:jc w:val="both"/>
        <w:rPr>
          <w:rFonts w:asciiTheme="majorBidi" w:eastAsia="Cordia New" w:hAnsiTheme="majorBidi" w:cstheme="majorBidi"/>
          <w:lang w:val="en-US"/>
        </w:rPr>
      </w:pPr>
    </w:p>
    <w:tbl>
      <w:tblPr>
        <w:tblW w:w="9225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750"/>
        <w:gridCol w:w="1071"/>
        <w:gridCol w:w="270"/>
        <w:gridCol w:w="1134"/>
      </w:tblGrid>
      <w:tr w:rsidR="003415D7" w:rsidRPr="003415D7" w14:paraId="675184D5" w14:textId="77777777" w:rsidTr="00516440">
        <w:trPr>
          <w:trHeight w:val="20"/>
        </w:trPr>
        <w:tc>
          <w:tcPr>
            <w:tcW w:w="6750" w:type="dxa"/>
          </w:tcPr>
          <w:p w14:paraId="4E28CD72" w14:textId="77777777" w:rsidR="003415D7" w:rsidRPr="003415D7" w:rsidRDefault="003415D7" w:rsidP="00225405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75" w:type="dxa"/>
            <w:gridSpan w:val="3"/>
          </w:tcPr>
          <w:p w14:paraId="42558EBB" w14:textId="622ED7F4" w:rsidR="003415D7" w:rsidRPr="003415D7" w:rsidRDefault="003415D7" w:rsidP="00225405">
            <w:pPr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415D7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2B2EC3" w:rsidRPr="003415D7" w14:paraId="5FFBA692" w14:textId="77777777" w:rsidTr="00516440">
        <w:trPr>
          <w:trHeight w:val="20"/>
        </w:trPr>
        <w:tc>
          <w:tcPr>
            <w:tcW w:w="6750" w:type="dxa"/>
          </w:tcPr>
          <w:p w14:paraId="669C95FD" w14:textId="77777777" w:rsidR="002B2EC3" w:rsidRPr="003415D7" w:rsidRDefault="002B2EC3" w:rsidP="002B2EC3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1" w:type="dxa"/>
          </w:tcPr>
          <w:p w14:paraId="30F6D16F" w14:textId="7BA2F474" w:rsidR="002B2EC3" w:rsidRPr="003415D7" w:rsidRDefault="002B2EC3" w:rsidP="002B2EC3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07CD6678" w14:textId="77777777" w:rsidR="002B2EC3" w:rsidRPr="003415D7" w:rsidRDefault="002B2EC3" w:rsidP="002B2EC3">
            <w:pPr>
              <w:spacing w:line="120" w:lineRule="atLeast"/>
              <w:ind w:left="-86" w:right="-10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DE0C695" w14:textId="62EDC4EC" w:rsidR="002B2EC3" w:rsidRPr="003415D7" w:rsidRDefault="002B2EC3" w:rsidP="002B2EC3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415D7" w:rsidRPr="003415D7" w14:paraId="22212E1A" w14:textId="77777777" w:rsidTr="00516440">
        <w:trPr>
          <w:trHeight w:val="20"/>
        </w:trPr>
        <w:tc>
          <w:tcPr>
            <w:tcW w:w="6750" w:type="dxa"/>
          </w:tcPr>
          <w:p w14:paraId="0121ED82" w14:textId="77777777" w:rsidR="003415D7" w:rsidRPr="003415D7" w:rsidRDefault="003415D7" w:rsidP="00516440">
            <w:pPr>
              <w:tabs>
                <w:tab w:val="clear" w:pos="227"/>
                <w:tab w:val="left" w:pos="342"/>
              </w:tabs>
              <w:ind w:left="7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75" w:type="dxa"/>
            <w:gridSpan w:val="3"/>
          </w:tcPr>
          <w:p w14:paraId="306B5ED0" w14:textId="17DC6BBC" w:rsidR="003415D7" w:rsidRPr="003415D7" w:rsidRDefault="003415D7" w:rsidP="003415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415D7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(ล้านตัว)</w:t>
            </w:r>
          </w:p>
        </w:tc>
      </w:tr>
      <w:tr w:rsidR="00F96517" w:rsidRPr="003415D7" w14:paraId="64D6F8C4" w14:textId="77777777" w:rsidTr="00516440">
        <w:trPr>
          <w:trHeight w:val="20"/>
        </w:trPr>
        <w:tc>
          <w:tcPr>
            <w:tcW w:w="6750" w:type="dxa"/>
          </w:tcPr>
          <w:p w14:paraId="5B7840B8" w14:textId="77777777" w:rsidR="00F96517" w:rsidRPr="003415D7" w:rsidRDefault="00F96517" w:rsidP="00F9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7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5D7">
              <w:rPr>
                <w:rFonts w:asciiTheme="majorBidi" w:hAnsiTheme="majorBidi" w:cstheme="majorBidi"/>
                <w:sz w:val="30"/>
                <w:szCs w:val="30"/>
                <w:cs/>
              </w:rPr>
              <w:t>สัตว์บก</w:t>
            </w:r>
          </w:p>
        </w:tc>
        <w:tc>
          <w:tcPr>
            <w:tcW w:w="1071" w:type="dxa"/>
            <w:shd w:val="clear" w:color="auto" w:fill="auto"/>
          </w:tcPr>
          <w:p w14:paraId="7D3CE0D8" w14:textId="028F6B6D" w:rsidR="00F96517" w:rsidRPr="003415D7" w:rsidRDefault="00F26C52" w:rsidP="00F96517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26C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29</w:t>
            </w:r>
          </w:p>
        </w:tc>
        <w:tc>
          <w:tcPr>
            <w:tcW w:w="270" w:type="dxa"/>
            <w:shd w:val="clear" w:color="auto" w:fill="auto"/>
          </w:tcPr>
          <w:p w14:paraId="238AC7BD" w14:textId="77777777" w:rsidR="00F96517" w:rsidRPr="003415D7" w:rsidRDefault="00F96517" w:rsidP="00F9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1E1D6E83" w14:textId="2834D52A" w:rsidR="00F96517" w:rsidRPr="003415D7" w:rsidRDefault="00F96517" w:rsidP="00F9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</w:tr>
      <w:tr w:rsidR="00F96517" w:rsidRPr="003415D7" w14:paraId="718A596C" w14:textId="77777777" w:rsidTr="00516440">
        <w:trPr>
          <w:trHeight w:val="20"/>
        </w:trPr>
        <w:tc>
          <w:tcPr>
            <w:tcW w:w="6750" w:type="dxa"/>
          </w:tcPr>
          <w:p w14:paraId="261269EC" w14:textId="77777777" w:rsidR="00F96517" w:rsidRPr="003415D7" w:rsidRDefault="00F96517" w:rsidP="00F9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07" w:firstLine="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415D7">
              <w:rPr>
                <w:rFonts w:asciiTheme="majorBidi" w:hAnsiTheme="majorBidi" w:cstheme="majorBidi"/>
                <w:sz w:val="30"/>
                <w:szCs w:val="30"/>
                <w:cs/>
              </w:rPr>
              <w:t>สัตว์น้ำ</w:t>
            </w:r>
          </w:p>
        </w:tc>
        <w:tc>
          <w:tcPr>
            <w:tcW w:w="1071" w:type="dxa"/>
            <w:shd w:val="clear" w:color="auto" w:fill="auto"/>
          </w:tcPr>
          <w:p w14:paraId="7AE26C21" w14:textId="7B080F8B" w:rsidR="00F96517" w:rsidRPr="003415D7" w:rsidRDefault="00B76E46" w:rsidP="00F96517">
            <w:pPr>
              <w:pStyle w:val="block"/>
              <w:tabs>
                <w:tab w:val="decimal" w:pos="833"/>
              </w:tabs>
              <w:spacing w:after="0" w:line="240" w:lineRule="auto"/>
              <w:ind w:left="0" w:right="-11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76E4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F26C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5B5B342F" w14:textId="77777777" w:rsidR="00F96517" w:rsidRPr="003415D7" w:rsidRDefault="00F96517" w:rsidP="00F9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4" w:type="dxa"/>
            <w:shd w:val="clear" w:color="auto" w:fill="auto"/>
          </w:tcPr>
          <w:p w14:paraId="54EDD533" w14:textId="46283FCA" w:rsidR="00F96517" w:rsidRPr="003415D7" w:rsidRDefault="00F96517" w:rsidP="00F96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</w:tr>
    </w:tbl>
    <w:p w14:paraId="63957440" w14:textId="77777777" w:rsidR="003C00C3" w:rsidRPr="00D060FA" w:rsidRDefault="003C00C3" w:rsidP="003C00C3">
      <w:pPr>
        <w:pStyle w:val="a"/>
        <w:tabs>
          <w:tab w:val="clear" w:pos="1080"/>
          <w:tab w:val="left" w:pos="540"/>
        </w:tabs>
        <w:ind w:left="540"/>
        <w:jc w:val="both"/>
        <w:rPr>
          <w:rFonts w:asciiTheme="majorBidi" w:eastAsia="Cordia New" w:hAnsiTheme="majorBidi" w:cstheme="majorBidi"/>
          <w:cs/>
        </w:rPr>
      </w:pPr>
    </w:p>
    <w:p w14:paraId="192719D1" w14:textId="2CCE76BA" w:rsidR="00A02D63" w:rsidRPr="003415D7" w:rsidRDefault="00A02D63" w:rsidP="00516440">
      <w:pPr>
        <w:pStyle w:val="acctmergecolhdg"/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สินทรัพย์ชีวภาพประกอบด้วยสินทรัพย์ชีวภาพประเภทสัตว์บก ได้แก่ </w:t>
      </w:r>
      <w:r w:rsidR="00CF5601"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พ่อแม่พันธุ์</w:t>
      </w:r>
      <w:r w:rsidR="009822D0"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สุกร</w:t>
      </w:r>
      <w:r w:rsidR="0018620E" w:rsidRPr="003415D7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18620E"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พ่อแม่พันธุ์ไก่</w:t>
      </w:r>
      <w:r w:rsidR="00CF5601"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0C1593"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สุกร</w:t>
      </w:r>
      <w:r w:rsidR="00CF5601"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ขุน </w:t>
      </w:r>
      <w:r w:rsidR="001440A9">
        <w:rPr>
          <w:rFonts w:asciiTheme="majorBidi" w:hAnsiTheme="majorBidi" w:cstheme="majorBidi"/>
          <w:sz w:val="30"/>
          <w:szCs w:val="30"/>
          <w:lang w:val="en-US" w:bidi="th-TH"/>
        </w:rPr>
        <w:br/>
      </w:r>
      <w:r w:rsidR="00CF5601"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แ</w:t>
      </w:r>
      <w:r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ละไก่ และสินทรัพย์ชีวภาพประเภทสัตว์น้ำ ได้แก่ ปลา กลุ่มบริษัทแสดงสินทรัพย์ชีวภาพสุกรขุนด้วยมูลค่ายุติธรรมหักต้นทุนในการขาย ซึ่งมูลค่ายุติธรรมกำหนดโดยใช้ราคาที่อ้างอิงราคาตลาด ณ วันสิ้นรอบระยะเวลารายงาน สำหรับสินทรัพย์ชีวภาพประเภท</w:t>
      </w:r>
      <w:r w:rsidR="00F35607"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พ่อแม่พันธุ์</w:t>
      </w:r>
      <w:r w:rsidR="009822D0"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สุกร </w:t>
      </w:r>
      <w:r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ไก่และปลา</w:t>
      </w:r>
      <w:r w:rsidR="00394288"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แสดงด้วยราคาทุนหักค่าเสื่อมราคาสะสมและค่าเผื่อการด้อยค่าสะสมเนื่องจาก</w:t>
      </w:r>
      <w:r w:rsidR="007A2161"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ไม่สามารถกำหนดมูลค่ายุติธรรมของประมาณการกระแสเงินสดสุทธิที่คาดว่าจะได้รับจากสินทรัพย์นั้นได้อย่างน่าเชื่อถือ เนื่องจากมีความไม่แน่นอนอันเกิดจากปัจจัยภายนอกต่างๆเช่น สภาพแวดล้อม ภูมิอากาศ โรคภัย เป็นต้น หรือ</w:t>
      </w:r>
      <w:r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วงจรการเลี้ยงสั้</w:t>
      </w:r>
      <w:r w:rsidR="007A2161"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น หรือ</w:t>
      </w:r>
      <w:r w:rsidRPr="003415D7">
        <w:rPr>
          <w:rFonts w:asciiTheme="majorBidi" w:hAnsiTheme="majorBidi" w:cstheme="majorBidi"/>
          <w:sz w:val="30"/>
          <w:szCs w:val="30"/>
          <w:cs/>
          <w:lang w:val="en-US" w:bidi="th-TH"/>
        </w:rPr>
        <w:t>ไม่สามารถหาราคาตลาดเพื่อกำหนดมูลค่ายุติธรรมในสภาพปัจจุบันสำหรับสินทรัพย์ชีวภาพดังกล่าวได้</w:t>
      </w:r>
    </w:p>
    <w:p w14:paraId="53B00E4E" w14:textId="77777777" w:rsidR="003415D7" w:rsidRPr="001440A9" w:rsidRDefault="003415D7" w:rsidP="00516440">
      <w:pPr>
        <w:pStyle w:val="acctmergecolhdg"/>
        <w:spacing w:line="240" w:lineRule="auto"/>
        <w:ind w:left="45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13F92AD6" w14:textId="53D1550E" w:rsidR="00E92BBD" w:rsidRPr="00161E24" w:rsidRDefault="00531E5C" w:rsidP="00516440">
      <w:pPr>
        <w:tabs>
          <w:tab w:val="clear" w:pos="454"/>
        </w:tabs>
        <w:ind w:left="450" w:right="-25"/>
        <w:jc w:val="thaiDistribute"/>
        <w:rPr>
          <w:rFonts w:asciiTheme="majorBidi" w:eastAsia="Cordia New" w:hAnsiTheme="majorBidi" w:cstheme="majorBidi"/>
          <w:sz w:val="30"/>
          <w:szCs w:val="30"/>
          <w:cs/>
        </w:rPr>
      </w:pPr>
      <w:r w:rsidRPr="00161E24">
        <w:rPr>
          <w:rFonts w:asciiTheme="majorBidi" w:eastAsia="Cordia New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="000C58DB" w:rsidRPr="00161E24">
        <w:rPr>
          <w:rFonts w:asciiTheme="majorBidi" w:eastAsia="Cordia New" w:hAnsiTheme="majorBidi" w:cstheme="majorBidi"/>
          <w:sz w:val="30"/>
          <w:szCs w:val="30"/>
        </w:rPr>
        <w:t>31</w:t>
      </w:r>
      <w:r w:rsidRPr="00161E24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161E24">
        <w:rPr>
          <w:rFonts w:asciiTheme="majorBidi" w:eastAsia="Cordia New" w:hAnsiTheme="majorBidi" w:cstheme="majorBidi"/>
          <w:sz w:val="30"/>
          <w:szCs w:val="30"/>
          <w:cs/>
        </w:rPr>
        <w:t xml:space="preserve">ธันวาคม </w:t>
      </w:r>
      <w:r w:rsidR="000C58DB" w:rsidRPr="00161E24">
        <w:rPr>
          <w:rFonts w:asciiTheme="majorBidi" w:eastAsia="Cordia New" w:hAnsiTheme="majorBidi" w:cstheme="majorBidi"/>
          <w:sz w:val="30"/>
          <w:szCs w:val="30"/>
        </w:rPr>
        <w:t>256</w:t>
      </w:r>
      <w:r w:rsidR="00E256E8">
        <w:rPr>
          <w:rFonts w:asciiTheme="majorBidi" w:eastAsia="Cordia New" w:hAnsiTheme="majorBidi" w:cstheme="majorBidi"/>
          <w:sz w:val="30"/>
          <w:szCs w:val="30"/>
        </w:rPr>
        <w:t>7</w:t>
      </w:r>
      <w:r w:rsidRPr="00161E24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161E24">
        <w:rPr>
          <w:rFonts w:asciiTheme="majorBidi" w:eastAsia="Cordia New" w:hAnsiTheme="majorBidi" w:cstheme="majorBidi"/>
          <w:sz w:val="30"/>
          <w:szCs w:val="30"/>
          <w:cs/>
        </w:rPr>
        <w:t>กลุ่มบริษัทมี</w:t>
      </w:r>
      <w:r w:rsidR="001447AA" w:rsidRPr="007062FD">
        <w:rPr>
          <w:rFonts w:asciiTheme="majorBidi" w:eastAsia="Cordia New" w:hAnsiTheme="majorBidi" w:cstheme="majorBidi"/>
          <w:sz w:val="30"/>
          <w:szCs w:val="30"/>
          <w:cs/>
        </w:rPr>
        <w:t>ผล</w:t>
      </w:r>
      <w:r w:rsidR="00524758" w:rsidRPr="007062FD">
        <w:rPr>
          <w:rFonts w:asciiTheme="majorBidi" w:eastAsia="Cordia New" w:hAnsiTheme="majorBidi" w:cstheme="majorBidi" w:hint="cs"/>
          <w:sz w:val="30"/>
          <w:szCs w:val="30"/>
          <w:cs/>
        </w:rPr>
        <w:t>ขาดทุน</w:t>
      </w:r>
      <w:r w:rsidRPr="00161E24">
        <w:rPr>
          <w:rFonts w:asciiTheme="majorBidi" w:eastAsia="Cordia New" w:hAnsiTheme="majorBidi" w:cstheme="majorBidi"/>
          <w:sz w:val="30"/>
          <w:szCs w:val="30"/>
          <w:cs/>
        </w:rPr>
        <w:t>จากการขายพ่อแม่พันธุ์สุกร</w:t>
      </w:r>
      <w:r w:rsidR="007F4CD4" w:rsidRPr="00161E24">
        <w:rPr>
          <w:rFonts w:asciiTheme="majorBidi" w:eastAsia="Cordia New" w:hAnsiTheme="majorBidi" w:cstheme="majorBidi"/>
          <w:sz w:val="30"/>
          <w:szCs w:val="30"/>
          <w:cs/>
        </w:rPr>
        <w:t>และพ่อแม่พันธ์ไก่</w:t>
      </w:r>
      <w:r w:rsidRPr="00161E24">
        <w:rPr>
          <w:rFonts w:asciiTheme="majorBidi" w:eastAsia="Cordia New" w:hAnsiTheme="majorBidi" w:cstheme="majorBidi"/>
          <w:sz w:val="30"/>
          <w:szCs w:val="30"/>
          <w:cs/>
        </w:rPr>
        <w:t>ปลดระวางเป็นจำนวน</w:t>
      </w:r>
      <w:r w:rsidR="002056AE"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r w:rsidR="00B83A0A">
        <w:rPr>
          <w:rFonts w:asciiTheme="majorBidi" w:eastAsia="Cordia New" w:hAnsiTheme="majorBidi" w:cstheme="majorBidi"/>
          <w:sz w:val="30"/>
          <w:szCs w:val="30"/>
        </w:rPr>
        <w:t>80</w:t>
      </w:r>
      <w:r w:rsidR="00524758">
        <w:rPr>
          <w:rFonts w:asciiTheme="majorBidi" w:eastAsia="Cordia New" w:hAnsiTheme="majorBidi" w:cstheme="majorBidi" w:hint="cs"/>
          <w:sz w:val="30"/>
          <w:szCs w:val="30"/>
          <w:cs/>
        </w:rPr>
        <w:t xml:space="preserve"> </w:t>
      </w:r>
      <w:r w:rsidRPr="00161E24">
        <w:rPr>
          <w:rFonts w:asciiTheme="majorBidi" w:eastAsia="Cordia New" w:hAnsiTheme="majorBidi" w:cstheme="majorBidi"/>
          <w:sz w:val="30"/>
          <w:szCs w:val="30"/>
          <w:cs/>
        </w:rPr>
        <w:t xml:space="preserve">ล้านบาท </w:t>
      </w:r>
      <w:r w:rsidRPr="00161E24">
        <w:rPr>
          <w:rFonts w:asciiTheme="majorBidi" w:eastAsia="Cordia New" w:hAnsiTheme="majorBidi" w:cstheme="majorBidi"/>
          <w:i/>
          <w:iCs/>
          <w:sz w:val="30"/>
          <w:szCs w:val="30"/>
        </w:rPr>
        <w:t>(</w:t>
      </w:r>
      <w:r w:rsidR="000C58DB" w:rsidRPr="00161E24">
        <w:rPr>
          <w:rFonts w:asciiTheme="majorBidi" w:eastAsia="Cordia New" w:hAnsiTheme="majorBidi" w:cstheme="majorBidi"/>
          <w:i/>
          <w:iCs/>
          <w:sz w:val="30"/>
          <w:szCs w:val="30"/>
        </w:rPr>
        <w:t>256</w:t>
      </w:r>
      <w:r w:rsidR="00E256E8">
        <w:rPr>
          <w:rFonts w:asciiTheme="majorBidi" w:eastAsia="Cordia New" w:hAnsiTheme="majorBidi" w:cstheme="majorBidi"/>
          <w:i/>
          <w:iCs/>
          <w:sz w:val="30"/>
          <w:szCs w:val="30"/>
        </w:rPr>
        <w:t>6</w:t>
      </w:r>
      <w:r w:rsidRPr="00161E24">
        <w:rPr>
          <w:rFonts w:asciiTheme="majorBidi" w:eastAsia="Cordia New" w:hAnsiTheme="majorBidi" w:cstheme="majorBidi"/>
          <w:i/>
          <w:iCs/>
          <w:sz w:val="30"/>
          <w:szCs w:val="30"/>
        </w:rPr>
        <w:t xml:space="preserve">: </w:t>
      </w:r>
      <w:r w:rsidR="00345636">
        <w:rPr>
          <w:rFonts w:asciiTheme="majorBidi" w:eastAsia="Cordia New" w:hAnsiTheme="majorBidi" w:cstheme="majorBidi" w:hint="cs"/>
          <w:i/>
          <w:iCs/>
          <w:sz w:val="30"/>
          <w:szCs w:val="30"/>
          <w:cs/>
        </w:rPr>
        <w:t>ขาดทุน</w:t>
      </w:r>
      <w:r w:rsidRPr="00161E24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 xml:space="preserve"> </w:t>
      </w:r>
      <w:r w:rsidR="00643C3C">
        <w:rPr>
          <w:rFonts w:asciiTheme="majorBidi" w:eastAsia="Cordia New" w:hAnsiTheme="majorBidi" w:cstheme="majorBidi"/>
          <w:i/>
          <w:iCs/>
          <w:sz w:val="30"/>
          <w:szCs w:val="30"/>
        </w:rPr>
        <w:t>51</w:t>
      </w:r>
      <w:r w:rsidR="003415D7">
        <w:rPr>
          <w:rFonts w:asciiTheme="majorBidi" w:eastAsia="Cordia New" w:hAnsiTheme="majorBidi" w:cstheme="majorBidi"/>
          <w:i/>
          <w:iCs/>
          <w:sz w:val="30"/>
          <w:szCs w:val="30"/>
        </w:rPr>
        <w:t xml:space="preserve"> </w:t>
      </w:r>
      <w:r w:rsidRPr="00161E24">
        <w:rPr>
          <w:rFonts w:asciiTheme="majorBidi" w:eastAsia="Cordia New" w:hAnsiTheme="majorBidi" w:cstheme="majorBidi"/>
          <w:i/>
          <w:iCs/>
          <w:sz w:val="30"/>
          <w:szCs w:val="30"/>
          <w:cs/>
        </w:rPr>
        <w:t>ล้านบาท</w:t>
      </w:r>
      <w:r w:rsidRPr="00161E24">
        <w:rPr>
          <w:rFonts w:asciiTheme="majorBidi" w:eastAsia="Cordia New" w:hAnsiTheme="majorBidi" w:cstheme="majorBidi"/>
          <w:i/>
          <w:iCs/>
          <w:sz w:val="30"/>
          <w:szCs w:val="30"/>
        </w:rPr>
        <w:t>)</w:t>
      </w:r>
    </w:p>
    <w:p w14:paraId="0F63DC94" w14:textId="77777777" w:rsidR="00531E5C" w:rsidRPr="001440A9" w:rsidRDefault="00531E5C" w:rsidP="00531E5C">
      <w:pPr>
        <w:tabs>
          <w:tab w:val="clear" w:pos="454"/>
        </w:tabs>
        <w:ind w:left="540" w:right="-360"/>
        <w:jc w:val="both"/>
        <w:rPr>
          <w:rFonts w:asciiTheme="majorBidi" w:eastAsia="Cordia New" w:hAnsiTheme="majorBidi" w:cstheme="majorBidi"/>
          <w:sz w:val="30"/>
          <w:szCs w:val="30"/>
        </w:rPr>
      </w:pPr>
    </w:p>
    <w:p w14:paraId="36EF73CE" w14:textId="3A4546B1" w:rsidR="003C00C3" w:rsidRPr="00161E24" w:rsidRDefault="003C00C3" w:rsidP="00F9636C">
      <w:pPr>
        <w:tabs>
          <w:tab w:val="clear" w:pos="454"/>
        </w:tabs>
        <w:ind w:left="477" w:right="-36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161E24">
        <w:rPr>
          <w:rFonts w:asciiTheme="majorBidi" w:hAnsiTheme="majorBidi" w:cstheme="majorBidi"/>
          <w:b/>
          <w:bCs/>
          <w:sz w:val="30"/>
          <w:szCs w:val="30"/>
          <w:cs/>
        </w:rPr>
        <w:t>การวัดมูลค่ายุติธรรม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B3A8167" w14:textId="77777777" w:rsidR="003C00C3" w:rsidRPr="009733B9" w:rsidRDefault="003C00C3" w:rsidP="00C41284">
      <w:pPr>
        <w:pStyle w:val="block"/>
        <w:tabs>
          <w:tab w:val="left" w:pos="540"/>
        </w:tabs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E82FE8C" w14:textId="0F570571" w:rsidR="003C00C3" w:rsidRPr="00161E24" w:rsidRDefault="003C00C3" w:rsidP="00F9636C">
      <w:pPr>
        <w:pStyle w:val="block"/>
        <w:spacing w:after="0" w:line="240" w:lineRule="atLeast"/>
        <w:ind w:left="477" w:right="-7" w:hanging="9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>มูลค่ายุติธรรมของสินทรัพย์ชีวภาพ</w:t>
      </w:r>
      <w:r w:rsidR="004F1235" w:rsidRPr="00161E24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C35CE1" w:rsidRPr="00161E24">
        <w:rPr>
          <w:rFonts w:asciiTheme="majorBidi" w:hAnsiTheme="majorBidi" w:cstheme="majorBidi"/>
          <w:sz w:val="30"/>
          <w:szCs w:val="30"/>
          <w:cs/>
          <w:lang w:bidi="th-TH"/>
        </w:rPr>
        <w:t>(สุกรขุน)</w:t>
      </w:r>
      <w:r w:rsidR="004F1235" w:rsidRPr="00161E24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>รวมถึงมูลค่าตามบัญชีใน</w:t>
      </w:r>
      <w:r w:rsidR="003F216D">
        <w:rPr>
          <w:rFonts w:asciiTheme="majorBidi" w:hAnsiTheme="majorBidi" w:cstheme="majorBidi"/>
          <w:sz w:val="30"/>
          <w:szCs w:val="30"/>
          <w:cs/>
          <w:lang w:bidi="th-TH"/>
        </w:rPr>
        <w:t>งบฐานะการเงิน</w:t>
      </w: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>รวม มีดังนี้</w:t>
      </w:r>
    </w:p>
    <w:p w14:paraId="726C0830" w14:textId="4F46ED05" w:rsidR="003C00C3" w:rsidRPr="00D060FA" w:rsidRDefault="003C00C3" w:rsidP="003C00C3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W w:w="9180" w:type="dxa"/>
        <w:tblInd w:w="36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406"/>
        <w:gridCol w:w="1261"/>
        <w:gridCol w:w="182"/>
        <w:gridCol w:w="986"/>
        <w:gridCol w:w="180"/>
        <w:gridCol w:w="900"/>
        <w:gridCol w:w="180"/>
        <w:gridCol w:w="990"/>
        <w:gridCol w:w="180"/>
        <w:gridCol w:w="915"/>
      </w:tblGrid>
      <w:tr w:rsidR="003C00C3" w:rsidRPr="00161E24" w14:paraId="61E74F42" w14:textId="77777777" w:rsidTr="00516440">
        <w:trPr>
          <w:cantSplit/>
          <w:tblHeader/>
        </w:trPr>
        <w:tc>
          <w:tcPr>
            <w:tcW w:w="3406" w:type="dxa"/>
            <w:vAlign w:val="bottom"/>
            <w:hideMark/>
          </w:tcPr>
          <w:p w14:paraId="0A4ABD97" w14:textId="77777777" w:rsidR="003C00C3" w:rsidRPr="00161E24" w:rsidRDefault="003C00C3" w:rsidP="00E96A73">
            <w:pPr>
              <w:pStyle w:val="acctfourfigures"/>
              <w:tabs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3" w:type="dxa"/>
            <w:gridSpan w:val="2"/>
            <w:vAlign w:val="bottom"/>
            <w:hideMark/>
          </w:tcPr>
          <w:p w14:paraId="7057EE7E" w14:textId="77777777" w:rsidR="003C00C3" w:rsidRPr="00161E24" w:rsidRDefault="003C00C3" w:rsidP="00E96A73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331" w:type="dxa"/>
            <w:gridSpan w:val="7"/>
            <w:vAlign w:val="bottom"/>
          </w:tcPr>
          <w:p w14:paraId="78655127" w14:textId="77777777" w:rsidR="003C00C3" w:rsidRPr="00161E24" w:rsidRDefault="003C00C3" w:rsidP="00E96A73">
            <w:pPr>
              <w:pStyle w:val="acctfourfigures"/>
              <w:tabs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3C00C3" w:rsidRPr="00161E24" w14:paraId="7BC8C144" w14:textId="77777777" w:rsidTr="00516440">
        <w:trPr>
          <w:cantSplit/>
          <w:tblHeader/>
        </w:trPr>
        <w:tc>
          <w:tcPr>
            <w:tcW w:w="3406" w:type="dxa"/>
            <w:hideMark/>
          </w:tcPr>
          <w:p w14:paraId="01D88E31" w14:textId="77777777" w:rsidR="003C00C3" w:rsidRPr="00161E24" w:rsidRDefault="003C00C3" w:rsidP="00E96A73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1" w:type="dxa"/>
            <w:hideMark/>
          </w:tcPr>
          <w:p w14:paraId="6BD3A0E6" w14:textId="77777777" w:rsidR="003C00C3" w:rsidRPr="00161E24" w:rsidRDefault="003C00C3" w:rsidP="00E96A7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2" w:type="dxa"/>
          </w:tcPr>
          <w:p w14:paraId="30D0931D" w14:textId="77777777" w:rsidR="003C00C3" w:rsidRPr="00161E24" w:rsidRDefault="003C00C3" w:rsidP="00E96A7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3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A89E2B" w14:textId="77777777" w:rsidR="003C00C3" w:rsidRPr="00161E24" w:rsidRDefault="003C00C3" w:rsidP="00E96A73">
            <w:pPr>
              <w:pStyle w:val="acctfourfigures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3C00C3" w:rsidRPr="00161E24" w14:paraId="54176DD3" w14:textId="77777777" w:rsidTr="00516440">
        <w:trPr>
          <w:cantSplit/>
          <w:tblHeader/>
        </w:trPr>
        <w:tc>
          <w:tcPr>
            <w:tcW w:w="3406" w:type="dxa"/>
            <w:hideMark/>
          </w:tcPr>
          <w:p w14:paraId="5FAB5240" w14:textId="77777777" w:rsidR="003C00C3" w:rsidRPr="00161E24" w:rsidRDefault="003C00C3" w:rsidP="00E96A73">
            <w:pPr>
              <w:spacing w:line="240" w:lineRule="auto"/>
              <w:ind w:left="180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4A7F4787" w14:textId="77777777" w:rsidR="003C00C3" w:rsidRPr="00161E24" w:rsidRDefault="003C00C3" w:rsidP="00E96A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0FE7DD90" w14:textId="77777777" w:rsidR="003C00C3" w:rsidRPr="00161E24" w:rsidRDefault="003C00C3" w:rsidP="00E96A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D2B96C8" w14:textId="21FE29BB" w:rsidR="003C00C3" w:rsidRPr="00161E24" w:rsidRDefault="003C00C3" w:rsidP="00E96A73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58DB" w:rsidRPr="00161E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1C445CB6" w14:textId="77777777" w:rsidR="003C00C3" w:rsidRPr="00161E24" w:rsidRDefault="003C00C3" w:rsidP="00E96A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05A574BB" w14:textId="1F9F089E" w:rsidR="003C00C3" w:rsidRPr="00161E24" w:rsidRDefault="003C00C3" w:rsidP="00E96A73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58DB" w:rsidRPr="00161E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377BEFC5" w14:textId="77777777" w:rsidR="003C00C3" w:rsidRPr="00161E24" w:rsidRDefault="003C00C3" w:rsidP="00E96A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8AA1722" w14:textId="42966E4C" w:rsidR="003C00C3" w:rsidRPr="00161E24" w:rsidRDefault="003C00C3" w:rsidP="00E96A73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ระดับ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58DB" w:rsidRPr="00161E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  <w:left w:val="nil"/>
              <w:right w:val="nil"/>
            </w:tcBorders>
          </w:tcPr>
          <w:p w14:paraId="20464088" w14:textId="77777777" w:rsidR="003C00C3" w:rsidRPr="00161E24" w:rsidRDefault="003C00C3" w:rsidP="00E96A7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42265854" w14:textId="77777777" w:rsidR="003C00C3" w:rsidRPr="00161E24" w:rsidRDefault="003C00C3" w:rsidP="00E96A73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4A1F9E" w:rsidRPr="00161E24" w14:paraId="74C879A3" w14:textId="77777777" w:rsidTr="00516440">
        <w:trPr>
          <w:cantSplit/>
          <w:tblHeader/>
        </w:trPr>
        <w:tc>
          <w:tcPr>
            <w:tcW w:w="3406" w:type="dxa"/>
          </w:tcPr>
          <w:p w14:paraId="01433278" w14:textId="77777777" w:rsidR="004A1F9E" w:rsidRPr="00161E24" w:rsidRDefault="004A1F9E" w:rsidP="00E96A73">
            <w:pPr>
              <w:spacing w:line="240" w:lineRule="auto"/>
              <w:ind w:left="180" w:hanging="1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1" w:type="dxa"/>
          </w:tcPr>
          <w:p w14:paraId="09F3D5DA" w14:textId="77777777" w:rsidR="004A1F9E" w:rsidRPr="00161E24" w:rsidRDefault="004A1F9E" w:rsidP="00E96A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6A5FBEC5" w14:textId="77777777" w:rsidR="004A1F9E" w:rsidRPr="00161E24" w:rsidRDefault="004A1F9E" w:rsidP="00E96A7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31" w:type="dxa"/>
            <w:gridSpan w:val="7"/>
            <w:tcBorders>
              <w:left w:val="nil"/>
              <w:bottom w:val="nil"/>
              <w:right w:val="nil"/>
            </w:tcBorders>
          </w:tcPr>
          <w:p w14:paraId="25F2F5B2" w14:textId="655EE3EF" w:rsidR="004A1F9E" w:rsidRPr="00161E24" w:rsidRDefault="004A1F9E" w:rsidP="00E96A73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842433" w:rsidRPr="00161E24" w14:paraId="398A69AA" w14:textId="77777777" w:rsidTr="00516440">
        <w:trPr>
          <w:cantSplit/>
        </w:trPr>
        <w:tc>
          <w:tcPr>
            <w:tcW w:w="3406" w:type="dxa"/>
            <w:hideMark/>
          </w:tcPr>
          <w:p w14:paraId="21DD134B" w14:textId="4351A02A" w:rsidR="00842433" w:rsidRPr="00161E24" w:rsidRDefault="00842433" w:rsidP="00FC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" w:firstLine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43C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61" w:type="dxa"/>
          </w:tcPr>
          <w:p w14:paraId="3939DD58" w14:textId="2BEAFACE" w:rsidR="00842433" w:rsidRPr="00846384" w:rsidRDefault="00842433" w:rsidP="00842433">
            <w:pPr>
              <w:pStyle w:val="acctfourfigures"/>
              <w:tabs>
                <w:tab w:val="clear" w:pos="765"/>
                <w:tab w:val="decimal" w:pos="9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7BED3C2D" w14:textId="77777777" w:rsidR="00842433" w:rsidRPr="00846384" w:rsidRDefault="00842433" w:rsidP="008424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</w:tcPr>
          <w:p w14:paraId="572A87ED" w14:textId="70A46DD3" w:rsidR="00842433" w:rsidRPr="00846384" w:rsidRDefault="00842433" w:rsidP="00842433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5AD796C" w14:textId="77777777" w:rsidR="00842433" w:rsidRPr="00846384" w:rsidRDefault="00842433" w:rsidP="008424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3B17F469" w14:textId="08905ADD" w:rsidR="00842433" w:rsidRPr="00846384" w:rsidRDefault="00842433" w:rsidP="008424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1082142" w14:textId="77777777" w:rsidR="00842433" w:rsidRPr="00846384" w:rsidRDefault="00842433" w:rsidP="008424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4FF0B4E5" w14:textId="562EFB7A" w:rsidR="00842433" w:rsidRPr="00846384" w:rsidRDefault="00842433" w:rsidP="00842433">
            <w:pPr>
              <w:pStyle w:val="acctfourfigures"/>
              <w:tabs>
                <w:tab w:val="clear" w:pos="765"/>
                <w:tab w:val="decimal" w:pos="48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0589FD0" w14:textId="77777777" w:rsidR="00842433" w:rsidRPr="00846384" w:rsidRDefault="00842433" w:rsidP="008424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42F7DA9C" w14:textId="342A4F3F" w:rsidR="00842433" w:rsidRPr="00846384" w:rsidRDefault="00842433" w:rsidP="00842433">
            <w:pPr>
              <w:pStyle w:val="acctfourfigures"/>
              <w:tabs>
                <w:tab w:val="clear" w:pos="765"/>
                <w:tab w:val="decimal" w:pos="63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842433" w:rsidRPr="00161E24" w14:paraId="4BF4793A" w14:textId="77777777" w:rsidTr="00516440">
        <w:trPr>
          <w:cantSplit/>
        </w:trPr>
        <w:tc>
          <w:tcPr>
            <w:tcW w:w="3406" w:type="dxa"/>
            <w:hideMark/>
          </w:tcPr>
          <w:p w14:paraId="0E04742E" w14:textId="77777777" w:rsidR="00842433" w:rsidRPr="00161E24" w:rsidRDefault="00842433" w:rsidP="00F963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สินทรัพย์ชีวภาพที่แสดงด้วยมูลค่า</w:t>
            </w:r>
          </w:p>
        </w:tc>
        <w:tc>
          <w:tcPr>
            <w:tcW w:w="1261" w:type="dxa"/>
          </w:tcPr>
          <w:p w14:paraId="5BE9BEE2" w14:textId="77777777" w:rsidR="00842433" w:rsidRPr="00846384" w:rsidRDefault="00842433" w:rsidP="008424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314CCA74" w14:textId="77777777" w:rsidR="00842433" w:rsidRPr="00846384" w:rsidRDefault="00842433" w:rsidP="008424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</w:tcPr>
          <w:p w14:paraId="69FFA29F" w14:textId="77777777" w:rsidR="00842433" w:rsidRPr="00846384" w:rsidRDefault="00842433" w:rsidP="00842433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0F0EAFD7" w14:textId="77777777" w:rsidR="00842433" w:rsidRPr="00846384" w:rsidRDefault="00842433" w:rsidP="0084243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417C8B2B" w14:textId="77777777" w:rsidR="00842433" w:rsidRPr="00846384" w:rsidRDefault="00842433" w:rsidP="00842433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1F3D612" w14:textId="77777777" w:rsidR="00842433" w:rsidRPr="00846384" w:rsidRDefault="00842433" w:rsidP="008424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2686E7E" w14:textId="77777777" w:rsidR="00842433" w:rsidRPr="00846384" w:rsidRDefault="00842433" w:rsidP="0084243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5B63BE93" w14:textId="77777777" w:rsidR="00842433" w:rsidRPr="00846384" w:rsidRDefault="00842433" w:rsidP="008424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1C92EF56" w14:textId="77777777" w:rsidR="00842433" w:rsidRPr="00846384" w:rsidRDefault="00842433" w:rsidP="0084243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267703" w:rsidRPr="00161E24" w14:paraId="4023C39F" w14:textId="77777777" w:rsidTr="008F27A6">
        <w:trPr>
          <w:cantSplit/>
        </w:trPr>
        <w:tc>
          <w:tcPr>
            <w:tcW w:w="3406" w:type="dxa"/>
          </w:tcPr>
          <w:p w14:paraId="7CDB8EBE" w14:textId="2C7D4601" w:rsidR="00267703" w:rsidRPr="00161E24" w:rsidRDefault="00267703" w:rsidP="002677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ยุติธรรมหักต้นทุนในการขาย</w:t>
            </w:r>
          </w:p>
        </w:tc>
        <w:tc>
          <w:tcPr>
            <w:tcW w:w="1261" w:type="dxa"/>
            <w:shd w:val="clear" w:color="auto" w:fill="auto"/>
          </w:tcPr>
          <w:p w14:paraId="0E0005B7" w14:textId="1AEC2983" w:rsidR="00267703" w:rsidRPr="00EE1BA1" w:rsidRDefault="008F27A6" w:rsidP="0026770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183</w:t>
            </w:r>
          </w:p>
        </w:tc>
        <w:tc>
          <w:tcPr>
            <w:tcW w:w="182" w:type="dxa"/>
            <w:shd w:val="clear" w:color="auto" w:fill="auto"/>
          </w:tcPr>
          <w:p w14:paraId="31E7E62B" w14:textId="77777777" w:rsidR="00267703" w:rsidRPr="00EE1BA1" w:rsidRDefault="00267703" w:rsidP="0026770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  <w:shd w:val="clear" w:color="auto" w:fill="auto"/>
          </w:tcPr>
          <w:p w14:paraId="2875CB4D" w14:textId="742993C9" w:rsidR="00267703" w:rsidRPr="00EE1BA1" w:rsidRDefault="00411D57" w:rsidP="00267703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E1B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A050DFB" w14:textId="77777777" w:rsidR="00267703" w:rsidRPr="00EE1BA1" w:rsidRDefault="00267703" w:rsidP="0026770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</w:tcPr>
          <w:p w14:paraId="3EF63B30" w14:textId="4C8C8C1F" w:rsidR="00267703" w:rsidRPr="00EE1BA1" w:rsidRDefault="008F27A6" w:rsidP="0026770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180" w:type="dxa"/>
            <w:shd w:val="clear" w:color="auto" w:fill="auto"/>
          </w:tcPr>
          <w:p w14:paraId="07497496" w14:textId="77777777" w:rsidR="00267703" w:rsidRPr="00EE1BA1" w:rsidRDefault="00267703" w:rsidP="002677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280A514C" w14:textId="585E3F68" w:rsidR="00267703" w:rsidRPr="00EE1BA1" w:rsidRDefault="00411D57" w:rsidP="00D9186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1B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EDD89EE" w14:textId="77777777" w:rsidR="00267703" w:rsidRPr="00EE1BA1" w:rsidRDefault="00267703" w:rsidP="0026770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  <w:shd w:val="clear" w:color="auto" w:fill="auto"/>
          </w:tcPr>
          <w:p w14:paraId="04014795" w14:textId="44765EA8" w:rsidR="00267703" w:rsidRPr="00EE1BA1" w:rsidRDefault="008F27A6" w:rsidP="0026770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183</w:t>
            </w:r>
          </w:p>
        </w:tc>
      </w:tr>
      <w:tr w:rsidR="00FD4919" w:rsidRPr="00161E24" w14:paraId="18584F87" w14:textId="77777777" w:rsidTr="00516440">
        <w:trPr>
          <w:cantSplit/>
        </w:trPr>
        <w:tc>
          <w:tcPr>
            <w:tcW w:w="3406" w:type="dxa"/>
          </w:tcPr>
          <w:p w14:paraId="2B4FB865" w14:textId="77777777" w:rsidR="00FD4919" w:rsidRPr="00161E24" w:rsidRDefault="00FD4919" w:rsidP="004A2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7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1" w:type="dxa"/>
          </w:tcPr>
          <w:p w14:paraId="2C61C579" w14:textId="77777777" w:rsidR="00FD4919" w:rsidRDefault="00FD4919" w:rsidP="008424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3DE17113" w14:textId="77777777" w:rsidR="00FD4919" w:rsidRPr="00846384" w:rsidRDefault="00FD4919" w:rsidP="008424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</w:tcPr>
          <w:p w14:paraId="0CBBAFA3" w14:textId="77777777" w:rsidR="00FD4919" w:rsidRDefault="00FD4919" w:rsidP="00842433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74DA981" w14:textId="77777777" w:rsidR="00FD4919" w:rsidRPr="00846384" w:rsidRDefault="00FD4919" w:rsidP="0084243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196C7090" w14:textId="77777777" w:rsidR="00FD4919" w:rsidRDefault="00FD4919" w:rsidP="0084243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70270EB7" w14:textId="77777777" w:rsidR="00FD4919" w:rsidRPr="00846384" w:rsidRDefault="00FD4919" w:rsidP="008424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256C6A7C" w14:textId="77777777" w:rsidR="00FD4919" w:rsidRDefault="00FD4919" w:rsidP="00E45495">
            <w:pPr>
              <w:pStyle w:val="acctfourfigures"/>
              <w:tabs>
                <w:tab w:val="clear" w:pos="765"/>
                <w:tab w:val="decimal" w:pos="553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B3DCF05" w14:textId="77777777" w:rsidR="00FD4919" w:rsidRPr="00846384" w:rsidRDefault="00FD4919" w:rsidP="008424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1D3BC098" w14:textId="77777777" w:rsidR="00FD4919" w:rsidRDefault="00FD4919" w:rsidP="0084243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842433" w:rsidRPr="00161E24" w14:paraId="711F28ED" w14:textId="77777777" w:rsidTr="00516440">
        <w:trPr>
          <w:cantSplit/>
        </w:trPr>
        <w:tc>
          <w:tcPr>
            <w:tcW w:w="3406" w:type="dxa"/>
          </w:tcPr>
          <w:p w14:paraId="7D023B85" w14:textId="473A4A38" w:rsidR="00842433" w:rsidRPr="00161E24" w:rsidRDefault="00842433" w:rsidP="00842433">
            <w:pPr>
              <w:spacing w:line="240" w:lineRule="auto"/>
              <w:ind w:left="1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lastRenderedPageBreak/>
              <w:t>31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43C3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61" w:type="dxa"/>
          </w:tcPr>
          <w:p w14:paraId="59B251E7" w14:textId="77777777" w:rsidR="00842433" w:rsidRPr="00161E24" w:rsidRDefault="00842433" w:rsidP="008424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2" w:type="dxa"/>
          </w:tcPr>
          <w:p w14:paraId="28FCFD09" w14:textId="77777777" w:rsidR="00842433" w:rsidRPr="00161E24" w:rsidRDefault="00842433" w:rsidP="008424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86" w:type="dxa"/>
          </w:tcPr>
          <w:p w14:paraId="0C840E40" w14:textId="77777777" w:rsidR="00842433" w:rsidRPr="00161E24" w:rsidRDefault="00842433" w:rsidP="008424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412367C5" w14:textId="77777777" w:rsidR="00842433" w:rsidRPr="00161E24" w:rsidRDefault="00842433" w:rsidP="00842433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00" w:type="dxa"/>
          </w:tcPr>
          <w:p w14:paraId="0650C517" w14:textId="77777777" w:rsidR="00842433" w:rsidRPr="00161E24" w:rsidRDefault="00842433" w:rsidP="00842433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63A5B2A2" w14:textId="77777777" w:rsidR="00842433" w:rsidRPr="00161E24" w:rsidRDefault="00842433" w:rsidP="00842433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90" w:type="dxa"/>
          </w:tcPr>
          <w:p w14:paraId="66C2E24A" w14:textId="77777777" w:rsidR="00842433" w:rsidRPr="00161E24" w:rsidRDefault="00842433" w:rsidP="008424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5D70313C" w14:textId="77777777" w:rsidR="00842433" w:rsidRPr="00161E24" w:rsidRDefault="00842433" w:rsidP="00842433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15" w:type="dxa"/>
          </w:tcPr>
          <w:p w14:paraId="341DAA68" w14:textId="77777777" w:rsidR="00842433" w:rsidRPr="00161E24" w:rsidRDefault="00842433" w:rsidP="00842433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842433" w:rsidRPr="00161E24" w14:paraId="44719C7B" w14:textId="77777777" w:rsidTr="00516440">
        <w:trPr>
          <w:cantSplit/>
        </w:trPr>
        <w:tc>
          <w:tcPr>
            <w:tcW w:w="3406" w:type="dxa"/>
          </w:tcPr>
          <w:p w14:paraId="5372016F" w14:textId="3D273041" w:rsidR="00842433" w:rsidRPr="00161E24" w:rsidRDefault="00842433" w:rsidP="0084243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สินทรัพย์ชีวภาพที่แสดงด้วยมูลค่า</w:t>
            </w:r>
          </w:p>
        </w:tc>
        <w:tc>
          <w:tcPr>
            <w:tcW w:w="1261" w:type="dxa"/>
          </w:tcPr>
          <w:p w14:paraId="57ADEA8C" w14:textId="77777777" w:rsidR="00842433" w:rsidRPr="00161E24" w:rsidRDefault="00842433" w:rsidP="00842433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2" w:type="dxa"/>
          </w:tcPr>
          <w:p w14:paraId="460BD3ED" w14:textId="77777777" w:rsidR="00842433" w:rsidRPr="00161E24" w:rsidRDefault="00842433" w:rsidP="00842433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</w:tcPr>
          <w:p w14:paraId="4ECE077C" w14:textId="77777777" w:rsidR="00842433" w:rsidRPr="00161E24" w:rsidRDefault="00842433" w:rsidP="00842433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5101F876" w14:textId="77777777" w:rsidR="00842433" w:rsidRPr="00161E24" w:rsidRDefault="00842433" w:rsidP="00842433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3A5AD98" w14:textId="77777777" w:rsidR="00842433" w:rsidRPr="00161E24" w:rsidRDefault="00842433" w:rsidP="00842433">
            <w:pPr>
              <w:pStyle w:val="acctfourfigures"/>
              <w:tabs>
                <w:tab w:val="clear" w:pos="765"/>
                <w:tab w:val="decimal" w:pos="38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6017B2F" w14:textId="77777777" w:rsidR="00842433" w:rsidRPr="00161E24" w:rsidRDefault="00842433" w:rsidP="008424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51DF812E" w14:textId="77777777" w:rsidR="00842433" w:rsidRPr="00161E24" w:rsidRDefault="00842433" w:rsidP="00842433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066BAA04" w14:textId="77777777" w:rsidR="00842433" w:rsidRPr="00161E24" w:rsidRDefault="00842433" w:rsidP="0084243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6B6608EF" w14:textId="77777777" w:rsidR="00842433" w:rsidRPr="00161E24" w:rsidRDefault="00842433" w:rsidP="0084243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643C3C" w:rsidRPr="00161E24" w14:paraId="429BF25E" w14:textId="77777777" w:rsidTr="00516440">
        <w:trPr>
          <w:cantSplit/>
        </w:trPr>
        <w:tc>
          <w:tcPr>
            <w:tcW w:w="3406" w:type="dxa"/>
          </w:tcPr>
          <w:p w14:paraId="558CE4A3" w14:textId="0D1D33E5" w:rsidR="00643C3C" w:rsidRPr="00161E24" w:rsidRDefault="00643C3C" w:rsidP="00643C3C">
            <w:pPr>
              <w:spacing w:line="240" w:lineRule="auto"/>
              <w:ind w:left="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ยุติธรรมหักต้นทุนในการขาย</w:t>
            </w:r>
          </w:p>
        </w:tc>
        <w:tc>
          <w:tcPr>
            <w:tcW w:w="1261" w:type="dxa"/>
          </w:tcPr>
          <w:p w14:paraId="192C25C5" w14:textId="73F6222F" w:rsidR="00643C3C" w:rsidRPr="00161E24" w:rsidRDefault="00643C3C" w:rsidP="00643C3C">
            <w:pPr>
              <w:pStyle w:val="acctfourfigures"/>
              <w:tabs>
                <w:tab w:val="clear" w:pos="765"/>
                <w:tab w:val="decimal" w:pos="1001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309</w:t>
            </w:r>
          </w:p>
        </w:tc>
        <w:tc>
          <w:tcPr>
            <w:tcW w:w="182" w:type="dxa"/>
          </w:tcPr>
          <w:p w14:paraId="4DB1C743" w14:textId="77777777" w:rsidR="00643C3C" w:rsidRPr="00161E24" w:rsidRDefault="00643C3C" w:rsidP="00643C3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</w:tcPr>
          <w:p w14:paraId="3836473B" w14:textId="0C36C84D" w:rsidR="00643C3C" w:rsidRPr="00161E24" w:rsidRDefault="00643C3C" w:rsidP="00643C3C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E1B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5577FDF" w14:textId="77777777" w:rsidR="00643C3C" w:rsidRPr="00161E24" w:rsidRDefault="00643C3C" w:rsidP="00643C3C">
            <w:pPr>
              <w:pStyle w:val="acctfourfigures"/>
              <w:spacing w:line="240" w:lineRule="auto"/>
              <w:ind w:right="10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58D154E5" w14:textId="4B326F22" w:rsidR="00643C3C" w:rsidRPr="00161E24" w:rsidRDefault="00643C3C" w:rsidP="00643C3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EE1B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</w:t>
            </w:r>
          </w:p>
        </w:tc>
        <w:tc>
          <w:tcPr>
            <w:tcW w:w="180" w:type="dxa"/>
          </w:tcPr>
          <w:p w14:paraId="71B2A895" w14:textId="77777777" w:rsidR="00643C3C" w:rsidRPr="00161E24" w:rsidRDefault="00643C3C" w:rsidP="00643C3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</w:tcPr>
          <w:p w14:paraId="6DFA62B3" w14:textId="312E24B1" w:rsidR="00643C3C" w:rsidRPr="00161E24" w:rsidRDefault="00643C3C" w:rsidP="00D9186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1BA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39A94F8F" w14:textId="77777777" w:rsidR="00643C3C" w:rsidRPr="00161E24" w:rsidRDefault="00643C3C" w:rsidP="00643C3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15" w:type="dxa"/>
          </w:tcPr>
          <w:p w14:paraId="2F5DF565" w14:textId="57691D8A" w:rsidR="00643C3C" w:rsidRPr="00161E24" w:rsidRDefault="00643C3C" w:rsidP="00643C3C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E1BA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09</w:t>
            </w:r>
          </w:p>
        </w:tc>
      </w:tr>
    </w:tbl>
    <w:p w14:paraId="60AAE7F8" w14:textId="77777777" w:rsidR="005466C6" w:rsidRPr="00C0297B" w:rsidRDefault="005466C6" w:rsidP="00B81E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E8DB2FA" w14:textId="0FE07486" w:rsidR="006272FD" w:rsidRPr="00161E24" w:rsidRDefault="003C00C3" w:rsidP="00F9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เทคนิคการประเมินมูลค่าและข้อมูลที่</w:t>
      </w:r>
      <w:r w:rsidR="003C30AD" w:rsidRPr="00161E24">
        <w:rPr>
          <w:rFonts w:asciiTheme="majorBidi" w:hAnsiTheme="majorBidi" w:cstheme="majorBidi"/>
          <w:sz w:val="30"/>
          <w:szCs w:val="30"/>
          <w:cs/>
        </w:rPr>
        <w:t>ใช้ในการวัดมูลค่ายุติธรรมของสินทรัพย์ชีวภาพที่ถูกจัดอ</w:t>
      </w:r>
      <w:r w:rsidR="007A2161" w:rsidRPr="00161E24">
        <w:rPr>
          <w:rFonts w:asciiTheme="majorBidi" w:hAnsiTheme="majorBidi" w:cstheme="majorBidi"/>
          <w:sz w:val="30"/>
          <w:szCs w:val="30"/>
          <w:cs/>
        </w:rPr>
        <w:t>ยู่</w:t>
      </w:r>
      <w:r w:rsidR="003C30AD" w:rsidRPr="00161E24">
        <w:rPr>
          <w:rFonts w:asciiTheme="majorBidi" w:hAnsiTheme="majorBidi" w:cstheme="majorBidi"/>
          <w:sz w:val="30"/>
          <w:szCs w:val="30"/>
          <w:cs/>
        </w:rPr>
        <w:t xml:space="preserve">ในระดับ </w:t>
      </w:r>
      <w:r w:rsidR="000C58DB" w:rsidRPr="00161E24">
        <w:rPr>
          <w:rFonts w:asciiTheme="majorBidi" w:hAnsiTheme="majorBidi" w:cstheme="majorBidi"/>
          <w:sz w:val="30"/>
          <w:szCs w:val="30"/>
        </w:rPr>
        <w:t>2</w:t>
      </w:r>
      <w:r w:rsidR="003C30AD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5466C6">
        <w:rPr>
          <w:rFonts w:asciiTheme="majorBidi" w:hAnsiTheme="majorBidi" w:cstheme="majorBidi"/>
          <w:sz w:val="30"/>
          <w:szCs w:val="30"/>
        </w:rPr>
        <w:br/>
      </w:r>
      <w:r w:rsidR="003C30AD" w:rsidRPr="00161E24">
        <w:rPr>
          <w:rFonts w:asciiTheme="majorBidi" w:hAnsiTheme="majorBidi" w:cstheme="majorBidi"/>
          <w:sz w:val="30"/>
          <w:szCs w:val="30"/>
          <w:cs/>
        </w:rPr>
        <w:t>คือวิธีเปรียบเทียบข้อมูลตลาดโดยใช้ราคาอ้างอิง ณ วันที่รายงาน</w:t>
      </w:r>
    </w:p>
    <w:p w14:paraId="78650A18" w14:textId="5395FB30" w:rsidR="00256576" w:rsidRPr="00C0297B" w:rsidRDefault="00256576" w:rsidP="00F9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486893F5" w14:textId="3A80C07B" w:rsidR="00376B85" w:rsidRPr="00161E24" w:rsidRDefault="00376B85" w:rsidP="00F9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 w:firstLine="1"/>
        <w:rPr>
          <w:rFonts w:asciiTheme="majorBidi" w:hAnsiTheme="majorBidi" w:cstheme="majorBidi"/>
          <w:b/>
          <w:bCs/>
          <w:sz w:val="30"/>
          <w:szCs w:val="30"/>
        </w:rPr>
      </w:pPr>
      <w:r w:rsidRPr="00161E24">
        <w:rPr>
          <w:rFonts w:asciiTheme="majorBidi" w:hAnsiTheme="majorBidi" w:cstheme="majorBidi"/>
          <w:b/>
          <w:bCs/>
          <w:sz w:val="30"/>
          <w:szCs w:val="30"/>
          <w:cs/>
        </w:rPr>
        <w:t>การบริหารความเสี่ยงที่เกี่ยวข้องกับกิจกรรมทางการเกษตร</w:t>
      </w:r>
    </w:p>
    <w:p w14:paraId="3C34FCD2" w14:textId="77777777" w:rsidR="00337B3C" w:rsidRPr="00C0297B" w:rsidRDefault="00337B3C" w:rsidP="00F9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rPr>
          <w:rFonts w:asciiTheme="majorBidi" w:hAnsiTheme="majorBidi" w:cstheme="majorBidi"/>
          <w:sz w:val="28"/>
          <w:szCs w:val="28"/>
        </w:rPr>
      </w:pPr>
    </w:p>
    <w:p w14:paraId="1411210E" w14:textId="4A58655A" w:rsidR="00376B85" w:rsidRPr="00161E24" w:rsidRDefault="00376B85" w:rsidP="00F9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กลุ่มบริษัทมีความเสี่ยงที่เกี่ยวข้องกับการเลี้ยงสินทรัพย์ชีวภาพดังนี้</w:t>
      </w:r>
    </w:p>
    <w:p w14:paraId="702DE0F0" w14:textId="77777777" w:rsidR="00376B85" w:rsidRPr="00C0297B" w:rsidRDefault="00376B85" w:rsidP="00F9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rPr>
          <w:rFonts w:asciiTheme="majorBidi" w:hAnsiTheme="majorBidi" w:cstheme="majorBidi"/>
          <w:sz w:val="28"/>
          <w:szCs w:val="28"/>
        </w:rPr>
      </w:pPr>
    </w:p>
    <w:p w14:paraId="2B1B42A3" w14:textId="57D3D6EF" w:rsidR="00376B85" w:rsidRPr="00161E24" w:rsidRDefault="00376B85" w:rsidP="00F9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ความเสี่ยงด้านกฎระเบียบและสิ่งแวดล้อม</w:t>
      </w:r>
    </w:p>
    <w:p w14:paraId="74E97613" w14:textId="77777777" w:rsidR="00337B3C" w:rsidRPr="00C0297B" w:rsidRDefault="00337B3C" w:rsidP="00F9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rPr>
          <w:rFonts w:asciiTheme="majorBidi" w:hAnsiTheme="majorBidi" w:cstheme="majorBidi"/>
          <w:sz w:val="28"/>
          <w:szCs w:val="28"/>
        </w:rPr>
      </w:pPr>
    </w:p>
    <w:p w14:paraId="4FD82CF9" w14:textId="0C1D511F" w:rsidR="00376B85" w:rsidRPr="00161E24" w:rsidRDefault="00376B85" w:rsidP="00F9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อยู่ภายใต้กฎหมายและข้อบังคับในประเทศไทยที่เกี่ยวข้องกับการดำเนินงานเลี้ยงและจำหน่ายสุกร ไก่ และปลา กลุ่มบริษัทได้จัดตั้งหน่วยงานที่เกี่ยวข้อง และกำหนดนโยบายการดำเนินการด้านสิ่งแวดล้อมและอื่น</w:t>
      </w:r>
      <w:r w:rsidR="005466C6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ๆ</w:t>
      </w:r>
      <w:r w:rsidR="000246C1" w:rsidRPr="00161E24">
        <w:rPr>
          <w:rFonts w:asciiTheme="majorBidi" w:hAnsiTheme="majorBidi" w:cstheme="majorBidi"/>
          <w:sz w:val="30"/>
          <w:szCs w:val="30"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ที่เกี่ยวข้องกับกฎหมายและข้อบังคับดังกล่าว</w:t>
      </w:r>
    </w:p>
    <w:p w14:paraId="33422A6B" w14:textId="77777777" w:rsidR="00376B85" w:rsidRPr="00C0297B" w:rsidRDefault="00376B85" w:rsidP="00F9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86"/>
        <w:rPr>
          <w:rFonts w:asciiTheme="majorBidi" w:hAnsiTheme="majorBidi" w:cstheme="majorBidi"/>
          <w:sz w:val="28"/>
          <w:szCs w:val="28"/>
        </w:rPr>
      </w:pPr>
    </w:p>
    <w:p w14:paraId="0C621C2C" w14:textId="6537DD13" w:rsidR="00376B85" w:rsidRPr="00161E24" w:rsidRDefault="00376B85" w:rsidP="00F96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ความเสี่ยงด้านอุปสงค์และอุปทาน</w:t>
      </w:r>
    </w:p>
    <w:p w14:paraId="776F46DA" w14:textId="77777777" w:rsidR="00337B3C" w:rsidRPr="00C0297B" w:rsidRDefault="00337B3C" w:rsidP="00376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2ADF7A89" w14:textId="41B7D359" w:rsidR="00376B85" w:rsidRPr="00161E24" w:rsidRDefault="00376B85" w:rsidP="00337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กลุ่มบริษัทมีความเสี่ยงจากความผันผวนของราคาและปริมาณการขายสุกร</w:t>
      </w:r>
      <w:r w:rsidR="0002636B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ไก่และปลา กลุ่มบริษัทจัดการความเสี่ยงนี้โดยการปรับปริมาณการเลี้ยงให้สอดคล้องกับอุปสงค์และอุปทานของตลาด โดยฝ่ายบริหารทำการวิเคราะห์แนวโน้มของอุตสาหกรรมอย่างสม่ำเสมอ และขยายช่องทางการจำหน่ายผลิตภัณฑ์แปรรูปจากสินทรัพย์ชีวภาพดังกล่าว</w:t>
      </w:r>
    </w:p>
    <w:p w14:paraId="50E991EC" w14:textId="55733EEF" w:rsidR="00787D22" w:rsidRPr="00C0297B" w:rsidRDefault="00A454C0" w:rsidP="00570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>
        <w:rPr>
          <w:rFonts w:asciiTheme="majorBidi" w:hAnsiTheme="majorBidi" w:cstheme="majorBidi"/>
          <w:sz w:val="30"/>
          <w:szCs w:val="30"/>
          <w:cs/>
        </w:rPr>
        <w:tab/>
      </w:r>
      <w:r>
        <w:rPr>
          <w:rFonts w:asciiTheme="majorBidi" w:hAnsiTheme="majorBidi" w:cstheme="majorBidi"/>
          <w:sz w:val="30"/>
          <w:szCs w:val="30"/>
          <w:cs/>
        </w:rPr>
        <w:tab/>
      </w:r>
    </w:p>
    <w:p w14:paraId="12CC6C0B" w14:textId="5EAFE459" w:rsidR="00376B85" w:rsidRPr="00161E24" w:rsidRDefault="00376B85" w:rsidP="00376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ความเสี่ยงด้านสภาพอากาศและโรคภัย</w:t>
      </w:r>
    </w:p>
    <w:p w14:paraId="66FC286D" w14:textId="77777777" w:rsidR="00337B3C" w:rsidRPr="00C0297B" w:rsidRDefault="00337B3C" w:rsidP="00376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47599938" w14:textId="3FEC9BF7" w:rsidR="00376B85" w:rsidRDefault="00376B85" w:rsidP="00337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สินทรัพย์ชีวภาพของกลุ่มบริษัทมี</w:t>
      </w:r>
      <w:r w:rsidR="00B030C5">
        <w:rPr>
          <w:rFonts w:asciiTheme="majorBidi" w:hAnsiTheme="majorBidi" w:cstheme="majorBidi" w:hint="cs"/>
          <w:sz w:val="30"/>
          <w:szCs w:val="30"/>
          <w:cs/>
        </w:rPr>
        <w:t>ความ</w:t>
      </w:r>
      <w:r w:rsidRPr="00161E24">
        <w:rPr>
          <w:rFonts w:asciiTheme="majorBidi" w:hAnsiTheme="majorBidi" w:cstheme="majorBidi"/>
          <w:sz w:val="30"/>
          <w:szCs w:val="30"/>
          <w:cs/>
        </w:rPr>
        <w:t>เสี่ยงต่อความเสียหายเนื่องจากการเปลี่ยนแปลงสภาพภูมิอากาศและการ</w:t>
      </w:r>
      <w:r w:rsidR="00B030C5">
        <w:rPr>
          <w:rFonts w:asciiTheme="majorBidi" w:hAnsiTheme="majorBidi" w:cstheme="majorBidi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เกิดโรคภัย กลุ่มบริษัทมีกระบวนการติดตามและบรรเทาความเสี่ยงเหล่านี้โดยการสร้างสิ่งแวดล้อมในการเลี้ยง</w:t>
      </w:r>
      <w:r w:rsidR="00B030C5">
        <w:rPr>
          <w:rFonts w:asciiTheme="majorBidi" w:hAnsiTheme="majorBidi" w:cstheme="majorBidi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ให้เหมาะสม</w:t>
      </w:r>
      <w:r w:rsidR="00272C66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มีการตรวจสุขภาพอย่างสม่ำเสมอและการปฏิบัติตามการควบคุมโรคของอุตสาหกรรมที่เกี่ยวข้อง</w:t>
      </w:r>
    </w:p>
    <w:p w14:paraId="79E48FA7" w14:textId="02518AD7" w:rsidR="007071C0" w:rsidRPr="00161E24" w:rsidRDefault="007071C0" w:rsidP="008F64CE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เงินลงทุนในบริษัทร่วมและการร่วมค้า</w:t>
      </w:r>
    </w:p>
    <w:p w14:paraId="1B4682E5" w14:textId="1F695F26" w:rsidR="006603C8" w:rsidRPr="00F9636C" w:rsidRDefault="006603C8" w:rsidP="006603C8">
      <w:pPr>
        <w:rPr>
          <w:rFonts w:asciiTheme="majorBidi" w:hAnsiTheme="majorBidi" w:cstheme="majorBidi"/>
          <w:sz w:val="22"/>
          <w:szCs w:val="22"/>
        </w:rPr>
      </w:pPr>
    </w:p>
    <w:tbl>
      <w:tblPr>
        <w:tblW w:w="9469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976"/>
        <w:gridCol w:w="1153"/>
        <w:gridCol w:w="271"/>
        <w:gridCol w:w="1187"/>
        <w:gridCol w:w="271"/>
        <w:gridCol w:w="1170"/>
        <w:gridCol w:w="254"/>
        <w:gridCol w:w="1187"/>
      </w:tblGrid>
      <w:tr w:rsidR="00D62F10" w:rsidRPr="00C57846" w14:paraId="44B9CB69" w14:textId="77777777" w:rsidTr="00516440">
        <w:trPr>
          <w:tblHeader/>
        </w:trPr>
        <w:tc>
          <w:tcPr>
            <w:tcW w:w="2099" w:type="pct"/>
          </w:tcPr>
          <w:p w14:paraId="349A5FC6" w14:textId="77777777" w:rsidR="00D62F10" w:rsidRPr="00B056C3" w:rsidRDefault="00D62F10" w:rsidP="009A0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14:paraId="21590D31" w14:textId="77777777" w:rsidR="00D62F10" w:rsidRPr="00B056C3" w:rsidRDefault="00D62F10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705BD79B" w14:textId="77777777" w:rsidR="00D62F10" w:rsidRPr="00B056C3" w:rsidRDefault="00D62F10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9" w:type="pct"/>
            <w:gridSpan w:val="3"/>
          </w:tcPr>
          <w:p w14:paraId="0E6B481A" w14:textId="77777777" w:rsidR="00D62F10" w:rsidRPr="00B056C3" w:rsidRDefault="00D62F10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B2EC3" w:rsidRPr="00C57846" w14:paraId="2AB57A78" w14:textId="77777777" w:rsidTr="00516440">
        <w:trPr>
          <w:tblHeader/>
        </w:trPr>
        <w:tc>
          <w:tcPr>
            <w:tcW w:w="2099" w:type="pct"/>
          </w:tcPr>
          <w:p w14:paraId="26BD5D4D" w14:textId="77777777" w:rsidR="002B2EC3" w:rsidRPr="00B056C3" w:rsidRDefault="002B2EC3" w:rsidP="002B2EC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09" w:type="pct"/>
            <w:shd w:val="clear" w:color="auto" w:fill="auto"/>
          </w:tcPr>
          <w:p w14:paraId="49B12ADD" w14:textId="302FB343" w:rsidR="002B2EC3" w:rsidRPr="00B056C3" w:rsidRDefault="002B2EC3" w:rsidP="002B2E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2CC63C99" w14:textId="77777777" w:rsidR="002B2EC3" w:rsidRPr="00B056C3" w:rsidRDefault="002B2EC3" w:rsidP="002B2E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4C0F8B07" w14:textId="706CE5AD" w:rsidR="002B2EC3" w:rsidRPr="00B056C3" w:rsidRDefault="002B2EC3" w:rsidP="002B2E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0B557665" w14:textId="77777777" w:rsidR="002B2EC3" w:rsidRPr="00B056C3" w:rsidRDefault="002B2EC3" w:rsidP="002B2E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68ABB4EA" w14:textId="752F451B" w:rsidR="002B2EC3" w:rsidRPr="00B056C3" w:rsidRDefault="002B2EC3" w:rsidP="002B2E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4" w:type="pct"/>
          </w:tcPr>
          <w:p w14:paraId="1E486601" w14:textId="77777777" w:rsidR="002B2EC3" w:rsidRPr="00B056C3" w:rsidRDefault="002B2EC3" w:rsidP="002B2E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5A7DE48A" w14:textId="58ECE6AA" w:rsidR="002B2EC3" w:rsidRPr="00B056C3" w:rsidRDefault="002B2EC3" w:rsidP="002B2EC3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62F10" w:rsidRPr="00C57846" w14:paraId="142111FE" w14:textId="77777777" w:rsidTr="00516440">
        <w:trPr>
          <w:trHeight w:val="434"/>
          <w:tblHeader/>
        </w:trPr>
        <w:tc>
          <w:tcPr>
            <w:tcW w:w="2099" w:type="pct"/>
          </w:tcPr>
          <w:p w14:paraId="0F281C7F" w14:textId="77777777" w:rsidR="00D62F10" w:rsidRPr="00B056C3" w:rsidRDefault="00D62F10" w:rsidP="009A0C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1" w:type="pct"/>
            <w:gridSpan w:val="7"/>
          </w:tcPr>
          <w:p w14:paraId="10D9F1E1" w14:textId="77777777" w:rsidR="00D62F10" w:rsidRPr="00B056C3" w:rsidRDefault="00D62F10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62F10" w:rsidRPr="00927F6F" w14:paraId="578FF325" w14:textId="77777777" w:rsidTr="00516440">
        <w:tc>
          <w:tcPr>
            <w:tcW w:w="2099" w:type="pct"/>
          </w:tcPr>
          <w:p w14:paraId="53BBFB2A" w14:textId="1C55DFAE" w:rsidR="00D62F10" w:rsidRPr="00927F6F" w:rsidRDefault="00D62F10" w:rsidP="009A0C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9" w:type="pct"/>
          </w:tcPr>
          <w:p w14:paraId="6D9F5571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149DD26E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059E7B8A" w14:textId="46AAD1E9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BF60BBD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192D2AC1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74CDE076" w14:textId="77777777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19291178" w14:textId="23A6878C" w:rsidR="00D62F10" w:rsidRPr="00927F6F" w:rsidRDefault="00D62F10" w:rsidP="00D62F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71AA8" w:rsidRPr="00927F6F" w14:paraId="02BF7BE5" w14:textId="77777777" w:rsidTr="00516440">
        <w:tc>
          <w:tcPr>
            <w:tcW w:w="2099" w:type="pct"/>
          </w:tcPr>
          <w:p w14:paraId="486FC861" w14:textId="2572DB12" w:rsidR="00F71AA8" w:rsidRPr="00927F6F" w:rsidRDefault="00F71AA8" w:rsidP="00F71A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09" w:type="pct"/>
          </w:tcPr>
          <w:p w14:paraId="03670756" w14:textId="5B8E3833" w:rsidR="00F71AA8" w:rsidRPr="00F71AA8" w:rsidRDefault="00F71AA8" w:rsidP="00F71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F71AA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F71AA8">
              <w:rPr>
                <w:rFonts w:asciiTheme="majorBidi" w:hAnsiTheme="majorBidi" w:cstheme="majorBidi" w:hint="cs"/>
                <w:sz w:val="30"/>
                <w:szCs w:val="30"/>
                <w:cs/>
              </w:rPr>
              <w:t>43</w:t>
            </w:r>
          </w:p>
        </w:tc>
        <w:tc>
          <w:tcPr>
            <w:tcW w:w="143" w:type="pct"/>
          </w:tcPr>
          <w:p w14:paraId="22911668" w14:textId="77777777" w:rsidR="00F71AA8" w:rsidRPr="00927F6F" w:rsidRDefault="00F71AA8" w:rsidP="00F71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3315550B" w14:textId="6927595B" w:rsidR="00F71AA8" w:rsidRPr="00927F6F" w:rsidRDefault="00F71AA8" w:rsidP="00F71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255</w:t>
            </w:r>
          </w:p>
        </w:tc>
        <w:tc>
          <w:tcPr>
            <w:tcW w:w="143" w:type="pct"/>
          </w:tcPr>
          <w:p w14:paraId="546C68DA" w14:textId="77777777" w:rsidR="00F71AA8" w:rsidRPr="00927F6F" w:rsidRDefault="00F71AA8" w:rsidP="00F71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DFF5593" w14:textId="6640ED85" w:rsidR="00F71AA8" w:rsidRPr="00314A4D" w:rsidRDefault="00314A4D" w:rsidP="00F71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4A4D">
              <w:rPr>
                <w:rFonts w:asciiTheme="majorBidi" w:hAnsiTheme="majorBidi" w:cstheme="majorBidi" w:hint="cs"/>
                <w:sz w:val="30"/>
                <w:szCs w:val="30"/>
                <w:cs/>
              </w:rPr>
              <w:t>69</w:t>
            </w:r>
          </w:p>
        </w:tc>
        <w:tc>
          <w:tcPr>
            <w:tcW w:w="134" w:type="pct"/>
          </w:tcPr>
          <w:p w14:paraId="2782D533" w14:textId="77777777" w:rsidR="00F71AA8" w:rsidRPr="00927F6F" w:rsidRDefault="00F71AA8" w:rsidP="00F71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6139D579" w14:textId="75598878" w:rsidR="00F71AA8" w:rsidRPr="00927F6F" w:rsidRDefault="00F71AA8" w:rsidP="00F71A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69</w:t>
            </w:r>
          </w:p>
        </w:tc>
      </w:tr>
      <w:tr w:rsidR="00AA107A" w:rsidRPr="00927F6F" w14:paraId="4924E1AB" w14:textId="77777777" w:rsidTr="00516440">
        <w:tc>
          <w:tcPr>
            <w:tcW w:w="2099" w:type="pct"/>
          </w:tcPr>
          <w:p w14:paraId="43453E50" w14:textId="26F23876" w:rsidR="00AA107A" w:rsidRPr="00161E24" w:rsidRDefault="00AA107A" w:rsidP="00AA1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609" w:type="pct"/>
          </w:tcPr>
          <w:p w14:paraId="52746C30" w14:textId="0403B592" w:rsidR="00AA107A" w:rsidRPr="00927F6F" w:rsidRDefault="00AA107A" w:rsidP="00AA1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A48C9">
              <w:rPr>
                <w:rFonts w:asciiTheme="majorBidi" w:hAnsiTheme="majorBidi"/>
                <w:sz w:val="30"/>
                <w:szCs w:val="30"/>
                <w:cs/>
              </w:rPr>
              <w:t>12</w:t>
            </w:r>
          </w:p>
        </w:tc>
        <w:tc>
          <w:tcPr>
            <w:tcW w:w="143" w:type="pct"/>
          </w:tcPr>
          <w:p w14:paraId="57674135" w14:textId="77777777" w:rsidR="00AA107A" w:rsidRPr="00927F6F" w:rsidRDefault="00AA107A" w:rsidP="00AA1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2F3D6AF1" w14:textId="67E6DE2B" w:rsidR="00AA107A" w:rsidRPr="00927F6F" w:rsidRDefault="00AA107A" w:rsidP="00AA1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143" w:type="pct"/>
          </w:tcPr>
          <w:p w14:paraId="623C6D79" w14:textId="77777777" w:rsidR="00AA107A" w:rsidRPr="00927F6F" w:rsidRDefault="00AA107A" w:rsidP="00AA1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4340B790" w14:textId="27852683" w:rsidR="00AA107A" w:rsidRPr="00927F6F" w:rsidRDefault="00AA107A" w:rsidP="00AA1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</w:tcPr>
          <w:p w14:paraId="24CEEBC7" w14:textId="77777777" w:rsidR="00AA107A" w:rsidRPr="00927F6F" w:rsidRDefault="00AA107A" w:rsidP="00AA1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3137EA51" w14:textId="6442EAF5" w:rsidR="00AA107A" w:rsidRPr="00927F6F" w:rsidRDefault="00AA107A" w:rsidP="00AA1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AA107A" w:rsidRPr="00927F6F" w14:paraId="075D6678" w14:textId="77777777" w:rsidTr="00516440">
        <w:tc>
          <w:tcPr>
            <w:tcW w:w="2099" w:type="pct"/>
          </w:tcPr>
          <w:p w14:paraId="2B43344E" w14:textId="623486C3" w:rsidR="00AA107A" w:rsidRPr="00161E24" w:rsidRDefault="00AA107A" w:rsidP="00AA1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กำไร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จากเงินลงทุนใน</w:t>
            </w:r>
          </w:p>
        </w:tc>
        <w:tc>
          <w:tcPr>
            <w:tcW w:w="609" w:type="pct"/>
            <w:shd w:val="clear" w:color="auto" w:fill="auto"/>
          </w:tcPr>
          <w:p w14:paraId="4C3A4BDB" w14:textId="54F6D446" w:rsidR="00AA107A" w:rsidRPr="00927F6F" w:rsidRDefault="00AA107A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737D013F" w14:textId="77777777" w:rsidR="00AA107A" w:rsidRPr="00927F6F" w:rsidRDefault="00AA107A" w:rsidP="00AA1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1DA5D549" w14:textId="3ACFE7A7" w:rsidR="00AA107A" w:rsidRPr="00927F6F" w:rsidRDefault="00AA107A" w:rsidP="00AA1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7DF40DAF" w14:textId="77777777" w:rsidR="00AA107A" w:rsidRPr="00927F6F" w:rsidRDefault="00AA107A" w:rsidP="00AA1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16BDED4F" w14:textId="676F7B09" w:rsidR="00AA107A" w:rsidRPr="00927F6F" w:rsidRDefault="00AA107A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0F45B78F" w14:textId="77777777" w:rsidR="00AA107A" w:rsidRPr="00927F6F" w:rsidRDefault="00AA107A" w:rsidP="00AA1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009FA3D9" w14:textId="4579A9AF" w:rsidR="00AA107A" w:rsidRPr="00927F6F" w:rsidRDefault="00AA107A" w:rsidP="00AA107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75A2" w:rsidRPr="00927F6F" w14:paraId="018E928D" w14:textId="77777777" w:rsidTr="00516440">
        <w:tc>
          <w:tcPr>
            <w:tcW w:w="2099" w:type="pct"/>
          </w:tcPr>
          <w:p w14:paraId="22C9724E" w14:textId="68545937" w:rsidR="00EF75A2" w:rsidRPr="00161E24" w:rsidRDefault="00EF75A2" w:rsidP="00EF7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609" w:type="pct"/>
            <w:shd w:val="clear" w:color="auto" w:fill="auto"/>
          </w:tcPr>
          <w:p w14:paraId="2532CDBD" w14:textId="1CF88EF2" w:rsidR="00EF75A2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/>
                <w:sz w:val="30"/>
                <w:szCs w:val="30"/>
              </w:rPr>
            </w:pPr>
            <w:r w:rsidRPr="008A48C9">
              <w:rPr>
                <w:rFonts w:asciiTheme="majorBidi" w:hAnsiTheme="majorBidi"/>
                <w:sz w:val="30"/>
                <w:szCs w:val="30"/>
                <w:cs/>
              </w:rPr>
              <w:t>30</w:t>
            </w:r>
          </w:p>
        </w:tc>
        <w:tc>
          <w:tcPr>
            <w:tcW w:w="143" w:type="pct"/>
            <w:shd w:val="clear" w:color="auto" w:fill="auto"/>
          </w:tcPr>
          <w:p w14:paraId="290B965E" w14:textId="77777777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shd w:val="clear" w:color="auto" w:fill="auto"/>
          </w:tcPr>
          <w:p w14:paraId="3C944B4C" w14:textId="0690AE83" w:rsidR="00EF75A2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20197076" w14:textId="77777777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0AFC2E25" w14:textId="77838DD6" w:rsidR="00EF75A2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</w:tcPr>
          <w:p w14:paraId="0782FBAA" w14:textId="77777777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6FD6167" w14:textId="0CE53811" w:rsidR="00EF75A2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EF75A2" w:rsidRPr="00927F6F" w14:paraId="462C930F" w14:textId="77777777" w:rsidTr="00B81CA2">
        <w:tc>
          <w:tcPr>
            <w:tcW w:w="2099" w:type="pct"/>
          </w:tcPr>
          <w:p w14:paraId="3CB657C8" w14:textId="7370B019" w:rsidR="00EF75A2" w:rsidRDefault="00EF75A2" w:rsidP="00EF7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แบ่ง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เบ็ดเสร็จอื่น</w:t>
            </w:r>
          </w:p>
        </w:tc>
        <w:tc>
          <w:tcPr>
            <w:tcW w:w="609" w:type="pct"/>
          </w:tcPr>
          <w:p w14:paraId="3A527510" w14:textId="77777777" w:rsidR="00EF75A2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0861C5C0" w14:textId="77777777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29EC0F8C" w14:textId="77777777" w:rsidR="00EF75A2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601D3B8F" w14:textId="77777777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C82C4A6" w14:textId="77777777" w:rsidR="00EF75A2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1FBEFD22" w14:textId="77777777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7D01B93F" w14:textId="77777777" w:rsidR="00EF75A2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F75A2" w:rsidRPr="00927F6F" w14:paraId="30DFEE82" w14:textId="77777777" w:rsidTr="00EF75A2">
        <w:tc>
          <w:tcPr>
            <w:tcW w:w="2099" w:type="pct"/>
          </w:tcPr>
          <w:p w14:paraId="40695317" w14:textId="49D80800" w:rsidR="00EF75A2" w:rsidRPr="00161E24" w:rsidRDefault="00EF75A2" w:rsidP="00EF7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จากเงินลงทุนในบริษัทร่วม</w:t>
            </w:r>
          </w:p>
        </w:tc>
        <w:tc>
          <w:tcPr>
            <w:tcW w:w="609" w:type="pct"/>
            <w:shd w:val="clear" w:color="auto" w:fill="auto"/>
          </w:tcPr>
          <w:p w14:paraId="23A56F4D" w14:textId="63110850" w:rsidR="00EF75A2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CAB9D90" w14:textId="77777777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7EC866D0" w14:textId="4762CB9B" w:rsidR="00EF75A2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8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11</w:t>
            </w:r>
          </w:p>
        </w:tc>
        <w:tc>
          <w:tcPr>
            <w:tcW w:w="143" w:type="pct"/>
          </w:tcPr>
          <w:p w14:paraId="691D4108" w14:textId="77777777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2254B955" w14:textId="76071B2A" w:rsidR="00EF75A2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34" w:type="pct"/>
          </w:tcPr>
          <w:p w14:paraId="2756BB29" w14:textId="77777777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556E019" w14:textId="4BA2E41B" w:rsidR="00EF75A2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EF75A2" w:rsidRPr="00927F6F" w14:paraId="6F8597DE" w14:textId="77777777" w:rsidTr="00516440">
        <w:tc>
          <w:tcPr>
            <w:tcW w:w="2099" w:type="pct"/>
          </w:tcPr>
          <w:p w14:paraId="48A4B35B" w14:textId="73201D73" w:rsidR="00EF75A2" w:rsidRPr="00161E24" w:rsidRDefault="00EF75A2" w:rsidP="00EF7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818146" w14:textId="5C29180D" w:rsidR="00EF75A2" w:rsidRPr="00402890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A48C9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285</w:t>
            </w:r>
          </w:p>
        </w:tc>
        <w:tc>
          <w:tcPr>
            <w:tcW w:w="143" w:type="pct"/>
          </w:tcPr>
          <w:p w14:paraId="104944C2" w14:textId="77777777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65DF705C" w14:textId="2728994F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43</w:t>
            </w:r>
          </w:p>
        </w:tc>
        <w:tc>
          <w:tcPr>
            <w:tcW w:w="143" w:type="pct"/>
          </w:tcPr>
          <w:p w14:paraId="47E667DE" w14:textId="77777777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6D2B7F72" w14:textId="5E38ED70" w:rsidR="00EF75A2" w:rsidRPr="003E110E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69</w:t>
            </w:r>
          </w:p>
        </w:tc>
        <w:tc>
          <w:tcPr>
            <w:tcW w:w="134" w:type="pct"/>
          </w:tcPr>
          <w:p w14:paraId="38C5236A" w14:textId="77777777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7DEC5BAB" w14:textId="123486F1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69</w:t>
            </w:r>
          </w:p>
        </w:tc>
      </w:tr>
      <w:tr w:rsidR="00EF75A2" w:rsidRPr="00927F6F" w14:paraId="00C1ED04" w14:textId="77777777" w:rsidTr="00516440">
        <w:tc>
          <w:tcPr>
            <w:tcW w:w="2099" w:type="pct"/>
          </w:tcPr>
          <w:p w14:paraId="2D288063" w14:textId="77777777" w:rsidR="00EF75A2" w:rsidRPr="00161E24" w:rsidRDefault="00EF75A2" w:rsidP="00EF7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</w:tcPr>
          <w:p w14:paraId="05D2198E" w14:textId="77777777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682B09EA" w14:textId="77777777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56285217" w14:textId="77777777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63E20E66" w14:textId="77777777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double" w:sz="4" w:space="0" w:color="auto"/>
            </w:tcBorders>
          </w:tcPr>
          <w:p w14:paraId="724F5B48" w14:textId="77777777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696DDF80" w14:textId="77777777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double" w:sz="4" w:space="0" w:color="auto"/>
            </w:tcBorders>
          </w:tcPr>
          <w:p w14:paraId="37242591" w14:textId="77777777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75A2" w:rsidRPr="00927F6F" w14:paraId="48D32D31" w14:textId="77777777" w:rsidTr="00516440">
        <w:tc>
          <w:tcPr>
            <w:tcW w:w="2099" w:type="pct"/>
          </w:tcPr>
          <w:p w14:paraId="7FD2D795" w14:textId="687999EC" w:rsidR="00EF75A2" w:rsidRPr="00161E24" w:rsidRDefault="00EF75A2" w:rsidP="00EF7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609" w:type="pct"/>
          </w:tcPr>
          <w:p w14:paraId="56A56331" w14:textId="77777777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21DB3694" w14:textId="77777777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71C99531" w14:textId="77777777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</w:tcPr>
          <w:p w14:paraId="5D6D794D" w14:textId="77777777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4BD36C98" w14:textId="77777777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4" w:type="pct"/>
          </w:tcPr>
          <w:p w14:paraId="08F9D319" w14:textId="77777777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73240B52" w14:textId="77777777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75A2" w:rsidRPr="00927F6F" w14:paraId="526C4C94" w14:textId="77777777" w:rsidTr="00516440">
        <w:tc>
          <w:tcPr>
            <w:tcW w:w="2099" w:type="pct"/>
          </w:tcPr>
          <w:p w14:paraId="699F0EFA" w14:textId="1FC2B07F" w:rsidR="00EF75A2" w:rsidRPr="00161E24" w:rsidRDefault="00EF75A2" w:rsidP="00EF7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09" w:type="pct"/>
          </w:tcPr>
          <w:p w14:paraId="160E6E28" w14:textId="68E731C0" w:rsidR="00EF75A2" w:rsidRPr="00F71AA8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71AA8">
              <w:rPr>
                <w:rFonts w:asciiTheme="majorBidi" w:hAnsiTheme="majorBidi" w:cstheme="majorBidi"/>
                <w:sz w:val="30"/>
                <w:szCs w:val="30"/>
              </w:rPr>
              <w:t>1,105</w:t>
            </w:r>
          </w:p>
        </w:tc>
        <w:tc>
          <w:tcPr>
            <w:tcW w:w="143" w:type="pct"/>
          </w:tcPr>
          <w:p w14:paraId="42A4A622" w14:textId="77777777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18649A2" w14:textId="20A1FDC6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1,090</w:t>
            </w:r>
          </w:p>
        </w:tc>
        <w:tc>
          <w:tcPr>
            <w:tcW w:w="143" w:type="pct"/>
          </w:tcPr>
          <w:p w14:paraId="57C3992D" w14:textId="77777777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05D83E93" w14:textId="6BD6104F" w:rsidR="00EF75A2" w:rsidRPr="00314A4D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14A4D">
              <w:rPr>
                <w:rFonts w:asciiTheme="majorBidi" w:hAnsiTheme="majorBidi" w:cstheme="majorBidi" w:hint="cs"/>
                <w:sz w:val="30"/>
                <w:szCs w:val="30"/>
                <w:cs/>
              </w:rPr>
              <w:t>976</w:t>
            </w:r>
          </w:p>
        </w:tc>
        <w:tc>
          <w:tcPr>
            <w:tcW w:w="134" w:type="pct"/>
          </w:tcPr>
          <w:p w14:paraId="53E53E1B" w14:textId="77777777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1C8C6E33" w14:textId="081D1DBC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976</w:t>
            </w:r>
          </w:p>
        </w:tc>
      </w:tr>
      <w:tr w:rsidR="00EF75A2" w:rsidRPr="00927F6F" w14:paraId="4F6E6E2D" w14:textId="77777777" w:rsidTr="00516440">
        <w:tc>
          <w:tcPr>
            <w:tcW w:w="2099" w:type="pct"/>
          </w:tcPr>
          <w:p w14:paraId="0BD1D287" w14:textId="1D9AC658" w:rsidR="00EF75A2" w:rsidRPr="00161E24" w:rsidRDefault="00EF75A2" w:rsidP="00EF7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ลดทุนในการร่วมค้า</w:t>
            </w:r>
          </w:p>
        </w:tc>
        <w:tc>
          <w:tcPr>
            <w:tcW w:w="609" w:type="pct"/>
          </w:tcPr>
          <w:p w14:paraId="0B862C3A" w14:textId="763C4BB4" w:rsidR="00EF75A2" w:rsidRPr="00F71AA8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(143)</w:t>
            </w:r>
          </w:p>
        </w:tc>
        <w:tc>
          <w:tcPr>
            <w:tcW w:w="143" w:type="pct"/>
          </w:tcPr>
          <w:p w14:paraId="355B5137" w14:textId="77777777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0B477B00" w14:textId="2162E9B7" w:rsidR="00EF75A2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04652ED" w14:textId="77777777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34E83ED4" w14:textId="392B2B7F" w:rsidR="00EF75A2" w:rsidRPr="00314A4D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4BD2">
              <w:rPr>
                <w:rFonts w:asciiTheme="majorBidi" w:hAnsiTheme="majorBidi" w:cstheme="majorBidi"/>
                <w:sz w:val="30"/>
                <w:szCs w:val="30"/>
              </w:rPr>
              <w:t>(143)</w:t>
            </w:r>
          </w:p>
        </w:tc>
        <w:tc>
          <w:tcPr>
            <w:tcW w:w="134" w:type="pct"/>
          </w:tcPr>
          <w:p w14:paraId="4CBF1C63" w14:textId="77777777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5AB0E5D8" w14:textId="53EF37C0" w:rsidR="00EF75A2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75A2" w:rsidRPr="00927F6F" w14:paraId="6D642FB3" w14:textId="77777777" w:rsidTr="00516440">
        <w:tc>
          <w:tcPr>
            <w:tcW w:w="2099" w:type="pct"/>
          </w:tcPr>
          <w:p w14:paraId="1A623098" w14:textId="02B242D9" w:rsidR="00EF75A2" w:rsidRDefault="00EF75A2" w:rsidP="00EF7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เปลี่ยนแปลงสถานะเงินลงทุนในการร่วมค้า</w:t>
            </w:r>
          </w:p>
        </w:tc>
        <w:tc>
          <w:tcPr>
            <w:tcW w:w="609" w:type="pct"/>
          </w:tcPr>
          <w:p w14:paraId="43EEEEE4" w14:textId="2153D83C" w:rsidR="00EF75A2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(71)</w:t>
            </w:r>
          </w:p>
        </w:tc>
        <w:tc>
          <w:tcPr>
            <w:tcW w:w="143" w:type="pct"/>
          </w:tcPr>
          <w:p w14:paraId="404F7918" w14:textId="77777777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3E56682" w14:textId="6AACDC08" w:rsidR="00EF75A2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529A6C6E" w14:textId="77777777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093EA4B0" w14:textId="42659486" w:rsidR="00EF75A2" w:rsidRPr="00314A4D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24BD2">
              <w:rPr>
                <w:rFonts w:asciiTheme="majorBidi" w:hAnsiTheme="majorBidi" w:cstheme="majorBidi"/>
                <w:sz w:val="30"/>
                <w:szCs w:val="30"/>
              </w:rPr>
              <w:t>(48)</w:t>
            </w:r>
          </w:p>
        </w:tc>
        <w:tc>
          <w:tcPr>
            <w:tcW w:w="134" w:type="pct"/>
          </w:tcPr>
          <w:p w14:paraId="4340968E" w14:textId="77777777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1FDC9C48" w14:textId="165EF525" w:rsidR="00EF75A2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535F6" w:rsidRPr="00927F6F" w14:paraId="5B4ABF4B" w14:textId="77777777" w:rsidTr="00516440">
        <w:tc>
          <w:tcPr>
            <w:tcW w:w="2099" w:type="pct"/>
          </w:tcPr>
          <w:p w14:paraId="5359DC36" w14:textId="6E12C06B" w:rsidR="005535F6" w:rsidRDefault="005535F6" w:rsidP="005535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ลดลงจากการชำระบัญชี</w:t>
            </w:r>
          </w:p>
        </w:tc>
        <w:tc>
          <w:tcPr>
            <w:tcW w:w="609" w:type="pct"/>
          </w:tcPr>
          <w:p w14:paraId="3961DE82" w14:textId="606CC600" w:rsidR="005535F6" w:rsidRDefault="005535F6" w:rsidP="00553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43" w:type="pct"/>
          </w:tcPr>
          <w:p w14:paraId="7AA1E15D" w14:textId="77777777" w:rsidR="005535F6" w:rsidRPr="00927F6F" w:rsidRDefault="005535F6" w:rsidP="00553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2F4F9935" w14:textId="47F4D507" w:rsidR="005535F6" w:rsidRDefault="005535F6" w:rsidP="00553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1BB559CD" w14:textId="77777777" w:rsidR="005535F6" w:rsidRPr="00927F6F" w:rsidRDefault="005535F6" w:rsidP="00553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1742D542" w14:textId="169D3E05" w:rsidR="005535F6" w:rsidRPr="00024BD2" w:rsidRDefault="005535F6" w:rsidP="00FB2F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79FBF8E6" w14:textId="77777777" w:rsidR="005535F6" w:rsidRPr="00927F6F" w:rsidRDefault="005535F6" w:rsidP="00553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52888B09" w14:textId="2960FC71" w:rsidR="005535F6" w:rsidRDefault="005535F6" w:rsidP="00553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F75A2" w:rsidRPr="00927F6F" w14:paraId="475D7DE1" w14:textId="77777777" w:rsidTr="00516440">
        <w:tc>
          <w:tcPr>
            <w:tcW w:w="2099" w:type="pct"/>
          </w:tcPr>
          <w:p w14:paraId="17E2A122" w14:textId="68B2E90B" w:rsidR="00EF75A2" w:rsidRPr="00161E24" w:rsidRDefault="00EF75A2" w:rsidP="00EF7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609" w:type="pct"/>
            <w:shd w:val="clear" w:color="auto" w:fill="auto"/>
          </w:tcPr>
          <w:p w14:paraId="6C4C5377" w14:textId="6890E56B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143" w:type="pct"/>
          </w:tcPr>
          <w:p w14:paraId="472AEC53" w14:textId="77777777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54B8FBCD" w14:textId="413405AE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143" w:type="pct"/>
          </w:tcPr>
          <w:p w14:paraId="57A0C488" w14:textId="77777777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4DA0862C" w14:textId="112D1AAF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22482DFD" w14:textId="77777777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</w:tcPr>
          <w:p w14:paraId="4618FAE2" w14:textId="09990EA8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EF75A2" w:rsidRPr="00927F6F" w14:paraId="10EA98DC" w14:textId="77777777" w:rsidTr="00516440">
        <w:tc>
          <w:tcPr>
            <w:tcW w:w="2099" w:type="pct"/>
          </w:tcPr>
          <w:p w14:paraId="6106F174" w14:textId="12F6D743" w:rsidR="00EF75A2" w:rsidRPr="00161E24" w:rsidRDefault="00EF75A2" w:rsidP="00EF7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14:paraId="6269EC32" w14:textId="1A5A5041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(106)</w:t>
            </w:r>
          </w:p>
        </w:tc>
        <w:tc>
          <w:tcPr>
            <w:tcW w:w="143" w:type="pct"/>
          </w:tcPr>
          <w:p w14:paraId="14971A13" w14:textId="77777777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03D01190" w14:textId="15962298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(122)</w:t>
            </w:r>
          </w:p>
        </w:tc>
        <w:tc>
          <w:tcPr>
            <w:tcW w:w="143" w:type="pct"/>
          </w:tcPr>
          <w:p w14:paraId="603E7FCD" w14:textId="77777777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bottom w:val="single" w:sz="4" w:space="0" w:color="auto"/>
            </w:tcBorders>
          </w:tcPr>
          <w:p w14:paraId="58B9C80B" w14:textId="6E556362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6A3C2F67" w14:textId="77777777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1F3615B" w14:textId="14900947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EF75A2" w:rsidRPr="00927F6F" w14:paraId="23B56263" w14:textId="77777777" w:rsidTr="00516440">
        <w:tc>
          <w:tcPr>
            <w:tcW w:w="2099" w:type="pct"/>
          </w:tcPr>
          <w:p w14:paraId="5E7A8876" w14:textId="008C3D98" w:rsidR="00EF75A2" w:rsidRPr="00161E24" w:rsidRDefault="00EF75A2" w:rsidP="00EF75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1DD20EAE" w14:textId="1BE5898D" w:rsidR="00EF75A2" w:rsidRPr="00402890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90</w:t>
            </w:r>
            <w:r w:rsidR="00EC5D9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43" w:type="pct"/>
          </w:tcPr>
          <w:p w14:paraId="1E89EDB3" w14:textId="77777777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2C70A041" w14:textId="61D41156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1,105</w:t>
            </w:r>
          </w:p>
        </w:tc>
        <w:tc>
          <w:tcPr>
            <w:tcW w:w="143" w:type="pct"/>
          </w:tcPr>
          <w:p w14:paraId="77C0A83D" w14:textId="77777777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tcBorders>
              <w:top w:val="single" w:sz="4" w:space="0" w:color="auto"/>
              <w:bottom w:val="double" w:sz="4" w:space="0" w:color="auto"/>
            </w:tcBorders>
          </w:tcPr>
          <w:p w14:paraId="35032911" w14:textId="51BE6B74" w:rsidR="00EF75A2" w:rsidRPr="003E110E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24BD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785</w:t>
            </w:r>
          </w:p>
        </w:tc>
        <w:tc>
          <w:tcPr>
            <w:tcW w:w="134" w:type="pct"/>
          </w:tcPr>
          <w:p w14:paraId="554B4339" w14:textId="77777777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435EB793" w14:textId="3F0988E8" w:rsidR="00EF75A2" w:rsidRPr="00927F6F" w:rsidRDefault="00EF75A2" w:rsidP="00EF75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976</w:t>
            </w:r>
          </w:p>
        </w:tc>
      </w:tr>
    </w:tbl>
    <w:p w14:paraId="349C2E2C" w14:textId="77777777" w:rsidR="00A70561" w:rsidRPr="00F9476D" w:rsidRDefault="00A70561" w:rsidP="009A0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0528166E" w14:textId="6A056E20" w:rsidR="00B811D2" w:rsidRPr="004E161E" w:rsidRDefault="00FA7172" w:rsidP="009A0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50"/>
        </w:tabs>
        <w:spacing w:line="240" w:lineRule="auto"/>
        <w:ind w:left="558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  <w:r w:rsidRPr="004E161E">
        <w:rPr>
          <w:rFonts w:asciiTheme="majorBidi" w:hAnsiTheme="majorBidi" w:cstheme="majorBidi" w:hint="cs"/>
          <w:spacing w:val="-4"/>
          <w:sz w:val="30"/>
          <w:szCs w:val="30"/>
          <w:cs/>
        </w:rPr>
        <w:t>ในเดือน</w:t>
      </w:r>
      <w:r w:rsidR="000C7723" w:rsidRPr="004E161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มีนาคม </w:t>
      </w:r>
      <w:r w:rsidRPr="004E161E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FC4BEC" w:rsidRPr="004E161E">
        <w:rPr>
          <w:rFonts w:asciiTheme="majorBidi" w:hAnsiTheme="majorBidi" w:cstheme="majorBidi"/>
          <w:spacing w:val="-4"/>
          <w:sz w:val="30"/>
          <w:szCs w:val="30"/>
        </w:rPr>
        <w:t>6</w:t>
      </w:r>
      <w:r w:rsidRPr="004E161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4E161E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</w:t>
      </w:r>
      <w:r w:rsidR="00F230E3" w:rsidRPr="004E161E">
        <w:rPr>
          <w:rFonts w:asciiTheme="majorBidi" w:hAnsiTheme="majorBidi" w:cstheme="majorBidi" w:hint="cs"/>
          <w:spacing w:val="-4"/>
          <w:sz w:val="30"/>
          <w:szCs w:val="30"/>
          <w:cs/>
        </w:rPr>
        <w:t>ย่อยแห่งหนึ่ง</w:t>
      </w:r>
      <w:r w:rsidRPr="004E161E">
        <w:rPr>
          <w:rFonts w:asciiTheme="majorBidi" w:hAnsiTheme="majorBidi" w:cstheme="majorBidi" w:hint="cs"/>
          <w:spacing w:val="-4"/>
          <w:sz w:val="30"/>
          <w:szCs w:val="30"/>
          <w:cs/>
        </w:rPr>
        <w:t>ได้</w:t>
      </w:r>
      <w:r w:rsidR="008F2587" w:rsidRPr="004E161E">
        <w:rPr>
          <w:rFonts w:asciiTheme="majorBidi" w:hAnsiTheme="majorBidi" w:cstheme="majorBidi" w:hint="cs"/>
          <w:spacing w:val="-4"/>
          <w:sz w:val="30"/>
          <w:szCs w:val="30"/>
          <w:cs/>
        </w:rPr>
        <w:t>จ่ายชำระค่า</w:t>
      </w:r>
      <w:r w:rsidRPr="004E161E">
        <w:rPr>
          <w:rFonts w:asciiTheme="majorBidi" w:hAnsiTheme="majorBidi" w:cstheme="majorBidi" w:hint="cs"/>
          <w:spacing w:val="-4"/>
          <w:sz w:val="30"/>
          <w:szCs w:val="30"/>
          <w:cs/>
        </w:rPr>
        <w:t>หุ้นสามัญ</w:t>
      </w:r>
      <w:r w:rsidR="008F2587" w:rsidRPr="004E161E">
        <w:rPr>
          <w:rFonts w:asciiTheme="majorBidi" w:hAnsiTheme="majorBidi" w:cstheme="majorBidi" w:hint="cs"/>
          <w:spacing w:val="-4"/>
          <w:sz w:val="30"/>
          <w:szCs w:val="30"/>
          <w:cs/>
        </w:rPr>
        <w:t>เพิ่มทุนจดทะเบียนของ</w:t>
      </w:r>
      <w:r w:rsidR="00F32526" w:rsidRPr="004E161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บริษัท เคอรี่ </w:t>
      </w:r>
      <w:r w:rsidR="00B030C5" w:rsidRPr="004E161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เอ็กซ์เพรส </w:t>
      </w:r>
      <w:r w:rsidR="008F2587" w:rsidRPr="004E161E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="00F32526" w:rsidRPr="004E161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เบทาโกร จำกัด </w:t>
      </w:r>
      <w:r w:rsidR="00F32526" w:rsidRPr="004E161E">
        <w:rPr>
          <w:rFonts w:asciiTheme="majorBidi" w:hAnsiTheme="majorBidi" w:cstheme="majorBidi"/>
          <w:spacing w:val="-4"/>
          <w:sz w:val="30"/>
          <w:szCs w:val="30"/>
        </w:rPr>
        <w:t>(</w:t>
      </w:r>
      <w:r w:rsidR="00F32526" w:rsidRPr="004E161E">
        <w:rPr>
          <w:rFonts w:asciiTheme="majorBidi" w:hAnsiTheme="majorBidi" w:cstheme="majorBidi" w:hint="cs"/>
          <w:spacing w:val="-4"/>
          <w:sz w:val="30"/>
          <w:szCs w:val="30"/>
          <w:cs/>
        </w:rPr>
        <w:t>เดิมชื่อ</w:t>
      </w:r>
      <w:r w:rsidRPr="004E161E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 เคอรี่ เบทาโกร จำกัด</w:t>
      </w:r>
      <w:r w:rsidR="00F32526" w:rsidRPr="004E161E">
        <w:rPr>
          <w:rFonts w:asciiTheme="majorBidi" w:hAnsiTheme="majorBidi" w:cstheme="majorBidi" w:hint="cs"/>
          <w:spacing w:val="-4"/>
          <w:sz w:val="30"/>
          <w:szCs w:val="30"/>
          <w:cs/>
        </w:rPr>
        <w:t>)</w:t>
      </w:r>
      <w:r w:rsidRPr="004E161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ร้อยละ </w:t>
      </w:r>
      <w:r w:rsidRPr="004E161E">
        <w:rPr>
          <w:rFonts w:asciiTheme="majorBidi" w:hAnsiTheme="majorBidi" w:cstheme="majorBidi"/>
          <w:spacing w:val="-4"/>
          <w:sz w:val="30"/>
          <w:szCs w:val="30"/>
        </w:rPr>
        <w:t xml:space="preserve">40 </w:t>
      </w:r>
      <w:r w:rsidRPr="004E161E">
        <w:rPr>
          <w:rFonts w:asciiTheme="majorBidi" w:hAnsiTheme="majorBidi" w:cstheme="majorBidi" w:hint="cs"/>
          <w:spacing w:val="-4"/>
          <w:sz w:val="30"/>
          <w:szCs w:val="30"/>
          <w:cs/>
        </w:rPr>
        <w:t>เป็นจำนวนเงิน</w:t>
      </w:r>
      <w:r w:rsidRPr="004E161E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รวม </w:t>
      </w:r>
      <w:r w:rsidR="00FC4BEC" w:rsidRPr="004E161E">
        <w:rPr>
          <w:rFonts w:asciiTheme="majorBidi" w:hAnsiTheme="majorBidi" w:cstheme="majorBidi"/>
          <w:spacing w:val="-2"/>
          <w:sz w:val="30"/>
          <w:szCs w:val="30"/>
        </w:rPr>
        <w:t xml:space="preserve">12 </w:t>
      </w:r>
      <w:r w:rsidRPr="004E161E">
        <w:rPr>
          <w:rFonts w:asciiTheme="majorBidi" w:hAnsiTheme="majorBidi" w:cstheme="majorBidi" w:hint="cs"/>
          <w:spacing w:val="-2"/>
          <w:sz w:val="30"/>
          <w:szCs w:val="30"/>
          <w:cs/>
        </w:rPr>
        <w:t>ล้า</w:t>
      </w:r>
      <w:r w:rsidR="003177C3" w:rsidRPr="004E161E">
        <w:rPr>
          <w:rFonts w:asciiTheme="majorBidi" w:hAnsiTheme="majorBidi" w:cstheme="majorBidi" w:hint="cs"/>
          <w:spacing w:val="-2"/>
          <w:sz w:val="30"/>
          <w:szCs w:val="30"/>
          <w:cs/>
        </w:rPr>
        <w:t>น</w:t>
      </w:r>
      <w:r w:rsidRPr="004E161E">
        <w:rPr>
          <w:rFonts w:asciiTheme="majorBidi" w:hAnsiTheme="majorBidi" w:cstheme="majorBidi" w:hint="cs"/>
          <w:spacing w:val="-2"/>
          <w:sz w:val="30"/>
          <w:szCs w:val="30"/>
          <w:cs/>
        </w:rPr>
        <w:t>บาท</w:t>
      </w:r>
      <w:r w:rsidR="00C20981" w:rsidRPr="004E161E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4E161E">
        <w:rPr>
          <w:rFonts w:asciiTheme="majorBidi" w:hAnsiTheme="majorBidi" w:cstheme="majorBidi" w:hint="cs"/>
          <w:sz w:val="30"/>
          <w:szCs w:val="30"/>
          <w:cs/>
        </w:rPr>
        <w:t>ซึ่งบริษัทรับรู้รายการเป็นบริษัทร่วม เนื่องจากกลุ่มบริษัทมีอิทธิพลอย่างมีนัยสำคัญกับบริษัทร่วม</w:t>
      </w:r>
    </w:p>
    <w:p w14:paraId="622B9D1F" w14:textId="77777777" w:rsidR="00D62F10" w:rsidRPr="004E161E" w:rsidRDefault="00D62F10" w:rsidP="00224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spacing w:val="2"/>
          <w:sz w:val="30"/>
          <w:szCs w:val="30"/>
        </w:rPr>
      </w:pPr>
    </w:p>
    <w:p w14:paraId="19463FE2" w14:textId="77777777" w:rsidR="009D69C1" w:rsidRDefault="009D69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0E17AC2" w14:textId="20C0A352" w:rsidR="00C76671" w:rsidRDefault="00B030C5" w:rsidP="00C56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50"/>
        </w:tabs>
        <w:spacing w:line="240" w:lineRule="auto"/>
        <w:ind w:left="558"/>
        <w:jc w:val="thaiDistribute"/>
        <w:rPr>
          <w:rFonts w:asciiTheme="majorBidi" w:hAnsiTheme="majorBidi" w:cstheme="majorBidi"/>
          <w:sz w:val="30"/>
          <w:szCs w:val="30"/>
        </w:rPr>
      </w:pPr>
      <w:r w:rsidRPr="004E161E">
        <w:rPr>
          <w:rFonts w:asciiTheme="majorBidi" w:hAnsiTheme="majorBidi" w:cstheme="majorBidi"/>
          <w:sz w:val="30"/>
          <w:szCs w:val="30"/>
          <w:cs/>
        </w:rPr>
        <w:lastRenderedPageBreak/>
        <w:t>ใน</w:t>
      </w:r>
      <w:r w:rsidRPr="004E161E">
        <w:rPr>
          <w:rFonts w:asciiTheme="majorBidi" w:hAnsiTheme="majorBidi" w:cstheme="majorBidi" w:hint="cs"/>
          <w:spacing w:val="-4"/>
          <w:sz w:val="30"/>
          <w:szCs w:val="30"/>
          <w:cs/>
        </w:rPr>
        <w:t>เดือน</w:t>
      </w:r>
      <w:r w:rsidRPr="004E161E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4E161E">
        <w:rPr>
          <w:rFonts w:asciiTheme="majorBidi" w:hAnsiTheme="majorBidi" w:cstheme="majorBidi"/>
          <w:sz w:val="30"/>
          <w:szCs w:val="30"/>
        </w:rPr>
        <w:t xml:space="preserve">2567 </w:t>
      </w:r>
      <w:r w:rsidRPr="004E161E">
        <w:rPr>
          <w:rFonts w:asciiTheme="majorBidi" w:hAnsiTheme="majorBidi" w:cstheme="majorBidi" w:hint="cs"/>
          <w:sz w:val="30"/>
          <w:szCs w:val="30"/>
          <w:cs/>
        </w:rPr>
        <w:t>ที่ประชุมวิ</w:t>
      </w:r>
      <w:r w:rsidR="007843A6" w:rsidRPr="004E161E">
        <w:rPr>
          <w:rFonts w:asciiTheme="majorBidi" w:hAnsiTheme="majorBidi" w:cstheme="majorBidi" w:hint="cs"/>
          <w:sz w:val="30"/>
          <w:szCs w:val="30"/>
          <w:cs/>
        </w:rPr>
        <w:t>ส</w:t>
      </w:r>
      <w:r w:rsidRPr="004E161E">
        <w:rPr>
          <w:rFonts w:asciiTheme="majorBidi" w:hAnsiTheme="majorBidi" w:cstheme="majorBidi" w:hint="cs"/>
          <w:sz w:val="30"/>
          <w:szCs w:val="30"/>
          <w:cs/>
        </w:rPr>
        <w:t>ามัญผู้ถือหุ้น</w:t>
      </w:r>
      <w:r w:rsidR="007843A6" w:rsidRPr="004E161E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7843A6" w:rsidRPr="004E161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บริษัท เคอรี่ เอ็กซ์เพรส เบทาโกร จำกัด </w:t>
      </w:r>
      <w:r w:rsidRPr="004E161E">
        <w:rPr>
          <w:rFonts w:asciiTheme="majorBidi" w:hAnsiTheme="majorBidi" w:cstheme="majorBidi" w:hint="cs"/>
          <w:sz w:val="30"/>
          <w:szCs w:val="30"/>
          <w:cs/>
        </w:rPr>
        <w:t>ได้มี</w:t>
      </w:r>
      <w:r w:rsidRPr="004E161E">
        <w:rPr>
          <w:rFonts w:asciiTheme="majorBidi" w:hAnsiTheme="majorBidi" w:cstheme="majorBidi"/>
          <w:sz w:val="30"/>
          <w:szCs w:val="30"/>
          <w:cs/>
        </w:rPr>
        <w:t>มติ</w:t>
      </w:r>
      <w:r w:rsidRPr="004E161E">
        <w:rPr>
          <w:rFonts w:asciiTheme="majorBidi" w:hAnsiTheme="majorBidi" w:cstheme="majorBidi" w:hint="cs"/>
          <w:sz w:val="30"/>
          <w:szCs w:val="30"/>
          <w:cs/>
        </w:rPr>
        <w:t xml:space="preserve">อนุมัติการเพิ่มทุนจดทะเบียนบริษัท เคอรี่ เอ็กซ์เพรส เบทาโกร จำกัด ซึ่งเป็นบริษัทร่วม </w:t>
      </w:r>
      <w:r w:rsidR="00834995" w:rsidRPr="004E161E">
        <w:rPr>
          <w:rFonts w:asciiTheme="majorBidi" w:hAnsiTheme="majorBidi" w:cstheme="majorBidi" w:hint="cs"/>
          <w:sz w:val="30"/>
          <w:szCs w:val="30"/>
          <w:cs/>
        </w:rPr>
        <w:t xml:space="preserve">จำนวนเงินรวม </w:t>
      </w:r>
      <w:r w:rsidR="00834995" w:rsidRPr="004E161E">
        <w:rPr>
          <w:rFonts w:asciiTheme="majorBidi" w:hAnsiTheme="majorBidi" w:cstheme="majorBidi"/>
          <w:sz w:val="30"/>
          <w:szCs w:val="30"/>
        </w:rPr>
        <w:t xml:space="preserve">30 </w:t>
      </w:r>
      <w:r w:rsidR="00834995" w:rsidRPr="004E161E">
        <w:rPr>
          <w:rFonts w:asciiTheme="majorBidi" w:hAnsiTheme="majorBidi" w:cstheme="majorBidi" w:hint="cs"/>
          <w:sz w:val="30"/>
          <w:szCs w:val="30"/>
          <w:cs/>
        </w:rPr>
        <w:t>ล้านบาท ในการนี้ บริษัทได้เพิ่มทุนตามสัดส่วนการถือหุ้น</w:t>
      </w:r>
      <w:r w:rsidR="00E67296" w:rsidRPr="004E161E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ร้อยละ </w:t>
      </w:r>
      <w:r w:rsidR="00E67296" w:rsidRPr="004E161E">
        <w:rPr>
          <w:rFonts w:asciiTheme="majorBidi" w:hAnsiTheme="majorBidi" w:cstheme="majorBidi"/>
          <w:spacing w:val="-4"/>
          <w:sz w:val="30"/>
          <w:szCs w:val="30"/>
        </w:rPr>
        <w:t xml:space="preserve">40 </w:t>
      </w:r>
      <w:r w:rsidR="00834995" w:rsidRPr="004E161E">
        <w:rPr>
          <w:rFonts w:asciiTheme="majorBidi" w:hAnsiTheme="majorBidi" w:cstheme="majorBidi" w:hint="cs"/>
          <w:sz w:val="30"/>
          <w:szCs w:val="30"/>
          <w:cs/>
        </w:rPr>
        <w:t xml:space="preserve">จำนวนเงิน </w:t>
      </w:r>
      <w:r w:rsidR="00834995" w:rsidRPr="004E161E">
        <w:rPr>
          <w:rFonts w:asciiTheme="majorBidi" w:hAnsiTheme="majorBidi" w:cstheme="majorBidi"/>
          <w:sz w:val="30"/>
          <w:szCs w:val="30"/>
        </w:rPr>
        <w:t>12</w:t>
      </w:r>
      <w:r w:rsidR="00834995" w:rsidRPr="004E161E">
        <w:rPr>
          <w:rFonts w:asciiTheme="majorBidi" w:hAnsiTheme="majorBidi" w:cstheme="majorBidi" w:hint="cs"/>
          <w:sz w:val="30"/>
          <w:szCs w:val="30"/>
          <w:cs/>
        </w:rPr>
        <w:t xml:space="preserve"> ล้านบา</w:t>
      </w:r>
      <w:r w:rsidR="00C5608D">
        <w:rPr>
          <w:rFonts w:asciiTheme="majorBidi" w:hAnsiTheme="majorBidi" w:cstheme="majorBidi" w:hint="cs"/>
          <w:sz w:val="30"/>
          <w:szCs w:val="30"/>
          <w:cs/>
        </w:rPr>
        <w:t>ท</w:t>
      </w:r>
    </w:p>
    <w:p w14:paraId="6ADFE447" w14:textId="77777777" w:rsidR="00C5608D" w:rsidRDefault="00C5608D" w:rsidP="00C56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50"/>
        </w:tabs>
        <w:spacing w:line="240" w:lineRule="auto"/>
        <w:ind w:left="558"/>
        <w:jc w:val="thaiDistribute"/>
        <w:rPr>
          <w:rFonts w:asciiTheme="majorBidi" w:hAnsiTheme="majorBidi" w:cstheme="majorBidi"/>
          <w:sz w:val="30"/>
          <w:szCs w:val="30"/>
        </w:rPr>
      </w:pPr>
    </w:p>
    <w:p w14:paraId="3B2C331B" w14:textId="6BDE553F" w:rsidR="00C5608D" w:rsidRDefault="00C5608D" w:rsidP="00C56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50"/>
        </w:tabs>
        <w:spacing w:line="240" w:lineRule="auto"/>
        <w:ind w:left="558"/>
        <w:jc w:val="thaiDistribute"/>
        <w:rPr>
          <w:rFonts w:asciiTheme="majorBidi" w:hAnsiTheme="majorBidi" w:cstheme="majorBidi"/>
          <w:spacing w:val="-4"/>
          <w:sz w:val="30"/>
          <w:szCs w:val="30"/>
          <w:cs/>
        </w:rPr>
      </w:pPr>
      <w:r w:rsidRPr="009D69C1">
        <w:rPr>
          <w:rFonts w:asciiTheme="majorBidi" w:hAnsiTheme="majorBidi" w:cstheme="majorBidi" w:hint="cs"/>
          <w:spacing w:val="-4"/>
          <w:sz w:val="30"/>
          <w:szCs w:val="30"/>
          <w:cs/>
        </w:rPr>
        <w:t>ในเดือนมีนาคม</w:t>
      </w:r>
      <w:r w:rsidRPr="009D69C1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9D69C1">
        <w:rPr>
          <w:rFonts w:asciiTheme="majorBidi" w:hAnsiTheme="majorBidi" w:cstheme="majorBidi"/>
          <w:spacing w:val="-4"/>
          <w:sz w:val="30"/>
          <w:szCs w:val="30"/>
        </w:rPr>
        <w:t xml:space="preserve">2567 </w:t>
      </w:r>
      <w:r w:rsidRPr="009D69C1">
        <w:rPr>
          <w:rFonts w:asciiTheme="majorBidi" w:hAnsiTheme="majorBidi" w:hint="cs"/>
          <w:spacing w:val="-4"/>
          <w:sz w:val="30"/>
          <w:szCs w:val="30"/>
          <w:cs/>
        </w:rPr>
        <w:t>บริษัท</w:t>
      </w:r>
      <w:r w:rsidRPr="009D69C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9D69C1">
        <w:rPr>
          <w:rFonts w:asciiTheme="majorBidi" w:hAnsiTheme="majorBidi" w:hint="cs"/>
          <w:spacing w:val="-4"/>
          <w:sz w:val="30"/>
          <w:szCs w:val="30"/>
          <w:cs/>
        </w:rPr>
        <w:t>เบทาโกร</w:t>
      </w:r>
      <w:r w:rsidRPr="009D69C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9D69C1">
        <w:rPr>
          <w:rFonts w:asciiTheme="majorBidi" w:hAnsiTheme="majorBidi" w:hint="cs"/>
          <w:spacing w:val="-4"/>
          <w:sz w:val="30"/>
          <w:szCs w:val="30"/>
          <w:cs/>
        </w:rPr>
        <w:t>สเปเชียลตี้</w:t>
      </w:r>
      <w:r w:rsidRPr="009D69C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9D69C1">
        <w:rPr>
          <w:rFonts w:asciiTheme="majorBidi" w:hAnsiTheme="majorBidi" w:hint="cs"/>
          <w:spacing w:val="-4"/>
          <w:sz w:val="30"/>
          <w:szCs w:val="30"/>
          <w:cs/>
        </w:rPr>
        <w:t>ฟู้ดส์</w:t>
      </w:r>
      <w:r w:rsidRPr="009D69C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Pr="009D69C1">
        <w:rPr>
          <w:rFonts w:asciiTheme="majorBidi" w:hAnsiTheme="majorBidi" w:hint="cs"/>
          <w:spacing w:val="-4"/>
          <w:sz w:val="30"/>
          <w:szCs w:val="30"/>
          <w:cs/>
        </w:rPr>
        <w:t>จำกัด</w:t>
      </w:r>
      <w:r w:rsidRPr="009D69C1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9D69C1">
        <w:rPr>
          <w:rFonts w:asciiTheme="majorBidi" w:hAnsiTheme="majorBidi"/>
          <w:sz w:val="30"/>
          <w:szCs w:val="30"/>
        </w:rPr>
        <w:t>(</w:t>
      </w:r>
      <w:r w:rsidRPr="009D69C1">
        <w:rPr>
          <w:rFonts w:asciiTheme="majorBidi" w:hAnsiTheme="majorBidi" w:hint="cs"/>
          <w:sz w:val="30"/>
          <w:szCs w:val="30"/>
          <w:cs/>
        </w:rPr>
        <w:t xml:space="preserve">เดิมชื่อ </w:t>
      </w:r>
      <w:r w:rsidRPr="009D69C1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9D69C1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D69C1">
        <w:rPr>
          <w:rFonts w:asciiTheme="majorBidi" w:hAnsiTheme="majorBidi" w:cstheme="majorBidi" w:hint="cs"/>
          <w:sz w:val="30"/>
          <w:szCs w:val="30"/>
          <w:cs/>
        </w:rPr>
        <w:t>อายิโนะโมะโต๊ะ เบทาโกร</w:t>
      </w:r>
      <w:r w:rsidRPr="009D69C1">
        <w:rPr>
          <w:rFonts w:asciiTheme="majorBidi" w:hAnsiTheme="majorBidi"/>
          <w:sz w:val="30"/>
          <w:szCs w:val="30"/>
          <w:cs/>
        </w:rPr>
        <w:t xml:space="preserve"> </w:t>
      </w:r>
      <w:r w:rsidRPr="009D69C1">
        <w:rPr>
          <w:rFonts w:asciiTheme="majorBidi" w:hAnsiTheme="majorBidi"/>
          <w:sz w:val="30"/>
          <w:szCs w:val="30"/>
          <w:cs/>
        </w:rPr>
        <w:br/>
      </w:r>
      <w:r w:rsidRPr="009D69C1">
        <w:rPr>
          <w:rFonts w:asciiTheme="majorBidi" w:hAnsiTheme="majorBidi" w:hint="cs"/>
          <w:sz w:val="30"/>
          <w:szCs w:val="30"/>
          <w:cs/>
        </w:rPr>
        <w:t>สเปเชียลตี้</w:t>
      </w:r>
      <w:r w:rsidRPr="009D69C1">
        <w:rPr>
          <w:rFonts w:asciiTheme="majorBidi" w:hAnsiTheme="majorBidi"/>
          <w:sz w:val="30"/>
          <w:szCs w:val="30"/>
          <w:cs/>
        </w:rPr>
        <w:t xml:space="preserve"> </w:t>
      </w:r>
      <w:r w:rsidRPr="009D69C1">
        <w:rPr>
          <w:rFonts w:asciiTheme="majorBidi" w:hAnsiTheme="majorBidi" w:hint="cs"/>
          <w:sz w:val="30"/>
          <w:szCs w:val="30"/>
          <w:cs/>
        </w:rPr>
        <w:t>ฟู้ดส์ จำกัด</w:t>
      </w:r>
      <w:r w:rsidRPr="009D69C1">
        <w:rPr>
          <w:rFonts w:asciiTheme="majorBidi" w:hAnsiTheme="majorBidi"/>
          <w:sz w:val="30"/>
          <w:szCs w:val="30"/>
        </w:rPr>
        <w:t>)</w:t>
      </w:r>
      <w:r w:rsidRPr="009D69C1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9D69C1">
        <w:rPr>
          <w:rFonts w:asciiTheme="majorBidi" w:hAnsiTheme="majorBidi" w:cstheme="majorBidi" w:hint="cs"/>
          <w:spacing w:val="-4"/>
          <w:sz w:val="30"/>
          <w:szCs w:val="30"/>
          <w:cs/>
        </w:rPr>
        <w:t>ซึ่งเป็นกิจการร่วมค้า ได้ลดทุนจดทะเบียนซึ่งบริษัทได้ลดเงินลงทุนตามสัดส่วน</w:t>
      </w:r>
      <w:r w:rsidR="00C96186">
        <w:rPr>
          <w:rFonts w:asciiTheme="majorBidi" w:hAnsiTheme="majorBidi" w:cstheme="majorBidi" w:hint="cs"/>
          <w:spacing w:val="-4"/>
          <w:sz w:val="30"/>
          <w:szCs w:val="30"/>
          <w:cs/>
        </w:rPr>
        <w:t>การถือหุ้น</w:t>
      </w:r>
      <w:r w:rsidRPr="009D69C1">
        <w:rPr>
          <w:rFonts w:asciiTheme="majorBidi" w:hAnsiTheme="majorBidi" w:cstheme="majorBidi" w:hint="cs"/>
          <w:spacing w:val="-4"/>
          <w:sz w:val="30"/>
          <w:szCs w:val="30"/>
          <w:cs/>
        </w:rPr>
        <w:t>จำนวน</w:t>
      </w:r>
      <w:r w:rsidRPr="009D69C1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9D69C1">
        <w:rPr>
          <w:rFonts w:asciiTheme="majorBidi" w:hAnsiTheme="majorBidi" w:cstheme="majorBidi"/>
          <w:spacing w:val="-4"/>
          <w:sz w:val="30"/>
          <w:szCs w:val="30"/>
        </w:rPr>
        <w:t xml:space="preserve">143 </w:t>
      </w:r>
      <w:r w:rsidRPr="009D69C1">
        <w:rPr>
          <w:rFonts w:asciiTheme="majorBidi" w:hAnsiTheme="majorBidi" w:cstheme="majorBidi" w:hint="cs"/>
          <w:spacing w:val="-4"/>
          <w:sz w:val="30"/>
          <w:szCs w:val="30"/>
          <w:cs/>
        </w:rPr>
        <w:t>ล้านบาท</w:t>
      </w:r>
      <w:r w:rsidR="001C7AD5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ต่อมาบริษัทได้มาซึ่งอำนาจควบคุมในบริษัท เบทาโกร </w:t>
      </w:r>
      <w:r w:rsidR="001C7AD5" w:rsidRPr="009D69C1">
        <w:rPr>
          <w:rFonts w:asciiTheme="majorBidi" w:hAnsiTheme="majorBidi" w:hint="cs"/>
          <w:spacing w:val="-4"/>
          <w:sz w:val="30"/>
          <w:szCs w:val="30"/>
          <w:cs/>
        </w:rPr>
        <w:t>สเปเชียลตี้</w:t>
      </w:r>
      <w:r w:rsidR="001C7AD5" w:rsidRPr="009D69C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C7AD5" w:rsidRPr="009D69C1">
        <w:rPr>
          <w:rFonts w:asciiTheme="majorBidi" w:hAnsiTheme="majorBidi" w:hint="cs"/>
          <w:spacing w:val="-4"/>
          <w:sz w:val="30"/>
          <w:szCs w:val="30"/>
          <w:cs/>
        </w:rPr>
        <w:t>ฟู้ดส์</w:t>
      </w:r>
      <w:r w:rsidR="001C7AD5" w:rsidRPr="009D69C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1C7AD5" w:rsidRPr="009D69C1">
        <w:rPr>
          <w:rFonts w:asciiTheme="majorBidi" w:hAnsiTheme="majorBidi" w:hint="cs"/>
          <w:spacing w:val="-4"/>
          <w:sz w:val="30"/>
          <w:szCs w:val="30"/>
          <w:cs/>
        </w:rPr>
        <w:t>จำกัด</w:t>
      </w:r>
      <w:r w:rsidR="00CA1D76">
        <w:rPr>
          <w:rFonts w:asciiTheme="majorBidi" w:hAnsiTheme="majorBidi" w:hint="cs"/>
          <w:spacing w:val="-4"/>
          <w:sz w:val="30"/>
          <w:szCs w:val="30"/>
          <w:cs/>
        </w:rPr>
        <w:t xml:space="preserve"> ตามที่กล่าวไว้ในหมายเหตุ </w:t>
      </w:r>
      <w:r w:rsidR="00CA1D76">
        <w:rPr>
          <w:rFonts w:asciiTheme="majorBidi" w:hAnsiTheme="majorBidi"/>
          <w:spacing w:val="-4"/>
          <w:sz w:val="30"/>
          <w:szCs w:val="30"/>
        </w:rPr>
        <w:t xml:space="preserve">11 </w:t>
      </w:r>
      <w:r w:rsidR="00CA1D76">
        <w:rPr>
          <w:rFonts w:asciiTheme="majorBidi" w:hAnsiTheme="majorBidi" w:hint="cs"/>
          <w:spacing w:val="-4"/>
          <w:sz w:val="30"/>
          <w:szCs w:val="30"/>
          <w:cs/>
        </w:rPr>
        <w:t>เป็นผลให้</w:t>
      </w:r>
      <w:r w:rsidR="00CA1D76" w:rsidRPr="009D69C1">
        <w:rPr>
          <w:rFonts w:asciiTheme="majorBidi" w:hAnsiTheme="majorBidi" w:hint="cs"/>
          <w:spacing w:val="-4"/>
          <w:sz w:val="30"/>
          <w:szCs w:val="30"/>
          <w:cs/>
        </w:rPr>
        <w:t>บริษัท</w:t>
      </w:r>
      <w:r w:rsidR="00CA1D76" w:rsidRPr="009D69C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A1D76" w:rsidRPr="009D69C1">
        <w:rPr>
          <w:rFonts w:asciiTheme="majorBidi" w:hAnsiTheme="majorBidi" w:hint="cs"/>
          <w:spacing w:val="-4"/>
          <w:sz w:val="30"/>
          <w:szCs w:val="30"/>
          <w:cs/>
        </w:rPr>
        <w:t>เบทาโกร</w:t>
      </w:r>
      <w:r w:rsidR="00CA1D76" w:rsidRPr="009D69C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A1D76" w:rsidRPr="009D69C1">
        <w:rPr>
          <w:rFonts w:asciiTheme="majorBidi" w:hAnsiTheme="majorBidi" w:hint="cs"/>
          <w:spacing w:val="-4"/>
          <w:sz w:val="30"/>
          <w:szCs w:val="30"/>
          <w:cs/>
        </w:rPr>
        <w:t>สเปเชียลตี้</w:t>
      </w:r>
      <w:r w:rsidR="00CA1D76" w:rsidRPr="009D69C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A1D76" w:rsidRPr="009D69C1">
        <w:rPr>
          <w:rFonts w:asciiTheme="majorBidi" w:hAnsiTheme="majorBidi" w:hint="cs"/>
          <w:spacing w:val="-4"/>
          <w:sz w:val="30"/>
          <w:szCs w:val="30"/>
          <w:cs/>
        </w:rPr>
        <w:t>ฟู้ดส์</w:t>
      </w:r>
      <w:r w:rsidR="00CA1D76" w:rsidRPr="009D69C1">
        <w:rPr>
          <w:rFonts w:asciiTheme="majorBidi" w:hAnsiTheme="majorBidi"/>
          <w:spacing w:val="-4"/>
          <w:sz w:val="30"/>
          <w:szCs w:val="30"/>
          <w:cs/>
        </w:rPr>
        <w:t xml:space="preserve"> </w:t>
      </w:r>
      <w:r w:rsidR="00CA1D76" w:rsidRPr="009D69C1">
        <w:rPr>
          <w:rFonts w:asciiTheme="majorBidi" w:hAnsiTheme="majorBidi" w:hint="cs"/>
          <w:spacing w:val="-4"/>
          <w:sz w:val="30"/>
          <w:szCs w:val="30"/>
          <w:cs/>
        </w:rPr>
        <w:t>จำกัด</w:t>
      </w:r>
      <w:r w:rsidR="00CA1D76">
        <w:rPr>
          <w:rFonts w:asciiTheme="majorBidi" w:hAnsiTheme="majorBidi" w:hint="cs"/>
          <w:spacing w:val="-4"/>
          <w:sz w:val="30"/>
          <w:szCs w:val="30"/>
          <w:cs/>
        </w:rPr>
        <w:t xml:space="preserve"> เปลี่ยนสถานะจากการร่วมค้าเป็นบริษัทย่อยของบริษัท</w:t>
      </w:r>
    </w:p>
    <w:p w14:paraId="18C6E947" w14:textId="77777777" w:rsidR="00435621" w:rsidRDefault="00435621" w:rsidP="00C56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50"/>
        </w:tabs>
        <w:spacing w:line="240" w:lineRule="auto"/>
        <w:ind w:left="558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929E0B6" w14:textId="27120739" w:rsidR="00435621" w:rsidRPr="00832268" w:rsidRDefault="00435621" w:rsidP="004356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27601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ในเดือนเมษายน </w:t>
      </w:r>
      <w:r w:rsidRPr="00276010">
        <w:rPr>
          <w:rFonts w:asciiTheme="majorBidi" w:hAnsiTheme="majorBidi" w:cstheme="majorBidi"/>
          <w:spacing w:val="-4"/>
          <w:sz w:val="30"/>
          <w:szCs w:val="30"/>
        </w:rPr>
        <w:t>2567</w:t>
      </w:r>
      <w:r w:rsidRPr="0027601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บริษัท เบทาโกร</w:t>
      </w:r>
      <w:r w:rsidRPr="00276010">
        <w:rPr>
          <w:rFonts w:asciiTheme="majorBidi" w:hAnsiTheme="majorBidi" w:cstheme="majorBidi"/>
          <w:spacing w:val="-4"/>
          <w:sz w:val="30"/>
          <w:szCs w:val="30"/>
        </w:rPr>
        <w:t>-</w:t>
      </w:r>
      <w:r w:rsidRPr="00276010">
        <w:rPr>
          <w:rFonts w:asciiTheme="majorBidi" w:hAnsiTheme="majorBidi" w:cstheme="majorBidi" w:hint="cs"/>
          <w:spacing w:val="-4"/>
          <w:sz w:val="30"/>
          <w:szCs w:val="30"/>
          <w:cs/>
        </w:rPr>
        <w:t>ปอมเม่ ฟู้ด จำกัด ซึ่งเป็นกิจการร่วมค้า ได้จดทะเบียนเสร็จการชำระบัญชีกับกรมพัฒนาธุรกิจการค้า</w:t>
      </w:r>
    </w:p>
    <w:p w14:paraId="6A87E77B" w14:textId="15F0A0D1" w:rsidR="00435621" w:rsidRPr="00C76671" w:rsidRDefault="00435621" w:rsidP="00C560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450"/>
        </w:tabs>
        <w:spacing w:line="240" w:lineRule="auto"/>
        <w:ind w:left="558"/>
        <w:jc w:val="thaiDistribute"/>
        <w:rPr>
          <w:rFonts w:ascii="Angsana New" w:hAnsi="Angsana New"/>
          <w:b/>
          <w:bCs/>
          <w:color w:val="000000"/>
          <w:sz w:val="30"/>
          <w:szCs w:val="30"/>
          <w:cs/>
          <w:lang w:val="en-GB"/>
        </w:rPr>
        <w:sectPr w:rsidR="00435621" w:rsidRPr="00C76671" w:rsidSect="00291A24">
          <w:headerReference w:type="default" r:id="rId10"/>
          <w:footerReference w:type="default" r:id="rId11"/>
          <w:headerReference w:type="first" r:id="rId12"/>
          <w:pgSz w:w="11909" w:h="16834" w:code="9"/>
          <w:pgMar w:top="835" w:right="1109" w:bottom="576" w:left="1152" w:header="720" w:footer="720" w:gutter="0"/>
          <w:pgNumType w:start="18"/>
          <w:cols w:space="720"/>
        </w:sectPr>
      </w:pPr>
    </w:p>
    <w:p w14:paraId="7AC854B6" w14:textId="725C1858" w:rsidR="007071C0" w:rsidRPr="00161E24" w:rsidRDefault="007071C0" w:rsidP="00E96A73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lastRenderedPageBreak/>
        <w:t xml:space="preserve">เงินลงทุนในบริษัทร่วมและการร่วมค้า ณ วันที่ </w:t>
      </w:r>
      <w:r w:rsidR="000C58DB" w:rsidRPr="00161E24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161E2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ธันวาคม และเงินปันผลรับสำหรับแต่ละปี </w:t>
      </w:r>
      <w:r w:rsidRPr="00161E24">
        <w:rPr>
          <w:rFonts w:asciiTheme="majorBidi" w:hAnsiTheme="majorBidi" w:cstheme="majorBidi"/>
          <w:sz w:val="30"/>
          <w:szCs w:val="30"/>
          <w:cs/>
          <w:lang w:val="en-US" w:bidi="th-TH"/>
        </w:rPr>
        <w:t>มีดังนี้</w:t>
      </w:r>
    </w:p>
    <w:p w14:paraId="6D8E16D1" w14:textId="77777777" w:rsidR="00025A16" w:rsidRPr="000E29F3" w:rsidRDefault="00025A16" w:rsidP="007071C0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16"/>
          <w:szCs w:val="16"/>
          <w:lang w:val="en-US" w:bidi="th-TH"/>
        </w:rPr>
      </w:pPr>
    </w:p>
    <w:tbl>
      <w:tblPr>
        <w:tblW w:w="14657" w:type="dxa"/>
        <w:tblInd w:w="-10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700"/>
        <w:gridCol w:w="1699"/>
        <w:gridCol w:w="720"/>
        <w:gridCol w:w="718"/>
        <w:gridCol w:w="180"/>
        <w:gridCol w:w="720"/>
        <w:gridCol w:w="180"/>
        <w:gridCol w:w="810"/>
        <w:gridCol w:w="183"/>
        <w:gridCol w:w="807"/>
        <w:gridCol w:w="180"/>
        <w:gridCol w:w="810"/>
        <w:gridCol w:w="180"/>
        <w:gridCol w:w="810"/>
        <w:gridCol w:w="180"/>
        <w:gridCol w:w="810"/>
        <w:gridCol w:w="181"/>
        <w:gridCol w:w="809"/>
        <w:gridCol w:w="180"/>
        <w:gridCol w:w="810"/>
        <w:gridCol w:w="180"/>
        <w:gridCol w:w="810"/>
      </w:tblGrid>
      <w:tr w:rsidR="00964367" w:rsidRPr="00161E24" w14:paraId="56B43830" w14:textId="77777777" w:rsidTr="00025204">
        <w:trPr>
          <w:cantSplit/>
        </w:trPr>
        <w:tc>
          <w:tcPr>
            <w:tcW w:w="2700" w:type="dxa"/>
            <w:shd w:val="clear" w:color="auto" w:fill="auto"/>
          </w:tcPr>
          <w:p w14:paraId="7736AF16" w14:textId="77777777" w:rsidR="00964367" w:rsidRPr="00025A16" w:rsidRDefault="00964367" w:rsidP="001E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99" w:type="dxa"/>
          </w:tcPr>
          <w:p w14:paraId="07E7C5B9" w14:textId="77777777" w:rsidR="00964367" w:rsidRPr="00025A16" w:rsidRDefault="00964367" w:rsidP="00BC511F">
            <w:pPr>
              <w:pStyle w:val="acctfourfigures"/>
              <w:tabs>
                <w:tab w:val="clear" w:pos="765"/>
              </w:tabs>
              <w:spacing w:line="300" w:lineRule="exact"/>
              <w:ind w:left="-79" w:right="-7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6198FEE1" w14:textId="77777777" w:rsidR="00964367" w:rsidRDefault="00964367" w:rsidP="00BC511F">
            <w:pPr>
              <w:pStyle w:val="acctfourfigures"/>
              <w:tabs>
                <w:tab w:val="clear" w:pos="765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538" w:type="dxa"/>
            <w:gridSpan w:val="19"/>
          </w:tcPr>
          <w:p w14:paraId="7428A7A4" w14:textId="08A30E6C" w:rsidR="00964367" w:rsidRPr="00964367" w:rsidRDefault="00964367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</w:tr>
      <w:tr w:rsidR="00025A16" w:rsidRPr="00161E24" w14:paraId="23C68512" w14:textId="77777777" w:rsidTr="00025204">
        <w:trPr>
          <w:cantSplit/>
        </w:trPr>
        <w:tc>
          <w:tcPr>
            <w:tcW w:w="2700" w:type="dxa"/>
            <w:shd w:val="clear" w:color="auto" w:fill="auto"/>
          </w:tcPr>
          <w:p w14:paraId="288594AC" w14:textId="77777777" w:rsidR="00025A16" w:rsidRPr="00025A16" w:rsidRDefault="00025A16" w:rsidP="001E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99" w:type="dxa"/>
          </w:tcPr>
          <w:p w14:paraId="27A53FFC" w14:textId="77777777" w:rsidR="00025A16" w:rsidRPr="00025A16" w:rsidRDefault="00025A16" w:rsidP="00BC511F">
            <w:pPr>
              <w:pStyle w:val="acctfourfigures"/>
              <w:tabs>
                <w:tab w:val="clear" w:pos="765"/>
              </w:tabs>
              <w:spacing w:line="300" w:lineRule="exact"/>
              <w:ind w:left="-79" w:right="-7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0994748D" w14:textId="6016985A" w:rsidR="00025A16" w:rsidRPr="00025A16" w:rsidRDefault="00964367" w:rsidP="00BC511F">
            <w:pPr>
              <w:pStyle w:val="acctfourfigures"/>
              <w:tabs>
                <w:tab w:val="clear" w:pos="765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ประเภท</w:t>
            </w:r>
          </w:p>
        </w:tc>
        <w:tc>
          <w:tcPr>
            <w:tcW w:w="718" w:type="dxa"/>
          </w:tcPr>
          <w:p w14:paraId="1F47FC13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79E16E2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76E0957E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0D40839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14C3985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64474961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7" w:type="dxa"/>
            <w:shd w:val="clear" w:color="auto" w:fill="auto"/>
          </w:tcPr>
          <w:p w14:paraId="1DD6F292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5A24924B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80D3D7C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EFC89A6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93989B5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F64CDE1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93B0495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782BABC8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</w:tcPr>
          <w:p w14:paraId="3E6A07D3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4BB0059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5090FE1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7B2F166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6E3948B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025A16" w:rsidRPr="00161E24" w14:paraId="4728594C" w14:textId="77777777" w:rsidTr="00025204">
        <w:trPr>
          <w:cantSplit/>
        </w:trPr>
        <w:tc>
          <w:tcPr>
            <w:tcW w:w="2700" w:type="dxa"/>
            <w:shd w:val="clear" w:color="auto" w:fill="auto"/>
          </w:tcPr>
          <w:p w14:paraId="208FC2EE" w14:textId="77777777" w:rsidR="00025A16" w:rsidRPr="00025A16" w:rsidRDefault="00025A16" w:rsidP="001E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99" w:type="dxa"/>
          </w:tcPr>
          <w:p w14:paraId="4635D8C3" w14:textId="77777777" w:rsidR="00025A16" w:rsidRPr="00025A16" w:rsidRDefault="00025A16" w:rsidP="00BC511F">
            <w:pPr>
              <w:pStyle w:val="acctfourfigures"/>
              <w:tabs>
                <w:tab w:val="clear" w:pos="765"/>
              </w:tabs>
              <w:spacing w:line="300" w:lineRule="exact"/>
              <w:ind w:left="-79" w:right="-7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1AC98270" w14:textId="2FCA5ABC" w:rsidR="00025A16" w:rsidRPr="00025A16" w:rsidRDefault="00964367" w:rsidP="00BC511F">
            <w:pPr>
              <w:pStyle w:val="acctfourfigures"/>
              <w:tabs>
                <w:tab w:val="clear" w:pos="765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ที่ดำเนิน</w:t>
            </w:r>
          </w:p>
        </w:tc>
        <w:tc>
          <w:tcPr>
            <w:tcW w:w="718" w:type="dxa"/>
          </w:tcPr>
          <w:p w14:paraId="3F9DD51C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5056585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5B146AB1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94DFE2A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01C6063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5BAA623F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7" w:type="dxa"/>
            <w:shd w:val="clear" w:color="auto" w:fill="auto"/>
          </w:tcPr>
          <w:p w14:paraId="3287F224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24611C7B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C8E6683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DFF8289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0E3F9E89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9B19C4D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DC60817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61315D8E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</w:tcPr>
          <w:p w14:paraId="3DDEEC86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C24A5A6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14F3AA66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2DCBD68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95B1B05" w14:textId="77777777" w:rsidR="00025A16" w:rsidRPr="00025A16" w:rsidRDefault="00025A16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964367" w:rsidRPr="00161E24" w14:paraId="4AC44284" w14:textId="77777777" w:rsidTr="00025204">
        <w:trPr>
          <w:cantSplit/>
        </w:trPr>
        <w:tc>
          <w:tcPr>
            <w:tcW w:w="2700" w:type="dxa"/>
            <w:shd w:val="clear" w:color="auto" w:fill="auto"/>
          </w:tcPr>
          <w:p w14:paraId="70975026" w14:textId="77777777" w:rsidR="00964367" w:rsidRPr="00025A16" w:rsidRDefault="00964367" w:rsidP="001E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99" w:type="dxa"/>
          </w:tcPr>
          <w:p w14:paraId="77EAAE86" w14:textId="72810452" w:rsidR="00964367" w:rsidRPr="00025A16" w:rsidRDefault="00964367" w:rsidP="00BC511F">
            <w:pPr>
              <w:pStyle w:val="acctfourfigures"/>
              <w:tabs>
                <w:tab w:val="clear" w:pos="765"/>
              </w:tabs>
              <w:spacing w:line="300" w:lineRule="exact"/>
              <w:ind w:left="-79" w:right="-7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ประเภทธุรกิจ</w:t>
            </w:r>
          </w:p>
        </w:tc>
        <w:tc>
          <w:tcPr>
            <w:tcW w:w="720" w:type="dxa"/>
          </w:tcPr>
          <w:p w14:paraId="01363A1A" w14:textId="7C157FD9" w:rsidR="00964367" w:rsidRPr="00025A16" w:rsidRDefault="00964367" w:rsidP="00BC511F">
            <w:pPr>
              <w:pStyle w:val="acctfourfigures"/>
              <w:tabs>
                <w:tab w:val="clear" w:pos="765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ธุรกิจ</w:t>
            </w:r>
          </w:p>
        </w:tc>
        <w:tc>
          <w:tcPr>
            <w:tcW w:w="1618" w:type="dxa"/>
            <w:gridSpan w:val="3"/>
          </w:tcPr>
          <w:p w14:paraId="228389FD" w14:textId="54AE6FF4" w:rsidR="00964367" w:rsidRPr="00025A16" w:rsidRDefault="00964367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2B5178E7" w14:textId="77777777" w:rsidR="00964367" w:rsidRPr="00025A16" w:rsidRDefault="00964367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1E4EA481" w14:textId="5F6539B2" w:rsidR="00964367" w:rsidRPr="00025A16" w:rsidRDefault="00964367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180" w:type="dxa"/>
          </w:tcPr>
          <w:p w14:paraId="4A09B4D7" w14:textId="77777777" w:rsidR="00964367" w:rsidRPr="00025A16" w:rsidRDefault="00964367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70B0B39A" w14:textId="54E962F1" w:rsidR="00964367" w:rsidRPr="00025A16" w:rsidRDefault="00964367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วิธีราคาทุน</w:t>
            </w:r>
          </w:p>
        </w:tc>
        <w:tc>
          <w:tcPr>
            <w:tcW w:w="180" w:type="dxa"/>
          </w:tcPr>
          <w:p w14:paraId="45E70C63" w14:textId="77777777" w:rsidR="00964367" w:rsidRPr="00025A16" w:rsidRDefault="00964367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3C0B8F2E" w14:textId="42F714E9" w:rsidR="00964367" w:rsidRPr="00025A16" w:rsidRDefault="00964367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มูลค่าตามวิธีส่วนได้เสีย</w:t>
            </w:r>
          </w:p>
        </w:tc>
        <w:tc>
          <w:tcPr>
            <w:tcW w:w="180" w:type="dxa"/>
            <w:shd w:val="clear" w:color="auto" w:fill="auto"/>
          </w:tcPr>
          <w:p w14:paraId="2280A783" w14:textId="77777777" w:rsidR="00964367" w:rsidRPr="00025A16" w:rsidRDefault="00964367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0" w:type="dxa"/>
            <w:gridSpan w:val="3"/>
            <w:shd w:val="clear" w:color="auto" w:fill="auto"/>
          </w:tcPr>
          <w:p w14:paraId="46ABE02F" w14:textId="5F4BF91B" w:rsidR="00964367" w:rsidRPr="00025A16" w:rsidRDefault="00964367" w:rsidP="001E5810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เงินปันผลรับสำหรับปี</w:t>
            </w:r>
          </w:p>
        </w:tc>
      </w:tr>
      <w:tr w:rsidR="002B2EC3" w:rsidRPr="00161E24" w14:paraId="55CDF4B7" w14:textId="365152CD" w:rsidTr="00025204">
        <w:trPr>
          <w:cantSplit/>
        </w:trPr>
        <w:tc>
          <w:tcPr>
            <w:tcW w:w="2700" w:type="dxa"/>
            <w:shd w:val="clear" w:color="auto" w:fill="auto"/>
          </w:tcPr>
          <w:p w14:paraId="01462A02" w14:textId="77777777" w:rsidR="002B2EC3" w:rsidRPr="00025A16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99" w:type="dxa"/>
          </w:tcPr>
          <w:p w14:paraId="7BC63E3A" w14:textId="77777777" w:rsidR="002B2EC3" w:rsidRPr="00025A16" w:rsidRDefault="002B2EC3" w:rsidP="002B2EC3">
            <w:pPr>
              <w:pStyle w:val="acctfourfigures"/>
              <w:tabs>
                <w:tab w:val="clear" w:pos="765"/>
              </w:tabs>
              <w:spacing w:line="300" w:lineRule="exact"/>
              <w:ind w:left="-79" w:right="-71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7F4E3D6A" w14:textId="77777777" w:rsidR="002B2EC3" w:rsidRPr="00025A16" w:rsidRDefault="002B2EC3" w:rsidP="002B2EC3">
            <w:pPr>
              <w:pStyle w:val="acctfourfigures"/>
              <w:tabs>
                <w:tab w:val="clear" w:pos="765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18" w:type="dxa"/>
          </w:tcPr>
          <w:p w14:paraId="17ABAD98" w14:textId="6ECBF937" w:rsidR="002B2EC3" w:rsidRPr="00025A16" w:rsidRDefault="002B2EC3" w:rsidP="002B2EC3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302F6E5F" w14:textId="77777777" w:rsidR="002B2EC3" w:rsidRPr="00025A16" w:rsidRDefault="002B2EC3" w:rsidP="002B2EC3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26A9F74C" w14:textId="71716C7B" w:rsidR="002B2EC3" w:rsidRPr="00025A16" w:rsidRDefault="002B2EC3" w:rsidP="002B2EC3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6180EEB5" w14:textId="6F6D6676" w:rsidR="002B2EC3" w:rsidRPr="00025A16" w:rsidRDefault="002B2EC3" w:rsidP="002B2EC3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A527643" w14:textId="2ABF735C" w:rsidR="002B2EC3" w:rsidRPr="00025A16" w:rsidRDefault="002B2EC3" w:rsidP="002B2EC3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3" w:type="dxa"/>
            <w:shd w:val="clear" w:color="auto" w:fill="auto"/>
          </w:tcPr>
          <w:p w14:paraId="388FC062" w14:textId="77777777" w:rsidR="002B2EC3" w:rsidRPr="00025A16" w:rsidRDefault="002B2EC3" w:rsidP="002B2EC3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7" w:type="dxa"/>
            <w:shd w:val="clear" w:color="auto" w:fill="auto"/>
          </w:tcPr>
          <w:p w14:paraId="7DD4337C" w14:textId="184356A9" w:rsidR="002B2EC3" w:rsidRPr="00025A16" w:rsidRDefault="002B2EC3" w:rsidP="002B2EC3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08A0F73F" w14:textId="77777777" w:rsidR="002B2EC3" w:rsidRPr="00025A16" w:rsidRDefault="002B2EC3" w:rsidP="002B2EC3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57271B6" w14:textId="219EB596" w:rsidR="002B2EC3" w:rsidRPr="00025A16" w:rsidRDefault="002B2EC3" w:rsidP="002B2EC3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32810745" w14:textId="77777777" w:rsidR="002B2EC3" w:rsidRPr="00025A16" w:rsidRDefault="002B2EC3" w:rsidP="002B2EC3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B00A5BB" w14:textId="4CD02729" w:rsidR="002B2EC3" w:rsidRPr="00025A16" w:rsidRDefault="002B2EC3" w:rsidP="002B2EC3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5ABBB367" w14:textId="77777777" w:rsidR="002B2EC3" w:rsidRPr="00025A16" w:rsidRDefault="002B2EC3" w:rsidP="002B2EC3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CCFEE65" w14:textId="288FB385" w:rsidR="002B2EC3" w:rsidRPr="00025A16" w:rsidRDefault="002B2EC3" w:rsidP="002B2EC3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1" w:type="dxa"/>
            <w:shd w:val="clear" w:color="auto" w:fill="auto"/>
          </w:tcPr>
          <w:p w14:paraId="5FF96B1D" w14:textId="77777777" w:rsidR="002B2EC3" w:rsidRPr="00025A16" w:rsidRDefault="002B2EC3" w:rsidP="002B2EC3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</w:tcPr>
          <w:p w14:paraId="7E8F20E1" w14:textId="4FD42CA5" w:rsidR="002B2EC3" w:rsidRPr="00025A16" w:rsidRDefault="002B2EC3" w:rsidP="002B2EC3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53ED66C7" w14:textId="413C1155" w:rsidR="002B2EC3" w:rsidRPr="00025A16" w:rsidRDefault="002B2EC3" w:rsidP="002B2EC3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</w:tcPr>
          <w:p w14:paraId="558CB0B1" w14:textId="4254344D" w:rsidR="002B2EC3" w:rsidRPr="00025A16" w:rsidRDefault="002B2EC3" w:rsidP="002B2EC3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11634C52" w14:textId="77777777" w:rsidR="002B2EC3" w:rsidRPr="00025A16" w:rsidRDefault="002B2EC3" w:rsidP="002B2EC3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2973AD59" w14:textId="1BDBEC81" w:rsidR="002B2EC3" w:rsidRPr="00025A16" w:rsidRDefault="002B2EC3" w:rsidP="002B2EC3">
            <w:pPr>
              <w:pStyle w:val="acctfourfigures"/>
              <w:tabs>
                <w:tab w:val="clear" w:pos="765"/>
              </w:tabs>
              <w:spacing w:line="300" w:lineRule="exact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</w:tr>
      <w:tr w:rsidR="00025A16" w:rsidRPr="00161E24" w14:paraId="3D6568EF" w14:textId="77777777" w:rsidTr="00025204">
        <w:trPr>
          <w:cantSplit/>
        </w:trPr>
        <w:tc>
          <w:tcPr>
            <w:tcW w:w="2700" w:type="dxa"/>
            <w:shd w:val="clear" w:color="auto" w:fill="auto"/>
          </w:tcPr>
          <w:p w14:paraId="7DCB4068" w14:textId="77777777" w:rsidR="00025A16" w:rsidRPr="00025A16" w:rsidRDefault="00025A16" w:rsidP="001E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699" w:type="dxa"/>
          </w:tcPr>
          <w:p w14:paraId="7972E39E" w14:textId="77777777" w:rsidR="00025A16" w:rsidRPr="00025A16" w:rsidRDefault="00025A16" w:rsidP="00BC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300" w:lineRule="exact"/>
              <w:ind w:left="-79" w:right="-7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7931EC2" w14:textId="77777777" w:rsidR="00025A16" w:rsidRPr="00025A16" w:rsidRDefault="00025A16" w:rsidP="00BC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8" w:type="dxa"/>
            <w:gridSpan w:val="3"/>
          </w:tcPr>
          <w:p w14:paraId="00993CB0" w14:textId="23915701" w:rsidR="00025A16" w:rsidRPr="00025A16" w:rsidRDefault="00025A16" w:rsidP="001E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" w:type="dxa"/>
          </w:tcPr>
          <w:p w14:paraId="11B9D7D9" w14:textId="77777777" w:rsidR="00025A16" w:rsidRPr="00025A16" w:rsidRDefault="00025A16" w:rsidP="001E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40" w:type="dxa"/>
            <w:gridSpan w:val="15"/>
            <w:shd w:val="clear" w:color="auto" w:fill="auto"/>
          </w:tcPr>
          <w:p w14:paraId="19506CAA" w14:textId="436133F8" w:rsidR="00025A16" w:rsidRPr="00025A16" w:rsidRDefault="00025A16" w:rsidP="001E58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36" w:right="-14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402890" w:rsidRPr="00161E24" w14:paraId="6D682009" w14:textId="3479FC26" w:rsidTr="00025204">
        <w:trPr>
          <w:cantSplit/>
        </w:trPr>
        <w:tc>
          <w:tcPr>
            <w:tcW w:w="2700" w:type="dxa"/>
            <w:shd w:val="clear" w:color="auto" w:fill="auto"/>
          </w:tcPr>
          <w:p w14:paraId="7BBD6004" w14:textId="0F713F02" w:rsidR="00402890" w:rsidRPr="00025A16" w:rsidRDefault="00402890" w:rsidP="00A403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699" w:type="dxa"/>
            <w:vAlign w:val="bottom"/>
          </w:tcPr>
          <w:p w14:paraId="58E63AD5" w14:textId="5BCB7B38" w:rsidR="00402890" w:rsidRPr="00025A16" w:rsidRDefault="00402890" w:rsidP="0065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78" w:right="-71" w:hanging="1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68BD8C4" w14:textId="70D2A331" w:rsidR="00402890" w:rsidRPr="00025A16" w:rsidRDefault="00402890" w:rsidP="00BC51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14:paraId="535340C7" w14:textId="04B36266" w:rsidR="00402890" w:rsidRPr="00025A16" w:rsidRDefault="00402890" w:rsidP="0087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5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7186C838" w14:textId="71ED8CE1" w:rsidR="00402890" w:rsidRPr="00025A16" w:rsidRDefault="00402890" w:rsidP="0087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89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5107730" w14:textId="1E9CE96B" w:rsidR="00402890" w:rsidRPr="00025A16" w:rsidRDefault="00402890" w:rsidP="0087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6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3B91739" w14:textId="12D066C5" w:rsidR="00402890" w:rsidRPr="00025A16" w:rsidRDefault="00402890" w:rsidP="0087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10353A6" w14:textId="04AA9182" w:rsidR="00402890" w:rsidRPr="00025A16" w:rsidRDefault="00402890" w:rsidP="008732A3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left="-78" w:right="-8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FE4077D" w14:textId="606EC98E" w:rsidR="00402890" w:rsidRPr="00025A16" w:rsidRDefault="00402890" w:rsidP="008732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0CAA05EA" w14:textId="61BF5847" w:rsidR="00402890" w:rsidRPr="00025A16" w:rsidRDefault="00402890" w:rsidP="00A4740C">
            <w:pPr>
              <w:pStyle w:val="acctfourfigures"/>
              <w:tabs>
                <w:tab w:val="clear" w:pos="765"/>
                <w:tab w:val="decimal" w:pos="571"/>
              </w:tabs>
              <w:spacing w:line="300" w:lineRule="exact"/>
              <w:ind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D98E750" w14:textId="77777777" w:rsidR="00402890" w:rsidRPr="00025A16" w:rsidRDefault="00402890" w:rsidP="008732A3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D1D423" w14:textId="7BE38056" w:rsidR="00402890" w:rsidRPr="00025A16" w:rsidRDefault="00402890" w:rsidP="00A4740C">
            <w:pPr>
              <w:pStyle w:val="acctfourfigures"/>
              <w:tabs>
                <w:tab w:val="clear" w:pos="765"/>
                <w:tab w:val="decimal" w:pos="563"/>
              </w:tabs>
              <w:spacing w:line="300" w:lineRule="exact"/>
              <w:ind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C4203A" w14:textId="77777777" w:rsidR="00402890" w:rsidRPr="00025A16" w:rsidRDefault="00402890" w:rsidP="008732A3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9F6144F" w14:textId="531C3329" w:rsidR="00402890" w:rsidRPr="00025A16" w:rsidRDefault="00402890" w:rsidP="00A4740C">
            <w:pPr>
              <w:pStyle w:val="acctfourfigures"/>
              <w:tabs>
                <w:tab w:val="clear" w:pos="765"/>
                <w:tab w:val="decimal" w:pos="548"/>
              </w:tabs>
              <w:spacing w:line="300" w:lineRule="exact"/>
              <w:ind w:right="-8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5212220" w14:textId="77777777" w:rsidR="00402890" w:rsidRPr="00025A16" w:rsidRDefault="00402890" w:rsidP="008732A3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D67048" w14:textId="6FC42715" w:rsidR="00402890" w:rsidRPr="00025A16" w:rsidRDefault="00402890" w:rsidP="00A4740C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559E85E6" w14:textId="77777777" w:rsidR="00402890" w:rsidRPr="00025A16" w:rsidRDefault="00402890" w:rsidP="008732A3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65E02883" w14:textId="70225282" w:rsidR="00402890" w:rsidRPr="00025A16" w:rsidRDefault="00402890" w:rsidP="00A4740C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37F16E9" w14:textId="2973F44C" w:rsidR="00402890" w:rsidRPr="00025A16" w:rsidRDefault="00402890" w:rsidP="008732A3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81B177" w14:textId="2166644B" w:rsidR="00402890" w:rsidRPr="00025A16" w:rsidRDefault="00402890" w:rsidP="00650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6"/>
              </w:tabs>
              <w:spacing w:line="300" w:lineRule="exact"/>
              <w:ind w:left="-92" w:right="-83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5821971" w14:textId="77777777" w:rsidR="00402890" w:rsidRPr="00025A16" w:rsidRDefault="00402890" w:rsidP="008732A3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6560770" w14:textId="174A8894" w:rsidR="00402890" w:rsidRPr="00025A16" w:rsidRDefault="00402890" w:rsidP="00A474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4"/>
              </w:tabs>
              <w:spacing w:line="300" w:lineRule="exact"/>
              <w:ind w:left="-83" w:right="-85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</w:tr>
      <w:tr w:rsidR="003076E7" w:rsidRPr="00161E24" w14:paraId="45D0F700" w14:textId="77777777" w:rsidTr="00025204">
        <w:trPr>
          <w:cantSplit/>
        </w:trPr>
        <w:tc>
          <w:tcPr>
            <w:tcW w:w="2700" w:type="dxa"/>
            <w:shd w:val="clear" w:color="auto" w:fill="auto"/>
          </w:tcPr>
          <w:p w14:paraId="52C4D8D1" w14:textId="1F0C75C3" w:rsidR="003076E7" w:rsidRPr="00025A16" w:rsidRDefault="003076E7" w:rsidP="0030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เอเชี่ยน เบสท์ ชิคเก้น จำกัด</w:t>
            </w:r>
          </w:p>
        </w:tc>
        <w:tc>
          <w:tcPr>
            <w:tcW w:w="1699" w:type="dxa"/>
            <w:vAlign w:val="bottom"/>
          </w:tcPr>
          <w:p w14:paraId="64BEAEED" w14:textId="3C0E6D04" w:rsidR="003076E7" w:rsidRPr="00025A16" w:rsidRDefault="003076E7" w:rsidP="0030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78" w:right="-71" w:hanging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ผลิตอาหารแปรรูป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จากเนื้อไก่แช่แข็ง</w:t>
            </w:r>
          </w:p>
        </w:tc>
        <w:tc>
          <w:tcPr>
            <w:tcW w:w="720" w:type="dxa"/>
            <w:vAlign w:val="bottom"/>
          </w:tcPr>
          <w:p w14:paraId="0249B49C" w14:textId="10790E9E" w:rsidR="003076E7" w:rsidRPr="00025A16" w:rsidRDefault="003076E7" w:rsidP="0030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18" w:type="dxa"/>
            <w:vAlign w:val="bottom"/>
          </w:tcPr>
          <w:p w14:paraId="60A27779" w14:textId="23FD98C4" w:rsidR="003076E7" w:rsidRPr="00025A16" w:rsidRDefault="003076E7" w:rsidP="0030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5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80" w:type="dxa"/>
            <w:vAlign w:val="bottom"/>
          </w:tcPr>
          <w:p w14:paraId="53CE3CA4" w14:textId="77777777" w:rsidR="003076E7" w:rsidRPr="00025A16" w:rsidRDefault="003076E7" w:rsidP="0030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89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29F94EB3" w14:textId="48FC521B" w:rsidR="003076E7" w:rsidRPr="00025A16" w:rsidRDefault="003076E7" w:rsidP="0030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6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180" w:type="dxa"/>
            <w:vAlign w:val="bottom"/>
          </w:tcPr>
          <w:p w14:paraId="5C4CEAD0" w14:textId="77777777" w:rsidR="003076E7" w:rsidRPr="00025A16" w:rsidRDefault="003076E7" w:rsidP="0030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D919D6" w14:textId="03CB49DC" w:rsidR="003076E7" w:rsidRPr="00025A16" w:rsidRDefault="003076E7" w:rsidP="0019486B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1,833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CC0EC46" w14:textId="77777777" w:rsidR="003076E7" w:rsidRPr="00025A16" w:rsidRDefault="003076E7" w:rsidP="0030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703528D8" w14:textId="276F8015" w:rsidR="003076E7" w:rsidRPr="00025A16" w:rsidRDefault="003076E7" w:rsidP="0019486B">
            <w:pPr>
              <w:pStyle w:val="acctfourfigures"/>
              <w:tabs>
                <w:tab w:val="clear" w:pos="765"/>
                <w:tab w:val="decimal" w:pos="571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1,833</w:t>
            </w:r>
          </w:p>
        </w:tc>
        <w:tc>
          <w:tcPr>
            <w:tcW w:w="180" w:type="dxa"/>
            <w:vAlign w:val="bottom"/>
          </w:tcPr>
          <w:p w14:paraId="426CEA7E" w14:textId="77777777" w:rsidR="003076E7" w:rsidRPr="00025A16" w:rsidRDefault="003076E7" w:rsidP="003076E7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76CBFB5" w14:textId="2061B766" w:rsidR="003076E7" w:rsidRPr="00025A16" w:rsidRDefault="003076E7" w:rsidP="0019486B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037E16" w14:textId="77777777" w:rsidR="003076E7" w:rsidRPr="00025A16" w:rsidRDefault="003076E7" w:rsidP="003076E7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08EB14" w14:textId="7AD31F92" w:rsidR="003076E7" w:rsidRPr="00025A16" w:rsidRDefault="003076E7" w:rsidP="0019486B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9486B">
              <w:rPr>
                <w:rFonts w:asciiTheme="majorBidi" w:hAnsiTheme="majorBidi" w:cstheme="majorBidi"/>
                <w:sz w:val="24"/>
                <w:szCs w:val="24"/>
              </w:rPr>
              <w:t>458</w:t>
            </w:r>
          </w:p>
        </w:tc>
        <w:tc>
          <w:tcPr>
            <w:tcW w:w="180" w:type="dxa"/>
            <w:vAlign w:val="bottom"/>
          </w:tcPr>
          <w:p w14:paraId="502F5D58" w14:textId="77777777" w:rsidR="003076E7" w:rsidRPr="00025A16" w:rsidRDefault="003076E7" w:rsidP="003076E7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1CD535" w14:textId="23C98F11" w:rsidR="003076E7" w:rsidRDefault="00974959" w:rsidP="0019486B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12C1CBC" w14:textId="77777777" w:rsidR="003076E7" w:rsidRPr="00025A16" w:rsidRDefault="003076E7" w:rsidP="00B06ADD">
            <w:pPr>
              <w:pStyle w:val="acctfourfigures"/>
              <w:tabs>
                <w:tab w:val="clear" w:pos="765"/>
                <w:tab w:val="decimal" w:pos="548"/>
              </w:tabs>
              <w:spacing w:line="300" w:lineRule="exact"/>
              <w:ind w:left="-78" w:right="-8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345720E7" w14:textId="7DD40D87" w:rsidR="003076E7" w:rsidRPr="00025A16" w:rsidRDefault="003076E7" w:rsidP="0019486B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961823" w14:textId="77777777" w:rsidR="003076E7" w:rsidRPr="00025A16" w:rsidRDefault="003076E7" w:rsidP="003076E7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2289E80" w14:textId="3AAAED90" w:rsidR="003076E7" w:rsidRPr="00025A16" w:rsidRDefault="00974959" w:rsidP="0019486B">
            <w:pPr>
              <w:pStyle w:val="acctfourfigures"/>
              <w:tabs>
                <w:tab w:val="clear" w:pos="765"/>
                <w:tab w:val="decimal" w:pos="411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557FA5" w14:textId="77777777" w:rsidR="003076E7" w:rsidRPr="00025A16" w:rsidRDefault="003076E7" w:rsidP="003076E7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0ED368" w14:textId="2DB44DCA" w:rsidR="003076E7" w:rsidRPr="00025A16" w:rsidRDefault="003076E7" w:rsidP="0019486B">
            <w:pPr>
              <w:pStyle w:val="acctfourfigures"/>
              <w:tabs>
                <w:tab w:val="clear" w:pos="765"/>
                <w:tab w:val="decimal" w:pos="411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3076E7" w:rsidRPr="00161E24" w14:paraId="3EE60AFA" w14:textId="77777777" w:rsidTr="00025204">
        <w:trPr>
          <w:cantSplit/>
        </w:trPr>
        <w:tc>
          <w:tcPr>
            <w:tcW w:w="2700" w:type="dxa"/>
            <w:shd w:val="clear" w:color="auto" w:fill="auto"/>
          </w:tcPr>
          <w:p w14:paraId="1C46A68D" w14:textId="781AF705" w:rsidR="003076E7" w:rsidRPr="00025A16" w:rsidRDefault="003076E7" w:rsidP="0030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เคอรี่ เอ็กซ์เพรส เบทาโกร จำกัด 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(เดิ</w:t>
            </w:r>
            <w:r w:rsidR="003B3A77">
              <w:rPr>
                <w:rFonts w:asciiTheme="majorBidi" w:hAnsiTheme="majorBidi" w:cstheme="majorBidi" w:hint="cs"/>
                <w:sz w:val="24"/>
                <w:szCs w:val="24"/>
                <w:cs/>
              </w:rPr>
              <w:t>ม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ชื่อ </w:t>
            </w: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เคอรี่ เบทาโกร จำกัด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699" w:type="dxa"/>
          </w:tcPr>
          <w:p w14:paraId="5D703055" w14:textId="0DDA5D30" w:rsidR="003076E7" w:rsidRPr="00025A16" w:rsidRDefault="003076E7" w:rsidP="0030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78" w:right="-71" w:hanging="178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บริการขนส่งสินค้า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แบบ</w:t>
            </w: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ควบคุม อุณหภูมิ</w:t>
            </w:r>
          </w:p>
        </w:tc>
        <w:tc>
          <w:tcPr>
            <w:tcW w:w="720" w:type="dxa"/>
            <w:vAlign w:val="bottom"/>
          </w:tcPr>
          <w:p w14:paraId="33FB272A" w14:textId="55BFEFBF" w:rsidR="003076E7" w:rsidRPr="00025A16" w:rsidRDefault="003076E7" w:rsidP="0030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18" w:type="dxa"/>
            <w:vAlign w:val="bottom"/>
          </w:tcPr>
          <w:p w14:paraId="1A43C601" w14:textId="52DA59F7" w:rsidR="003076E7" w:rsidRPr="00025A16" w:rsidRDefault="003076E7" w:rsidP="0030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5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80" w:type="dxa"/>
            <w:vAlign w:val="bottom"/>
          </w:tcPr>
          <w:p w14:paraId="350FC4FE" w14:textId="77777777" w:rsidR="003076E7" w:rsidRPr="00025A16" w:rsidRDefault="003076E7" w:rsidP="0030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89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390519B1" w14:textId="353B3881" w:rsidR="003076E7" w:rsidRPr="00025A16" w:rsidRDefault="003076E7" w:rsidP="0030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6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40</w:t>
            </w:r>
          </w:p>
        </w:tc>
        <w:tc>
          <w:tcPr>
            <w:tcW w:w="180" w:type="dxa"/>
            <w:vAlign w:val="bottom"/>
          </w:tcPr>
          <w:p w14:paraId="5E1DFE34" w14:textId="77777777" w:rsidR="003076E7" w:rsidRPr="00025A16" w:rsidRDefault="003076E7" w:rsidP="0030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FADEC9B" w14:textId="7D922FF5" w:rsidR="003076E7" w:rsidRPr="00025A16" w:rsidRDefault="00886166" w:rsidP="0019486B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948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</w:t>
            </w:r>
            <w:r w:rsidR="003076E7" w:rsidRPr="001948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E5AC1D7" w14:textId="77777777" w:rsidR="003076E7" w:rsidRPr="00025A16" w:rsidRDefault="003076E7" w:rsidP="0030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4ACB0C2D" w14:textId="762F271D" w:rsidR="003076E7" w:rsidRPr="0019486B" w:rsidRDefault="003076E7" w:rsidP="0019486B">
            <w:pPr>
              <w:pStyle w:val="acctfourfigures"/>
              <w:tabs>
                <w:tab w:val="clear" w:pos="765"/>
                <w:tab w:val="decimal" w:pos="571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948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</w:t>
            </w:r>
          </w:p>
        </w:tc>
        <w:tc>
          <w:tcPr>
            <w:tcW w:w="180" w:type="dxa"/>
            <w:vAlign w:val="bottom"/>
          </w:tcPr>
          <w:p w14:paraId="17F6D83F" w14:textId="77777777" w:rsidR="003076E7" w:rsidRPr="00025A16" w:rsidRDefault="003076E7" w:rsidP="003076E7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D2A50D" w14:textId="052B1E43" w:rsidR="003076E7" w:rsidRPr="00025A16" w:rsidRDefault="00886166" w:rsidP="0019486B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9486B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12DE74" w14:textId="77777777" w:rsidR="003076E7" w:rsidRPr="00025A16" w:rsidRDefault="003076E7" w:rsidP="003076E7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ECF65C" w14:textId="16A62575" w:rsidR="003076E7" w:rsidRPr="00025A16" w:rsidRDefault="003076E7" w:rsidP="0019486B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180" w:type="dxa"/>
            <w:vAlign w:val="bottom"/>
          </w:tcPr>
          <w:p w14:paraId="69965E8B" w14:textId="77777777" w:rsidR="003076E7" w:rsidRPr="00025A16" w:rsidRDefault="003076E7" w:rsidP="003076E7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8B5EE2F" w14:textId="192EFCF4" w:rsidR="003076E7" w:rsidRPr="00025A16" w:rsidRDefault="00974959" w:rsidP="003076E7">
            <w:pPr>
              <w:pStyle w:val="acctfourfigures"/>
              <w:tabs>
                <w:tab w:val="clear" w:pos="765"/>
                <w:tab w:val="decimal" w:pos="411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67F6C4D" w14:textId="77777777" w:rsidR="003076E7" w:rsidRPr="00025A16" w:rsidRDefault="003076E7" w:rsidP="003076E7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616A76AD" w14:textId="704CCEB4" w:rsidR="003076E7" w:rsidRPr="00025A16" w:rsidRDefault="003076E7" w:rsidP="0030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300" w:lineRule="exact"/>
              <w:ind w:right="-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E4DB57" w14:textId="77777777" w:rsidR="003076E7" w:rsidRPr="00025A16" w:rsidRDefault="003076E7" w:rsidP="003076E7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BF99EF" w14:textId="4A688DBF" w:rsidR="003076E7" w:rsidRPr="00025A16" w:rsidRDefault="00974959" w:rsidP="0019486B">
            <w:pPr>
              <w:pStyle w:val="acctfourfigures"/>
              <w:tabs>
                <w:tab w:val="clear" w:pos="765"/>
                <w:tab w:val="decimal" w:pos="411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812D16" w14:textId="77777777" w:rsidR="003076E7" w:rsidRPr="00025A16" w:rsidRDefault="003076E7" w:rsidP="003076E7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AB4E81" w14:textId="27BF32B3" w:rsidR="003076E7" w:rsidRPr="00025A16" w:rsidRDefault="003076E7" w:rsidP="0019486B">
            <w:pPr>
              <w:pStyle w:val="acctfourfigures"/>
              <w:tabs>
                <w:tab w:val="clear" w:pos="765"/>
                <w:tab w:val="decimal" w:pos="411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076E7" w:rsidRPr="00161E24" w14:paraId="38F24DED" w14:textId="786825D6" w:rsidTr="00650D19">
        <w:trPr>
          <w:cantSplit/>
        </w:trPr>
        <w:tc>
          <w:tcPr>
            <w:tcW w:w="2700" w:type="dxa"/>
            <w:shd w:val="clear" w:color="auto" w:fill="auto"/>
          </w:tcPr>
          <w:p w14:paraId="4EA1FCFE" w14:textId="77777777" w:rsidR="003076E7" w:rsidRPr="00025A16" w:rsidRDefault="003076E7" w:rsidP="0030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โกเบ-ย่า โชกุน อิน โคเงียว จำกัด</w:t>
            </w:r>
          </w:p>
        </w:tc>
        <w:tc>
          <w:tcPr>
            <w:tcW w:w="1699" w:type="dxa"/>
            <w:vAlign w:val="bottom"/>
          </w:tcPr>
          <w:p w14:paraId="377382B4" w14:textId="497EB770" w:rsidR="003076E7" w:rsidRPr="00025A16" w:rsidRDefault="003076E7" w:rsidP="0030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78" w:right="-71" w:hanging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720" w:type="dxa"/>
            <w:vAlign w:val="bottom"/>
          </w:tcPr>
          <w:p w14:paraId="6569F27A" w14:textId="232DF0E0" w:rsidR="003076E7" w:rsidRPr="00025A16" w:rsidRDefault="003076E7" w:rsidP="0030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18" w:type="dxa"/>
            <w:vAlign w:val="bottom"/>
          </w:tcPr>
          <w:p w14:paraId="3DCABD5E" w14:textId="1DBA2C81" w:rsidR="003076E7" w:rsidRPr="00025A16" w:rsidRDefault="003076E7" w:rsidP="0030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5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80" w:type="dxa"/>
            <w:vAlign w:val="bottom"/>
          </w:tcPr>
          <w:p w14:paraId="25CF8236" w14:textId="77777777" w:rsidR="003076E7" w:rsidRPr="00025A16" w:rsidRDefault="003076E7" w:rsidP="0030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89" w:right="-8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24C31AE6" w14:textId="09B70B3A" w:rsidR="003076E7" w:rsidRPr="00025A16" w:rsidRDefault="003076E7" w:rsidP="0030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6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80" w:type="dxa"/>
            <w:vAlign w:val="bottom"/>
          </w:tcPr>
          <w:p w14:paraId="6BEBB5C1" w14:textId="7C867799" w:rsidR="003076E7" w:rsidRPr="00025A16" w:rsidRDefault="003076E7" w:rsidP="0030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CA8A2E6" w14:textId="70FBCA99" w:rsidR="003076E7" w:rsidRPr="00025A16" w:rsidRDefault="003076E7" w:rsidP="0019486B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C7E4012" w14:textId="77777777" w:rsidR="003076E7" w:rsidRPr="00025A16" w:rsidRDefault="003076E7" w:rsidP="0030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126CEFAC" w14:textId="0B2B59F3" w:rsidR="003076E7" w:rsidRPr="00025A16" w:rsidRDefault="00650D19" w:rsidP="0019486B">
            <w:pPr>
              <w:pStyle w:val="acctfourfigures"/>
              <w:tabs>
                <w:tab w:val="clear" w:pos="765"/>
                <w:tab w:val="decimal" w:pos="571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948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3076E7" w:rsidRPr="0019486B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18C2ECED" w14:textId="77777777" w:rsidR="003076E7" w:rsidRPr="00025A16" w:rsidRDefault="003076E7" w:rsidP="003076E7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163447" w14:textId="35620FC3" w:rsidR="003076E7" w:rsidRPr="00025A16" w:rsidRDefault="003076E7" w:rsidP="0019486B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E064EE" w14:textId="77777777" w:rsidR="003076E7" w:rsidRPr="00025A16" w:rsidRDefault="003076E7" w:rsidP="003076E7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8CCFD4" w14:textId="7F0D06D8" w:rsidR="003076E7" w:rsidRPr="00025A16" w:rsidRDefault="003076E7" w:rsidP="0019486B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9486B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397111EC" w14:textId="77777777" w:rsidR="003076E7" w:rsidRPr="00025A16" w:rsidRDefault="003076E7" w:rsidP="003076E7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797CC2" w14:textId="324FBFD9" w:rsidR="003076E7" w:rsidRPr="00025A16" w:rsidRDefault="00974959" w:rsidP="003076E7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6B41623" w14:textId="77777777" w:rsidR="003076E7" w:rsidRPr="00025A16" w:rsidRDefault="003076E7" w:rsidP="003076E7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05C219A1" w14:textId="789B7C34" w:rsidR="003076E7" w:rsidRPr="00025A16" w:rsidRDefault="003076E7" w:rsidP="003076E7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5DF1F6" w14:textId="3EBB8F5D" w:rsidR="003076E7" w:rsidRPr="00025A16" w:rsidRDefault="003076E7" w:rsidP="003076E7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180DE2" w14:textId="1762966F" w:rsidR="003076E7" w:rsidRPr="00025A16" w:rsidRDefault="00003E14" w:rsidP="0019486B">
            <w:pPr>
              <w:pStyle w:val="acctfourfigures"/>
              <w:tabs>
                <w:tab w:val="clear" w:pos="765"/>
                <w:tab w:val="decimal" w:pos="411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D974B0" w14:textId="77777777" w:rsidR="003076E7" w:rsidRPr="00025A16" w:rsidRDefault="003076E7" w:rsidP="003076E7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5E6FC2" w14:textId="07027601" w:rsidR="003076E7" w:rsidRPr="00025A16" w:rsidRDefault="003076E7" w:rsidP="0019486B">
            <w:pPr>
              <w:pStyle w:val="acctfourfigures"/>
              <w:tabs>
                <w:tab w:val="clear" w:pos="765"/>
                <w:tab w:val="decimal" w:pos="411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3076E7" w:rsidRPr="00161E24" w14:paraId="7D50DE84" w14:textId="2F667B1E" w:rsidTr="00025204">
        <w:trPr>
          <w:cantSplit/>
        </w:trPr>
        <w:tc>
          <w:tcPr>
            <w:tcW w:w="2700" w:type="dxa"/>
            <w:shd w:val="clear" w:color="auto" w:fill="auto"/>
          </w:tcPr>
          <w:p w14:paraId="42A45EE1" w14:textId="77777777" w:rsidR="003076E7" w:rsidRPr="00025A16" w:rsidRDefault="003076E7" w:rsidP="0030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บอสตัน เทรดดิ้ง จำกัด</w:t>
            </w:r>
          </w:p>
        </w:tc>
        <w:tc>
          <w:tcPr>
            <w:tcW w:w="1699" w:type="dxa"/>
          </w:tcPr>
          <w:p w14:paraId="36D8B927" w14:textId="77777777" w:rsidR="003076E7" w:rsidRPr="00025A16" w:rsidRDefault="003076E7" w:rsidP="0030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78" w:right="-71" w:hanging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720" w:type="dxa"/>
            <w:vAlign w:val="bottom"/>
          </w:tcPr>
          <w:p w14:paraId="3343D7B9" w14:textId="77777777" w:rsidR="003076E7" w:rsidRPr="00025A16" w:rsidRDefault="003076E7" w:rsidP="0030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ญี่ปุ่น</w:t>
            </w:r>
          </w:p>
        </w:tc>
        <w:tc>
          <w:tcPr>
            <w:tcW w:w="718" w:type="dxa"/>
            <w:vAlign w:val="bottom"/>
          </w:tcPr>
          <w:p w14:paraId="40D06546" w14:textId="0A4A0731" w:rsidR="003076E7" w:rsidRPr="00025A16" w:rsidRDefault="003076E7" w:rsidP="0030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5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80" w:type="dxa"/>
            <w:vAlign w:val="bottom"/>
          </w:tcPr>
          <w:p w14:paraId="15CA160F" w14:textId="77777777" w:rsidR="003076E7" w:rsidRPr="00025A16" w:rsidRDefault="003076E7" w:rsidP="0030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89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04BCF8F2" w14:textId="1A6D02D0" w:rsidR="003076E7" w:rsidRPr="00025A16" w:rsidRDefault="003076E7" w:rsidP="0030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6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180" w:type="dxa"/>
            <w:vAlign w:val="bottom"/>
          </w:tcPr>
          <w:p w14:paraId="60A717EE" w14:textId="22138A7D" w:rsidR="003076E7" w:rsidRPr="00025A16" w:rsidRDefault="003076E7" w:rsidP="003076E7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4DF243" w14:textId="069834BD" w:rsidR="003076E7" w:rsidRPr="00025A16" w:rsidRDefault="003076E7" w:rsidP="0019486B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A539DED" w14:textId="77777777" w:rsidR="003076E7" w:rsidRPr="00025A16" w:rsidRDefault="003076E7" w:rsidP="0030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DE5FAC" w14:textId="3A355490" w:rsidR="003076E7" w:rsidRPr="00025A16" w:rsidRDefault="003076E7" w:rsidP="0019486B">
            <w:pPr>
              <w:pStyle w:val="acctfourfigures"/>
              <w:tabs>
                <w:tab w:val="clear" w:pos="765"/>
                <w:tab w:val="decimal" w:pos="571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180" w:type="dxa"/>
            <w:vAlign w:val="bottom"/>
          </w:tcPr>
          <w:p w14:paraId="10322A6C" w14:textId="77777777" w:rsidR="003076E7" w:rsidRPr="00025A16" w:rsidRDefault="003076E7" w:rsidP="003076E7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D46FEB" w14:textId="0E036E14" w:rsidR="003076E7" w:rsidRPr="00025A16" w:rsidRDefault="003076E7" w:rsidP="0019486B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D65A9E" w14:textId="77777777" w:rsidR="003076E7" w:rsidRPr="00025A16" w:rsidRDefault="003076E7" w:rsidP="003076E7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F4DD7" w14:textId="0D494ABD" w:rsidR="003076E7" w:rsidRPr="00025A16" w:rsidRDefault="003076E7" w:rsidP="0019486B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641EC45A" w14:textId="77777777" w:rsidR="003076E7" w:rsidRPr="00025A16" w:rsidRDefault="003076E7" w:rsidP="003076E7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146C8" w14:textId="17E258E9" w:rsidR="003076E7" w:rsidRPr="00025A16" w:rsidRDefault="00974959" w:rsidP="003076E7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9050980" w14:textId="77777777" w:rsidR="003076E7" w:rsidRPr="00025A16" w:rsidRDefault="003076E7" w:rsidP="003076E7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A38BC" w14:textId="071BB428" w:rsidR="003076E7" w:rsidRPr="00025A16" w:rsidRDefault="003076E7" w:rsidP="003076E7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6F6358" w14:textId="58F39324" w:rsidR="003076E7" w:rsidRPr="00025A16" w:rsidRDefault="003076E7" w:rsidP="003076E7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2FD6F" w14:textId="6EFBDBDF" w:rsidR="003076E7" w:rsidRPr="00025A16" w:rsidRDefault="00974959" w:rsidP="0019486B">
            <w:pPr>
              <w:pStyle w:val="acctfourfigures"/>
              <w:tabs>
                <w:tab w:val="clear" w:pos="765"/>
                <w:tab w:val="decimal" w:pos="411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017CB2" w14:textId="77777777" w:rsidR="003076E7" w:rsidRPr="00025A16" w:rsidRDefault="003076E7" w:rsidP="003076E7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196553" w14:textId="3553AB2C" w:rsidR="003076E7" w:rsidRPr="00025A16" w:rsidRDefault="003076E7" w:rsidP="0019486B">
            <w:pPr>
              <w:pStyle w:val="acctfourfigures"/>
              <w:tabs>
                <w:tab w:val="clear" w:pos="765"/>
                <w:tab w:val="decimal" w:pos="411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3076E7" w:rsidRPr="00161E24" w14:paraId="47F999F9" w14:textId="24900017" w:rsidTr="00025204">
        <w:trPr>
          <w:cantSplit/>
        </w:trPr>
        <w:tc>
          <w:tcPr>
            <w:tcW w:w="2700" w:type="dxa"/>
            <w:shd w:val="clear" w:color="auto" w:fill="auto"/>
          </w:tcPr>
          <w:p w14:paraId="22756517" w14:textId="77777777" w:rsidR="003076E7" w:rsidRPr="00025A16" w:rsidRDefault="003076E7" w:rsidP="0030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99" w:type="dxa"/>
          </w:tcPr>
          <w:p w14:paraId="0CB3F601" w14:textId="77777777" w:rsidR="003076E7" w:rsidRPr="00025A16" w:rsidRDefault="003076E7" w:rsidP="0030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78" w:right="-71" w:hanging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6EF14540" w14:textId="77777777" w:rsidR="003076E7" w:rsidRPr="00025A16" w:rsidRDefault="003076E7" w:rsidP="0030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8" w:type="dxa"/>
            <w:vAlign w:val="bottom"/>
          </w:tcPr>
          <w:p w14:paraId="5D173EF7" w14:textId="77777777" w:rsidR="003076E7" w:rsidRPr="00025A16" w:rsidRDefault="003076E7" w:rsidP="0030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5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FD7672A" w14:textId="77777777" w:rsidR="003076E7" w:rsidRPr="00025A16" w:rsidRDefault="003076E7" w:rsidP="0030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89" w:right="-8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659DA380" w14:textId="77777777" w:rsidR="003076E7" w:rsidRPr="00025A16" w:rsidRDefault="003076E7" w:rsidP="0030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6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B965F42" w14:textId="469CA9D0" w:rsidR="003076E7" w:rsidRPr="00025A16" w:rsidRDefault="003076E7" w:rsidP="003076E7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D14730" w14:textId="57902D23" w:rsidR="003076E7" w:rsidRPr="00025A16" w:rsidRDefault="003076E7" w:rsidP="0019486B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left="-79" w:right="-9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076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1,9</w:t>
            </w:r>
            <w:r w:rsidR="004D4EA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</w:t>
            </w:r>
            <w:r w:rsidRPr="003076E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1A4B89B" w14:textId="77777777" w:rsidR="003076E7" w:rsidRPr="00025A16" w:rsidRDefault="003076E7" w:rsidP="003076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74AE6AF" w14:textId="522D2C75" w:rsidR="003076E7" w:rsidRPr="00025A16" w:rsidRDefault="00FD08BC" w:rsidP="0019486B">
            <w:pPr>
              <w:pStyle w:val="acctfourfigures"/>
              <w:tabs>
                <w:tab w:val="clear" w:pos="765"/>
                <w:tab w:val="decimal" w:pos="571"/>
              </w:tabs>
              <w:spacing w:line="300" w:lineRule="exact"/>
              <w:ind w:left="-79" w:right="-9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FD08B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1,931</w:t>
            </w:r>
          </w:p>
        </w:tc>
        <w:tc>
          <w:tcPr>
            <w:tcW w:w="180" w:type="dxa"/>
            <w:vAlign w:val="bottom"/>
          </w:tcPr>
          <w:p w14:paraId="57EFC540" w14:textId="77777777" w:rsidR="003076E7" w:rsidRPr="00025A16" w:rsidRDefault="003076E7" w:rsidP="003076E7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B84AFC" w14:textId="57D64448" w:rsidR="003076E7" w:rsidRPr="00025A16" w:rsidRDefault="003076E7" w:rsidP="0019486B">
            <w:pPr>
              <w:pStyle w:val="acctfourfigures"/>
              <w:tabs>
                <w:tab w:val="clear" w:pos="765"/>
                <w:tab w:val="decimal" w:pos="563"/>
              </w:tabs>
              <w:spacing w:line="300" w:lineRule="exact"/>
              <w:ind w:left="-79" w:right="-9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</w:t>
            </w:r>
            <w:r w:rsidR="004D4EA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21A5FA" w14:textId="77777777" w:rsidR="003076E7" w:rsidRPr="00025A16" w:rsidRDefault="003076E7" w:rsidP="003076E7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E92830" w14:textId="4F3E4191" w:rsidR="003076E7" w:rsidRPr="00025A16" w:rsidRDefault="003076E7" w:rsidP="0019486B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left="-79" w:right="-9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504</w:t>
            </w:r>
          </w:p>
        </w:tc>
        <w:tc>
          <w:tcPr>
            <w:tcW w:w="180" w:type="dxa"/>
            <w:vAlign w:val="bottom"/>
          </w:tcPr>
          <w:p w14:paraId="6D2FA5F9" w14:textId="77777777" w:rsidR="003076E7" w:rsidRPr="00025A16" w:rsidRDefault="003076E7" w:rsidP="003076E7">
            <w:pPr>
              <w:pStyle w:val="acctfourfigures"/>
              <w:tabs>
                <w:tab w:val="clear" w:pos="765"/>
              </w:tabs>
              <w:spacing w:line="300" w:lineRule="exact"/>
              <w:ind w:right="-1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053CBE" w14:textId="12D53A6C" w:rsidR="003076E7" w:rsidRPr="00025A16" w:rsidRDefault="00974959" w:rsidP="0019486B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left="-79" w:right="-8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285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3F81DF7" w14:textId="77777777" w:rsidR="003076E7" w:rsidRPr="00025A16" w:rsidRDefault="003076E7" w:rsidP="003076E7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A25783" w14:textId="0EBC7BD0" w:rsidR="003076E7" w:rsidRPr="00025A16" w:rsidRDefault="003076E7" w:rsidP="003076E7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left="-79" w:right="-8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03FAB5" w14:textId="7E7C3205" w:rsidR="003076E7" w:rsidRPr="00025A16" w:rsidRDefault="003076E7" w:rsidP="003076E7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B5BB7C" w14:textId="0757A76C" w:rsidR="003076E7" w:rsidRPr="00082795" w:rsidRDefault="00003E14" w:rsidP="0019486B">
            <w:pPr>
              <w:pStyle w:val="acctfourfigures"/>
              <w:tabs>
                <w:tab w:val="clear" w:pos="765"/>
                <w:tab w:val="decimal" w:pos="411"/>
              </w:tabs>
              <w:spacing w:line="300" w:lineRule="exact"/>
              <w:ind w:left="-79" w:right="-97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E653B3" w14:textId="77777777" w:rsidR="003076E7" w:rsidRPr="00082795" w:rsidRDefault="003076E7" w:rsidP="003076E7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25B0BA" w14:textId="0B54D2F3" w:rsidR="003076E7" w:rsidRPr="00082795" w:rsidRDefault="003076E7" w:rsidP="0019486B">
            <w:pPr>
              <w:pStyle w:val="acctfourfigures"/>
              <w:tabs>
                <w:tab w:val="clear" w:pos="765"/>
                <w:tab w:val="decimal" w:pos="411"/>
              </w:tabs>
              <w:spacing w:line="300" w:lineRule="exact"/>
              <w:ind w:left="-79" w:right="-97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</w:rPr>
            </w:pPr>
            <w:r w:rsidRPr="0008279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  <w:tr w:rsidR="00A3330D" w:rsidRPr="00161E24" w14:paraId="10627959" w14:textId="5D63EDD9" w:rsidTr="00280E71">
        <w:trPr>
          <w:cantSplit/>
          <w:trHeight w:val="170"/>
        </w:trPr>
        <w:tc>
          <w:tcPr>
            <w:tcW w:w="2700" w:type="dxa"/>
            <w:shd w:val="clear" w:color="auto" w:fill="auto"/>
          </w:tcPr>
          <w:p w14:paraId="4D94CD75" w14:textId="13278A1E" w:rsidR="00A3330D" w:rsidRPr="00280E71" w:rsidRDefault="00A3330D" w:rsidP="0028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699" w:type="dxa"/>
          </w:tcPr>
          <w:p w14:paraId="609ADFD6" w14:textId="77777777" w:rsidR="00A3330D" w:rsidRPr="00280E71" w:rsidRDefault="00A3330D" w:rsidP="0028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720" w:type="dxa"/>
            <w:vAlign w:val="bottom"/>
          </w:tcPr>
          <w:p w14:paraId="308A08E2" w14:textId="77777777" w:rsidR="00A3330D" w:rsidRPr="00280E71" w:rsidRDefault="00A3330D" w:rsidP="0028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718" w:type="dxa"/>
            <w:vAlign w:val="bottom"/>
          </w:tcPr>
          <w:p w14:paraId="31B443AF" w14:textId="77777777" w:rsidR="00A3330D" w:rsidRPr="00280E71" w:rsidRDefault="00A3330D" w:rsidP="0028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80" w:type="dxa"/>
            <w:vAlign w:val="bottom"/>
          </w:tcPr>
          <w:p w14:paraId="6B9553DC" w14:textId="77777777" w:rsidR="00A3330D" w:rsidRPr="00280E71" w:rsidRDefault="00A3330D" w:rsidP="0028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720" w:type="dxa"/>
            <w:vAlign w:val="bottom"/>
          </w:tcPr>
          <w:p w14:paraId="5ABEFD1B" w14:textId="77777777" w:rsidR="00A3330D" w:rsidRPr="00280E71" w:rsidRDefault="00A3330D" w:rsidP="0028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180" w:type="dxa"/>
            <w:vAlign w:val="bottom"/>
          </w:tcPr>
          <w:p w14:paraId="6C00DB15" w14:textId="36470471" w:rsidR="00A3330D" w:rsidRPr="00280E71" w:rsidRDefault="00A3330D" w:rsidP="0028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E1B281" w14:textId="77777777" w:rsidR="00A3330D" w:rsidRPr="00280E71" w:rsidRDefault="00A3330D" w:rsidP="00280E71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288A0510" w14:textId="77777777" w:rsidR="00A3330D" w:rsidRPr="00280E71" w:rsidRDefault="00A3330D" w:rsidP="0028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51F0F693" w14:textId="77777777" w:rsidR="00A3330D" w:rsidRPr="00280E71" w:rsidRDefault="00A3330D" w:rsidP="00280E71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18D7F94" w14:textId="77777777" w:rsidR="00A3330D" w:rsidRPr="00280E71" w:rsidRDefault="00A3330D" w:rsidP="00280E71">
            <w:pPr>
              <w:pStyle w:val="acctfourfigures"/>
              <w:tabs>
                <w:tab w:val="clear" w:pos="765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D46F90B" w14:textId="246F0131" w:rsidR="00A3330D" w:rsidRPr="00280E71" w:rsidRDefault="00A3330D" w:rsidP="00280E71">
            <w:pPr>
              <w:pStyle w:val="acctfourfigures"/>
              <w:tabs>
                <w:tab w:val="clear" w:pos="765"/>
                <w:tab w:val="decimal" w:pos="563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6CD004C" w14:textId="77777777" w:rsidR="00A3330D" w:rsidRPr="00280E71" w:rsidRDefault="00A3330D" w:rsidP="00280E71">
            <w:pPr>
              <w:pStyle w:val="acctfourfigures"/>
              <w:tabs>
                <w:tab w:val="clear" w:pos="765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9153A1" w14:textId="77777777" w:rsidR="00A3330D" w:rsidRPr="00280E71" w:rsidRDefault="00A3330D" w:rsidP="00280E71">
            <w:pPr>
              <w:pStyle w:val="acctfourfigures"/>
              <w:tabs>
                <w:tab w:val="clear" w:pos="765"/>
                <w:tab w:val="decimal" w:pos="548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1ACFA02" w14:textId="77777777" w:rsidR="00A3330D" w:rsidRPr="00280E71" w:rsidRDefault="00A3330D" w:rsidP="00280E71">
            <w:pPr>
              <w:pStyle w:val="acctfourfigures"/>
              <w:tabs>
                <w:tab w:val="clear" w:pos="765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47322CD" w14:textId="57FF214A" w:rsidR="00A3330D" w:rsidRPr="00280E71" w:rsidRDefault="00A3330D" w:rsidP="00280E71">
            <w:pPr>
              <w:pStyle w:val="acctfourfigures"/>
              <w:tabs>
                <w:tab w:val="clear" w:pos="765"/>
                <w:tab w:val="decimal" w:pos="582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00B02DF" w14:textId="77777777" w:rsidR="00A3330D" w:rsidRPr="00280E71" w:rsidRDefault="00A3330D" w:rsidP="00280E71">
            <w:pPr>
              <w:pStyle w:val="acctfourfigures"/>
              <w:tabs>
                <w:tab w:val="clear" w:pos="765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4179C3CF" w14:textId="77777777" w:rsidR="00A3330D" w:rsidRPr="00280E71" w:rsidRDefault="00A3330D" w:rsidP="00280E71">
            <w:pPr>
              <w:pStyle w:val="acctfourfigures"/>
              <w:tabs>
                <w:tab w:val="clear" w:pos="765"/>
                <w:tab w:val="decimal" w:pos="591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759A8C6" w14:textId="49DC7DD6" w:rsidR="00A3330D" w:rsidRPr="00280E71" w:rsidRDefault="00A3330D" w:rsidP="00280E71">
            <w:pPr>
              <w:pStyle w:val="acctfourfigures"/>
              <w:tabs>
                <w:tab w:val="clear" w:pos="765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5ACB3D5" w14:textId="77777777" w:rsidR="00A3330D" w:rsidRPr="00280E71" w:rsidRDefault="00A3330D" w:rsidP="0028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7BCE9E" w14:textId="77777777" w:rsidR="00A3330D" w:rsidRPr="00280E71" w:rsidRDefault="00A3330D" w:rsidP="00280E71">
            <w:pPr>
              <w:pStyle w:val="acctfourfigures"/>
              <w:tabs>
                <w:tab w:val="clear" w:pos="765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B24DE0" w14:textId="77777777" w:rsidR="00A3330D" w:rsidRPr="00280E71" w:rsidRDefault="00A3330D" w:rsidP="00280E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</w:p>
        </w:tc>
      </w:tr>
      <w:tr w:rsidR="00280E71" w:rsidRPr="00161E24" w14:paraId="5C700EFF" w14:textId="77777777" w:rsidTr="00025204">
        <w:trPr>
          <w:cantSplit/>
          <w:trHeight w:val="244"/>
        </w:trPr>
        <w:tc>
          <w:tcPr>
            <w:tcW w:w="2700" w:type="dxa"/>
            <w:shd w:val="clear" w:color="auto" w:fill="auto"/>
          </w:tcPr>
          <w:p w14:paraId="45386295" w14:textId="54E93F20" w:rsidR="00280E71" w:rsidRPr="00025A16" w:rsidRDefault="00280E71" w:rsidP="00A33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699" w:type="dxa"/>
          </w:tcPr>
          <w:p w14:paraId="1F2AC07A" w14:textId="77777777" w:rsidR="00280E71" w:rsidRPr="00025A16" w:rsidRDefault="00280E71" w:rsidP="00A33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78" w:right="-71" w:hanging="17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4626D3B3" w14:textId="77777777" w:rsidR="00280E71" w:rsidRPr="00025A16" w:rsidRDefault="00280E71" w:rsidP="00A33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vAlign w:val="bottom"/>
          </w:tcPr>
          <w:p w14:paraId="5A944986" w14:textId="77777777" w:rsidR="00280E71" w:rsidRPr="00025A16" w:rsidRDefault="00280E71" w:rsidP="00A33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5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05D58F2C" w14:textId="77777777" w:rsidR="00280E71" w:rsidRPr="00025A16" w:rsidRDefault="00280E71" w:rsidP="00A33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89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6CE23744" w14:textId="77777777" w:rsidR="00280E71" w:rsidRPr="00025A16" w:rsidRDefault="00280E71" w:rsidP="00A33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6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3D6F12F4" w14:textId="77777777" w:rsidR="00280E71" w:rsidRPr="00025A16" w:rsidRDefault="00280E71" w:rsidP="00A33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37002B" w14:textId="77777777" w:rsidR="00280E71" w:rsidRPr="00025A16" w:rsidRDefault="00280E71" w:rsidP="00A3330D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left="-78" w:right="-8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7E0E502D" w14:textId="77777777" w:rsidR="00280E71" w:rsidRPr="00025A16" w:rsidRDefault="00280E71" w:rsidP="00A33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0626D765" w14:textId="77777777" w:rsidR="00280E71" w:rsidRPr="00025A16" w:rsidRDefault="00280E71" w:rsidP="00A3330D">
            <w:pPr>
              <w:pStyle w:val="acctfourfigures"/>
              <w:tabs>
                <w:tab w:val="clear" w:pos="765"/>
                <w:tab w:val="decimal" w:pos="571"/>
              </w:tabs>
              <w:spacing w:line="300" w:lineRule="exact"/>
              <w:ind w:left="-86" w:right="-8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B21F9B6" w14:textId="77777777" w:rsidR="00280E71" w:rsidRPr="00025A16" w:rsidRDefault="00280E71" w:rsidP="00A3330D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75818E" w14:textId="77777777" w:rsidR="00280E71" w:rsidRPr="00025A16" w:rsidRDefault="00280E71" w:rsidP="00A3330D">
            <w:pPr>
              <w:pStyle w:val="acctfourfigures"/>
              <w:tabs>
                <w:tab w:val="clear" w:pos="765"/>
                <w:tab w:val="decimal" w:pos="563"/>
              </w:tabs>
              <w:spacing w:line="300" w:lineRule="exact"/>
              <w:ind w:left="-76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3F7CE2D" w14:textId="77777777" w:rsidR="00280E71" w:rsidRPr="00025A16" w:rsidRDefault="00280E71" w:rsidP="00A3330D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AD408F" w14:textId="77777777" w:rsidR="00280E71" w:rsidRPr="00025A16" w:rsidRDefault="00280E71" w:rsidP="00A3330D">
            <w:pPr>
              <w:pStyle w:val="acctfourfigures"/>
              <w:tabs>
                <w:tab w:val="clear" w:pos="765"/>
                <w:tab w:val="decimal" w:pos="548"/>
              </w:tabs>
              <w:spacing w:line="300" w:lineRule="exact"/>
              <w:ind w:left="-79" w:right="-81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92735F" w14:textId="77777777" w:rsidR="00280E71" w:rsidRPr="00025A16" w:rsidRDefault="00280E71" w:rsidP="00A3330D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60D54B" w14:textId="77777777" w:rsidR="00280E71" w:rsidRPr="00025A16" w:rsidRDefault="00280E71" w:rsidP="00A3330D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63E39545" w14:textId="77777777" w:rsidR="00280E71" w:rsidRPr="00025A16" w:rsidRDefault="00280E71" w:rsidP="00A3330D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2CE25368" w14:textId="77777777" w:rsidR="00280E71" w:rsidRPr="00025A16" w:rsidRDefault="00280E71" w:rsidP="00A3330D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A6805F" w14:textId="77777777" w:rsidR="00280E71" w:rsidRPr="00025A16" w:rsidRDefault="00280E71" w:rsidP="00A3330D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9769D7" w14:textId="77777777" w:rsidR="00280E71" w:rsidRPr="00025A16" w:rsidRDefault="00280E71" w:rsidP="00A33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6"/>
              </w:tabs>
              <w:spacing w:line="300" w:lineRule="exact"/>
              <w:ind w:left="-92" w:right="-83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AC45931" w14:textId="77777777" w:rsidR="00280E71" w:rsidRPr="00025A16" w:rsidRDefault="00280E71" w:rsidP="00A3330D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99E6406" w14:textId="77777777" w:rsidR="00280E71" w:rsidRPr="00025A16" w:rsidRDefault="00280E71" w:rsidP="00A33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300" w:lineRule="exact"/>
              <w:ind w:left="-83" w:right="-8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985D49" w:rsidRPr="00161E24" w14:paraId="193A5C76" w14:textId="24656340" w:rsidTr="00025204">
        <w:trPr>
          <w:cantSplit/>
        </w:trPr>
        <w:tc>
          <w:tcPr>
            <w:tcW w:w="2700" w:type="dxa"/>
            <w:shd w:val="clear" w:color="auto" w:fill="auto"/>
          </w:tcPr>
          <w:p w14:paraId="2CD5FF2F" w14:textId="17668279" w:rsidR="00985D49" w:rsidRPr="00025A16" w:rsidRDefault="00985D49" w:rsidP="0098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right="-77" w:hanging="1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อายิโนะโมะโต๊ะ เบทาโกร </w:t>
            </w: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โฟรเซ่น ฟู้ดส์ (ประเทศไทย) จำกัด</w:t>
            </w:r>
          </w:p>
        </w:tc>
        <w:tc>
          <w:tcPr>
            <w:tcW w:w="1699" w:type="dxa"/>
          </w:tcPr>
          <w:p w14:paraId="55C981DA" w14:textId="4E014951" w:rsidR="00985D49" w:rsidRPr="00025A16" w:rsidRDefault="00985D49" w:rsidP="0098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78" w:right="-71" w:hanging="178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ผลิตอาหารแปรรูป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จากเนื้อไก่แช่แข็ง</w:t>
            </w:r>
          </w:p>
        </w:tc>
        <w:tc>
          <w:tcPr>
            <w:tcW w:w="720" w:type="dxa"/>
            <w:vAlign w:val="bottom"/>
          </w:tcPr>
          <w:p w14:paraId="1F12D38B" w14:textId="77777777" w:rsidR="00985D49" w:rsidRPr="00025A16" w:rsidRDefault="00985D49" w:rsidP="0098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18" w:type="dxa"/>
            <w:vAlign w:val="bottom"/>
          </w:tcPr>
          <w:p w14:paraId="50662999" w14:textId="30AC5896" w:rsidR="00985D49" w:rsidRPr="00025A16" w:rsidRDefault="00985D49" w:rsidP="0098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5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  <w:vAlign w:val="bottom"/>
          </w:tcPr>
          <w:p w14:paraId="7A56A620" w14:textId="77777777" w:rsidR="00985D49" w:rsidRPr="00025A16" w:rsidRDefault="00985D49" w:rsidP="0098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89" w:right="-8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72A6EB01" w14:textId="39D1D0A3" w:rsidR="00985D49" w:rsidRPr="00025A16" w:rsidRDefault="00985D49" w:rsidP="0098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6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180" w:type="dxa"/>
            <w:vAlign w:val="bottom"/>
          </w:tcPr>
          <w:p w14:paraId="0892686C" w14:textId="65B21EAB" w:rsidR="00985D49" w:rsidRPr="00025A16" w:rsidRDefault="00985D49" w:rsidP="0098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B150FF" w14:textId="0A897103" w:rsidR="00985D49" w:rsidRPr="00025A16" w:rsidRDefault="00985D49" w:rsidP="0019486B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57D147D" w14:textId="77777777" w:rsidR="00985D49" w:rsidRPr="00025A16" w:rsidRDefault="00985D49" w:rsidP="0098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6710F028" w14:textId="1060DEAA" w:rsidR="00985D49" w:rsidRPr="00025A16" w:rsidRDefault="00985D49" w:rsidP="0019486B">
            <w:pPr>
              <w:pStyle w:val="acctfourfigures"/>
              <w:tabs>
                <w:tab w:val="clear" w:pos="765"/>
                <w:tab w:val="decimal" w:pos="571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764</w:t>
            </w:r>
          </w:p>
        </w:tc>
        <w:tc>
          <w:tcPr>
            <w:tcW w:w="180" w:type="dxa"/>
            <w:vAlign w:val="bottom"/>
          </w:tcPr>
          <w:p w14:paraId="6B5B7B9D" w14:textId="77777777" w:rsidR="00985D49" w:rsidRPr="00025A16" w:rsidRDefault="00985D49" w:rsidP="00985D4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0ECCEC" w14:textId="3E0190E2" w:rsidR="00985D49" w:rsidRPr="00025A16" w:rsidRDefault="00D87D4B" w:rsidP="0019486B">
            <w:pPr>
              <w:pStyle w:val="acctfourfigures"/>
              <w:tabs>
                <w:tab w:val="clear" w:pos="765"/>
                <w:tab w:val="decimal" w:pos="563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9D83B72" w14:textId="77777777" w:rsidR="00985D49" w:rsidRPr="00025A16" w:rsidRDefault="00985D49" w:rsidP="00985D4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7D817F" w14:textId="014A4D5A" w:rsidR="00985D49" w:rsidRPr="00025A16" w:rsidRDefault="00985D49" w:rsidP="0019486B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689</w:t>
            </w:r>
          </w:p>
        </w:tc>
        <w:tc>
          <w:tcPr>
            <w:tcW w:w="180" w:type="dxa"/>
            <w:vAlign w:val="bottom"/>
          </w:tcPr>
          <w:p w14:paraId="613F9E58" w14:textId="77777777" w:rsidR="00985D49" w:rsidRPr="00025A16" w:rsidRDefault="00985D49" w:rsidP="00985D4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850DFF6" w14:textId="5BCC6141" w:rsidR="00985D49" w:rsidRPr="00025A16" w:rsidRDefault="00D86063" w:rsidP="0019486B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9486B">
              <w:rPr>
                <w:rFonts w:asciiTheme="majorBidi" w:hAnsiTheme="majorBidi" w:cstheme="majorBidi"/>
                <w:sz w:val="24"/>
                <w:szCs w:val="24"/>
              </w:rPr>
              <w:t>79</w:t>
            </w:r>
            <w:r w:rsidR="00614CCD" w:rsidRPr="0019486B">
              <w:rPr>
                <w:rFonts w:asciiTheme="majorBidi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1ACC3A6" w14:textId="77777777" w:rsidR="00985D49" w:rsidRPr="00025A16" w:rsidRDefault="00985D49" w:rsidP="00985D4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191EFFB7" w14:textId="7A6B2CBC" w:rsidR="00985D49" w:rsidRPr="00025A16" w:rsidRDefault="00985D49" w:rsidP="00985D49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544C02F" w14:textId="2F75A186" w:rsidR="00985D49" w:rsidRPr="00025A16" w:rsidRDefault="00985D49" w:rsidP="00985D4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5E3248" w14:textId="24F4BF40" w:rsidR="00985D49" w:rsidRPr="00025A16" w:rsidRDefault="007340FD" w:rsidP="0057576C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7340FD"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BBDAE1" w14:textId="77777777" w:rsidR="00985D49" w:rsidRPr="00025A16" w:rsidRDefault="00985D49" w:rsidP="00985D4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EEB249" w14:textId="2655FEA4" w:rsidR="00985D49" w:rsidRPr="00025A16" w:rsidRDefault="00985D49" w:rsidP="0057576C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</w:tr>
      <w:tr w:rsidR="00713A4F" w:rsidRPr="00161E24" w14:paraId="28C1F42C" w14:textId="77777777" w:rsidTr="00025204">
        <w:trPr>
          <w:cantSplit/>
        </w:trPr>
        <w:tc>
          <w:tcPr>
            <w:tcW w:w="2700" w:type="dxa"/>
            <w:shd w:val="clear" w:color="auto" w:fill="auto"/>
          </w:tcPr>
          <w:p w14:paraId="3AAB0151" w14:textId="69D2780B" w:rsidR="00713A4F" w:rsidRPr="00025A16" w:rsidRDefault="00713A4F" w:rsidP="00912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อิโตแฮม เบทาโกร ฟู้ดส์ จำกัด</w:t>
            </w:r>
          </w:p>
        </w:tc>
        <w:tc>
          <w:tcPr>
            <w:tcW w:w="1699" w:type="dxa"/>
          </w:tcPr>
          <w:p w14:paraId="4D5E5FA9" w14:textId="4A5426AC" w:rsidR="00713A4F" w:rsidRPr="00025A16" w:rsidRDefault="00713A4F" w:rsidP="0071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78" w:right="-71" w:hanging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ผลิตและขายอาหาร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แปรรูปแช่แข็ง</w:t>
            </w:r>
          </w:p>
        </w:tc>
        <w:tc>
          <w:tcPr>
            <w:tcW w:w="720" w:type="dxa"/>
            <w:vAlign w:val="bottom"/>
          </w:tcPr>
          <w:p w14:paraId="3888AB10" w14:textId="195C64CF" w:rsidR="00713A4F" w:rsidRPr="00025A16" w:rsidRDefault="00713A4F" w:rsidP="0071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18" w:type="dxa"/>
            <w:vAlign w:val="bottom"/>
          </w:tcPr>
          <w:p w14:paraId="6E176864" w14:textId="08942841" w:rsidR="00713A4F" w:rsidRPr="00025A16" w:rsidRDefault="00713A4F" w:rsidP="0071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5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180" w:type="dxa"/>
            <w:vAlign w:val="bottom"/>
          </w:tcPr>
          <w:p w14:paraId="130CAD88" w14:textId="77777777" w:rsidR="00713A4F" w:rsidRPr="00025A16" w:rsidRDefault="00713A4F" w:rsidP="0071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89" w:right="-8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6869EEC7" w14:textId="36D8EAEE" w:rsidR="00713A4F" w:rsidRPr="00025A16" w:rsidRDefault="00713A4F" w:rsidP="0071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6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180" w:type="dxa"/>
            <w:vAlign w:val="bottom"/>
          </w:tcPr>
          <w:p w14:paraId="42FA4739" w14:textId="77777777" w:rsidR="00713A4F" w:rsidRPr="00025A16" w:rsidRDefault="00713A4F" w:rsidP="0071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68B2403" w14:textId="3AB97178" w:rsidR="00713A4F" w:rsidRPr="00025A16" w:rsidRDefault="00713A4F" w:rsidP="0019486B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2F13372" w14:textId="77777777" w:rsidR="00713A4F" w:rsidRPr="00025A16" w:rsidRDefault="00713A4F" w:rsidP="00713A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2A4F8AA3" w14:textId="7742ED98" w:rsidR="00713A4F" w:rsidRPr="00025A16" w:rsidRDefault="00713A4F" w:rsidP="0019486B">
            <w:pPr>
              <w:pStyle w:val="acctfourfigures"/>
              <w:tabs>
                <w:tab w:val="clear" w:pos="765"/>
                <w:tab w:val="decimal" w:pos="571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172</w:t>
            </w:r>
          </w:p>
        </w:tc>
        <w:tc>
          <w:tcPr>
            <w:tcW w:w="180" w:type="dxa"/>
            <w:vAlign w:val="bottom"/>
          </w:tcPr>
          <w:p w14:paraId="48864A2F" w14:textId="77777777" w:rsidR="00713A4F" w:rsidRPr="00025A16" w:rsidRDefault="00713A4F" w:rsidP="00713A4F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2D8C50A" w14:textId="5DA1DABA" w:rsidR="00713A4F" w:rsidRPr="00025A16" w:rsidRDefault="00713A4F" w:rsidP="0019486B">
            <w:pPr>
              <w:pStyle w:val="acctfourfigures"/>
              <w:tabs>
                <w:tab w:val="clear" w:pos="765"/>
                <w:tab w:val="decimal" w:pos="563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10BF3EA" w14:textId="77777777" w:rsidR="00713A4F" w:rsidRPr="00025A16" w:rsidRDefault="00713A4F" w:rsidP="00713A4F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992556" w14:textId="2550EAD0" w:rsidR="00713A4F" w:rsidRPr="00025A16" w:rsidRDefault="00713A4F" w:rsidP="0019486B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</w:t>
            </w:r>
          </w:p>
        </w:tc>
        <w:tc>
          <w:tcPr>
            <w:tcW w:w="180" w:type="dxa"/>
            <w:vAlign w:val="bottom"/>
          </w:tcPr>
          <w:p w14:paraId="383A191A" w14:textId="77777777" w:rsidR="00713A4F" w:rsidRPr="00025A16" w:rsidRDefault="00713A4F" w:rsidP="00713A4F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E1D184" w14:textId="2C4CEDDA" w:rsidR="00713A4F" w:rsidRPr="00D86063" w:rsidRDefault="00713A4F" w:rsidP="0019486B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9486B">
              <w:rPr>
                <w:rFonts w:asciiTheme="majorBidi" w:hAnsiTheme="majorBidi" w:cstheme="majorBidi"/>
                <w:sz w:val="24"/>
                <w:szCs w:val="24"/>
              </w:rPr>
              <w:t>118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D2F6AFB" w14:textId="77777777" w:rsidR="00713A4F" w:rsidRPr="00025A16" w:rsidRDefault="00713A4F" w:rsidP="00713A4F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3F27D13C" w14:textId="1E4D9831" w:rsidR="00713A4F" w:rsidRDefault="00713A4F" w:rsidP="00713A4F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114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92D185" w14:textId="77777777" w:rsidR="00713A4F" w:rsidRPr="00025A16" w:rsidRDefault="00713A4F" w:rsidP="00713A4F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7CDCA5" w14:textId="21D45B08" w:rsidR="00713A4F" w:rsidRPr="007340FD" w:rsidRDefault="00713A4F" w:rsidP="0057576C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296D32" w14:textId="77777777" w:rsidR="00713A4F" w:rsidRPr="00025A16" w:rsidRDefault="00713A4F" w:rsidP="00713A4F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4F0D67" w14:textId="6AB50377" w:rsidR="00713A4F" w:rsidRDefault="00713A4F" w:rsidP="0057576C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985D49" w:rsidRPr="00161E24" w14:paraId="6D8E3329" w14:textId="10647AE7" w:rsidTr="000E6C7E">
        <w:trPr>
          <w:cantSplit/>
        </w:trPr>
        <w:tc>
          <w:tcPr>
            <w:tcW w:w="2700" w:type="dxa"/>
            <w:shd w:val="clear" w:color="auto" w:fill="auto"/>
          </w:tcPr>
          <w:p w14:paraId="2BBE6894" w14:textId="77777777" w:rsidR="00EB77D0" w:rsidRDefault="00912288" w:rsidP="00912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/>
                <w:sz w:val="24"/>
                <w:szCs w:val="24"/>
              </w:rPr>
            </w:pPr>
            <w:r w:rsidRPr="00912288">
              <w:rPr>
                <w:rFonts w:asciiTheme="majorBidi" w:hAnsiTheme="majorBidi" w:hint="cs"/>
                <w:sz w:val="24"/>
                <w:szCs w:val="24"/>
                <w:cs/>
              </w:rPr>
              <w:t>บริษัท</w:t>
            </w:r>
            <w:r w:rsidRPr="00912288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912288">
              <w:rPr>
                <w:rFonts w:asciiTheme="majorBidi" w:hAnsiTheme="majorBidi" w:hint="cs"/>
                <w:sz w:val="24"/>
                <w:szCs w:val="24"/>
                <w:cs/>
              </w:rPr>
              <w:t>เบทาโกร</w:t>
            </w:r>
            <w:r w:rsidRPr="00912288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912288">
              <w:rPr>
                <w:rFonts w:asciiTheme="majorBidi" w:hAnsiTheme="majorBidi" w:hint="cs"/>
                <w:sz w:val="24"/>
                <w:szCs w:val="24"/>
                <w:cs/>
              </w:rPr>
              <w:t>สเปเชียลตี้</w:t>
            </w:r>
            <w:r w:rsidRPr="00912288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912288">
              <w:rPr>
                <w:rFonts w:asciiTheme="majorBidi" w:hAnsiTheme="majorBidi" w:hint="cs"/>
                <w:sz w:val="24"/>
                <w:szCs w:val="24"/>
                <w:cs/>
              </w:rPr>
              <w:t>ฟู้ดส์</w:t>
            </w:r>
            <w:r w:rsidRPr="00912288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912288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(เดิมชื่อ </w:t>
            </w:r>
            <w:r w:rsidRPr="00912288">
              <w:rPr>
                <w:rFonts w:asciiTheme="majorBidi" w:hAnsiTheme="majorBidi" w:hint="cs"/>
                <w:sz w:val="24"/>
                <w:szCs w:val="24"/>
                <w:cs/>
              </w:rPr>
              <w:t>บริษัท</w:t>
            </w:r>
            <w:r w:rsidR="00F82BDA" w:rsidRPr="00F82BDA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F82BDA" w:rsidRPr="00F82BDA">
              <w:rPr>
                <w:rFonts w:asciiTheme="majorBidi" w:hAnsiTheme="majorBidi" w:hint="cs"/>
                <w:sz w:val="24"/>
                <w:szCs w:val="24"/>
                <w:cs/>
              </w:rPr>
              <w:t>อายิโนะโมะโต๊ะ</w:t>
            </w:r>
            <w:r w:rsidRPr="00912288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</w:p>
          <w:p w14:paraId="6EF9C859" w14:textId="769816AE" w:rsidR="00912288" w:rsidRPr="00025A16" w:rsidRDefault="00EB77D0" w:rsidP="00912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    </w:t>
            </w:r>
            <w:r w:rsidR="00912288" w:rsidRPr="00912288">
              <w:rPr>
                <w:rFonts w:asciiTheme="majorBidi" w:hAnsiTheme="majorBidi" w:hint="cs"/>
                <w:sz w:val="24"/>
                <w:szCs w:val="24"/>
                <w:cs/>
              </w:rPr>
              <w:t>เบทาโกร</w:t>
            </w:r>
            <w:r w:rsidR="00912288" w:rsidRPr="00912288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912288" w:rsidRPr="00912288">
              <w:rPr>
                <w:rFonts w:asciiTheme="majorBidi" w:hAnsiTheme="majorBidi" w:hint="cs"/>
                <w:sz w:val="24"/>
                <w:szCs w:val="24"/>
                <w:cs/>
              </w:rPr>
              <w:t>สเปเชียลตี้</w:t>
            </w:r>
            <w:r w:rsidR="00912288" w:rsidRPr="00912288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912288" w:rsidRPr="00912288">
              <w:rPr>
                <w:rFonts w:asciiTheme="majorBidi" w:hAnsiTheme="majorBidi" w:hint="cs"/>
                <w:sz w:val="24"/>
                <w:szCs w:val="24"/>
                <w:cs/>
              </w:rPr>
              <w:t>ฟู้ดส์</w:t>
            </w:r>
            <w:r w:rsidR="00912288" w:rsidRPr="00912288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="00912288" w:rsidRPr="00912288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  <w:r w:rsidR="00912288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699" w:type="dxa"/>
          </w:tcPr>
          <w:p w14:paraId="1AF570DE" w14:textId="45E41D18" w:rsidR="00985D49" w:rsidRPr="00025A16" w:rsidRDefault="00985D49" w:rsidP="0098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78" w:right="-71" w:hanging="178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ผลิตอาหารแปรรูป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จากเนื้อหมูแช่แข็ง</w:t>
            </w:r>
          </w:p>
        </w:tc>
        <w:tc>
          <w:tcPr>
            <w:tcW w:w="720" w:type="dxa"/>
            <w:vAlign w:val="bottom"/>
          </w:tcPr>
          <w:p w14:paraId="3D9792AD" w14:textId="77777777" w:rsidR="00985D49" w:rsidRPr="00025A16" w:rsidRDefault="00985D49" w:rsidP="0098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18" w:type="dxa"/>
            <w:shd w:val="clear" w:color="auto" w:fill="auto"/>
            <w:vAlign w:val="bottom"/>
          </w:tcPr>
          <w:p w14:paraId="055FBD29" w14:textId="067F687B" w:rsidR="00985D49" w:rsidRPr="00025A16" w:rsidRDefault="00985D49" w:rsidP="0098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5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4E889C3" w14:textId="77777777" w:rsidR="00985D49" w:rsidRPr="00025A16" w:rsidRDefault="00985D49" w:rsidP="0098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89" w:right="-8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37949738" w14:textId="79090CF1" w:rsidR="00985D49" w:rsidRPr="00025A16" w:rsidRDefault="00985D49" w:rsidP="0098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6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180" w:type="dxa"/>
            <w:vAlign w:val="bottom"/>
          </w:tcPr>
          <w:p w14:paraId="5A7A112A" w14:textId="6CD0079E" w:rsidR="00985D49" w:rsidRPr="00025A16" w:rsidRDefault="00985D49" w:rsidP="0098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ECC37A" w14:textId="677CB403" w:rsidR="00985D49" w:rsidRPr="00025A16" w:rsidRDefault="00224EC1" w:rsidP="0019486B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313EBD3" w14:textId="77777777" w:rsidR="00985D49" w:rsidRPr="00025A16" w:rsidRDefault="00985D49" w:rsidP="0098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1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1517D288" w14:textId="262EA41B" w:rsidR="00985D49" w:rsidRPr="00025A16" w:rsidRDefault="00985D49" w:rsidP="0019486B">
            <w:pPr>
              <w:pStyle w:val="acctfourfigures"/>
              <w:tabs>
                <w:tab w:val="clear" w:pos="765"/>
                <w:tab w:val="decimal" w:pos="571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390</w:t>
            </w:r>
          </w:p>
        </w:tc>
        <w:tc>
          <w:tcPr>
            <w:tcW w:w="180" w:type="dxa"/>
            <w:vAlign w:val="bottom"/>
          </w:tcPr>
          <w:p w14:paraId="7B80A57E" w14:textId="77777777" w:rsidR="00985D49" w:rsidRPr="00025A16" w:rsidRDefault="00985D49" w:rsidP="00985D4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BDDA082" w14:textId="4C364F59" w:rsidR="00985D49" w:rsidRPr="00025A16" w:rsidRDefault="000E6C7E" w:rsidP="0019486B">
            <w:pPr>
              <w:pStyle w:val="acctfourfigures"/>
              <w:tabs>
                <w:tab w:val="clear" w:pos="765"/>
                <w:tab w:val="decimal" w:pos="411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06361F5" w14:textId="77777777" w:rsidR="00985D49" w:rsidRPr="00025A16" w:rsidRDefault="00985D49" w:rsidP="00985D4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E48A1A" w14:textId="289B6683" w:rsidR="00985D49" w:rsidRPr="00025A16" w:rsidRDefault="00985D49" w:rsidP="0019486B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191</w:t>
            </w:r>
          </w:p>
        </w:tc>
        <w:tc>
          <w:tcPr>
            <w:tcW w:w="180" w:type="dxa"/>
            <w:vAlign w:val="bottom"/>
          </w:tcPr>
          <w:p w14:paraId="095E9E09" w14:textId="77777777" w:rsidR="00985D49" w:rsidRPr="00025A16" w:rsidRDefault="00985D49" w:rsidP="0019486B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192C9A" w14:textId="0997DF9D" w:rsidR="00985D49" w:rsidRPr="00025A16" w:rsidRDefault="00AF7CBC" w:rsidP="0019486B">
            <w:pPr>
              <w:pStyle w:val="acctfourfigures"/>
              <w:tabs>
                <w:tab w:val="clear" w:pos="765"/>
                <w:tab w:val="decimal" w:pos="411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8D0DF99" w14:textId="77777777" w:rsidR="00985D49" w:rsidRPr="00025A16" w:rsidRDefault="00985D49" w:rsidP="00985D4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53043F8F" w14:textId="245EA95B" w:rsidR="00985D49" w:rsidRPr="00025A16" w:rsidRDefault="00985D49" w:rsidP="00985D49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50738F3" w14:textId="144A577E" w:rsidR="00985D49" w:rsidRPr="00025A16" w:rsidRDefault="00985D49" w:rsidP="00985D4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BE74D0" w14:textId="4AA869B7" w:rsidR="00985D49" w:rsidRPr="00025A16" w:rsidRDefault="007340FD" w:rsidP="0019486B">
            <w:pPr>
              <w:pStyle w:val="acctfourfigures"/>
              <w:tabs>
                <w:tab w:val="clear" w:pos="765"/>
                <w:tab w:val="decimal" w:pos="411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9417DF" w14:textId="77777777" w:rsidR="00985D49" w:rsidRPr="00025A16" w:rsidRDefault="00985D49" w:rsidP="00985D4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364F54" w14:textId="1D192B1E" w:rsidR="00985D49" w:rsidRPr="00025A16" w:rsidRDefault="00985D49" w:rsidP="0057576C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</w:tr>
      <w:tr w:rsidR="00985D49" w:rsidRPr="00161E24" w14:paraId="7B21D384" w14:textId="783B07ED" w:rsidTr="00224BF6">
        <w:trPr>
          <w:cantSplit/>
        </w:trPr>
        <w:tc>
          <w:tcPr>
            <w:tcW w:w="2700" w:type="dxa"/>
            <w:shd w:val="clear" w:color="auto" w:fill="auto"/>
          </w:tcPr>
          <w:p w14:paraId="27422F10" w14:textId="653FE75F" w:rsidR="00985D49" w:rsidRPr="00025A16" w:rsidRDefault="00985D49" w:rsidP="0098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เบทาโกร-ปอมเม่ ฟู้ด จำกั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ด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25A16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(ชำระบัญชี)</w:t>
            </w:r>
          </w:p>
        </w:tc>
        <w:tc>
          <w:tcPr>
            <w:tcW w:w="1699" w:type="dxa"/>
          </w:tcPr>
          <w:p w14:paraId="7199908A" w14:textId="3B92DDB0" w:rsidR="00985D49" w:rsidRPr="00025A16" w:rsidRDefault="00985D49" w:rsidP="0098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78" w:right="-71" w:hanging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ร้านจำหน่ายอาหาร</w:t>
            </w:r>
            <w:r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และเครื่องดื่ม</w:t>
            </w:r>
          </w:p>
        </w:tc>
        <w:tc>
          <w:tcPr>
            <w:tcW w:w="720" w:type="dxa"/>
            <w:vAlign w:val="bottom"/>
          </w:tcPr>
          <w:p w14:paraId="77890566" w14:textId="77777777" w:rsidR="00985D49" w:rsidRPr="00025A16" w:rsidRDefault="00985D49" w:rsidP="0098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718" w:type="dxa"/>
            <w:vAlign w:val="bottom"/>
          </w:tcPr>
          <w:p w14:paraId="1056341C" w14:textId="742E4C70" w:rsidR="00985D49" w:rsidRPr="00025A16" w:rsidRDefault="0033462E" w:rsidP="0098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5" w:right="-8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619C9B9" w14:textId="77777777" w:rsidR="00985D49" w:rsidRPr="00025A16" w:rsidRDefault="00985D49" w:rsidP="0098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89" w:right="-8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1913D81A" w14:textId="1294D80B" w:rsidR="00985D49" w:rsidRPr="00025A16" w:rsidRDefault="00985D49" w:rsidP="0098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6" w:right="-8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180" w:type="dxa"/>
            <w:vAlign w:val="bottom"/>
          </w:tcPr>
          <w:p w14:paraId="29562C0C" w14:textId="1169375C" w:rsidR="00985D49" w:rsidRPr="00025A16" w:rsidRDefault="00985D49" w:rsidP="00985D49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08BCE98" w14:textId="0E1B99BB" w:rsidR="00985D49" w:rsidRPr="00025A16" w:rsidRDefault="00985D49" w:rsidP="00985D49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left="-78" w:right="-8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E81599D" w14:textId="77777777" w:rsidR="00985D49" w:rsidRPr="00025A16" w:rsidRDefault="00985D49" w:rsidP="0098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07" w:type="dxa"/>
            <w:shd w:val="clear" w:color="auto" w:fill="auto"/>
            <w:vAlign w:val="bottom"/>
          </w:tcPr>
          <w:p w14:paraId="23799720" w14:textId="5042B044" w:rsidR="00985D49" w:rsidRPr="00025A16" w:rsidRDefault="00985D49" w:rsidP="0019486B">
            <w:pPr>
              <w:pStyle w:val="acctfourfigures"/>
              <w:tabs>
                <w:tab w:val="clear" w:pos="765"/>
                <w:tab w:val="decimal" w:pos="571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29</w:t>
            </w:r>
          </w:p>
        </w:tc>
        <w:tc>
          <w:tcPr>
            <w:tcW w:w="180" w:type="dxa"/>
            <w:vAlign w:val="bottom"/>
          </w:tcPr>
          <w:p w14:paraId="5DAD175A" w14:textId="77777777" w:rsidR="00985D49" w:rsidRPr="00025A16" w:rsidRDefault="00985D49" w:rsidP="00985D4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1D92C9" w14:textId="704AF334" w:rsidR="00985D49" w:rsidRPr="00025A16" w:rsidRDefault="00D87D4B" w:rsidP="0019486B">
            <w:pPr>
              <w:pStyle w:val="acctfourfigures"/>
              <w:tabs>
                <w:tab w:val="clear" w:pos="765"/>
                <w:tab w:val="decimal" w:pos="411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94FF31" w14:textId="77777777" w:rsidR="00985D49" w:rsidRPr="00025A16" w:rsidRDefault="00985D49" w:rsidP="00985D4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99F2F8" w14:textId="252540DA" w:rsidR="00985D49" w:rsidRPr="00025A16" w:rsidRDefault="00985D49" w:rsidP="0019486B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</w:p>
        </w:tc>
        <w:tc>
          <w:tcPr>
            <w:tcW w:w="180" w:type="dxa"/>
            <w:vAlign w:val="bottom"/>
          </w:tcPr>
          <w:p w14:paraId="725E14EC" w14:textId="77777777" w:rsidR="00985D49" w:rsidRPr="00025A16" w:rsidRDefault="00985D49" w:rsidP="00985D4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5E5C43" w14:textId="226A2F47" w:rsidR="00985D49" w:rsidRPr="00025A16" w:rsidRDefault="00AF7CBC" w:rsidP="0019486B">
            <w:pPr>
              <w:pStyle w:val="acctfourfigures"/>
              <w:tabs>
                <w:tab w:val="clear" w:pos="765"/>
                <w:tab w:val="decimal" w:pos="411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6064829" w14:textId="77777777" w:rsidR="00985D49" w:rsidRPr="00025A16" w:rsidRDefault="00985D49" w:rsidP="00985D4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shd w:val="clear" w:color="auto" w:fill="auto"/>
            <w:vAlign w:val="bottom"/>
          </w:tcPr>
          <w:p w14:paraId="1ADF34B1" w14:textId="0609B308" w:rsidR="00985D49" w:rsidRPr="00025A16" w:rsidRDefault="00985D49" w:rsidP="0057576C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left="-79" w:right="-8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F536F3" w14:textId="4EE06AB6" w:rsidR="00985D49" w:rsidRPr="00025A16" w:rsidRDefault="00985D49" w:rsidP="00985D4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B28D489" w14:textId="39EC6567" w:rsidR="00985D49" w:rsidRPr="00025A16" w:rsidRDefault="007340FD" w:rsidP="0019486B">
            <w:pPr>
              <w:pStyle w:val="acctfourfigures"/>
              <w:tabs>
                <w:tab w:val="clear" w:pos="765"/>
                <w:tab w:val="decimal" w:pos="411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6E4C70" w14:textId="77777777" w:rsidR="00985D49" w:rsidRPr="00025A16" w:rsidRDefault="00985D49" w:rsidP="00985D4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7F8519" w14:textId="2A4D4C10" w:rsidR="00985D49" w:rsidRPr="00025A16" w:rsidRDefault="00985D49" w:rsidP="0019486B">
            <w:pPr>
              <w:pStyle w:val="acctfourfigures"/>
              <w:tabs>
                <w:tab w:val="clear" w:pos="765"/>
                <w:tab w:val="decimal" w:pos="411"/>
              </w:tabs>
              <w:spacing w:line="300" w:lineRule="exact"/>
              <w:ind w:left="-79" w:right="-9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985D49" w:rsidRPr="00161E24" w14:paraId="25EBAC4C" w14:textId="5FBA7269" w:rsidTr="00025204">
        <w:trPr>
          <w:cantSplit/>
        </w:trPr>
        <w:tc>
          <w:tcPr>
            <w:tcW w:w="2700" w:type="dxa"/>
            <w:shd w:val="clear" w:color="auto" w:fill="auto"/>
          </w:tcPr>
          <w:p w14:paraId="5BBC5B13" w14:textId="77777777" w:rsidR="00985D49" w:rsidRPr="00025A16" w:rsidRDefault="00985D49" w:rsidP="0098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47" w:hanging="147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699" w:type="dxa"/>
          </w:tcPr>
          <w:p w14:paraId="63FEC5EF" w14:textId="77777777" w:rsidR="00985D49" w:rsidRPr="00025A16" w:rsidRDefault="00985D49" w:rsidP="00985D49">
            <w:pPr>
              <w:spacing w:line="300" w:lineRule="exact"/>
              <w:ind w:left="178" w:right="-71" w:hanging="17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3FFC6074" w14:textId="77777777" w:rsidR="00985D49" w:rsidRPr="00025A16" w:rsidRDefault="00985D49" w:rsidP="0098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79" w:right="-6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18" w:type="dxa"/>
            <w:vAlign w:val="bottom"/>
          </w:tcPr>
          <w:p w14:paraId="1D33097B" w14:textId="77777777" w:rsidR="00985D49" w:rsidRPr="00025A16" w:rsidRDefault="00985D49" w:rsidP="0098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49FF7CAA" w14:textId="77777777" w:rsidR="00985D49" w:rsidRPr="00025A16" w:rsidRDefault="00985D49" w:rsidP="0098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89" w:right="-8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695E5C73" w14:textId="77777777" w:rsidR="00985D49" w:rsidRPr="00025A16" w:rsidRDefault="00985D49" w:rsidP="0098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640D87AF" w14:textId="4492E28C" w:rsidR="00985D49" w:rsidRPr="00025A16" w:rsidRDefault="00985D49" w:rsidP="00985D49">
            <w:pPr>
              <w:pStyle w:val="acctfourfigures"/>
              <w:tabs>
                <w:tab w:val="clear" w:pos="765"/>
              </w:tabs>
              <w:spacing w:line="300" w:lineRule="exac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1B3198" w14:textId="48C07314" w:rsidR="00985D49" w:rsidRPr="00025A16" w:rsidRDefault="00517785" w:rsidP="000E6A47">
            <w:pPr>
              <w:pStyle w:val="acctfourfigures"/>
              <w:tabs>
                <w:tab w:val="clear" w:pos="765"/>
                <w:tab w:val="decimal" w:pos="570"/>
              </w:tabs>
              <w:spacing w:line="300" w:lineRule="exact"/>
              <w:ind w:left="-79" w:right="-9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51778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1,063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C4A7913" w14:textId="77777777" w:rsidR="00985D49" w:rsidRPr="00025A16" w:rsidRDefault="00985D49" w:rsidP="00985D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1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139443" w14:textId="6EF4F068" w:rsidR="00985D49" w:rsidRPr="00025A16" w:rsidRDefault="00985D49" w:rsidP="000E6A47">
            <w:pPr>
              <w:pStyle w:val="acctfourfigures"/>
              <w:tabs>
                <w:tab w:val="clear" w:pos="765"/>
                <w:tab w:val="decimal" w:pos="571"/>
              </w:tabs>
              <w:spacing w:line="300" w:lineRule="exact"/>
              <w:ind w:left="-79" w:right="-9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instrText xml:space="preserve"> =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instrText>SUM(ABOVE)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instrText xml:space="preserve"> 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cs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355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fldChar w:fldCharType="end"/>
            </w:r>
          </w:p>
        </w:tc>
        <w:tc>
          <w:tcPr>
            <w:tcW w:w="180" w:type="dxa"/>
            <w:vAlign w:val="bottom"/>
          </w:tcPr>
          <w:p w14:paraId="5C7E04C2" w14:textId="77777777" w:rsidR="00985D49" w:rsidRPr="00025A16" w:rsidRDefault="00985D49" w:rsidP="00985D4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58FB7B" w14:textId="735CB85E" w:rsidR="00985D49" w:rsidRPr="00025A16" w:rsidRDefault="00741A27" w:rsidP="0019486B">
            <w:pPr>
              <w:pStyle w:val="acctfourfigures"/>
              <w:tabs>
                <w:tab w:val="clear" w:pos="765"/>
                <w:tab w:val="decimal" w:pos="563"/>
              </w:tabs>
              <w:spacing w:line="300" w:lineRule="exact"/>
              <w:ind w:left="-79" w:right="-88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741A2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B47D98" w14:textId="77777777" w:rsidR="00985D49" w:rsidRPr="00025A16" w:rsidRDefault="00985D49" w:rsidP="00985D4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42F6E1" w14:textId="250BB082" w:rsidR="00985D49" w:rsidRPr="00025A16" w:rsidRDefault="00985D49" w:rsidP="0057576C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left="-79" w:right="-9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  <w:lang w:val="en-US" w:bidi="th-TH"/>
              </w:rPr>
              <w:t>990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fldChar w:fldCharType="end"/>
            </w:r>
          </w:p>
        </w:tc>
        <w:tc>
          <w:tcPr>
            <w:tcW w:w="180" w:type="dxa"/>
            <w:vAlign w:val="bottom"/>
          </w:tcPr>
          <w:p w14:paraId="54AE3751" w14:textId="77777777" w:rsidR="00985D49" w:rsidRPr="00025A16" w:rsidRDefault="00985D49" w:rsidP="00985D4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ABA1A4" w14:textId="2956F70B" w:rsidR="00985D49" w:rsidRPr="00025A16" w:rsidRDefault="00D87D4B" w:rsidP="0057576C">
            <w:pPr>
              <w:pStyle w:val="acctfourfigures"/>
              <w:tabs>
                <w:tab w:val="clear" w:pos="765"/>
                <w:tab w:val="decimal" w:pos="582"/>
              </w:tabs>
              <w:spacing w:line="300" w:lineRule="exact"/>
              <w:ind w:left="-79" w:right="-9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D87D4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90</w:t>
            </w:r>
            <w:r w:rsidR="00C2798B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D64F1FD" w14:textId="77777777" w:rsidR="00985D49" w:rsidRPr="00025A16" w:rsidRDefault="00985D49" w:rsidP="00985D4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4A42F7B" w14:textId="736116A6" w:rsidR="00985D49" w:rsidRPr="00025A16" w:rsidRDefault="00985D49" w:rsidP="0057576C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left="-79" w:right="-97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1,105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BE60D7" w14:textId="1E8F344B" w:rsidR="00985D49" w:rsidRPr="00025A16" w:rsidRDefault="00985D49" w:rsidP="00985D4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960C2B" w14:textId="1303DC06" w:rsidR="00985D49" w:rsidRPr="00025A16" w:rsidRDefault="007340FD" w:rsidP="0057576C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left="-79" w:right="-9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7340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5DB552" w14:textId="77777777" w:rsidR="00985D49" w:rsidRPr="00025A16" w:rsidRDefault="00985D49" w:rsidP="00985D49">
            <w:pPr>
              <w:pStyle w:val="acctfourfigures"/>
              <w:tabs>
                <w:tab w:val="clear" w:pos="765"/>
              </w:tabs>
              <w:spacing w:line="300" w:lineRule="exact"/>
              <w:ind w:left="-79" w:right="-14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01F39D" w14:textId="2D6957C4" w:rsidR="00985D49" w:rsidRPr="00025A16" w:rsidRDefault="00985D49" w:rsidP="0057576C">
            <w:pPr>
              <w:pStyle w:val="acctfourfigures"/>
              <w:tabs>
                <w:tab w:val="clear" w:pos="765"/>
                <w:tab w:val="decimal" w:pos="591"/>
              </w:tabs>
              <w:spacing w:line="300" w:lineRule="exact"/>
              <w:ind w:left="-79" w:right="-9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122</w:t>
            </w:r>
          </w:p>
        </w:tc>
      </w:tr>
    </w:tbl>
    <w:p w14:paraId="2576BD98" w14:textId="77777777" w:rsidR="007071C0" w:rsidRPr="00161E24" w:rsidRDefault="007071C0" w:rsidP="00611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698"/>
        </w:tabs>
        <w:spacing w:before="90"/>
        <w:rPr>
          <w:rFonts w:asciiTheme="majorBidi" w:hAnsiTheme="majorBidi" w:cstheme="majorBidi"/>
          <w:cs/>
        </w:rPr>
        <w:sectPr w:rsidR="007071C0" w:rsidRPr="00161E24" w:rsidSect="00933D8A">
          <w:headerReference w:type="default" r:id="rId13"/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76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30"/>
        <w:gridCol w:w="1530"/>
        <w:gridCol w:w="720"/>
        <w:gridCol w:w="630"/>
        <w:gridCol w:w="630"/>
        <w:gridCol w:w="720"/>
        <w:gridCol w:w="180"/>
        <w:gridCol w:w="720"/>
        <w:gridCol w:w="180"/>
        <w:gridCol w:w="720"/>
        <w:gridCol w:w="180"/>
        <w:gridCol w:w="720"/>
        <w:gridCol w:w="182"/>
        <w:gridCol w:w="718"/>
        <w:gridCol w:w="180"/>
        <w:gridCol w:w="720"/>
        <w:gridCol w:w="180"/>
        <w:gridCol w:w="720"/>
        <w:gridCol w:w="180"/>
        <w:gridCol w:w="720"/>
        <w:gridCol w:w="182"/>
        <w:gridCol w:w="718"/>
        <w:gridCol w:w="180"/>
        <w:gridCol w:w="720"/>
      </w:tblGrid>
      <w:tr w:rsidR="00CA05FA" w:rsidRPr="00161E24" w14:paraId="322A5AE1" w14:textId="77777777" w:rsidTr="00CB0CBB">
        <w:trPr>
          <w:cantSplit/>
          <w:tblHeader/>
        </w:trPr>
        <w:tc>
          <w:tcPr>
            <w:tcW w:w="2430" w:type="dxa"/>
            <w:shd w:val="clear" w:color="auto" w:fill="auto"/>
          </w:tcPr>
          <w:p w14:paraId="3446355A" w14:textId="77777777" w:rsidR="00CA05FA" w:rsidRPr="00161E24" w:rsidRDefault="00CA05FA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047990F2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98" w:right="-17" w:hanging="11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46BA3FD2" w14:textId="723B3C66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22F460F" w14:textId="77777777" w:rsidR="00CA05FA" w:rsidRPr="00161E24" w:rsidRDefault="00CA05FA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1A9FA76F" w14:textId="77777777" w:rsidR="00CA05FA" w:rsidRPr="00161E24" w:rsidRDefault="00CA05FA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820" w:type="dxa"/>
            <w:gridSpan w:val="19"/>
            <w:shd w:val="clear" w:color="auto" w:fill="auto"/>
          </w:tcPr>
          <w:p w14:paraId="55BF97AB" w14:textId="697F6014" w:rsidR="00CA05FA" w:rsidRPr="00161E24" w:rsidRDefault="00CA05FA" w:rsidP="00E96A73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CB0CBB" w:rsidRPr="00161E24" w14:paraId="1F18E669" w14:textId="77777777" w:rsidTr="00CB0CBB">
        <w:trPr>
          <w:cantSplit/>
          <w:tblHeader/>
        </w:trPr>
        <w:tc>
          <w:tcPr>
            <w:tcW w:w="2430" w:type="dxa"/>
            <w:shd w:val="clear" w:color="auto" w:fill="auto"/>
          </w:tcPr>
          <w:p w14:paraId="697EF4A1" w14:textId="77777777" w:rsidR="00CA05FA" w:rsidRPr="00161E24" w:rsidRDefault="00CA05FA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467BB6AE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98" w:right="-17" w:hanging="11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131C0429" w14:textId="281C3B92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ประเทศ</w:t>
            </w:r>
          </w:p>
        </w:tc>
        <w:tc>
          <w:tcPr>
            <w:tcW w:w="630" w:type="dxa"/>
            <w:shd w:val="clear" w:color="auto" w:fill="auto"/>
          </w:tcPr>
          <w:p w14:paraId="34D84F4B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6966C523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40FE295D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185B0A5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0D69E4E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483F39F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4525FA12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CF7602D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19317DCF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1AB4316A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shd w:val="clear" w:color="auto" w:fill="auto"/>
          </w:tcPr>
          <w:p w14:paraId="0DD8605D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0F593BF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831D690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5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B01136E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13531085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4AD8293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3F772D73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5A176BEB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shd w:val="clear" w:color="auto" w:fill="auto"/>
          </w:tcPr>
          <w:p w14:paraId="4F93F9BA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AE028DD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48C8D64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CB0CBB" w:rsidRPr="00161E24" w14:paraId="33546D4D" w14:textId="77777777" w:rsidTr="00CB0CBB">
        <w:trPr>
          <w:cantSplit/>
          <w:tblHeader/>
        </w:trPr>
        <w:tc>
          <w:tcPr>
            <w:tcW w:w="2430" w:type="dxa"/>
            <w:shd w:val="clear" w:color="auto" w:fill="auto"/>
          </w:tcPr>
          <w:p w14:paraId="1857F120" w14:textId="77777777" w:rsidR="00CA05FA" w:rsidRPr="00161E24" w:rsidRDefault="00CA05FA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00CA19E4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98" w:right="-17" w:hanging="11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44FFB52" w14:textId="24614AB4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ที่ดำเนิน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43DB78E2" w14:textId="1C9F072E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สัดส่วนความ</w:t>
            </w:r>
          </w:p>
        </w:tc>
        <w:tc>
          <w:tcPr>
            <w:tcW w:w="720" w:type="dxa"/>
            <w:shd w:val="clear" w:color="auto" w:fill="auto"/>
          </w:tcPr>
          <w:p w14:paraId="3E908101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8B1CC1E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7F0830C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0E04FA2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85BBF64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2CA0205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ABC577A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0674BF1C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shd w:val="clear" w:color="auto" w:fill="auto"/>
          </w:tcPr>
          <w:p w14:paraId="47D45C34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8E21839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4C81AAC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5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BB41BC4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799FB87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9535545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2CFAE8C5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2" w:type="dxa"/>
            <w:shd w:val="clear" w:color="auto" w:fill="auto"/>
          </w:tcPr>
          <w:p w14:paraId="30C0A9F4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shd w:val="clear" w:color="auto" w:fill="auto"/>
          </w:tcPr>
          <w:p w14:paraId="6A44CE0E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CA1D5CF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17946787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</w:tr>
      <w:tr w:rsidR="00CB0CBB" w:rsidRPr="00161E24" w14:paraId="0A33DC28" w14:textId="77777777" w:rsidTr="00CB0CBB">
        <w:trPr>
          <w:cantSplit/>
          <w:tblHeader/>
        </w:trPr>
        <w:tc>
          <w:tcPr>
            <w:tcW w:w="2430" w:type="dxa"/>
            <w:shd w:val="clear" w:color="auto" w:fill="auto"/>
          </w:tcPr>
          <w:p w14:paraId="6384AE51" w14:textId="77777777" w:rsidR="00CA05FA" w:rsidRPr="00161E24" w:rsidRDefault="00CA05FA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74204731" w14:textId="3E53C569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98" w:right="-17" w:hanging="11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ประเภทธุรกิจ</w:t>
            </w:r>
          </w:p>
        </w:tc>
        <w:tc>
          <w:tcPr>
            <w:tcW w:w="720" w:type="dxa"/>
            <w:vAlign w:val="bottom"/>
          </w:tcPr>
          <w:p w14:paraId="155826FA" w14:textId="0F843321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ธุรกิจ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2132B1DE" w14:textId="718C4E0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เป็นเจ้าของ</w:t>
            </w:r>
          </w:p>
        </w:tc>
        <w:tc>
          <w:tcPr>
            <w:tcW w:w="1620" w:type="dxa"/>
            <w:gridSpan w:val="3"/>
            <w:shd w:val="clear" w:color="auto" w:fill="auto"/>
          </w:tcPr>
          <w:p w14:paraId="5B48ABEF" w14:textId="23E8FAA0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</w:tcPr>
          <w:p w14:paraId="0DF8D727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7A5C606A" w14:textId="4BC5F4E6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วิธีราคาทุน</w:t>
            </w:r>
          </w:p>
        </w:tc>
        <w:tc>
          <w:tcPr>
            <w:tcW w:w="182" w:type="dxa"/>
            <w:shd w:val="clear" w:color="auto" w:fill="auto"/>
          </w:tcPr>
          <w:p w14:paraId="44EBC6E8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8" w:type="dxa"/>
            <w:gridSpan w:val="3"/>
            <w:shd w:val="clear" w:color="auto" w:fill="auto"/>
          </w:tcPr>
          <w:p w14:paraId="09E02E67" w14:textId="0450E61D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5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shd w:val="clear" w:color="auto" w:fill="auto"/>
          </w:tcPr>
          <w:p w14:paraId="7860EC39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2D2C3463" w14:textId="2E988FBF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ราคาทุน 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 สุทธิ</w:t>
            </w:r>
          </w:p>
        </w:tc>
        <w:tc>
          <w:tcPr>
            <w:tcW w:w="182" w:type="dxa"/>
            <w:shd w:val="clear" w:color="auto" w:fill="auto"/>
          </w:tcPr>
          <w:p w14:paraId="13E291DC" w14:textId="77777777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18" w:type="dxa"/>
            <w:gridSpan w:val="3"/>
            <w:shd w:val="clear" w:color="auto" w:fill="auto"/>
          </w:tcPr>
          <w:p w14:paraId="621CE96D" w14:textId="490E9AEF" w:rsidR="00CA05FA" w:rsidRPr="00161E24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เงินปันผลรับสำหรับปี</w:t>
            </w:r>
          </w:p>
        </w:tc>
      </w:tr>
      <w:tr w:rsidR="00CB0CBB" w:rsidRPr="00161E24" w14:paraId="1F9D9377" w14:textId="16E65488" w:rsidTr="00CB0CBB">
        <w:trPr>
          <w:cantSplit/>
          <w:tblHeader/>
        </w:trPr>
        <w:tc>
          <w:tcPr>
            <w:tcW w:w="2430" w:type="dxa"/>
            <w:shd w:val="clear" w:color="auto" w:fill="auto"/>
          </w:tcPr>
          <w:p w14:paraId="7185AF07" w14:textId="77777777" w:rsidR="002B2EC3" w:rsidRPr="00161E24" w:rsidRDefault="002B2EC3" w:rsidP="002B2E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jc w:val="thaiDistribut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3098A6B7" w14:textId="77777777" w:rsidR="002B2EC3" w:rsidRPr="00161E24" w:rsidRDefault="002B2EC3" w:rsidP="002B2EC3">
            <w:pPr>
              <w:pStyle w:val="acctfourfigures"/>
              <w:tabs>
                <w:tab w:val="clear" w:pos="765"/>
              </w:tabs>
              <w:spacing w:line="240" w:lineRule="auto"/>
              <w:ind w:left="98" w:right="-17" w:hanging="11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B408807" w14:textId="77777777" w:rsidR="002B2EC3" w:rsidRPr="00161E24" w:rsidRDefault="002B2EC3" w:rsidP="002B2EC3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25AF74AC" w14:textId="60ACBE78" w:rsidR="002B2EC3" w:rsidRPr="00161E24" w:rsidRDefault="002B2EC3" w:rsidP="002B2EC3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</w:t>
            </w:r>
          </w:p>
        </w:tc>
        <w:tc>
          <w:tcPr>
            <w:tcW w:w="630" w:type="dxa"/>
            <w:shd w:val="clear" w:color="auto" w:fill="auto"/>
          </w:tcPr>
          <w:p w14:paraId="571BB556" w14:textId="6037825D" w:rsidR="002B2EC3" w:rsidRPr="00161E24" w:rsidRDefault="002B2EC3" w:rsidP="002B2EC3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720" w:type="dxa"/>
            <w:shd w:val="clear" w:color="auto" w:fill="auto"/>
          </w:tcPr>
          <w:p w14:paraId="5D088FB0" w14:textId="4E463AD4" w:rsidR="002B2EC3" w:rsidRPr="00161E24" w:rsidRDefault="002B2EC3" w:rsidP="002B2EC3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2C7D3EE9" w14:textId="77777777" w:rsidR="002B2EC3" w:rsidRPr="00161E24" w:rsidRDefault="002B2EC3" w:rsidP="002B2EC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BE340AB" w14:textId="2C0667AA" w:rsidR="002B2EC3" w:rsidRPr="00161E24" w:rsidRDefault="002B2EC3" w:rsidP="002B2EC3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3834B9A9" w14:textId="709E18B6" w:rsidR="002B2EC3" w:rsidRPr="00161E24" w:rsidRDefault="002B2EC3" w:rsidP="002B2EC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59C3648E" w14:textId="566B07DE" w:rsidR="002B2EC3" w:rsidRPr="00161E24" w:rsidRDefault="002B2EC3" w:rsidP="002B2EC3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37F58576" w14:textId="77777777" w:rsidR="002B2EC3" w:rsidRPr="00161E24" w:rsidRDefault="002B2EC3" w:rsidP="002B2EC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610DCC98" w14:textId="6B0F0C00" w:rsidR="002B2EC3" w:rsidRPr="00161E24" w:rsidRDefault="002B2EC3" w:rsidP="002B2EC3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2" w:type="dxa"/>
            <w:shd w:val="clear" w:color="auto" w:fill="auto"/>
          </w:tcPr>
          <w:p w14:paraId="696EBD0E" w14:textId="1ECD6F3D" w:rsidR="002B2EC3" w:rsidRPr="00161E24" w:rsidRDefault="002B2EC3" w:rsidP="002B2EC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shd w:val="clear" w:color="auto" w:fill="auto"/>
          </w:tcPr>
          <w:p w14:paraId="5857BA1F" w14:textId="27B55BE5" w:rsidR="002B2EC3" w:rsidRPr="00161E24" w:rsidRDefault="002B2EC3" w:rsidP="002B2EC3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388C10A7" w14:textId="77777777" w:rsidR="002B2EC3" w:rsidRPr="00161E24" w:rsidRDefault="002B2EC3" w:rsidP="002B2EC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067A4E4" w14:textId="6E911FD5" w:rsidR="002B2EC3" w:rsidRPr="00161E24" w:rsidRDefault="002B2EC3" w:rsidP="002B2EC3">
            <w:pPr>
              <w:pStyle w:val="acctfourfigures"/>
              <w:tabs>
                <w:tab w:val="clear" w:pos="765"/>
              </w:tabs>
              <w:spacing w:line="240" w:lineRule="auto"/>
              <w:ind w:left="-79" w:right="-5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  <w:shd w:val="clear" w:color="auto" w:fill="auto"/>
          </w:tcPr>
          <w:p w14:paraId="532DB0F1" w14:textId="3B7CCBB3" w:rsidR="002B2EC3" w:rsidRPr="00161E24" w:rsidRDefault="002B2EC3" w:rsidP="002B2EC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1AE9FFF8" w14:textId="1964BBC2" w:rsidR="002B2EC3" w:rsidRPr="00161E24" w:rsidRDefault="002B2EC3" w:rsidP="002B2EC3">
            <w:pPr>
              <w:pStyle w:val="acctfourfigures"/>
              <w:tabs>
                <w:tab w:val="clear" w:pos="765"/>
              </w:tabs>
              <w:spacing w:line="240" w:lineRule="auto"/>
              <w:ind w:left="-79" w:right="-6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1E0D8E95" w14:textId="77777777" w:rsidR="002B2EC3" w:rsidRPr="00161E24" w:rsidRDefault="002B2EC3" w:rsidP="002B2EC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0923BA88" w14:textId="03A179B3" w:rsidR="002B2EC3" w:rsidRPr="00161E24" w:rsidRDefault="002B2EC3" w:rsidP="002B2EC3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2" w:type="dxa"/>
            <w:shd w:val="clear" w:color="auto" w:fill="auto"/>
          </w:tcPr>
          <w:p w14:paraId="3AB7A310" w14:textId="09D2D1CD" w:rsidR="002B2EC3" w:rsidRPr="00161E24" w:rsidRDefault="002B2EC3" w:rsidP="002B2EC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shd w:val="clear" w:color="auto" w:fill="auto"/>
          </w:tcPr>
          <w:p w14:paraId="31F7645F" w14:textId="7B8CF701" w:rsidR="002B2EC3" w:rsidRPr="00161E24" w:rsidRDefault="002B2EC3" w:rsidP="002B2EC3">
            <w:pPr>
              <w:pStyle w:val="acctfourfigures"/>
              <w:tabs>
                <w:tab w:val="clear" w:pos="765"/>
              </w:tabs>
              <w:spacing w:line="240" w:lineRule="auto"/>
              <w:ind w:left="-79" w:right="-10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7AD255E4" w14:textId="77777777" w:rsidR="002B2EC3" w:rsidRPr="00161E24" w:rsidRDefault="002B2EC3" w:rsidP="002B2EC3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14:paraId="723613AC" w14:textId="3CCA89B3" w:rsidR="002B2EC3" w:rsidRPr="00161E24" w:rsidRDefault="002B2EC3" w:rsidP="002B2EC3">
            <w:pPr>
              <w:pStyle w:val="acctfourfigures"/>
              <w:tabs>
                <w:tab w:val="clear" w:pos="765"/>
              </w:tabs>
              <w:spacing w:line="240" w:lineRule="auto"/>
              <w:ind w:left="-79" w:right="-110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25A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</w:p>
        </w:tc>
      </w:tr>
      <w:tr w:rsidR="00CA05FA" w:rsidRPr="00161E24" w14:paraId="05D9D5AA" w14:textId="77777777" w:rsidTr="00CB0CBB">
        <w:trPr>
          <w:cantSplit/>
          <w:tblHeader/>
        </w:trPr>
        <w:tc>
          <w:tcPr>
            <w:tcW w:w="2430" w:type="dxa"/>
            <w:shd w:val="clear" w:color="auto" w:fill="auto"/>
          </w:tcPr>
          <w:p w14:paraId="7B415E69" w14:textId="77777777" w:rsidR="00CA05FA" w:rsidRPr="00161E24" w:rsidRDefault="00CA05FA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530" w:type="dxa"/>
          </w:tcPr>
          <w:p w14:paraId="15CFD743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98" w:right="-17" w:hanging="11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6181D538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gridSpan w:val="2"/>
            <w:shd w:val="clear" w:color="auto" w:fill="auto"/>
          </w:tcPr>
          <w:p w14:paraId="6D953B38" w14:textId="2E14DCE6" w:rsidR="00CA05FA" w:rsidRPr="00CA05FA" w:rsidRDefault="00CA05FA" w:rsidP="00CA05FA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8820" w:type="dxa"/>
            <w:gridSpan w:val="19"/>
            <w:shd w:val="clear" w:color="auto" w:fill="auto"/>
          </w:tcPr>
          <w:p w14:paraId="0B48E084" w14:textId="5837BFED" w:rsidR="00CA05FA" w:rsidRPr="00161E24" w:rsidRDefault="00CA05FA" w:rsidP="00654C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CB0CBB" w:rsidRPr="00161E24" w14:paraId="0EB188E1" w14:textId="5CE7976C" w:rsidTr="00CB0CBB">
        <w:trPr>
          <w:cantSplit/>
          <w:tblHeader/>
        </w:trPr>
        <w:tc>
          <w:tcPr>
            <w:tcW w:w="2430" w:type="dxa"/>
            <w:shd w:val="clear" w:color="auto" w:fill="auto"/>
            <w:vAlign w:val="bottom"/>
          </w:tcPr>
          <w:p w14:paraId="5AABE5B1" w14:textId="77777777" w:rsidR="00CA05FA" w:rsidRPr="00161E24" w:rsidRDefault="00CA05FA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530" w:type="dxa"/>
            <w:vAlign w:val="bottom"/>
          </w:tcPr>
          <w:p w14:paraId="0F97A034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98" w:right="-17" w:hanging="11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46E9A9C1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0D223A2B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751E2A0E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1406242" w14:textId="25685C62" w:rsidR="00CA05FA" w:rsidRPr="00161E24" w:rsidRDefault="00CA05FA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9" w:right="-7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064B87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28C53CF" w14:textId="77777777" w:rsidR="00CA05FA" w:rsidRPr="00161E24" w:rsidRDefault="00CA05FA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C77F6E7" w14:textId="09DC79C5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147D96F" w14:textId="77777777" w:rsidR="00CA05FA" w:rsidRPr="00161E24" w:rsidRDefault="00CA05FA" w:rsidP="00C827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C6D1ED1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143E0D6" w14:textId="77777777" w:rsidR="00CA05FA" w:rsidRPr="00161E24" w:rsidRDefault="00CA05FA" w:rsidP="00C953BB">
            <w:pPr>
              <w:pStyle w:val="acctfourfigures"/>
              <w:tabs>
                <w:tab w:val="clear" w:pos="765"/>
                <w:tab w:val="decimal" w:pos="632"/>
              </w:tabs>
              <w:spacing w:line="240" w:lineRule="auto"/>
              <w:ind w:left="-79" w:right="-69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4155253" w14:textId="5683F68D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3104192A" w14:textId="77777777" w:rsidR="00CA05FA" w:rsidRPr="00161E24" w:rsidRDefault="00CA05FA" w:rsidP="00C953BB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462007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E474FC2" w14:textId="77777777" w:rsidR="00CA05FA" w:rsidRPr="00161E24" w:rsidRDefault="00CA05FA" w:rsidP="00C953BB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69" w:right="-7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0CBAD8D" w14:textId="7BEA894B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0CDDF99" w14:textId="77777777" w:rsidR="00CA05FA" w:rsidRPr="00161E24" w:rsidRDefault="00CA05FA" w:rsidP="00C953BB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15" w:right="-8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507E791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B4B909A" w14:textId="77777777" w:rsidR="00CA05FA" w:rsidRPr="00161E24" w:rsidRDefault="00CA05FA" w:rsidP="00C953BB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0CF71F24" w14:textId="404BD17D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7F726E95" w14:textId="77777777" w:rsidR="00CA05FA" w:rsidRPr="00161E24" w:rsidRDefault="00CA05FA" w:rsidP="00C95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4094768" w14:textId="77777777" w:rsidR="00CA05FA" w:rsidRPr="00161E24" w:rsidRDefault="00CA05FA" w:rsidP="00C827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3055598" w14:textId="77777777" w:rsidR="00CA05FA" w:rsidRPr="00161E24" w:rsidRDefault="00CA05FA" w:rsidP="00C953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35" w:right="-8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B0CBB" w:rsidRPr="00161E24" w14:paraId="749C7408" w14:textId="77777777" w:rsidTr="00CB0CBB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6617933D" w14:textId="3F85F6B2" w:rsidR="00CD36B1" w:rsidRPr="00161E24" w:rsidRDefault="00CD36B1" w:rsidP="00CD3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เอเชี่ยน เบสท์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ชิคเก้น</w:t>
            </w:r>
            <w:r w:rsidRPr="00161E24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530" w:type="dxa"/>
            <w:vAlign w:val="bottom"/>
          </w:tcPr>
          <w:p w14:paraId="31788598" w14:textId="726DE9D9" w:rsidR="00CD36B1" w:rsidRPr="00161E24" w:rsidRDefault="00CD36B1" w:rsidP="00CD3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-17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ผลิตอาหารแปรรูปจากเนื้อไก่แช่แข็ง</w:t>
            </w:r>
          </w:p>
        </w:tc>
        <w:tc>
          <w:tcPr>
            <w:tcW w:w="720" w:type="dxa"/>
            <w:vAlign w:val="bottom"/>
          </w:tcPr>
          <w:p w14:paraId="77A9EA69" w14:textId="48F8E5BF" w:rsidR="00CD36B1" w:rsidRPr="00161E24" w:rsidRDefault="00CD36B1" w:rsidP="00CD3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C92C850" w14:textId="7A0679AA" w:rsidR="00CD36B1" w:rsidRPr="00161E24" w:rsidRDefault="00CD36B1" w:rsidP="00CD3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61B7CCE" w14:textId="3AB0FF05" w:rsidR="00CD36B1" w:rsidRPr="00161E24" w:rsidRDefault="00CD36B1" w:rsidP="0040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25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78FB936" w14:textId="65FC9826" w:rsidR="00CD36B1" w:rsidRPr="00161E24" w:rsidRDefault="00CD36B1" w:rsidP="00CB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C1264F" w14:textId="77777777" w:rsidR="00CD36B1" w:rsidRPr="00161E24" w:rsidRDefault="00CD36B1" w:rsidP="00CD3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FE7686F" w14:textId="67F2EDDD" w:rsidR="00CD36B1" w:rsidRPr="00161E24" w:rsidRDefault="00CD36B1" w:rsidP="00CD3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1,833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9E4BF5" w14:textId="77777777" w:rsidR="00CD36B1" w:rsidRPr="00161E24" w:rsidRDefault="00CD36B1" w:rsidP="00CD3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2D4C38F" w14:textId="55ACDDB3" w:rsidR="00CD36B1" w:rsidRPr="00161E24" w:rsidRDefault="00CD36B1" w:rsidP="00CB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5EF859" w14:textId="77777777" w:rsidR="00CD36B1" w:rsidRPr="00161E24" w:rsidRDefault="00CD36B1" w:rsidP="00CB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16A5F65" w14:textId="7AA79C25" w:rsidR="00CD36B1" w:rsidRPr="00161E24" w:rsidRDefault="00CD36B1" w:rsidP="00CB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458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8DAA991" w14:textId="77777777" w:rsidR="00CD36B1" w:rsidRPr="00161E24" w:rsidRDefault="00CD36B1" w:rsidP="00CD3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17A7ED87" w14:textId="59DA218F" w:rsidR="00CD36B1" w:rsidRPr="00161E24" w:rsidRDefault="00CD36B1" w:rsidP="00CB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(399)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0502352" w14:textId="77777777" w:rsidR="00CD36B1" w:rsidRPr="00161E24" w:rsidRDefault="00CD36B1" w:rsidP="00CD36B1">
            <w:pPr>
              <w:pStyle w:val="acctfourfigures"/>
              <w:tabs>
                <w:tab w:val="clear" w:pos="765"/>
              </w:tabs>
              <w:spacing w:line="240" w:lineRule="auto"/>
              <w:ind w:left="-7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D67BB02" w14:textId="65DC8C5B" w:rsidR="00CD36B1" w:rsidRPr="00455E01" w:rsidRDefault="00CD36B1" w:rsidP="00CB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(399)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7E1ABC" w14:textId="77777777" w:rsidR="00CD36B1" w:rsidRPr="00161E24" w:rsidRDefault="00CD36B1" w:rsidP="00CD36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3D4846D" w14:textId="715FAAC8" w:rsidR="00CD36B1" w:rsidRPr="00161E24" w:rsidRDefault="00CD36B1" w:rsidP="00CB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AE9132D" w14:textId="77777777" w:rsidR="00CD36B1" w:rsidRPr="00161E24" w:rsidRDefault="00CD36B1" w:rsidP="00CD36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A918D6C" w14:textId="0081A305" w:rsidR="00CD36B1" w:rsidRPr="00161E24" w:rsidRDefault="00CD36B1" w:rsidP="00CB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CEB4D9D" w14:textId="77777777" w:rsidR="00CD36B1" w:rsidRPr="00161E24" w:rsidRDefault="00CD36B1" w:rsidP="00CD36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0A0D50A9" w14:textId="2D9E77C2" w:rsidR="00CD36B1" w:rsidRPr="00161E24" w:rsidRDefault="00CD36B1" w:rsidP="00CB0CBB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DC27F4" w14:textId="77777777" w:rsidR="00CD36B1" w:rsidRPr="00161E24" w:rsidRDefault="00CD36B1" w:rsidP="00CD36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7F59D33" w14:textId="7EB608B9" w:rsidR="00CD36B1" w:rsidRPr="00161E24" w:rsidRDefault="00CD36B1" w:rsidP="00CB0CBB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CB0CBB" w:rsidRPr="00161E24" w14:paraId="314B4A03" w14:textId="267ACC1A" w:rsidTr="00CB0CBB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0D4A7EFA" w14:textId="408B3E1A" w:rsidR="00650D19" w:rsidRPr="00161E24" w:rsidRDefault="00650D19" w:rsidP="006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โกเบ-ย่า โชกุนอิน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โคเงียว จำกัด</w:t>
            </w:r>
          </w:p>
        </w:tc>
        <w:tc>
          <w:tcPr>
            <w:tcW w:w="1530" w:type="dxa"/>
            <w:vAlign w:val="bottom"/>
          </w:tcPr>
          <w:p w14:paraId="5DA92C70" w14:textId="77777777" w:rsidR="00650D19" w:rsidRPr="00161E24" w:rsidRDefault="00650D19" w:rsidP="006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-17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ซื้อมาขายไป</w:t>
            </w:r>
          </w:p>
        </w:tc>
        <w:tc>
          <w:tcPr>
            <w:tcW w:w="720" w:type="dxa"/>
            <w:vAlign w:val="bottom"/>
          </w:tcPr>
          <w:p w14:paraId="22C3FEBA" w14:textId="3D632D0D" w:rsidR="00650D19" w:rsidRPr="00161E24" w:rsidRDefault="00650D19" w:rsidP="006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40FF7EA" w14:textId="657657A8" w:rsidR="00650D19" w:rsidRPr="00161E24" w:rsidRDefault="00650D19" w:rsidP="006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3A6BDC1" w14:textId="3E50B896" w:rsidR="00650D19" w:rsidRPr="00161E24" w:rsidRDefault="00650D19" w:rsidP="006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30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A3E40" w14:textId="40953513" w:rsidR="00650D19" w:rsidRPr="00161E24" w:rsidRDefault="00650D19" w:rsidP="00CB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C2EC60" w14:textId="77777777" w:rsidR="00650D19" w:rsidRPr="00161E24" w:rsidRDefault="00650D19" w:rsidP="00650D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F2F186" w14:textId="2AF2A452" w:rsidR="00650D19" w:rsidRPr="00161E24" w:rsidRDefault="00650D19" w:rsidP="00650D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286291" w14:textId="3151492C" w:rsidR="00650D19" w:rsidRPr="00161E24" w:rsidRDefault="00650D19" w:rsidP="00650D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5A3A0E" w14:textId="63C1FDA8" w:rsidR="00650D19" w:rsidRPr="00161E24" w:rsidRDefault="00650D19" w:rsidP="00CB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271FBB5" w14:textId="77777777" w:rsidR="00650D19" w:rsidRPr="00CB0CBB" w:rsidRDefault="00650D19" w:rsidP="00CB0CB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D239AD" w14:textId="227D18ED" w:rsidR="00650D19" w:rsidRPr="00161E24" w:rsidRDefault="00650D19" w:rsidP="00CB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0FB8368" w14:textId="4EF48B9F" w:rsidR="00650D19" w:rsidRPr="00161E24" w:rsidRDefault="00650D19" w:rsidP="00650D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ECF349" w14:textId="20465DAB" w:rsidR="00650D19" w:rsidRPr="00161E24" w:rsidRDefault="00650D19" w:rsidP="00650D19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3E34CC" w14:textId="77777777" w:rsidR="00650D19" w:rsidRPr="00161E24" w:rsidRDefault="00650D19" w:rsidP="00650D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C6AEB" w14:textId="2742D89F" w:rsidR="00650D19" w:rsidRPr="00161E24" w:rsidRDefault="00650D19" w:rsidP="00CB0CBB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1EC078" w14:textId="62F979C1" w:rsidR="00650D19" w:rsidRPr="00161E24" w:rsidRDefault="00650D19" w:rsidP="00650D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A8240" w14:textId="7E27B8E8" w:rsidR="00650D19" w:rsidRPr="00161E24" w:rsidRDefault="00650D19" w:rsidP="00CB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F3B61B" w14:textId="77777777" w:rsidR="00650D19" w:rsidRPr="00161E24" w:rsidRDefault="00650D19" w:rsidP="00650D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9DF02A" w14:textId="267D4D4D" w:rsidR="00650D19" w:rsidRPr="00161E24" w:rsidRDefault="00650D19" w:rsidP="00CB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4136A9B" w14:textId="1E84DD90" w:rsidR="00650D19" w:rsidRPr="00161E24" w:rsidRDefault="00650D19" w:rsidP="00650D19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ED6CA2" w14:textId="2EB1E93F" w:rsidR="00650D19" w:rsidRPr="00161E24" w:rsidRDefault="00650D19" w:rsidP="00CB0CBB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A6D891F" w14:textId="77777777" w:rsidR="00650D19" w:rsidRPr="00161E24" w:rsidRDefault="00650D19" w:rsidP="00650D19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325749" w14:textId="703D1604" w:rsidR="00650D19" w:rsidRPr="00161E24" w:rsidRDefault="00650D19" w:rsidP="00CB0CBB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B0CBB" w:rsidRPr="00161E24" w14:paraId="4FE36A12" w14:textId="7E56DF28" w:rsidTr="00CB0CBB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30631B4D" w14:textId="77777777" w:rsidR="00CD36B1" w:rsidRPr="00161E24" w:rsidRDefault="00CD36B1" w:rsidP="00CD3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651B1404" w14:textId="77777777" w:rsidR="00CD36B1" w:rsidRPr="00161E24" w:rsidRDefault="00CD36B1" w:rsidP="00CD36B1">
            <w:pPr>
              <w:pStyle w:val="acctfourfigures"/>
              <w:tabs>
                <w:tab w:val="clear" w:pos="765"/>
              </w:tabs>
              <w:spacing w:line="240" w:lineRule="auto"/>
              <w:ind w:left="98" w:right="-17" w:hanging="11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14:paraId="5ADBBC63" w14:textId="77777777" w:rsidR="00CD36B1" w:rsidRPr="00161E24" w:rsidRDefault="00CD36B1" w:rsidP="00CD36B1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AD70120" w14:textId="77777777" w:rsidR="00CD36B1" w:rsidRPr="00161E24" w:rsidRDefault="00CD36B1" w:rsidP="00CD3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552F653" w14:textId="77777777" w:rsidR="00CD36B1" w:rsidRPr="00161E24" w:rsidRDefault="00CD36B1" w:rsidP="00CD3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C0B5DB" w14:textId="1318DF63" w:rsidR="00CD36B1" w:rsidRPr="00161E24" w:rsidRDefault="00FD08BC" w:rsidP="00CB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08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0D5506" w14:textId="77777777" w:rsidR="00CD36B1" w:rsidRPr="00161E24" w:rsidRDefault="00CD36B1" w:rsidP="00CD36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837F14" w14:textId="6BAE8869" w:rsidR="00CD36B1" w:rsidRPr="00161E24" w:rsidRDefault="00FD08BC" w:rsidP="00CD36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D08B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AEE913" w14:textId="035B7520" w:rsidR="00CD36B1" w:rsidRPr="00161E24" w:rsidRDefault="00CD36B1" w:rsidP="00CD36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304A55" w14:textId="242D09DF" w:rsidR="00CD36B1" w:rsidRPr="00161E24" w:rsidRDefault="00CD36B1" w:rsidP="00CB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A05CD8" w14:textId="77777777" w:rsidR="00CD36B1" w:rsidRPr="00161E24" w:rsidRDefault="00CD36B1" w:rsidP="00CD36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216ACA1" w14:textId="7FAE934C" w:rsidR="00CD36B1" w:rsidRPr="00161E24" w:rsidRDefault="00CD36B1" w:rsidP="00CB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468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0AE94E05" w14:textId="2940250A" w:rsidR="00CD36B1" w:rsidRPr="00161E24" w:rsidRDefault="00CD36B1" w:rsidP="00CD36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62CBC4" w14:textId="4684201E" w:rsidR="00CD36B1" w:rsidRPr="00161E24" w:rsidRDefault="00CD36B1" w:rsidP="00CB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(399)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2FEFA6" w14:textId="77777777" w:rsidR="00CD36B1" w:rsidRPr="00161E24" w:rsidRDefault="00CD36B1" w:rsidP="00CD36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099E26" w14:textId="39D407C3" w:rsidR="00CD36B1" w:rsidRPr="00161E24" w:rsidRDefault="00CD36B1" w:rsidP="00CB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t>399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0518E8" w14:textId="58F63E1F" w:rsidR="00CD36B1" w:rsidRPr="00161E24" w:rsidRDefault="00CD36B1" w:rsidP="00CD36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9954ED" w14:textId="54ED9F08" w:rsidR="00CD36B1" w:rsidRPr="00161E24" w:rsidRDefault="00CD36B1" w:rsidP="00CB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25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t>69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5BB702" w14:textId="77777777" w:rsidR="00CD36B1" w:rsidRPr="00161E24" w:rsidRDefault="00CD36B1" w:rsidP="00CD36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886FF7" w14:textId="3AD128E4" w:rsidR="00CD36B1" w:rsidRPr="00161E24" w:rsidRDefault="00CD36B1" w:rsidP="00CB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25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t>69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33C1EF5" w14:textId="7FA8CFC6" w:rsidR="00CD36B1" w:rsidRPr="00161E24" w:rsidRDefault="00CD36B1" w:rsidP="00CD36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7CA11A" w14:textId="172B3FC3" w:rsidR="00CD36B1" w:rsidRPr="00161E24" w:rsidRDefault="00A17BCE" w:rsidP="00CB0CBB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3D4547" w14:textId="77777777" w:rsidR="00CD36B1" w:rsidRPr="00161E24" w:rsidRDefault="00CD36B1" w:rsidP="00CD36B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977EAB" w14:textId="152C4EC9" w:rsidR="00CD36B1" w:rsidRPr="00161E24" w:rsidRDefault="00CD36B1" w:rsidP="00CB0CBB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  <w:tr w:rsidR="00CB0CBB" w:rsidRPr="00161E24" w14:paraId="6E533217" w14:textId="77777777" w:rsidTr="00CB0CBB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52186FBA" w14:textId="77777777" w:rsidR="00A92A18" w:rsidRPr="009D5B7D" w:rsidRDefault="00A92A18" w:rsidP="00A92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530" w:type="dxa"/>
            <w:vAlign w:val="bottom"/>
          </w:tcPr>
          <w:p w14:paraId="0E831315" w14:textId="77777777" w:rsidR="00A92A18" w:rsidRPr="009D5B7D" w:rsidRDefault="00A92A18" w:rsidP="00A92A18">
            <w:pPr>
              <w:pStyle w:val="acctfourfigures"/>
              <w:tabs>
                <w:tab w:val="clear" w:pos="765"/>
              </w:tabs>
              <w:spacing w:line="240" w:lineRule="auto"/>
              <w:ind w:left="98" w:right="-17" w:hanging="117"/>
              <w:rPr>
                <w:rFonts w:asciiTheme="majorBidi" w:hAnsiTheme="majorBidi" w:cstheme="majorBidi"/>
                <w:sz w:val="14"/>
                <w:szCs w:val="1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57FBE4E" w14:textId="77777777" w:rsidR="00A92A18" w:rsidRPr="009D5B7D" w:rsidRDefault="00A92A18" w:rsidP="00A92A18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14"/>
                <w:szCs w:val="14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20B4A096" w14:textId="77777777" w:rsidR="00A92A18" w:rsidRPr="009D5B7D" w:rsidRDefault="00A92A18" w:rsidP="00A92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4C8163B2" w14:textId="77777777" w:rsidR="00A92A18" w:rsidRPr="009D5B7D" w:rsidRDefault="00A92A18" w:rsidP="00A92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DA8F44" w14:textId="77777777" w:rsidR="00A92A18" w:rsidRPr="009D5B7D" w:rsidRDefault="00A92A18" w:rsidP="00A92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9" w:right="-76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DB6D0E2" w14:textId="77777777" w:rsidR="00A92A18" w:rsidRPr="009D5B7D" w:rsidRDefault="00A92A18" w:rsidP="00A92A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9785C3E" w14:textId="77777777" w:rsidR="00A92A18" w:rsidRPr="009D5B7D" w:rsidRDefault="00A92A18" w:rsidP="00A92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77B72E" w14:textId="77777777" w:rsidR="00A92A18" w:rsidRPr="009D5B7D" w:rsidRDefault="00A92A18" w:rsidP="00A92A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BB0E8B" w14:textId="77777777" w:rsidR="00A92A18" w:rsidRPr="009D5B7D" w:rsidRDefault="00A92A18" w:rsidP="00A92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52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329B221" w14:textId="77777777" w:rsidR="00A92A18" w:rsidRPr="009D5B7D" w:rsidRDefault="00A92A18" w:rsidP="00A92A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A36857" w14:textId="77777777" w:rsidR="00A92A18" w:rsidRPr="009D5B7D" w:rsidRDefault="00A92A18" w:rsidP="00A92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79" w:right="-69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64E6AEF7" w14:textId="77777777" w:rsidR="00A92A18" w:rsidRPr="009D5B7D" w:rsidRDefault="00A92A18" w:rsidP="00A92A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D32003" w14:textId="77777777" w:rsidR="00A92A18" w:rsidRPr="009D5B7D" w:rsidRDefault="00A92A18" w:rsidP="00A92A18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7FC43E" w14:textId="77777777" w:rsidR="00A92A18" w:rsidRPr="009D5B7D" w:rsidRDefault="00A92A18" w:rsidP="00A92A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6985E5C" w14:textId="77777777" w:rsidR="00A92A18" w:rsidRPr="009D5B7D" w:rsidRDefault="00A92A18" w:rsidP="00A92A18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69" w:right="-77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E68BA93" w14:textId="77777777" w:rsidR="00A92A18" w:rsidRPr="009D5B7D" w:rsidRDefault="00A92A18" w:rsidP="00A92A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2CA7A5B" w14:textId="77777777" w:rsidR="00A92A18" w:rsidRPr="009D5B7D" w:rsidRDefault="00A92A18" w:rsidP="00A92A18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15" w:right="-87"/>
              <w:rPr>
                <w:rFonts w:asciiTheme="majorBidi" w:hAnsiTheme="majorBidi" w:cstheme="majorBidi"/>
                <w:sz w:val="14"/>
                <w:szCs w:val="1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CC4F6E8" w14:textId="77777777" w:rsidR="00A92A18" w:rsidRPr="009D5B7D" w:rsidRDefault="00A92A18" w:rsidP="00A92A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411A3F" w14:textId="77777777" w:rsidR="00A92A18" w:rsidRPr="009D5B7D" w:rsidRDefault="00A92A18" w:rsidP="00A92A18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68"/>
              <w:rPr>
                <w:rFonts w:asciiTheme="majorBidi" w:hAnsiTheme="majorBidi" w:cstheme="majorBidi"/>
                <w:sz w:val="14"/>
                <w:szCs w:val="14"/>
                <w:cs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5B988EF1" w14:textId="77777777" w:rsidR="00A92A18" w:rsidRPr="009D5B7D" w:rsidRDefault="00A92A18" w:rsidP="00A92A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1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6B0AC44" w14:textId="77777777" w:rsidR="00A92A18" w:rsidRPr="009D5B7D" w:rsidRDefault="00A92A18" w:rsidP="00A92A1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136"/>
              <w:rPr>
                <w:rFonts w:asciiTheme="majorBidi" w:hAnsiTheme="majorBidi" w:cstheme="majorBidi"/>
                <w:sz w:val="14"/>
                <w:szCs w:val="1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CD51B8" w14:textId="77777777" w:rsidR="00A92A18" w:rsidRPr="009D5B7D" w:rsidRDefault="00A92A18" w:rsidP="00A92A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9C4CF57" w14:textId="77777777" w:rsidR="00A92A18" w:rsidRPr="009D5B7D" w:rsidRDefault="00A92A18" w:rsidP="00A92A1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35" w:right="-84"/>
              <w:rPr>
                <w:rFonts w:asciiTheme="majorBidi" w:hAnsiTheme="majorBidi" w:cstheme="majorBidi"/>
                <w:sz w:val="14"/>
                <w:szCs w:val="14"/>
                <w:cs/>
                <w:lang w:bidi="th-TH"/>
              </w:rPr>
            </w:pPr>
          </w:p>
        </w:tc>
      </w:tr>
      <w:tr w:rsidR="00CB0CBB" w:rsidRPr="00161E24" w14:paraId="6C338439" w14:textId="763FB633" w:rsidTr="00CB0CBB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6269096E" w14:textId="77777777" w:rsidR="00A92A18" w:rsidRPr="00161E24" w:rsidRDefault="00A92A18" w:rsidP="00A92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1530" w:type="dxa"/>
            <w:vAlign w:val="bottom"/>
          </w:tcPr>
          <w:p w14:paraId="729BB971" w14:textId="77777777" w:rsidR="00A92A18" w:rsidRPr="00161E24" w:rsidRDefault="00A92A18" w:rsidP="00A92A18">
            <w:pPr>
              <w:pStyle w:val="acctfourfigures"/>
              <w:tabs>
                <w:tab w:val="clear" w:pos="765"/>
              </w:tabs>
              <w:spacing w:line="240" w:lineRule="auto"/>
              <w:ind w:left="98" w:right="-17" w:hanging="11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vAlign w:val="bottom"/>
          </w:tcPr>
          <w:p w14:paraId="5B262740" w14:textId="77777777" w:rsidR="00A92A18" w:rsidRPr="00161E24" w:rsidRDefault="00A92A18" w:rsidP="00A92A18">
            <w:pPr>
              <w:pStyle w:val="acctfourfigures"/>
              <w:tabs>
                <w:tab w:val="clear" w:pos="765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1BC9E2F" w14:textId="77777777" w:rsidR="00A92A18" w:rsidRPr="00161E24" w:rsidRDefault="00A92A18" w:rsidP="00A92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C0D6C69" w14:textId="77777777" w:rsidR="00A92A18" w:rsidRPr="00161E24" w:rsidRDefault="00A92A18" w:rsidP="00A92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A04AADF" w14:textId="0C1F4886" w:rsidR="00A92A18" w:rsidRPr="00161E24" w:rsidRDefault="00A92A18" w:rsidP="00A92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99" w:right="-76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01C05BA" w14:textId="77777777" w:rsidR="00A92A18" w:rsidRPr="00161E24" w:rsidRDefault="00A92A18" w:rsidP="00A92A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E148CCF" w14:textId="77777777" w:rsidR="00A92A18" w:rsidRPr="00161E24" w:rsidRDefault="00A92A18" w:rsidP="00A92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56AABAE" w14:textId="7DB1E8E3" w:rsidR="00A92A18" w:rsidRPr="00161E24" w:rsidRDefault="00A92A18" w:rsidP="00A92A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848FAD1" w14:textId="77777777" w:rsidR="00A92A18" w:rsidRPr="00161E24" w:rsidRDefault="00A92A18" w:rsidP="00A92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1"/>
              </w:tabs>
              <w:spacing w:line="240" w:lineRule="auto"/>
              <w:ind w:left="-152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2CAFE25" w14:textId="77777777" w:rsidR="00A92A18" w:rsidRPr="00161E24" w:rsidRDefault="00A92A18" w:rsidP="00A92A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084793B" w14:textId="77777777" w:rsidR="00A92A18" w:rsidRPr="00161E24" w:rsidRDefault="00A92A18" w:rsidP="00A92A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2"/>
              </w:tabs>
              <w:spacing w:line="240" w:lineRule="auto"/>
              <w:ind w:left="-79" w:right="-6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352B9139" w14:textId="65E6A76B" w:rsidR="00A92A18" w:rsidRPr="00161E24" w:rsidRDefault="00A92A18" w:rsidP="00A92A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636EF871" w14:textId="77777777" w:rsidR="00A92A18" w:rsidRPr="00161E24" w:rsidRDefault="00A92A18" w:rsidP="00A92A18">
            <w:pPr>
              <w:pStyle w:val="acctfourfigures"/>
              <w:tabs>
                <w:tab w:val="clear" w:pos="765"/>
                <w:tab w:val="decimal" w:pos="55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33E04DB" w14:textId="77777777" w:rsidR="00A92A18" w:rsidRPr="00161E24" w:rsidRDefault="00A92A18" w:rsidP="00A92A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D4D1E6C" w14:textId="77777777" w:rsidR="00A92A18" w:rsidRPr="00161E24" w:rsidRDefault="00A92A18" w:rsidP="00A92A18">
            <w:pPr>
              <w:pStyle w:val="acctfourfigures"/>
              <w:tabs>
                <w:tab w:val="clear" w:pos="765"/>
                <w:tab w:val="decimal" w:pos="516"/>
              </w:tabs>
              <w:spacing w:line="240" w:lineRule="auto"/>
              <w:ind w:left="-69" w:right="-77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294FF68" w14:textId="74F4737B" w:rsidR="00A92A18" w:rsidRPr="00161E24" w:rsidRDefault="00A92A18" w:rsidP="00A92A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9172174" w14:textId="77777777" w:rsidR="00A92A18" w:rsidRPr="00161E24" w:rsidRDefault="00A92A18" w:rsidP="00A92A18">
            <w:pPr>
              <w:pStyle w:val="acctfourfigures"/>
              <w:tabs>
                <w:tab w:val="clear" w:pos="765"/>
                <w:tab w:val="decimal" w:pos="596"/>
              </w:tabs>
              <w:spacing w:line="240" w:lineRule="auto"/>
              <w:ind w:left="-115" w:right="-8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6B55D4" w14:textId="77777777" w:rsidR="00A92A18" w:rsidRPr="00161E24" w:rsidRDefault="00A92A18" w:rsidP="00A92A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BC87511" w14:textId="77777777" w:rsidR="00A92A18" w:rsidRPr="00161E24" w:rsidRDefault="00A92A18" w:rsidP="00A92A18">
            <w:pPr>
              <w:pStyle w:val="acctfourfigures"/>
              <w:tabs>
                <w:tab w:val="clear" w:pos="765"/>
                <w:tab w:val="decimal" w:pos="521"/>
              </w:tabs>
              <w:spacing w:line="240" w:lineRule="auto"/>
              <w:ind w:left="-79" w:right="-68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2" w:type="dxa"/>
            <w:shd w:val="clear" w:color="auto" w:fill="auto"/>
            <w:vAlign w:val="bottom"/>
          </w:tcPr>
          <w:p w14:paraId="443FD8DA" w14:textId="1A78441F" w:rsidR="00A92A18" w:rsidRPr="00161E24" w:rsidRDefault="00A92A18" w:rsidP="00A92A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606F0E91" w14:textId="77777777" w:rsidR="00A92A18" w:rsidRPr="00161E24" w:rsidRDefault="00A92A18" w:rsidP="00A92A18">
            <w:pPr>
              <w:pStyle w:val="acctfourfigures"/>
              <w:tabs>
                <w:tab w:val="clear" w:pos="765"/>
                <w:tab w:val="decimal" w:pos="541"/>
              </w:tabs>
              <w:spacing w:line="240" w:lineRule="auto"/>
              <w:ind w:left="-13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F8EB5AE" w14:textId="77777777" w:rsidR="00A92A18" w:rsidRPr="00161E24" w:rsidRDefault="00A92A18" w:rsidP="00A92A18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0DCA85B" w14:textId="77777777" w:rsidR="00A92A18" w:rsidRPr="00161E24" w:rsidRDefault="00A92A18" w:rsidP="00A92A18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35" w:right="-84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CB0CBB" w:rsidRPr="00161E24" w14:paraId="1BF1BD3A" w14:textId="2BD4C395" w:rsidTr="00CB0CBB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66E89223" w14:textId="255B653A" w:rsidR="00AE6ED4" w:rsidRPr="00161E24" w:rsidRDefault="00AE6ED4" w:rsidP="00AE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อายิโนะโมะโต๊ะ 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เบทาโกร โฟรเซ่น ฟู้ดส์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(ประเทศไทย) จำกัด</w:t>
            </w:r>
          </w:p>
        </w:tc>
        <w:tc>
          <w:tcPr>
            <w:tcW w:w="1530" w:type="dxa"/>
            <w:vAlign w:val="bottom"/>
          </w:tcPr>
          <w:p w14:paraId="1F39F8B1" w14:textId="57E55CAE" w:rsidR="00AE6ED4" w:rsidRPr="00161E24" w:rsidRDefault="00AE6ED4" w:rsidP="00AE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-17" w:hanging="117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ผลิตอาหารแปรรูปจากเนื้อไก่แช่แข็ง</w:t>
            </w:r>
          </w:p>
        </w:tc>
        <w:tc>
          <w:tcPr>
            <w:tcW w:w="720" w:type="dxa"/>
            <w:vAlign w:val="bottom"/>
          </w:tcPr>
          <w:p w14:paraId="7957420E" w14:textId="77777777" w:rsidR="00AE6ED4" w:rsidRPr="00161E24" w:rsidRDefault="00AE6ED4" w:rsidP="00AE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38E122B" w14:textId="4739F215" w:rsidR="00AE6ED4" w:rsidRPr="00161E24" w:rsidRDefault="00AE6ED4" w:rsidP="00AE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C5BB17F" w14:textId="59FF2FAC" w:rsidR="00AE6ED4" w:rsidRPr="00161E24" w:rsidRDefault="00AE6ED4" w:rsidP="00AE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4B51F9F" w14:textId="7C07AFEB" w:rsidR="00AE6ED4" w:rsidRPr="00161E24" w:rsidRDefault="00AE6ED4" w:rsidP="00CB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8AB901" w14:textId="77777777" w:rsidR="00AE6ED4" w:rsidRPr="00161E24" w:rsidRDefault="00AE6ED4" w:rsidP="00AE6ED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BE83593" w14:textId="1621C8A7" w:rsidR="00AE6ED4" w:rsidRPr="00161E24" w:rsidRDefault="00AE6ED4" w:rsidP="00AE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5C3CEA" w14:textId="17C7027D" w:rsidR="00AE6ED4" w:rsidRPr="00161E24" w:rsidRDefault="00AE6ED4" w:rsidP="00AE6ED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B99C83B" w14:textId="08C904AB" w:rsidR="00AE6ED4" w:rsidRPr="00161E24" w:rsidRDefault="00AE6ED4" w:rsidP="00CB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A35680" w14:textId="77777777" w:rsidR="00AE6ED4" w:rsidRPr="00CB0CBB" w:rsidRDefault="00AE6ED4" w:rsidP="00CB0CB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63A48E3" w14:textId="60584A7C" w:rsidR="00AE6ED4" w:rsidRPr="00161E24" w:rsidRDefault="00AE6ED4" w:rsidP="00CB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50B04E2" w14:textId="249319E6" w:rsidR="00AE6ED4" w:rsidRPr="00161E24" w:rsidRDefault="00AE6ED4" w:rsidP="00AE6ED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62C71277" w14:textId="3AAC78E4" w:rsidR="00AE6ED4" w:rsidRPr="00161E24" w:rsidRDefault="00AE6ED4" w:rsidP="00AE6ED4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A1C3A32" w14:textId="77777777" w:rsidR="00AE6ED4" w:rsidRPr="00161E24" w:rsidRDefault="00AE6ED4" w:rsidP="00AE6ED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7F15745" w14:textId="60A63A8E" w:rsidR="00AE6ED4" w:rsidRPr="00161E24" w:rsidRDefault="00AE6ED4" w:rsidP="00CB0CBB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ADDA5F" w14:textId="35900795" w:rsidR="00AE6ED4" w:rsidRPr="00161E24" w:rsidRDefault="00AE6ED4" w:rsidP="00AE6ED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89F1BFF" w14:textId="60018CE6" w:rsidR="00AE6ED4" w:rsidRPr="00161E24" w:rsidRDefault="00AE6ED4" w:rsidP="00CB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689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01C2ED" w14:textId="77777777" w:rsidR="00AE6ED4" w:rsidRPr="00161E24" w:rsidRDefault="00AE6ED4" w:rsidP="00AE6ED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9FF9C5" w14:textId="66FF18FB" w:rsidR="00AE6ED4" w:rsidRPr="00161E24" w:rsidRDefault="00AE6ED4" w:rsidP="00CB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689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D3DB995" w14:textId="53D3CD10" w:rsidR="00AE6ED4" w:rsidRPr="00CB0CBB" w:rsidRDefault="00AE6ED4" w:rsidP="00AE6ED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7B53790A" w14:textId="77FCD199" w:rsidR="00AE6ED4" w:rsidRPr="00BC63F2" w:rsidRDefault="00EE7B77" w:rsidP="00CB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5761A7" w14:textId="77777777" w:rsidR="00AE6ED4" w:rsidRPr="00CB0CBB" w:rsidRDefault="00AE6ED4" w:rsidP="00AE6ED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D81E9C4" w14:textId="182C13D3" w:rsidR="00AE6ED4" w:rsidRPr="00CB0CBB" w:rsidRDefault="00AE6ED4" w:rsidP="00CB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95</w:t>
            </w:r>
          </w:p>
        </w:tc>
      </w:tr>
      <w:tr w:rsidR="00CB0CBB" w:rsidRPr="00161E24" w14:paraId="306A5405" w14:textId="77777777" w:rsidTr="00CB0CBB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77A8A7F9" w14:textId="404ED7B1" w:rsidR="00902E1E" w:rsidRPr="00161E24" w:rsidRDefault="00902E1E" w:rsidP="00902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อิโตแฮม เบทาโกร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ฟู้ดส์ จำกัด</w:t>
            </w:r>
          </w:p>
        </w:tc>
        <w:tc>
          <w:tcPr>
            <w:tcW w:w="1530" w:type="dxa"/>
            <w:vAlign w:val="bottom"/>
          </w:tcPr>
          <w:p w14:paraId="1C41028E" w14:textId="2BB56869" w:rsidR="00902E1E" w:rsidRPr="00161E24" w:rsidRDefault="00902E1E" w:rsidP="00902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-17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ผลิตและขายอาหารแปรรูปแช่แข็ง</w:t>
            </w:r>
          </w:p>
        </w:tc>
        <w:tc>
          <w:tcPr>
            <w:tcW w:w="720" w:type="dxa"/>
            <w:vAlign w:val="bottom"/>
          </w:tcPr>
          <w:p w14:paraId="050BC83F" w14:textId="69734614" w:rsidR="00902E1E" w:rsidRPr="00161E24" w:rsidRDefault="00902E1E" w:rsidP="00902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00DD761" w14:textId="0654677A" w:rsidR="00902E1E" w:rsidRPr="00161E24" w:rsidRDefault="00902E1E" w:rsidP="00902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E0C6A73" w14:textId="6F12709C" w:rsidR="00902E1E" w:rsidRPr="00161E24" w:rsidRDefault="00902E1E" w:rsidP="0040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47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D5C78D2" w14:textId="317700D7" w:rsidR="00902E1E" w:rsidRDefault="00902E1E" w:rsidP="00CB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93EF39" w14:textId="77777777" w:rsidR="00902E1E" w:rsidRPr="00161E24" w:rsidRDefault="00902E1E" w:rsidP="00902E1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94D3CDE" w14:textId="3D680ECC" w:rsidR="00902E1E" w:rsidRDefault="00902E1E" w:rsidP="00902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172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24DE5A" w14:textId="77777777" w:rsidR="00902E1E" w:rsidRPr="00161E24" w:rsidRDefault="00902E1E" w:rsidP="00902E1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872E409" w14:textId="5C0C8804" w:rsidR="00902E1E" w:rsidRDefault="00902E1E" w:rsidP="00CB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A2EFBB" w14:textId="77777777" w:rsidR="00902E1E" w:rsidRPr="00CB0CBB" w:rsidRDefault="00902E1E" w:rsidP="00CB0CBB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7D3B732" w14:textId="67CAEE79" w:rsidR="00902E1E" w:rsidRDefault="00902E1E" w:rsidP="00CB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96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3027BFF9" w14:textId="77777777" w:rsidR="00902E1E" w:rsidRPr="00161E24" w:rsidRDefault="00902E1E" w:rsidP="00902E1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7FFC7FE1" w14:textId="6F2B7CCF" w:rsidR="00902E1E" w:rsidRDefault="00902E1E" w:rsidP="00902E1E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C2E56F" w14:textId="77777777" w:rsidR="00902E1E" w:rsidRPr="00161E24" w:rsidRDefault="00902E1E" w:rsidP="00902E1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3E88F32" w14:textId="725FFDC4" w:rsidR="00902E1E" w:rsidRPr="00161E24" w:rsidRDefault="00902E1E" w:rsidP="00CB0CBB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BCA29A9" w14:textId="77777777" w:rsidR="00902E1E" w:rsidRPr="00161E24" w:rsidRDefault="00902E1E" w:rsidP="00902E1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5AD1095" w14:textId="6797500C" w:rsidR="00902E1E" w:rsidRPr="00161E24" w:rsidRDefault="00902E1E" w:rsidP="00CB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621C51" w14:textId="77777777" w:rsidR="00902E1E" w:rsidRPr="00161E24" w:rsidRDefault="00902E1E" w:rsidP="00902E1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DE51063" w14:textId="32E6C257" w:rsidR="00902E1E" w:rsidRPr="00161E24" w:rsidRDefault="00902E1E" w:rsidP="00CB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96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67B2924F" w14:textId="77777777" w:rsidR="00902E1E" w:rsidRPr="00CB0CBB" w:rsidRDefault="00902E1E" w:rsidP="00902E1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48A3D390" w14:textId="59BA3F3F" w:rsidR="00902E1E" w:rsidRDefault="00902E1E" w:rsidP="00CB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</w:rPr>
            </w:pPr>
            <w:r w:rsidRPr="00CB0CBB">
              <w:rPr>
                <w:rFonts w:asciiTheme="majorBidi" w:hAnsiTheme="majorBidi" w:cstheme="majorBidi"/>
                <w:sz w:val="24"/>
                <w:szCs w:val="24"/>
              </w:rPr>
              <w:t>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F8269C" w14:textId="77777777" w:rsidR="00902E1E" w:rsidRPr="00CB0CBB" w:rsidRDefault="00902E1E" w:rsidP="00902E1E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DEE0CB4" w14:textId="59194434" w:rsidR="00902E1E" w:rsidRDefault="00902E1E" w:rsidP="00CB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</w:rPr>
            </w:pPr>
            <w:r w:rsidRPr="00CB0CBB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CB0CBB" w:rsidRPr="00161E24" w14:paraId="74797E4D" w14:textId="2A359512" w:rsidTr="00CB0CBB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726B73F8" w14:textId="77777777" w:rsidR="003A3A20" w:rsidRPr="00735C0B" w:rsidRDefault="003A3A20" w:rsidP="005E3E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01" w:hanging="147"/>
              <w:jc w:val="thaiDistribute"/>
              <w:rPr>
                <w:rFonts w:asciiTheme="majorBidi" w:hAnsiTheme="majorBidi"/>
                <w:spacing w:val="-10"/>
                <w:sz w:val="24"/>
                <w:szCs w:val="24"/>
              </w:rPr>
            </w:pPr>
            <w:r w:rsidRPr="00735C0B">
              <w:rPr>
                <w:rFonts w:asciiTheme="majorBidi" w:hAnsiTheme="majorBidi" w:hint="cs"/>
                <w:spacing w:val="-10"/>
                <w:sz w:val="24"/>
                <w:szCs w:val="24"/>
                <w:cs/>
              </w:rPr>
              <w:t>บริษัท</w:t>
            </w:r>
            <w:r w:rsidRPr="00735C0B">
              <w:rPr>
                <w:rFonts w:asciiTheme="majorBidi" w:hAnsiTheme="majorBidi"/>
                <w:spacing w:val="-10"/>
                <w:sz w:val="24"/>
                <w:szCs w:val="24"/>
                <w:cs/>
              </w:rPr>
              <w:t xml:space="preserve"> </w:t>
            </w:r>
            <w:r w:rsidRPr="00735C0B">
              <w:rPr>
                <w:rFonts w:asciiTheme="majorBidi" w:hAnsiTheme="majorBidi" w:hint="cs"/>
                <w:spacing w:val="-10"/>
                <w:sz w:val="24"/>
                <w:szCs w:val="24"/>
                <w:cs/>
              </w:rPr>
              <w:t>เบทาโกร</w:t>
            </w:r>
            <w:r w:rsidRPr="00735C0B">
              <w:rPr>
                <w:rFonts w:asciiTheme="majorBidi" w:hAnsiTheme="majorBidi"/>
                <w:spacing w:val="-10"/>
                <w:sz w:val="24"/>
                <w:szCs w:val="24"/>
                <w:cs/>
              </w:rPr>
              <w:t xml:space="preserve"> </w:t>
            </w:r>
            <w:r w:rsidRPr="00735C0B">
              <w:rPr>
                <w:rFonts w:asciiTheme="majorBidi" w:hAnsiTheme="majorBidi" w:hint="cs"/>
                <w:spacing w:val="-10"/>
                <w:sz w:val="24"/>
                <w:szCs w:val="24"/>
                <w:cs/>
              </w:rPr>
              <w:t>สเปเชียลตี้</w:t>
            </w:r>
            <w:r w:rsidRPr="00735C0B">
              <w:rPr>
                <w:rFonts w:asciiTheme="majorBidi" w:hAnsiTheme="majorBidi"/>
                <w:spacing w:val="-10"/>
                <w:sz w:val="24"/>
                <w:szCs w:val="24"/>
                <w:cs/>
              </w:rPr>
              <w:t xml:space="preserve"> </w:t>
            </w:r>
            <w:r w:rsidRPr="00735C0B">
              <w:rPr>
                <w:rFonts w:asciiTheme="majorBidi" w:hAnsiTheme="majorBidi" w:hint="cs"/>
                <w:spacing w:val="-10"/>
                <w:sz w:val="24"/>
                <w:szCs w:val="24"/>
                <w:cs/>
              </w:rPr>
              <w:t>ฟู้ดส์</w:t>
            </w:r>
            <w:r w:rsidRPr="00735C0B">
              <w:rPr>
                <w:rFonts w:asciiTheme="majorBidi" w:hAnsiTheme="majorBidi"/>
                <w:spacing w:val="-10"/>
                <w:sz w:val="24"/>
                <w:szCs w:val="24"/>
                <w:cs/>
              </w:rPr>
              <w:t xml:space="preserve"> </w:t>
            </w:r>
            <w:r w:rsidRPr="00735C0B">
              <w:rPr>
                <w:rFonts w:asciiTheme="majorBidi" w:hAnsiTheme="majorBidi" w:hint="cs"/>
                <w:spacing w:val="-10"/>
                <w:sz w:val="24"/>
                <w:szCs w:val="24"/>
                <w:cs/>
              </w:rPr>
              <w:t>จำกัด</w:t>
            </w:r>
            <w:r w:rsidRPr="00735C0B">
              <w:rPr>
                <w:rFonts w:asciiTheme="majorBidi" w:hAnsiTheme="majorBidi" w:cstheme="majorBidi" w:hint="cs"/>
                <w:spacing w:val="-10"/>
                <w:sz w:val="24"/>
                <w:szCs w:val="24"/>
                <w:cs/>
              </w:rPr>
              <w:t xml:space="preserve"> (เดิมชื่อ </w:t>
            </w:r>
            <w:r w:rsidRPr="00735C0B">
              <w:rPr>
                <w:rFonts w:asciiTheme="majorBidi" w:hAnsiTheme="majorBidi" w:hint="cs"/>
                <w:spacing w:val="-10"/>
                <w:sz w:val="24"/>
                <w:szCs w:val="24"/>
                <w:cs/>
              </w:rPr>
              <w:t>บริษัท</w:t>
            </w:r>
            <w:r w:rsidRPr="00735C0B">
              <w:rPr>
                <w:rFonts w:asciiTheme="majorBidi" w:hAnsiTheme="majorBidi"/>
                <w:spacing w:val="-10"/>
                <w:sz w:val="24"/>
                <w:szCs w:val="24"/>
                <w:cs/>
              </w:rPr>
              <w:t xml:space="preserve"> </w:t>
            </w:r>
            <w:r w:rsidRPr="00735C0B">
              <w:rPr>
                <w:rFonts w:asciiTheme="majorBidi" w:hAnsiTheme="majorBidi" w:hint="cs"/>
                <w:spacing w:val="-10"/>
                <w:sz w:val="24"/>
                <w:szCs w:val="24"/>
                <w:cs/>
              </w:rPr>
              <w:t>อายิโนะโมะโต๊ะ</w:t>
            </w:r>
            <w:r w:rsidRPr="00735C0B">
              <w:rPr>
                <w:rFonts w:asciiTheme="majorBidi" w:hAnsiTheme="majorBidi"/>
                <w:spacing w:val="-10"/>
                <w:sz w:val="24"/>
                <w:szCs w:val="24"/>
                <w:cs/>
              </w:rPr>
              <w:t xml:space="preserve"> </w:t>
            </w:r>
          </w:p>
          <w:p w14:paraId="39DEF101" w14:textId="1F4CE3F6" w:rsidR="00AE6ED4" w:rsidRPr="00161E24" w:rsidRDefault="003A3A20" w:rsidP="003A3A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hint="cs"/>
                <w:sz w:val="24"/>
                <w:szCs w:val="24"/>
                <w:cs/>
              </w:rPr>
              <w:t xml:space="preserve">    </w:t>
            </w:r>
            <w:r w:rsidRPr="00912288">
              <w:rPr>
                <w:rFonts w:asciiTheme="majorBidi" w:hAnsiTheme="majorBidi" w:hint="cs"/>
                <w:sz w:val="24"/>
                <w:szCs w:val="24"/>
                <w:cs/>
              </w:rPr>
              <w:t>เบทาโกร</w:t>
            </w:r>
            <w:r w:rsidRPr="00912288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912288">
              <w:rPr>
                <w:rFonts w:asciiTheme="majorBidi" w:hAnsiTheme="majorBidi" w:hint="cs"/>
                <w:sz w:val="24"/>
                <w:szCs w:val="24"/>
                <w:cs/>
              </w:rPr>
              <w:t>สเปเชียลตี้</w:t>
            </w:r>
            <w:r w:rsidRPr="00912288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912288">
              <w:rPr>
                <w:rFonts w:asciiTheme="majorBidi" w:hAnsiTheme="majorBidi" w:hint="cs"/>
                <w:sz w:val="24"/>
                <w:szCs w:val="24"/>
                <w:cs/>
              </w:rPr>
              <w:t>ฟู้ดส์</w:t>
            </w:r>
            <w:r w:rsidRPr="00912288">
              <w:rPr>
                <w:rFonts w:asciiTheme="majorBidi" w:hAnsiTheme="majorBidi"/>
                <w:sz w:val="24"/>
                <w:szCs w:val="24"/>
                <w:cs/>
              </w:rPr>
              <w:t xml:space="preserve"> </w:t>
            </w:r>
            <w:r w:rsidRPr="00912288">
              <w:rPr>
                <w:rFonts w:asciiTheme="majorBidi" w:hAnsiTheme="majorBidi" w:hint="cs"/>
                <w:sz w:val="24"/>
                <w:szCs w:val="24"/>
                <w:cs/>
              </w:rPr>
              <w:t>จำกัด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530" w:type="dxa"/>
            <w:vAlign w:val="bottom"/>
          </w:tcPr>
          <w:p w14:paraId="7510E3AA" w14:textId="15217407" w:rsidR="00AE6ED4" w:rsidRPr="00161E24" w:rsidRDefault="00AE6ED4" w:rsidP="00AE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-17" w:hanging="117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ผลิตอาหารแปรรูปจากเนื้อหมูแช่แข็ง</w:t>
            </w:r>
          </w:p>
        </w:tc>
        <w:tc>
          <w:tcPr>
            <w:tcW w:w="720" w:type="dxa"/>
            <w:vAlign w:val="bottom"/>
          </w:tcPr>
          <w:p w14:paraId="1ABD2F90" w14:textId="77777777" w:rsidR="00AE6ED4" w:rsidRPr="00161E24" w:rsidRDefault="00AE6ED4" w:rsidP="00AE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6D65996" w14:textId="79A4B6C4" w:rsidR="00AE6ED4" w:rsidRPr="00161E24" w:rsidRDefault="00780506" w:rsidP="00AE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837CB20" w14:textId="0333835D" w:rsidR="00AE6ED4" w:rsidRPr="00161E24" w:rsidRDefault="00AE6ED4" w:rsidP="0040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F78593A" w14:textId="46C6D12E" w:rsidR="00AE6ED4" w:rsidRPr="00161E24" w:rsidRDefault="008A563D" w:rsidP="00CB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03CE4D" w14:textId="77777777" w:rsidR="00AE6ED4" w:rsidRPr="00161E24" w:rsidRDefault="00AE6ED4" w:rsidP="00AE6ED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80E3DB6" w14:textId="1DD8515A" w:rsidR="00AE6ED4" w:rsidRPr="00161E24" w:rsidRDefault="00AE6ED4" w:rsidP="00AE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390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622B82" w14:textId="39C74EAD" w:rsidR="00AE6ED4" w:rsidRPr="00161E24" w:rsidRDefault="00AE6ED4" w:rsidP="00AE6ED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22C0380" w14:textId="6922BB52" w:rsidR="00AE6ED4" w:rsidRPr="00161E24" w:rsidRDefault="00AE6ED4" w:rsidP="00AE6ED4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8F2747" w14:textId="77777777" w:rsidR="00AE6ED4" w:rsidRPr="00161E24" w:rsidRDefault="00AE6ED4" w:rsidP="00AE6ED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7E2D091" w14:textId="2BCD7006" w:rsidR="00AE6ED4" w:rsidRPr="00161E24" w:rsidRDefault="00AE6ED4" w:rsidP="00CB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3683B98" w14:textId="7920A40B" w:rsidR="00AE6ED4" w:rsidRPr="00161E24" w:rsidRDefault="00AE6ED4" w:rsidP="00AE6ED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60C305DE" w14:textId="05A690AF" w:rsidR="00AE6ED4" w:rsidRPr="00161E24" w:rsidRDefault="00AE6ED4" w:rsidP="00AE6ED4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4C4F2B6" w14:textId="77777777" w:rsidR="00AE6ED4" w:rsidRPr="00161E24" w:rsidRDefault="00AE6ED4" w:rsidP="00AE6ED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29FFA86" w14:textId="6BB58C20" w:rsidR="00AE6ED4" w:rsidRPr="00161E24" w:rsidRDefault="00AE6ED4" w:rsidP="00CB0CBB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5AA851" w14:textId="4824DF17" w:rsidR="00AE6ED4" w:rsidRPr="00161E24" w:rsidRDefault="00AE6ED4" w:rsidP="00AE6ED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6F809C4" w14:textId="34367CC2" w:rsidR="00AE6ED4" w:rsidRPr="00161E24" w:rsidRDefault="00AE6ED4" w:rsidP="00AE6ED4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115" w:right="-87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9B629E" w14:textId="77777777" w:rsidR="00AE6ED4" w:rsidRPr="00161E24" w:rsidRDefault="00AE6ED4" w:rsidP="00AE6ED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8232D01" w14:textId="1559877E" w:rsidR="00AE6ED4" w:rsidRPr="00161E24" w:rsidRDefault="00AE6ED4" w:rsidP="00CB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191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48823E87" w14:textId="5594D181" w:rsidR="00AE6ED4" w:rsidRPr="00161E24" w:rsidRDefault="00AE6ED4" w:rsidP="00AE6ED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7626116E" w14:textId="3901C6B4" w:rsidR="00AE6ED4" w:rsidRPr="00161E24" w:rsidRDefault="00EE7B77" w:rsidP="00CB0CBB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778ECA" w14:textId="77777777" w:rsidR="00AE6ED4" w:rsidRPr="00161E24" w:rsidRDefault="00AE6ED4" w:rsidP="00AE6ED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0A27BF1" w14:textId="42499E05" w:rsidR="00AE6ED4" w:rsidRPr="00161E24" w:rsidRDefault="00AE6ED4" w:rsidP="00CB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19</w:t>
            </w:r>
          </w:p>
        </w:tc>
      </w:tr>
      <w:tr w:rsidR="00CB0CBB" w:rsidRPr="00161E24" w14:paraId="7690BE16" w14:textId="6615F76F" w:rsidTr="00CB0CBB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6C66005C" w14:textId="01FC887C" w:rsidR="00AE6ED4" w:rsidRPr="00161E24" w:rsidRDefault="00AE6ED4" w:rsidP="00AE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เบทาโกร-ปอมเม่ ฟู้ด จำกัด </w:t>
            </w:r>
            <w:r w:rsidRPr="00161E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(ชำระบัญชี)</w:t>
            </w:r>
          </w:p>
        </w:tc>
        <w:tc>
          <w:tcPr>
            <w:tcW w:w="1530" w:type="dxa"/>
            <w:vAlign w:val="bottom"/>
          </w:tcPr>
          <w:p w14:paraId="574A76C4" w14:textId="5079F9B8" w:rsidR="00AE6ED4" w:rsidRPr="00161E24" w:rsidRDefault="00AE6ED4" w:rsidP="00AE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-17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ร้านจำหน่ายอาหารและเครื่องดื่ม</w:t>
            </w:r>
          </w:p>
        </w:tc>
        <w:tc>
          <w:tcPr>
            <w:tcW w:w="720" w:type="dxa"/>
            <w:vAlign w:val="bottom"/>
          </w:tcPr>
          <w:p w14:paraId="4B80E662" w14:textId="65A3CA35" w:rsidR="00AE6ED4" w:rsidRPr="00161E24" w:rsidRDefault="00AE6ED4" w:rsidP="00AE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B130F20" w14:textId="4B63AECE" w:rsidR="00AE6ED4" w:rsidRPr="00161E24" w:rsidRDefault="00D63921" w:rsidP="00AE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5380A15" w14:textId="4E24BAA5" w:rsidR="00AE6ED4" w:rsidRPr="00161E24" w:rsidRDefault="00AE6ED4" w:rsidP="004004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49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777BC" w14:textId="1A342364" w:rsidR="00AE6ED4" w:rsidRPr="00161E24" w:rsidRDefault="00AE6ED4" w:rsidP="00CB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E9324D" w14:textId="77777777" w:rsidR="00AE6ED4" w:rsidRPr="00161E24" w:rsidRDefault="00AE6ED4" w:rsidP="00AE6ED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3B86FE" w14:textId="36934E04" w:rsidR="00AE6ED4" w:rsidRPr="00161E24" w:rsidRDefault="00AE6ED4" w:rsidP="00AE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B6A200" w14:textId="68D76DF8" w:rsidR="00AE6ED4" w:rsidRPr="00161E24" w:rsidRDefault="00AE6ED4" w:rsidP="00AE6ED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71D123" w14:textId="4EC90C66" w:rsidR="00AE6ED4" w:rsidRPr="00161E24" w:rsidRDefault="00AE6ED4" w:rsidP="00AE6ED4">
            <w:pPr>
              <w:pStyle w:val="acctfourfigures"/>
              <w:tabs>
                <w:tab w:val="clear" w:pos="765"/>
                <w:tab w:val="decimal" w:pos="423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70FE5D" w14:textId="77777777" w:rsidR="00AE6ED4" w:rsidRPr="00161E24" w:rsidRDefault="00AE6ED4" w:rsidP="00AE6ED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AF6AC" w14:textId="033C532A" w:rsidR="00AE6ED4" w:rsidRPr="00161E24" w:rsidRDefault="00AE6ED4" w:rsidP="00CB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1C3609DD" w14:textId="26156699" w:rsidR="00AE6ED4" w:rsidRPr="00161E24" w:rsidRDefault="00AE6ED4" w:rsidP="00AE6ED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533E8" w14:textId="15E29FA2" w:rsidR="00AE6ED4" w:rsidRPr="00161E24" w:rsidRDefault="00AE6ED4" w:rsidP="00AE6ED4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453635" w14:textId="77777777" w:rsidR="00AE6ED4" w:rsidRPr="00161E24" w:rsidRDefault="00AE6ED4" w:rsidP="00AE6ED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D4A73" w14:textId="2AAE061C" w:rsidR="00AE6ED4" w:rsidRPr="00161E24" w:rsidRDefault="00AE6ED4" w:rsidP="00CB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</w:rPr>
              <w:t>(14)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5DE44A" w14:textId="327B1525" w:rsidR="00AE6ED4" w:rsidRPr="00161E24" w:rsidRDefault="00AE6ED4" w:rsidP="00AE6ED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0B9B70" w14:textId="491B1388" w:rsidR="00AE6ED4" w:rsidRPr="00161E24" w:rsidRDefault="00AE6ED4" w:rsidP="00AE6ED4">
            <w:pPr>
              <w:pStyle w:val="acctfourfigures"/>
              <w:tabs>
                <w:tab w:val="clear" w:pos="765"/>
                <w:tab w:val="decimal" w:pos="425"/>
              </w:tabs>
              <w:spacing w:line="240" w:lineRule="auto"/>
              <w:ind w:left="-115" w:right="-87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56E624" w14:textId="77777777" w:rsidR="00AE6ED4" w:rsidRPr="00161E24" w:rsidRDefault="00AE6ED4" w:rsidP="00AE6ED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7AD5F" w14:textId="2B5CB121" w:rsidR="00AE6ED4" w:rsidRPr="00161E24" w:rsidRDefault="00AE6ED4" w:rsidP="00AE6ED4">
            <w:pPr>
              <w:pStyle w:val="acctfourfigures"/>
              <w:tabs>
                <w:tab w:val="clear" w:pos="765"/>
                <w:tab w:val="decimal" w:pos="362"/>
              </w:tabs>
              <w:spacing w:line="240" w:lineRule="auto"/>
              <w:ind w:left="-79" w:right="-68"/>
              <w:rPr>
                <w:rFonts w:asciiTheme="majorBidi" w:hAnsiTheme="majorBidi" w:cstheme="majorBidi"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-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5A52FB7D" w14:textId="06AD81A9" w:rsidR="00AE6ED4" w:rsidRPr="00161E24" w:rsidRDefault="00AE6ED4" w:rsidP="00AE6ED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96318" w14:textId="2030FD14" w:rsidR="00AE6ED4" w:rsidRPr="00161E24" w:rsidRDefault="00EE7B77" w:rsidP="00CB0CBB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9AB8727" w14:textId="77777777" w:rsidR="00AE6ED4" w:rsidRPr="00161E24" w:rsidRDefault="00AE6ED4" w:rsidP="00AE6ED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9DA35B" w14:textId="4DDB9446" w:rsidR="00AE6ED4" w:rsidRPr="00161E24" w:rsidRDefault="00AE6ED4" w:rsidP="00CB0CBB">
            <w:pPr>
              <w:pStyle w:val="acctfourfigures"/>
              <w:tabs>
                <w:tab w:val="clear" w:pos="765"/>
                <w:tab w:val="decimal" w:pos="406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CB0CBB" w:rsidRPr="00161E24" w14:paraId="37B913BF" w14:textId="7DD66BE6" w:rsidTr="00CB0CBB">
        <w:trPr>
          <w:cantSplit/>
        </w:trPr>
        <w:tc>
          <w:tcPr>
            <w:tcW w:w="2430" w:type="dxa"/>
            <w:shd w:val="clear" w:color="auto" w:fill="auto"/>
            <w:vAlign w:val="bottom"/>
          </w:tcPr>
          <w:p w14:paraId="29D93EB7" w14:textId="77777777" w:rsidR="00AE6ED4" w:rsidRPr="00161E24" w:rsidRDefault="00AE6ED4" w:rsidP="00AE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78" w:hanging="144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0" w:type="dxa"/>
            <w:vAlign w:val="bottom"/>
          </w:tcPr>
          <w:p w14:paraId="0E47BB8A" w14:textId="77777777" w:rsidR="00AE6ED4" w:rsidRPr="00161E24" w:rsidRDefault="00AE6ED4" w:rsidP="00AE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8" w:right="-17" w:hanging="11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  <w:vAlign w:val="bottom"/>
          </w:tcPr>
          <w:p w14:paraId="70F2546D" w14:textId="77777777" w:rsidR="00AE6ED4" w:rsidRPr="00161E24" w:rsidRDefault="00AE6ED4" w:rsidP="00AE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B9DDBC0" w14:textId="77777777" w:rsidR="00AE6ED4" w:rsidRPr="00161E24" w:rsidRDefault="00AE6ED4" w:rsidP="00AE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12041BDC" w14:textId="77777777" w:rsidR="00AE6ED4" w:rsidRPr="00161E24" w:rsidRDefault="00AE6ED4" w:rsidP="00AE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AD88DC" w14:textId="2F0D18C3" w:rsidR="00AE6ED4" w:rsidRPr="00161E24" w:rsidRDefault="00517785" w:rsidP="00CB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177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6833C5" w14:textId="77777777" w:rsidR="00AE6ED4" w:rsidRPr="00161E24" w:rsidRDefault="00AE6ED4" w:rsidP="00AE6ED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96C9DC" w14:textId="38204CE1" w:rsidR="00AE6ED4" w:rsidRPr="00161E24" w:rsidRDefault="00AE6ED4" w:rsidP="00AE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t>1,355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CAC6BA" w14:textId="1B1A4F97" w:rsidR="00AE6ED4" w:rsidRPr="00161E24" w:rsidRDefault="00AE6ED4" w:rsidP="00AE6ED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B36A42F" w14:textId="11BE5B81" w:rsidR="00AE6ED4" w:rsidRPr="00161E24" w:rsidRDefault="00AE6ED4" w:rsidP="00CB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B7B3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459E61" w14:textId="77777777" w:rsidR="00AE6ED4" w:rsidRPr="00161E24" w:rsidRDefault="00AE6ED4" w:rsidP="00AE6ED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D9BA17" w14:textId="451C5B50" w:rsidR="00AE6ED4" w:rsidRPr="00161E24" w:rsidRDefault="00AE6ED4" w:rsidP="00CB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begin"/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separate"/>
            </w:r>
            <w:r>
              <w:rPr>
                <w:rFonts w:asciiTheme="majorBidi" w:hAnsiTheme="majorBidi" w:cstheme="majorBidi"/>
                <w:b/>
                <w:bCs/>
                <w:noProof/>
                <w:sz w:val="24"/>
                <w:szCs w:val="24"/>
              </w:rPr>
              <w:t>990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fldChar w:fldCharType="end"/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7AC4EFCD" w14:textId="108B46E6" w:rsidR="00AE6ED4" w:rsidRPr="00CB0CBB" w:rsidRDefault="00AE6ED4" w:rsidP="00AE6ED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307771" w14:textId="3212C280" w:rsidR="00AE6ED4" w:rsidRPr="00CB0CBB" w:rsidRDefault="00AE6ED4" w:rsidP="00AE6ED4">
            <w:pPr>
              <w:pStyle w:val="acctfourfigures"/>
              <w:tabs>
                <w:tab w:val="clear" w:pos="765"/>
                <w:tab w:val="decimal" w:pos="416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CB0CB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632084" w14:textId="77777777" w:rsidR="00AE6ED4" w:rsidRPr="00161E24" w:rsidRDefault="00AE6ED4" w:rsidP="00AE6ED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E3222D" w14:textId="69D61349" w:rsidR="00AE6ED4" w:rsidRPr="00161E24" w:rsidRDefault="00AE6ED4" w:rsidP="00CB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125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A2D0FF" w14:textId="5661DB6A" w:rsidR="00AE6ED4" w:rsidRPr="00161E24" w:rsidRDefault="00AE6ED4" w:rsidP="00AE6ED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388667" w14:textId="4E3CBBE1" w:rsidR="00AE6ED4" w:rsidRPr="00161E24" w:rsidRDefault="00AE6ED4" w:rsidP="00CB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25" w:right="-7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E6ED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88E6FF" w14:textId="77777777" w:rsidR="00AE6ED4" w:rsidRPr="00161E24" w:rsidRDefault="00AE6ED4" w:rsidP="00AE6ED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12ACB5" w14:textId="1B1472E7" w:rsidR="00AE6ED4" w:rsidRPr="00161E24" w:rsidRDefault="00AE6ED4" w:rsidP="00CB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25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976</w:t>
            </w:r>
          </w:p>
        </w:tc>
        <w:tc>
          <w:tcPr>
            <w:tcW w:w="182" w:type="dxa"/>
            <w:shd w:val="clear" w:color="auto" w:fill="auto"/>
            <w:vAlign w:val="bottom"/>
          </w:tcPr>
          <w:p w14:paraId="2D78A77F" w14:textId="305FCA72" w:rsidR="00AE6ED4" w:rsidRPr="00161E24" w:rsidRDefault="00AE6ED4" w:rsidP="00AE6ED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BE83D7" w14:textId="03DECF64" w:rsidR="00AE6ED4" w:rsidRPr="00161E24" w:rsidRDefault="00EE7B77" w:rsidP="00CB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25" w:right="-7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D47446" w14:textId="77777777" w:rsidR="00AE6ED4" w:rsidRPr="00161E24" w:rsidRDefault="00AE6ED4" w:rsidP="00AE6ED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7D5880" w14:textId="12973E35" w:rsidR="00AE6ED4" w:rsidRPr="00161E24" w:rsidRDefault="00AE6ED4" w:rsidP="00CB0C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6"/>
              </w:tabs>
              <w:spacing w:line="240" w:lineRule="auto"/>
              <w:ind w:left="-125" w:right="-7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122</w:t>
            </w:r>
          </w:p>
        </w:tc>
      </w:tr>
    </w:tbl>
    <w:p w14:paraId="523759C8" w14:textId="77777777" w:rsidR="00DB04F6" w:rsidRPr="00161E24" w:rsidRDefault="00DB04F6" w:rsidP="00DB04F6">
      <w:pPr>
        <w:rPr>
          <w:rFonts w:asciiTheme="majorBidi" w:hAnsiTheme="majorBidi" w:cstheme="majorBidi"/>
          <w:sz w:val="30"/>
          <w:szCs w:val="30"/>
          <w:cs/>
        </w:rPr>
        <w:sectPr w:rsidR="00DB04F6" w:rsidRPr="00161E24" w:rsidSect="00933D8A">
          <w:footerReference w:type="default" r:id="rId15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522C20DE" w14:textId="77777777" w:rsidR="006D1AA7" w:rsidRDefault="006D1AA7" w:rsidP="00AF1335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i/>
          <w:iCs/>
          <w:sz w:val="30"/>
          <w:szCs w:val="30"/>
          <w:lang w:bidi="th-TH"/>
        </w:rPr>
      </w:pPr>
      <w:r w:rsidRPr="006D1AA7">
        <w:rPr>
          <w:rFonts w:asciiTheme="majorBidi" w:hAnsiTheme="majorBidi" w:hint="cs"/>
          <w:i/>
          <w:iCs/>
          <w:sz w:val="30"/>
          <w:szCs w:val="30"/>
          <w:cs/>
          <w:lang w:bidi="th-TH"/>
        </w:rPr>
        <w:lastRenderedPageBreak/>
        <w:t>การร่วมค้าที่มีสาระสำคัญ</w:t>
      </w:r>
    </w:p>
    <w:p w14:paraId="4A2F6360" w14:textId="77777777" w:rsidR="006D1AA7" w:rsidRDefault="006D1AA7" w:rsidP="00712FFE">
      <w:pPr>
        <w:pStyle w:val="block"/>
        <w:spacing w:after="0" w:line="240" w:lineRule="auto"/>
        <w:ind w:left="675"/>
        <w:jc w:val="thaiDistribute"/>
        <w:rPr>
          <w:rFonts w:asciiTheme="majorBidi" w:hAnsiTheme="majorBidi"/>
          <w:i/>
          <w:iCs/>
          <w:sz w:val="30"/>
          <w:szCs w:val="30"/>
          <w:lang w:bidi="th-TH"/>
        </w:rPr>
      </w:pPr>
    </w:p>
    <w:p w14:paraId="2001958E" w14:textId="49DA51EB" w:rsidR="006D1AA7" w:rsidRPr="006D1AA7" w:rsidRDefault="006D1AA7" w:rsidP="00AF1335">
      <w:pPr>
        <w:pStyle w:val="block"/>
        <w:spacing w:after="0" w:line="240" w:lineRule="auto"/>
        <w:ind w:left="540"/>
        <w:jc w:val="thaiDistribute"/>
        <w:rPr>
          <w:rFonts w:asciiTheme="majorBidi" w:hAnsiTheme="majorBidi"/>
          <w:sz w:val="30"/>
          <w:szCs w:val="30"/>
          <w:lang w:bidi="th-TH"/>
        </w:rPr>
      </w:pPr>
      <w:r w:rsidRPr="006D1AA7">
        <w:rPr>
          <w:rFonts w:asciiTheme="majorBidi" w:hAnsiTheme="majorBidi" w:hint="cs"/>
          <w:sz w:val="30"/>
          <w:szCs w:val="30"/>
          <w:cs/>
          <w:lang w:bidi="th-TH"/>
        </w:rPr>
        <w:t>ตารางต่อไปนี้สรุปข้อมูลทางการเงินของการร่วมค้าที่มีสาระสำคัญซึ่งรวมอยู่ในงบการเงินของการร่วมค้า</w:t>
      </w:r>
      <w:r w:rsidRPr="006D1AA7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6D1AA7">
        <w:rPr>
          <w:rFonts w:asciiTheme="majorBidi" w:hAnsiTheme="majorBidi" w:hint="cs"/>
          <w:sz w:val="30"/>
          <w:szCs w:val="30"/>
          <w:cs/>
          <w:lang w:bidi="th-TH"/>
        </w:rPr>
        <w:t>ปรับปรุงด้วยการปรับมูลค่ายุติธรรม</w:t>
      </w:r>
      <w:r w:rsidRPr="006D1AA7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6D1AA7">
        <w:rPr>
          <w:rFonts w:asciiTheme="majorBidi" w:hAnsiTheme="majorBidi" w:hint="cs"/>
          <w:sz w:val="30"/>
          <w:szCs w:val="30"/>
          <w:cs/>
          <w:lang w:bidi="th-TH"/>
        </w:rPr>
        <w:t>ณ</w:t>
      </w:r>
      <w:r w:rsidRPr="006D1AA7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6D1AA7">
        <w:rPr>
          <w:rFonts w:asciiTheme="majorBidi" w:hAnsiTheme="majorBidi" w:hint="cs"/>
          <w:sz w:val="30"/>
          <w:szCs w:val="30"/>
          <w:cs/>
          <w:lang w:bidi="th-TH"/>
        </w:rPr>
        <w:t>วันที่ซื้อ</w:t>
      </w:r>
      <w:r w:rsidRPr="006D1AA7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6D1AA7">
        <w:rPr>
          <w:rFonts w:asciiTheme="majorBidi" w:hAnsiTheme="majorBidi" w:hint="cs"/>
          <w:sz w:val="30"/>
          <w:szCs w:val="30"/>
          <w:cs/>
          <w:lang w:bidi="th-TH"/>
        </w:rPr>
        <w:t>และความแตกต่างของนโยบายการบัญชี</w:t>
      </w:r>
      <w:r w:rsidRPr="006D1AA7">
        <w:rPr>
          <w:rFonts w:asciiTheme="majorBidi" w:hAnsiTheme="majorBidi"/>
          <w:sz w:val="30"/>
          <w:szCs w:val="30"/>
          <w:cs/>
          <w:lang w:bidi="th-TH"/>
        </w:rPr>
        <w:t xml:space="preserve"> </w:t>
      </w:r>
      <w:r w:rsidRPr="006D1AA7">
        <w:rPr>
          <w:rFonts w:asciiTheme="majorBidi" w:hAnsiTheme="majorBidi" w:hint="cs"/>
          <w:sz w:val="30"/>
          <w:szCs w:val="30"/>
          <w:cs/>
          <w:lang w:bidi="th-TH"/>
        </w:rPr>
        <w:t>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กิจการในกิจการเหล่านี้</w:t>
      </w:r>
    </w:p>
    <w:p w14:paraId="5C53A510" w14:textId="77777777" w:rsidR="006D1AA7" w:rsidRDefault="006D1AA7" w:rsidP="00712FFE">
      <w:pPr>
        <w:pStyle w:val="block"/>
        <w:spacing w:after="0" w:line="240" w:lineRule="auto"/>
        <w:ind w:left="675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410"/>
        <w:gridCol w:w="990"/>
        <w:gridCol w:w="270"/>
        <w:gridCol w:w="1170"/>
        <w:gridCol w:w="270"/>
        <w:gridCol w:w="990"/>
        <w:gridCol w:w="270"/>
        <w:gridCol w:w="990"/>
      </w:tblGrid>
      <w:tr w:rsidR="006D1AA7" w:rsidRPr="00161E24" w14:paraId="0BEA431B" w14:textId="77777777" w:rsidTr="00FB1EE1">
        <w:trPr>
          <w:tblHeader/>
        </w:trPr>
        <w:tc>
          <w:tcPr>
            <w:tcW w:w="4410" w:type="dxa"/>
            <w:shd w:val="clear" w:color="auto" w:fill="auto"/>
          </w:tcPr>
          <w:p w14:paraId="3020F157" w14:textId="77777777" w:rsidR="006D1AA7" w:rsidRPr="00083A3E" w:rsidRDefault="006D1AA7" w:rsidP="00FB1EE1">
            <w:pPr>
              <w:pStyle w:val="block"/>
              <w:spacing w:after="0"/>
              <w:ind w:left="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7AD75C23" w14:textId="77777777" w:rsidR="006D1AA7" w:rsidRPr="003129BB" w:rsidRDefault="006D1AA7" w:rsidP="00FB1E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บริษัท อายิโนะโมะโต๊ะ</w:t>
            </w:r>
          </w:p>
        </w:tc>
        <w:tc>
          <w:tcPr>
            <w:tcW w:w="270" w:type="dxa"/>
            <w:shd w:val="clear" w:color="auto" w:fill="auto"/>
          </w:tcPr>
          <w:p w14:paraId="32F69A22" w14:textId="77777777" w:rsidR="006D1AA7" w:rsidRPr="003129BB" w:rsidRDefault="006D1AA7" w:rsidP="00FB1E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983E816" w14:textId="77777777" w:rsidR="006D1AA7" w:rsidRPr="003129BB" w:rsidRDefault="006D1AA7" w:rsidP="00FB1E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146B76C0" w14:textId="77777777" w:rsidR="006D1AA7" w:rsidRPr="003129BB" w:rsidRDefault="006D1AA7" w:rsidP="00FB1E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9B766A8" w14:textId="77777777" w:rsidR="006D1AA7" w:rsidRPr="003129BB" w:rsidRDefault="006D1AA7" w:rsidP="00FB1E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</w:pPr>
          </w:p>
        </w:tc>
      </w:tr>
      <w:tr w:rsidR="006D1AA7" w:rsidRPr="00161E24" w14:paraId="196E4CBB" w14:textId="77777777" w:rsidTr="00FB1EE1">
        <w:trPr>
          <w:tblHeader/>
        </w:trPr>
        <w:tc>
          <w:tcPr>
            <w:tcW w:w="4410" w:type="dxa"/>
            <w:shd w:val="clear" w:color="auto" w:fill="auto"/>
          </w:tcPr>
          <w:p w14:paraId="351D10E4" w14:textId="77777777" w:rsidR="006D1AA7" w:rsidRPr="00083A3E" w:rsidRDefault="006D1AA7" w:rsidP="00FB1EE1">
            <w:pPr>
              <w:pStyle w:val="block"/>
              <w:spacing w:after="0"/>
              <w:ind w:left="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371DC981" w14:textId="77777777" w:rsidR="006D1AA7" w:rsidRPr="003129BB" w:rsidRDefault="006D1AA7" w:rsidP="00FB1E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เบทาโกร โฟรเซ่น ฟู้ดส์</w:t>
            </w:r>
          </w:p>
        </w:tc>
        <w:tc>
          <w:tcPr>
            <w:tcW w:w="270" w:type="dxa"/>
            <w:shd w:val="clear" w:color="auto" w:fill="auto"/>
          </w:tcPr>
          <w:p w14:paraId="0CC82911" w14:textId="77777777" w:rsidR="006D1AA7" w:rsidRPr="003129BB" w:rsidRDefault="006D1AA7" w:rsidP="00FB1E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75DC246C" w14:textId="77777777" w:rsidR="006D1AA7" w:rsidRPr="003129BB" w:rsidRDefault="006D1AA7" w:rsidP="00FB1E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บริษัท อิโตแฮม</w:t>
            </w:r>
          </w:p>
        </w:tc>
      </w:tr>
      <w:tr w:rsidR="006D1AA7" w:rsidRPr="00161E24" w14:paraId="403FE376" w14:textId="77777777" w:rsidTr="00FB1EE1">
        <w:trPr>
          <w:tblHeader/>
        </w:trPr>
        <w:tc>
          <w:tcPr>
            <w:tcW w:w="4410" w:type="dxa"/>
            <w:shd w:val="clear" w:color="auto" w:fill="auto"/>
          </w:tcPr>
          <w:p w14:paraId="37826166" w14:textId="77777777" w:rsidR="006D1AA7" w:rsidRPr="00083A3E" w:rsidRDefault="006D1AA7" w:rsidP="00FB1EE1">
            <w:pPr>
              <w:pStyle w:val="block"/>
              <w:spacing w:after="0"/>
              <w:ind w:left="0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430" w:type="dxa"/>
            <w:gridSpan w:val="3"/>
            <w:shd w:val="clear" w:color="auto" w:fill="auto"/>
          </w:tcPr>
          <w:p w14:paraId="1FDF5A20" w14:textId="77777777" w:rsidR="006D1AA7" w:rsidRPr="003129BB" w:rsidRDefault="006D1AA7" w:rsidP="00FB1E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(ประเทศไทย) จำกัด</w:t>
            </w:r>
          </w:p>
        </w:tc>
        <w:tc>
          <w:tcPr>
            <w:tcW w:w="270" w:type="dxa"/>
            <w:shd w:val="clear" w:color="auto" w:fill="auto"/>
          </w:tcPr>
          <w:p w14:paraId="56914FD2" w14:textId="77777777" w:rsidR="006D1AA7" w:rsidRPr="003129BB" w:rsidRDefault="006D1AA7" w:rsidP="00FB1E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250" w:type="dxa"/>
            <w:gridSpan w:val="3"/>
            <w:shd w:val="clear" w:color="auto" w:fill="auto"/>
          </w:tcPr>
          <w:p w14:paraId="1FB00F19" w14:textId="77777777" w:rsidR="006D1AA7" w:rsidRPr="003129BB" w:rsidRDefault="006D1AA7" w:rsidP="00FB1EE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  <w:t>เบทาโกร ฟู้ดส์ จำกัด</w:t>
            </w:r>
          </w:p>
        </w:tc>
      </w:tr>
      <w:tr w:rsidR="006D1AA7" w:rsidRPr="00161E24" w14:paraId="3473F940" w14:textId="77777777" w:rsidTr="00FB1EE1">
        <w:trPr>
          <w:tblHeader/>
        </w:trPr>
        <w:tc>
          <w:tcPr>
            <w:tcW w:w="4410" w:type="dxa"/>
            <w:shd w:val="clear" w:color="auto" w:fill="auto"/>
          </w:tcPr>
          <w:p w14:paraId="6E05F43D" w14:textId="77777777" w:rsidR="006D1AA7" w:rsidRPr="00083A3E" w:rsidRDefault="006D1AA7" w:rsidP="00FB1EE1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7577C836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70"/>
              </w:tabs>
              <w:spacing w:line="240" w:lineRule="atLeast"/>
              <w:ind w:left="-110" w:right="-110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F48A9CB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1A6930E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1E6476C6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F2D58FB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9BB60DC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47FC34C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6D1AA7" w:rsidRPr="00161E24" w14:paraId="1DFEC03F" w14:textId="77777777" w:rsidTr="00FB1EE1">
        <w:tc>
          <w:tcPr>
            <w:tcW w:w="4410" w:type="dxa"/>
            <w:shd w:val="clear" w:color="auto" w:fill="auto"/>
          </w:tcPr>
          <w:p w14:paraId="602DE065" w14:textId="77777777" w:rsidR="006D1AA7" w:rsidRPr="003129BB" w:rsidRDefault="006D1AA7" w:rsidP="00FB1EE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50" w:type="dxa"/>
            <w:gridSpan w:val="7"/>
            <w:shd w:val="clear" w:color="auto" w:fill="auto"/>
          </w:tcPr>
          <w:p w14:paraId="5B065BDB" w14:textId="77777777" w:rsidR="006D1AA7" w:rsidRPr="003129BB" w:rsidRDefault="006D1AA7" w:rsidP="00FB1EE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eastAsia="Calibr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3129BB">
              <w:rPr>
                <w:rFonts w:asciiTheme="majorBidi" w:eastAsia="Calibr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6D1AA7" w:rsidRPr="00161E24" w14:paraId="04063591" w14:textId="77777777" w:rsidTr="00FB1EE1">
        <w:tc>
          <w:tcPr>
            <w:tcW w:w="4410" w:type="dxa"/>
            <w:shd w:val="clear" w:color="auto" w:fill="auto"/>
          </w:tcPr>
          <w:p w14:paraId="5121E2A3" w14:textId="77777777" w:rsidR="006D1AA7" w:rsidRPr="003129BB" w:rsidRDefault="006D1AA7" w:rsidP="00FB1EE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C00786F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645D0">
              <w:rPr>
                <w:rFonts w:asciiTheme="majorBidi" w:eastAsia="Calibri" w:hAnsiTheme="majorBidi" w:cstheme="majorBidi"/>
                <w:sz w:val="28"/>
                <w:szCs w:val="28"/>
              </w:rPr>
              <w:t>2,807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18FF68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0B24C1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2,521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8DD023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76A841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A52E3">
              <w:rPr>
                <w:rFonts w:asciiTheme="majorBidi" w:eastAsia="Calibr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21A1C6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4812CE" w14:textId="77777777" w:rsidR="006D1AA7" w:rsidRPr="003129BB" w:rsidRDefault="006D1AA7" w:rsidP="00F10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419</w:t>
            </w:r>
          </w:p>
        </w:tc>
      </w:tr>
      <w:tr w:rsidR="006D1AA7" w:rsidRPr="00161E24" w14:paraId="33DB5443" w14:textId="77777777" w:rsidTr="00FB1EE1">
        <w:tc>
          <w:tcPr>
            <w:tcW w:w="4410" w:type="dxa"/>
            <w:shd w:val="clear" w:color="auto" w:fill="auto"/>
          </w:tcPr>
          <w:p w14:paraId="7D41AF26" w14:textId="77777777" w:rsidR="006D1AA7" w:rsidRPr="003129BB" w:rsidRDefault="006D1AA7" w:rsidP="00FB1EE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กำไรจากการดำเนินงานอย่างต่อเนื่อง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BE93CD7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CFDDA6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76DF1A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59D252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E66085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A52E3">
              <w:rPr>
                <w:rFonts w:asciiTheme="majorBidi" w:eastAsia="Calibr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1181CA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AD1A6B" w14:textId="77777777" w:rsidR="006D1AA7" w:rsidRPr="003129BB" w:rsidRDefault="006D1AA7" w:rsidP="00F10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</w:t>
            </w:r>
          </w:p>
        </w:tc>
      </w:tr>
      <w:tr w:rsidR="00671035" w:rsidRPr="00161E24" w14:paraId="380802B8" w14:textId="77777777" w:rsidTr="00FB1EE1">
        <w:tc>
          <w:tcPr>
            <w:tcW w:w="4410" w:type="dxa"/>
            <w:shd w:val="clear" w:color="auto" w:fill="auto"/>
          </w:tcPr>
          <w:p w14:paraId="500981FF" w14:textId="25FFD52B" w:rsidR="00671035" w:rsidRPr="003129BB" w:rsidRDefault="007E3196" w:rsidP="00FB1EE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E3196">
              <w:rPr>
                <w:rFonts w:asciiTheme="majorBidi" w:hAnsiTheme="majorBidi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7CCE277" w14:textId="1926BCB3" w:rsidR="00671035" w:rsidRDefault="009609D3" w:rsidP="0096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18A601" w14:textId="77777777" w:rsidR="00671035" w:rsidRPr="003129BB" w:rsidRDefault="00671035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A545BD" w14:textId="7E21DA38" w:rsidR="00671035" w:rsidRDefault="009609D3" w:rsidP="0096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8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71212C" w14:textId="77777777" w:rsidR="00671035" w:rsidRPr="003129BB" w:rsidRDefault="00671035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129A0F" w14:textId="73BD8336" w:rsidR="00671035" w:rsidRPr="007A52E3" w:rsidRDefault="009609D3" w:rsidP="009609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ACFBB4" w14:textId="77777777" w:rsidR="00671035" w:rsidRPr="003129BB" w:rsidRDefault="00671035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B410274" w14:textId="485FABF9" w:rsidR="00671035" w:rsidRDefault="009609D3" w:rsidP="00F10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  <w:tr w:rsidR="006D1AA7" w:rsidRPr="00161E24" w14:paraId="6900FC3E" w14:textId="77777777" w:rsidTr="00FB1EE1">
        <w:tc>
          <w:tcPr>
            <w:tcW w:w="4410" w:type="dxa"/>
            <w:shd w:val="clear" w:color="auto" w:fill="auto"/>
          </w:tcPr>
          <w:p w14:paraId="003C5C92" w14:textId="77777777" w:rsidR="006D1AA7" w:rsidRPr="003129BB" w:rsidRDefault="006D1AA7" w:rsidP="00FB1EE1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3129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กำไรขาดทุนเบ็ดเสร็จรวม (ร้อยละ </w:t>
            </w:r>
            <w:r w:rsidRPr="003129BB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3129B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B7F26E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DC31F0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74B376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155F4E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F5F7F8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7A52E3">
              <w:rPr>
                <w:rFonts w:asciiTheme="majorBidi" w:eastAsia="Calibr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036CD9E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7B0F27" w14:textId="77777777" w:rsidR="006D1AA7" w:rsidRPr="003129BB" w:rsidRDefault="006D1AA7" w:rsidP="00F10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25</w:t>
            </w:r>
          </w:p>
        </w:tc>
      </w:tr>
      <w:tr w:rsidR="006D1AA7" w:rsidRPr="003129BB" w14:paraId="5DEEB03E" w14:textId="77777777" w:rsidTr="00FB1EE1">
        <w:tc>
          <w:tcPr>
            <w:tcW w:w="4410" w:type="dxa"/>
            <w:shd w:val="clear" w:color="auto" w:fill="auto"/>
          </w:tcPr>
          <w:p w14:paraId="65D9D5C0" w14:textId="77777777" w:rsidR="006D1AA7" w:rsidRPr="00F9476D" w:rsidRDefault="006D1AA7" w:rsidP="00FB1EE1">
            <w:pPr>
              <w:spacing w:line="60" w:lineRule="atLeas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EA1C62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60" w:lineRule="atLeast"/>
              <w:ind w:left="-136" w:right="-103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04FE28C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60" w:lineRule="atLeast"/>
              <w:ind w:left="-136" w:right="-103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B2F3F1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60" w:lineRule="atLeast"/>
              <w:ind w:left="-136" w:right="-103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4551A6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60" w:lineRule="atLeast"/>
              <w:ind w:left="-136" w:right="-103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5A12C4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60" w:lineRule="atLeast"/>
              <w:ind w:left="-136" w:right="-103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B8EAB4A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60" w:lineRule="atLeast"/>
              <w:ind w:left="-136" w:right="-103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B4E17AA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60" w:lineRule="atLeast"/>
              <w:ind w:left="-136" w:right="-103"/>
              <w:rPr>
                <w:rFonts w:asciiTheme="majorBidi" w:eastAsia="Calibri" w:hAnsiTheme="majorBidi" w:cstheme="majorBidi"/>
                <w:sz w:val="16"/>
                <w:szCs w:val="16"/>
              </w:rPr>
            </w:pPr>
          </w:p>
        </w:tc>
      </w:tr>
      <w:tr w:rsidR="006D1AA7" w:rsidRPr="00161E24" w14:paraId="5529CECF" w14:textId="77777777" w:rsidTr="00FB1EE1">
        <w:tc>
          <w:tcPr>
            <w:tcW w:w="4410" w:type="dxa"/>
            <w:shd w:val="clear" w:color="auto" w:fill="auto"/>
          </w:tcPr>
          <w:p w14:paraId="28EC3269" w14:textId="77777777" w:rsidR="006D1AA7" w:rsidRPr="003129BB" w:rsidRDefault="006D1AA7" w:rsidP="00FB1EE1">
            <w:pPr>
              <w:ind w:left="162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129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6B19A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2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  <w:t>108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E8110E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2EAB9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GB"/>
              </w:rPr>
              <w:t>109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53B497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43F40C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7A52E3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F65F7A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B9B38C" w14:textId="77777777" w:rsidR="006D1AA7" w:rsidRPr="003129BB" w:rsidRDefault="006D1AA7" w:rsidP="00F10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12</w:t>
            </w:r>
          </w:p>
        </w:tc>
      </w:tr>
      <w:tr w:rsidR="006D1AA7" w:rsidRPr="003129BB" w14:paraId="1EE558AE" w14:textId="77777777" w:rsidTr="00FB1EE1">
        <w:trPr>
          <w:trHeight w:val="85"/>
        </w:trPr>
        <w:tc>
          <w:tcPr>
            <w:tcW w:w="4410" w:type="dxa"/>
            <w:shd w:val="clear" w:color="auto" w:fill="auto"/>
          </w:tcPr>
          <w:p w14:paraId="3FEFC9F2" w14:textId="77777777" w:rsidR="006D1AA7" w:rsidRPr="00752BC5" w:rsidRDefault="006D1AA7" w:rsidP="00FB1EE1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230E38" w14:textId="77777777" w:rsidR="006D1AA7" w:rsidRPr="00752BC5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E57B38" w14:textId="77777777" w:rsidR="006D1AA7" w:rsidRPr="00752BC5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B4FD5F" w14:textId="77777777" w:rsidR="006D1AA7" w:rsidRPr="00752BC5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68D9E4" w14:textId="77777777" w:rsidR="006D1AA7" w:rsidRPr="00752BC5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7BB208" w14:textId="77777777" w:rsidR="006D1AA7" w:rsidRPr="00752BC5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69AB35" w14:textId="77777777" w:rsidR="006D1AA7" w:rsidRPr="00752BC5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D9E2FB" w14:textId="77777777" w:rsidR="006D1AA7" w:rsidRPr="00752BC5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6D1AA7" w:rsidRPr="00161E24" w14:paraId="41CB5CB2" w14:textId="77777777" w:rsidTr="00FB1EE1">
        <w:tc>
          <w:tcPr>
            <w:tcW w:w="4410" w:type="dxa"/>
            <w:shd w:val="clear" w:color="auto" w:fill="auto"/>
          </w:tcPr>
          <w:p w14:paraId="5F87C61B" w14:textId="77777777" w:rsidR="006D1AA7" w:rsidRPr="003129BB" w:rsidRDefault="006D1AA7" w:rsidP="00FB1EE1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6C7E1CE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86DDB">
              <w:rPr>
                <w:rFonts w:asciiTheme="majorBidi" w:eastAsia="Calibri" w:hAnsiTheme="majorBidi" w:cstheme="majorBidi"/>
                <w:sz w:val="28"/>
                <w:szCs w:val="28"/>
              </w:rPr>
              <w:t>1,652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D2EA088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D1759F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1,558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9A241C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682DB9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511CE">
              <w:rPr>
                <w:rFonts w:asciiTheme="majorBidi" w:eastAsia="Calibri" w:hAnsiTheme="majorBidi" w:cstheme="majorBidi"/>
                <w:sz w:val="28"/>
                <w:szCs w:val="28"/>
              </w:rPr>
              <w:t>185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AEED3E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6D057F6" w14:textId="77777777" w:rsidR="006D1AA7" w:rsidRPr="003129BB" w:rsidRDefault="006D1AA7" w:rsidP="00F10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188</w:t>
            </w:r>
          </w:p>
        </w:tc>
      </w:tr>
      <w:tr w:rsidR="006D1AA7" w:rsidRPr="00161E24" w14:paraId="14F3F15D" w14:textId="77777777" w:rsidTr="00FB1EE1">
        <w:tc>
          <w:tcPr>
            <w:tcW w:w="4410" w:type="dxa"/>
            <w:shd w:val="clear" w:color="auto" w:fill="auto"/>
          </w:tcPr>
          <w:p w14:paraId="31AFFAD2" w14:textId="77777777" w:rsidR="006D1AA7" w:rsidRPr="003129BB" w:rsidRDefault="006D1AA7" w:rsidP="00FB1EE1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736222E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B86DDB">
              <w:rPr>
                <w:rFonts w:asciiTheme="majorBidi" w:eastAsia="Calibri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CA1B07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E7B86A1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E892FB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5B4C0D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511CE">
              <w:rPr>
                <w:rFonts w:asciiTheme="majorBidi" w:eastAsia="Calibri" w:hAnsiTheme="majorBidi" w:cstheme="majorBidi"/>
                <w:sz w:val="28"/>
                <w:szCs w:val="28"/>
              </w:rPr>
              <w:t>13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5815049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F1D7E2" w14:textId="77777777" w:rsidR="006D1AA7" w:rsidRPr="003129BB" w:rsidRDefault="006D1AA7" w:rsidP="00F10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118</w:t>
            </w:r>
          </w:p>
        </w:tc>
      </w:tr>
      <w:tr w:rsidR="006D1AA7" w:rsidRPr="00161E24" w14:paraId="137C7B0A" w14:textId="77777777" w:rsidTr="00FB1EE1">
        <w:tc>
          <w:tcPr>
            <w:tcW w:w="4410" w:type="dxa"/>
            <w:shd w:val="clear" w:color="auto" w:fill="auto"/>
          </w:tcPr>
          <w:p w14:paraId="6D7F44CA" w14:textId="77777777" w:rsidR="006D1AA7" w:rsidRPr="003129BB" w:rsidRDefault="006D1AA7" w:rsidP="00FB1EE1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67EE894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C26F4">
              <w:rPr>
                <w:rFonts w:asciiTheme="majorBidi" w:eastAsia="Calibri" w:hAnsiTheme="majorBidi" w:cstheme="majorBidi"/>
                <w:sz w:val="28"/>
                <w:szCs w:val="28"/>
              </w:rPr>
              <w:t>(281)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AD3E86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445C77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(226)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9C2D81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8A7365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511CE">
              <w:rPr>
                <w:rFonts w:asciiTheme="majorBidi" w:eastAsia="Calibri" w:hAnsiTheme="majorBidi" w:cstheme="majorBidi"/>
                <w:sz w:val="28"/>
                <w:szCs w:val="28"/>
              </w:rPr>
              <w:t>(58)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79D91C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8AE4E8" w14:textId="77777777" w:rsidR="006D1AA7" w:rsidRPr="003129BB" w:rsidRDefault="006D1AA7" w:rsidP="00F10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(54)</w:t>
            </w:r>
          </w:p>
        </w:tc>
      </w:tr>
      <w:tr w:rsidR="006D1AA7" w:rsidRPr="00161E24" w14:paraId="36F38154" w14:textId="77777777" w:rsidTr="00FB1EE1">
        <w:tc>
          <w:tcPr>
            <w:tcW w:w="4410" w:type="dxa"/>
            <w:shd w:val="clear" w:color="auto" w:fill="auto"/>
          </w:tcPr>
          <w:p w14:paraId="2988F18C" w14:textId="77777777" w:rsidR="006D1AA7" w:rsidRPr="003129BB" w:rsidRDefault="006D1AA7" w:rsidP="00FB1EE1">
            <w:pPr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A74335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C26F4">
              <w:rPr>
                <w:rFonts w:asciiTheme="majorBidi" w:eastAsia="Calibri" w:hAnsiTheme="majorBidi" w:cstheme="majorBidi"/>
                <w:sz w:val="28"/>
                <w:szCs w:val="28"/>
              </w:rPr>
              <w:t>(42)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C9F655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FC0FEA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(50)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2FB79B8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796F78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B63074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D8E28" w14:textId="77777777" w:rsidR="006D1AA7" w:rsidRPr="003129BB" w:rsidRDefault="006D1AA7" w:rsidP="00F10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(9)</w:t>
            </w:r>
          </w:p>
        </w:tc>
      </w:tr>
      <w:tr w:rsidR="006D1AA7" w:rsidRPr="00161E24" w14:paraId="2911CC59" w14:textId="77777777" w:rsidTr="00FB1EE1">
        <w:tc>
          <w:tcPr>
            <w:tcW w:w="4410" w:type="dxa"/>
            <w:shd w:val="clear" w:color="auto" w:fill="auto"/>
          </w:tcPr>
          <w:p w14:paraId="36B54377" w14:textId="77777777" w:rsidR="006D1AA7" w:rsidRPr="003129BB" w:rsidRDefault="006D1AA7" w:rsidP="00FB1EE1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3129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สินทรัพย์สุทธิ (ร้อยละ </w:t>
            </w:r>
            <w:r w:rsidRPr="003129BB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3129B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E9FECD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3C26F4">
              <w:rPr>
                <w:rFonts w:asciiTheme="majorBidi" w:eastAsia="Calibri" w:hAnsiTheme="majorBidi" w:cstheme="majorBidi"/>
                <w:sz w:val="28"/>
                <w:szCs w:val="28"/>
              </w:rPr>
              <w:t>1,58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E0DEC1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CE7B9C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1,558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690649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22E69B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F511CE">
              <w:rPr>
                <w:rFonts w:asciiTheme="majorBidi" w:eastAsia="Calibri" w:hAnsiTheme="majorBidi" w:cstheme="majorBidi"/>
                <w:sz w:val="28"/>
                <w:szCs w:val="28"/>
              </w:rPr>
              <w:t>25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F571BF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197106" w14:textId="77777777" w:rsidR="006D1AA7" w:rsidRPr="003129BB" w:rsidRDefault="006D1AA7" w:rsidP="00F101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243</w:t>
            </w:r>
          </w:p>
        </w:tc>
      </w:tr>
      <w:tr w:rsidR="006D1AA7" w:rsidRPr="00161E24" w14:paraId="3AC737D7" w14:textId="77777777" w:rsidTr="00FB1EE1">
        <w:tc>
          <w:tcPr>
            <w:tcW w:w="4410" w:type="dxa"/>
            <w:shd w:val="clear" w:color="auto" w:fill="auto"/>
          </w:tcPr>
          <w:p w14:paraId="2AD92BA7" w14:textId="77777777" w:rsidR="006D1AA7" w:rsidRPr="003129BB" w:rsidRDefault="006D1AA7" w:rsidP="00FB1EE1">
            <w:pP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86C7DC8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52252E0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30D22076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834147B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1025C58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29D7582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4DB1D863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</w:tr>
      <w:tr w:rsidR="006D1AA7" w:rsidRPr="00161E24" w14:paraId="207B2838" w14:textId="77777777" w:rsidTr="00FB1EE1">
        <w:tc>
          <w:tcPr>
            <w:tcW w:w="4410" w:type="dxa"/>
            <w:shd w:val="clear" w:color="auto" w:fill="auto"/>
          </w:tcPr>
          <w:p w14:paraId="07B5FFD6" w14:textId="77777777" w:rsidR="006D1AA7" w:rsidRPr="003129BB" w:rsidRDefault="006D1AA7" w:rsidP="00FB1EE1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3129B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สินทรัพย์สุทธิส่วนที่เป็นของกลุ่มบริษัท </w:t>
            </w:r>
          </w:p>
        </w:tc>
        <w:tc>
          <w:tcPr>
            <w:tcW w:w="990" w:type="dxa"/>
            <w:shd w:val="clear" w:color="auto" w:fill="auto"/>
          </w:tcPr>
          <w:p w14:paraId="6C246837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C26F4">
              <w:rPr>
                <w:rFonts w:asciiTheme="majorBidi" w:eastAsia="Calibri" w:hAnsiTheme="majorBidi" w:cstheme="majorBidi"/>
                <w:sz w:val="28"/>
                <w:szCs w:val="28"/>
              </w:rPr>
              <w:t>79</w:t>
            </w:r>
            <w:r>
              <w:rPr>
                <w:rFonts w:asciiTheme="majorBidi" w:eastAsia="Calibr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4BBEFE04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923B8FD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779</w:t>
            </w:r>
          </w:p>
        </w:tc>
        <w:tc>
          <w:tcPr>
            <w:tcW w:w="270" w:type="dxa"/>
            <w:shd w:val="clear" w:color="auto" w:fill="auto"/>
          </w:tcPr>
          <w:p w14:paraId="6A7CC46F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F88C059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8264DC">
              <w:rPr>
                <w:rFonts w:asciiTheme="majorBidi" w:eastAsia="Calibr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270" w:type="dxa"/>
            <w:shd w:val="clear" w:color="auto" w:fill="auto"/>
          </w:tcPr>
          <w:p w14:paraId="4C47F0FF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EF5383B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114</w:t>
            </w:r>
          </w:p>
        </w:tc>
      </w:tr>
      <w:tr w:rsidR="006D1AA7" w:rsidRPr="00161E24" w14:paraId="61D12C25" w14:textId="77777777" w:rsidTr="00FB1EE1">
        <w:tc>
          <w:tcPr>
            <w:tcW w:w="4410" w:type="dxa"/>
            <w:shd w:val="clear" w:color="auto" w:fill="auto"/>
          </w:tcPr>
          <w:p w14:paraId="2FC2BEB1" w14:textId="77777777" w:rsidR="006D1AA7" w:rsidRPr="003129BB" w:rsidRDefault="006D1AA7" w:rsidP="00FB1EE1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129B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มูลค่าตามบัญชีของเงินลงทุนในการร่วมค้า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1A57AD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3C26F4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79</w:t>
            </w: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56A27DB5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BD7E3E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779</w:t>
            </w:r>
          </w:p>
        </w:tc>
        <w:tc>
          <w:tcPr>
            <w:tcW w:w="270" w:type="dxa"/>
            <w:shd w:val="clear" w:color="auto" w:fill="auto"/>
          </w:tcPr>
          <w:p w14:paraId="2AA0E32C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37CFDE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8264DC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118</w:t>
            </w:r>
          </w:p>
        </w:tc>
        <w:tc>
          <w:tcPr>
            <w:tcW w:w="270" w:type="dxa"/>
            <w:shd w:val="clear" w:color="auto" w:fill="auto"/>
          </w:tcPr>
          <w:p w14:paraId="6D2E8363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C736407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>114</w:t>
            </w:r>
          </w:p>
        </w:tc>
      </w:tr>
      <w:tr w:rsidR="006D1AA7" w:rsidRPr="00161E24" w14:paraId="36736BC6" w14:textId="77777777" w:rsidTr="00FB1EE1">
        <w:tc>
          <w:tcPr>
            <w:tcW w:w="4410" w:type="dxa"/>
            <w:shd w:val="clear" w:color="auto" w:fill="auto"/>
          </w:tcPr>
          <w:p w14:paraId="30976BD9" w14:textId="77777777" w:rsidR="006D1AA7" w:rsidRPr="00650907" w:rsidRDefault="006D1AA7" w:rsidP="00FB1EE1">
            <w:pPr>
              <w:tabs>
                <w:tab w:val="clear" w:pos="227"/>
                <w:tab w:val="left" w:pos="191"/>
              </w:tabs>
              <w:ind w:left="191" w:hanging="191"/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112698" w14:textId="77777777" w:rsidR="006D1AA7" w:rsidRPr="00650907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0268FC" w14:textId="77777777" w:rsidR="006D1AA7" w:rsidRPr="00650907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828E98" w14:textId="77777777" w:rsidR="006D1AA7" w:rsidRPr="00650907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A55195" w14:textId="77777777" w:rsidR="006D1AA7" w:rsidRPr="00650907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379E6A" w14:textId="77777777" w:rsidR="006D1AA7" w:rsidRPr="00650907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C527D2" w14:textId="77777777" w:rsidR="006D1AA7" w:rsidRPr="00650907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955891" w14:textId="77777777" w:rsidR="006D1AA7" w:rsidRPr="00650907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D1AA7" w:rsidRPr="00161E24" w14:paraId="7E3CA4C4" w14:textId="77777777" w:rsidTr="00FB1EE1">
        <w:tc>
          <w:tcPr>
            <w:tcW w:w="4410" w:type="dxa"/>
            <w:shd w:val="clear" w:color="auto" w:fill="auto"/>
          </w:tcPr>
          <w:p w14:paraId="04FA4E26" w14:textId="77777777" w:rsidR="006D1AA7" w:rsidRPr="003129BB" w:rsidRDefault="006D1AA7" w:rsidP="00FB1EE1">
            <w:pPr>
              <w:tabs>
                <w:tab w:val="clear" w:pos="227"/>
                <w:tab w:val="left" w:pos="191"/>
              </w:tabs>
              <w:ind w:left="191" w:hanging="191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  <w:cs/>
              </w:rPr>
            </w:pPr>
            <w:r w:rsidRPr="003129BB">
              <w:rPr>
                <w:rFonts w:asciiTheme="majorBidi" w:eastAsia="Calibri" w:hAnsiTheme="majorBidi" w:cstheme="majorBidi"/>
                <w:color w:val="000000" w:themeColor="text1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194A94D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2FA9DF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947AA6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31F359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5143EB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0A77D1E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477AD36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D1AA7" w:rsidRPr="00161E24" w14:paraId="1B7594A9" w14:textId="77777777" w:rsidTr="00FB1EE1">
        <w:tc>
          <w:tcPr>
            <w:tcW w:w="4410" w:type="dxa"/>
            <w:shd w:val="clear" w:color="auto" w:fill="auto"/>
          </w:tcPr>
          <w:p w14:paraId="7789DD39" w14:textId="77777777" w:rsidR="006D1AA7" w:rsidRPr="003129BB" w:rsidRDefault="006D1AA7" w:rsidP="00580025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129B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รวมรายการต่อไปนี้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F8D4CE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08E1D7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ECCCA74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7F7358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178E170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6D8A29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5A2622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D1AA7" w:rsidRPr="00161E24" w14:paraId="6EBE3463" w14:textId="77777777" w:rsidTr="00FB1EE1">
        <w:tc>
          <w:tcPr>
            <w:tcW w:w="4410" w:type="dxa"/>
            <w:shd w:val="clear" w:color="auto" w:fill="auto"/>
          </w:tcPr>
          <w:p w14:paraId="08D4D49D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129B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 ค่าเสื่อมราคาและค่าตัดจำหน่าย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7ED4DDE" w14:textId="77777777" w:rsidR="006D1AA7" w:rsidRPr="00550110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  <w:t>54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D13EC1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612451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  <w:t>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BB05BB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5D7834B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D49C1B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7572B5" w14:textId="77777777" w:rsidR="006D1AA7" w:rsidRPr="003129BB" w:rsidRDefault="006D1AA7" w:rsidP="0015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10</w:t>
            </w:r>
          </w:p>
        </w:tc>
      </w:tr>
      <w:tr w:rsidR="006D1AA7" w:rsidRPr="00161E24" w14:paraId="2DB20EB4" w14:textId="77777777" w:rsidTr="00FB1EE1">
        <w:tc>
          <w:tcPr>
            <w:tcW w:w="4410" w:type="dxa"/>
            <w:shd w:val="clear" w:color="auto" w:fill="auto"/>
          </w:tcPr>
          <w:p w14:paraId="11ECA15F" w14:textId="77777777" w:rsidR="006D1AA7" w:rsidRPr="003129BB" w:rsidRDefault="006D1AA7" w:rsidP="00FB1E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129B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- ค่าใช้จ่ายภาษีเงินได้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DF7772E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3C26F4">
              <w:rPr>
                <w:rFonts w:asciiTheme="majorBidi" w:eastAsia="Calibr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A3E5FE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BB29A5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39A01E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C07E6F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BF3281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00151F5" w14:textId="77777777" w:rsidR="006D1AA7" w:rsidRPr="003129BB" w:rsidRDefault="006D1AA7" w:rsidP="0015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6</w:t>
            </w:r>
          </w:p>
        </w:tc>
      </w:tr>
      <w:tr w:rsidR="006D1AA7" w:rsidRPr="00161E24" w14:paraId="13391DFC" w14:textId="77777777" w:rsidTr="00FB1EE1">
        <w:tc>
          <w:tcPr>
            <w:tcW w:w="4410" w:type="dxa"/>
            <w:shd w:val="clear" w:color="auto" w:fill="auto"/>
          </w:tcPr>
          <w:p w14:paraId="22EADC0B" w14:textId="77777777" w:rsidR="006D1AA7" w:rsidRPr="003129BB" w:rsidRDefault="006D1AA7" w:rsidP="006D1AA7">
            <w:pPr>
              <w:pStyle w:val="ListParagraph"/>
              <w:numPr>
                <w:ilvl w:val="0"/>
                <w:numId w:val="4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</w:pPr>
            <w:r w:rsidRPr="003129BB">
              <w:rPr>
                <w:rFonts w:asciiTheme="majorBidi" w:hAnsiTheme="majorBidi" w:cstheme="majorBidi"/>
                <w:color w:val="000000" w:themeColor="text1"/>
                <w:sz w:val="28"/>
                <w:szCs w:val="28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70864DE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 w:rsidRPr="003C26F4"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  <w:t>1,220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126E72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623BE11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  <w:lang w:bidi="th-TH"/>
              </w:rPr>
              <w:t>1,185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3F63EC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EE93517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A6A3D4" w14:textId="77777777" w:rsidR="006D1AA7" w:rsidRPr="003129BB" w:rsidRDefault="006D1AA7" w:rsidP="00FB1EE1">
            <w:pPr>
              <w:pStyle w:val="acctfourfigures"/>
              <w:tabs>
                <w:tab w:val="clear" w:pos="765"/>
                <w:tab w:val="decimal" w:pos="704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AE7A1DB" w14:textId="77777777" w:rsidR="006D1AA7" w:rsidRPr="003129BB" w:rsidRDefault="006D1AA7" w:rsidP="00157D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36" w:right="-103"/>
              <w:rPr>
                <w:rFonts w:asciiTheme="majorBidi" w:eastAsia="Calibri" w:hAnsiTheme="majorBidi" w:cstheme="majorBidi"/>
                <w:sz w:val="28"/>
                <w:szCs w:val="28"/>
              </w:rPr>
            </w:pPr>
            <w:r>
              <w:rPr>
                <w:rFonts w:asciiTheme="majorBidi" w:eastAsia="Calibri" w:hAnsiTheme="majorBidi" w:cstheme="majorBidi"/>
                <w:sz w:val="28"/>
                <w:szCs w:val="28"/>
              </w:rPr>
              <w:t>-</w:t>
            </w:r>
          </w:p>
        </w:tc>
      </w:tr>
    </w:tbl>
    <w:p w14:paraId="0C1FCD00" w14:textId="77777777" w:rsidR="006D1AA7" w:rsidRDefault="006D1AA7" w:rsidP="00712FFE">
      <w:pPr>
        <w:pStyle w:val="block"/>
        <w:spacing w:after="0" w:line="240" w:lineRule="auto"/>
        <w:ind w:left="675"/>
        <w:jc w:val="thaiDistribute"/>
        <w:rPr>
          <w:rFonts w:asciiTheme="majorBidi" w:hAnsiTheme="majorBidi" w:cstheme="majorBidi"/>
          <w:i/>
          <w:iCs/>
          <w:sz w:val="30"/>
          <w:szCs w:val="30"/>
          <w:lang w:bidi="th-TH"/>
        </w:rPr>
      </w:pPr>
    </w:p>
    <w:p w14:paraId="7A91D05D" w14:textId="77777777" w:rsidR="007E60E0" w:rsidRDefault="007E60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  <w:lang w:val="en-GB"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050879F3" w14:textId="42776CB2" w:rsidR="00901751" w:rsidRPr="00550A11" w:rsidRDefault="002477AE" w:rsidP="00712FFE">
      <w:pPr>
        <w:pStyle w:val="block"/>
        <w:spacing w:after="0" w:line="240" w:lineRule="auto"/>
        <w:ind w:left="675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lastRenderedPageBreak/>
        <w:tab/>
      </w: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ab/>
      </w: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ab/>
        <w:t>บ</w:t>
      </w:r>
      <w:r w:rsidR="00901751" w:rsidRPr="00161E24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ริษัทร่วม</w:t>
      </w:r>
      <w:r w:rsidR="00BB333C" w:rsidRPr="00161E24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ที่มี</w:t>
      </w:r>
      <w:r w:rsidR="00BB333C" w:rsidRPr="00550A11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>สาระสำคัญ</w:t>
      </w:r>
    </w:p>
    <w:p w14:paraId="313B1DFE" w14:textId="77777777" w:rsidR="00901751" w:rsidRPr="00550A11" w:rsidRDefault="00901751" w:rsidP="00712FFE">
      <w:pPr>
        <w:pStyle w:val="block"/>
        <w:spacing w:after="0" w:line="100" w:lineRule="atLeast"/>
        <w:ind w:left="675"/>
        <w:jc w:val="both"/>
        <w:rPr>
          <w:rFonts w:asciiTheme="majorBidi" w:hAnsiTheme="majorBidi" w:cstheme="majorBidi"/>
          <w:sz w:val="28"/>
          <w:szCs w:val="28"/>
          <w:shd w:val="clear" w:color="auto" w:fill="E6E6E6"/>
          <w:lang w:val="en-US" w:bidi="th-TH"/>
        </w:rPr>
      </w:pPr>
    </w:p>
    <w:p w14:paraId="43FA7463" w14:textId="11710C2E" w:rsidR="00901751" w:rsidRPr="00550A11" w:rsidRDefault="00901751" w:rsidP="00712FFE">
      <w:pPr>
        <w:pStyle w:val="block"/>
        <w:spacing w:after="0" w:line="240" w:lineRule="auto"/>
        <w:ind w:left="675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550A11">
        <w:rPr>
          <w:rFonts w:asciiTheme="majorBidi" w:hAnsiTheme="majorBidi" w:cstheme="majorBidi"/>
          <w:sz w:val="30"/>
          <w:szCs w:val="30"/>
          <w:cs/>
          <w:lang w:bidi="th-TH"/>
        </w:rPr>
        <w:t>ตารางต่อไปนี้สรุปข้อมูลทางการเงินของ</w:t>
      </w:r>
      <w:bookmarkStart w:id="2" w:name="_Hlk37239342"/>
      <w:r w:rsidRPr="00550A11">
        <w:rPr>
          <w:rFonts w:asciiTheme="majorBidi" w:hAnsiTheme="majorBidi" w:cstheme="majorBidi"/>
          <w:sz w:val="30"/>
          <w:szCs w:val="30"/>
          <w:cs/>
          <w:lang w:bidi="th-TH"/>
        </w:rPr>
        <w:t>บริษัทร่วม</w:t>
      </w:r>
      <w:bookmarkEnd w:id="2"/>
      <w:r w:rsidRPr="00550A11">
        <w:rPr>
          <w:rFonts w:asciiTheme="majorBidi" w:hAnsiTheme="majorBidi" w:cstheme="majorBidi"/>
          <w:sz w:val="30"/>
          <w:szCs w:val="30"/>
          <w:cs/>
          <w:lang w:bidi="th-TH"/>
        </w:rPr>
        <w:t>ที่</w:t>
      </w:r>
      <w:r w:rsidR="00BB333C" w:rsidRPr="00550A11">
        <w:rPr>
          <w:rFonts w:asciiTheme="majorBidi" w:hAnsiTheme="majorBidi" w:cstheme="majorBidi"/>
          <w:sz w:val="30"/>
          <w:szCs w:val="30"/>
          <w:cs/>
          <w:lang w:bidi="th-TH"/>
        </w:rPr>
        <w:t>มีสาระสำคัญซึ่ง</w:t>
      </w:r>
      <w:r w:rsidRPr="00550A11">
        <w:rPr>
          <w:rFonts w:asciiTheme="majorBidi" w:hAnsiTheme="majorBidi" w:cstheme="majorBidi"/>
          <w:sz w:val="30"/>
          <w:szCs w:val="30"/>
          <w:cs/>
          <w:lang w:bidi="th-TH"/>
        </w:rPr>
        <w:t>รวมอยู่ในงบการเงินของบริษัทร่วม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ทางการเงินโดยสรุปดังกล่าวกับมูลค่าตามบัญชีของส่วนได้เสียของกลุ่มกิจการในกิจการเหล่านี้</w:t>
      </w:r>
      <w:r w:rsidRPr="00550A11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 xml:space="preserve"> </w:t>
      </w:r>
    </w:p>
    <w:p w14:paraId="334C65D6" w14:textId="77777777" w:rsidR="00B67DD0" w:rsidRPr="00650907" w:rsidRDefault="00B67DD0" w:rsidP="00E96A73">
      <w:pPr>
        <w:pStyle w:val="block"/>
        <w:spacing w:after="0" w:line="240" w:lineRule="auto"/>
        <w:ind w:left="720"/>
        <w:jc w:val="thaiDistribute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tbl>
      <w:tblPr>
        <w:tblW w:w="9147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6048"/>
        <w:gridCol w:w="1458"/>
        <w:gridCol w:w="270"/>
        <w:gridCol w:w="1371"/>
      </w:tblGrid>
      <w:tr w:rsidR="00B67DD0" w:rsidRPr="00161E24" w14:paraId="08AD6F80" w14:textId="77777777" w:rsidTr="00650907">
        <w:trPr>
          <w:tblHeader/>
        </w:trPr>
        <w:tc>
          <w:tcPr>
            <w:tcW w:w="6048" w:type="dxa"/>
            <w:shd w:val="clear" w:color="auto" w:fill="auto"/>
          </w:tcPr>
          <w:p w14:paraId="79097844" w14:textId="77777777" w:rsidR="00B67DD0" w:rsidRPr="00550A11" w:rsidRDefault="00B67DD0" w:rsidP="00DA68FE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3099" w:type="dxa"/>
            <w:gridSpan w:val="3"/>
            <w:shd w:val="clear" w:color="auto" w:fill="auto"/>
          </w:tcPr>
          <w:p w14:paraId="2F6D2190" w14:textId="40AD1A04" w:rsidR="00B67DD0" w:rsidRPr="00161E24" w:rsidRDefault="00B67DD0" w:rsidP="00B67DD0">
            <w:pPr>
              <w:pStyle w:val="acctfourfigures"/>
              <w:tabs>
                <w:tab w:val="clear" w:pos="765"/>
              </w:tabs>
              <w:spacing w:line="240" w:lineRule="atLeast"/>
              <w:ind w:right="-104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  <w:cs/>
                <w:lang w:bidi="th-TH"/>
              </w:rPr>
              <w:t>บริษัท เอเชี่ยน เบสท์ ชิคเก้น จำกัด</w:t>
            </w:r>
          </w:p>
        </w:tc>
      </w:tr>
      <w:tr w:rsidR="00FA17FB" w:rsidRPr="00161E24" w14:paraId="484E7341" w14:textId="77777777" w:rsidTr="00650907">
        <w:trPr>
          <w:tblHeader/>
        </w:trPr>
        <w:tc>
          <w:tcPr>
            <w:tcW w:w="6048" w:type="dxa"/>
            <w:shd w:val="clear" w:color="auto" w:fill="auto"/>
          </w:tcPr>
          <w:p w14:paraId="7ECF180A" w14:textId="77777777" w:rsidR="00FA17FB" w:rsidRPr="00550A11" w:rsidRDefault="00FA17FB" w:rsidP="00FA17FB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458" w:type="dxa"/>
            <w:shd w:val="clear" w:color="auto" w:fill="auto"/>
          </w:tcPr>
          <w:p w14:paraId="69DA392E" w14:textId="6C8DDDE7" w:rsidR="00FA17FB" w:rsidRPr="00550A11" w:rsidRDefault="00FA17FB" w:rsidP="00FA17FB">
            <w:pPr>
              <w:pStyle w:val="block"/>
              <w:spacing w:after="0"/>
              <w:ind w:left="0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689DDA79" w14:textId="77777777" w:rsidR="00FA17FB" w:rsidRPr="00161E24" w:rsidRDefault="00FA17FB" w:rsidP="00FA17F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71" w:type="dxa"/>
            <w:shd w:val="clear" w:color="auto" w:fill="auto"/>
          </w:tcPr>
          <w:p w14:paraId="73D09C29" w14:textId="624FDC34" w:rsidR="00FA17FB" w:rsidRPr="00161E24" w:rsidRDefault="00FA17FB" w:rsidP="00FA17F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B67DD0" w:rsidRPr="00161E24" w14:paraId="0235EB06" w14:textId="77777777" w:rsidTr="00650907">
        <w:trPr>
          <w:trHeight w:val="279"/>
        </w:trPr>
        <w:tc>
          <w:tcPr>
            <w:tcW w:w="6048" w:type="dxa"/>
            <w:shd w:val="clear" w:color="auto" w:fill="auto"/>
          </w:tcPr>
          <w:p w14:paraId="346405CF" w14:textId="77777777" w:rsidR="00B67DD0" w:rsidRPr="00161E24" w:rsidRDefault="00B67DD0" w:rsidP="00CA423B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099" w:type="dxa"/>
            <w:gridSpan w:val="3"/>
            <w:shd w:val="clear" w:color="auto" w:fill="auto"/>
          </w:tcPr>
          <w:p w14:paraId="17FA8E68" w14:textId="40C46CDD" w:rsidR="00B67DD0" w:rsidRPr="00B67DD0" w:rsidRDefault="00B67DD0" w:rsidP="00B6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C7CE2" w:rsidRPr="00161E24" w14:paraId="6F5D5F4D" w14:textId="77777777" w:rsidTr="00650907">
        <w:trPr>
          <w:trHeight w:val="279"/>
        </w:trPr>
        <w:tc>
          <w:tcPr>
            <w:tcW w:w="6048" w:type="dxa"/>
            <w:shd w:val="clear" w:color="auto" w:fill="auto"/>
          </w:tcPr>
          <w:p w14:paraId="7955EE85" w14:textId="77777777" w:rsidR="007C7CE2" w:rsidRPr="00161E24" w:rsidRDefault="007C7CE2" w:rsidP="007C7CE2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รายได้</w:t>
            </w:r>
          </w:p>
        </w:tc>
        <w:tc>
          <w:tcPr>
            <w:tcW w:w="1458" w:type="dxa"/>
            <w:shd w:val="clear" w:color="auto" w:fill="auto"/>
          </w:tcPr>
          <w:p w14:paraId="70AC6245" w14:textId="359AE5F6" w:rsidR="007C7CE2" w:rsidRPr="00B35375" w:rsidRDefault="007E0136" w:rsidP="007C67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E0136">
              <w:rPr>
                <w:rFonts w:asciiTheme="majorBidi" w:eastAsia="Calibri" w:hAnsiTheme="majorBidi" w:cstheme="majorBidi"/>
                <w:sz w:val="30"/>
                <w:szCs w:val="30"/>
              </w:rPr>
              <w:t>2,826</w:t>
            </w:r>
          </w:p>
        </w:tc>
        <w:tc>
          <w:tcPr>
            <w:tcW w:w="270" w:type="dxa"/>
          </w:tcPr>
          <w:p w14:paraId="406C15BF" w14:textId="77777777" w:rsidR="007C7CE2" w:rsidRPr="00161E24" w:rsidRDefault="007C7CE2" w:rsidP="007C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shd w:val="clear" w:color="auto" w:fill="auto"/>
          </w:tcPr>
          <w:p w14:paraId="2042D7F2" w14:textId="004E8E6C" w:rsidR="007C7CE2" w:rsidRPr="00161E24" w:rsidRDefault="007C7CE2" w:rsidP="007C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,472</w:t>
            </w:r>
          </w:p>
        </w:tc>
      </w:tr>
      <w:tr w:rsidR="007C7CE2" w:rsidRPr="00161E24" w14:paraId="2D7D076B" w14:textId="77777777" w:rsidTr="00650907">
        <w:trPr>
          <w:trHeight w:val="315"/>
        </w:trPr>
        <w:tc>
          <w:tcPr>
            <w:tcW w:w="6048" w:type="dxa"/>
            <w:shd w:val="clear" w:color="auto" w:fill="auto"/>
          </w:tcPr>
          <w:p w14:paraId="6C1E0082" w14:textId="12C64525" w:rsidR="007C7CE2" w:rsidRPr="00161E24" w:rsidRDefault="00AF1335" w:rsidP="007C7CE2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 xml:space="preserve">กำไร 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 w:rsidR="007C7CE2" w:rsidRPr="00161E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ขาดทุน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) </w:t>
            </w:r>
            <w:r w:rsidR="007C7CE2" w:rsidRPr="00161E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จากการดำเนินงานอย่างต่อเนื่อง</w:t>
            </w:r>
          </w:p>
        </w:tc>
        <w:tc>
          <w:tcPr>
            <w:tcW w:w="1458" w:type="dxa"/>
            <w:shd w:val="clear" w:color="auto" w:fill="auto"/>
          </w:tcPr>
          <w:p w14:paraId="56067F06" w14:textId="325D2DC1" w:rsidR="007C7CE2" w:rsidRPr="00161E24" w:rsidRDefault="007E0136" w:rsidP="00F0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E0136">
              <w:rPr>
                <w:rFonts w:asciiTheme="majorBidi" w:eastAsia="Calibr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2CECEF92" w14:textId="77777777" w:rsidR="007C7CE2" w:rsidRPr="00161E24" w:rsidRDefault="007C7CE2" w:rsidP="007C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1" w:type="dxa"/>
            <w:shd w:val="clear" w:color="auto" w:fill="auto"/>
          </w:tcPr>
          <w:p w14:paraId="5243F680" w14:textId="6B907CFB" w:rsidR="007C7CE2" w:rsidRPr="00161E24" w:rsidRDefault="007C7CE2" w:rsidP="007C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2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36)</w:t>
            </w:r>
          </w:p>
        </w:tc>
      </w:tr>
      <w:tr w:rsidR="007C67B4" w:rsidRPr="00161E24" w14:paraId="7CE0F06C" w14:textId="77777777" w:rsidTr="00650907">
        <w:trPr>
          <w:trHeight w:val="315"/>
        </w:trPr>
        <w:tc>
          <w:tcPr>
            <w:tcW w:w="6048" w:type="dxa"/>
            <w:shd w:val="clear" w:color="auto" w:fill="auto"/>
          </w:tcPr>
          <w:p w14:paraId="466B7046" w14:textId="123512B6" w:rsidR="007C67B4" w:rsidRDefault="007C67B4" w:rsidP="007C7CE2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  <w:r w:rsidRPr="007C67B4">
              <w:rPr>
                <w:rFonts w:asciiTheme="majorBidi" w:eastAsia="Calibri" w:hAnsi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458" w:type="dxa"/>
            <w:shd w:val="clear" w:color="auto" w:fill="auto"/>
          </w:tcPr>
          <w:p w14:paraId="22BEFE94" w14:textId="191B895D" w:rsidR="007C67B4" w:rsidRPr="007E0136" w:rsidRDefault="007C67B4" w:rsidP="00795DFB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43942BE" w14:textId="77777777" w:rsidR="007C67B4" w:rsidRPr="00161E24" w:rsidRDefault="007C67B4" w:rsidP="007C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1" w:type="dxa"/>
            <w:shd w:val="clear" w:color="auto" w:fill="auto"/>
          </w:tcPr>
          <w:p w14:paraId="73C237BB" w14:textId="507185EF" w:rsidR="007C67B4" w:rsidRDefault="007C67B4" w:rsidP="007C67B4">
            <w:pPr>
              <w:pStyle w:val="acctfourfigures"/>
              <w:tabs>
                <w:tab w:val="clear" w:pos="765"/>
                <w:tab w:val="decimal" w:pos="839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</w:tr>
      <w:tr w:rsidR="007C7CE2" w:rsidRPr="00161E24" w14:paraId="18FA9862" w14:textId="77777777" w:rsidTr="00650907">
        <w:trPr>
          <w:trHeight w:val="314"/>
        </w:trPr>
        <w:tc>
          <w:tcPr>
            <w:tcW w:w="6048" w:type="dxa"/>
            <w:shd w:val="clear" w:color="auto" w:fill="auto"/>
          </w:tcPr>
          <w:p w14:paraId="3C63DCB0" w14:textId="2229D783" w:rsidR="007C7CE2" w:rsidRPr="00161E24" w:rsidRDefault="007C7CE2" w:rsidP="007C7CE2">
            <w:pP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กำไรขาดทุนเบ็ดเสร็จรวม (ร้อยละ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61FEE" w14:textId="0FA6CABB" w:rsidR="007C7CE2" w:rsidRPr="00161E24" w:rsidRDefault="007E0136" w:rsidP="00F0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E0136">
              <w:rPr>
                <w:rFonts w:asciiTheme="majorBidi" w:eastAsia="Calibr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70" w:type="dxa"/>
          </w:tcPr>
          <w:p w14:paraId="6BCC48F5" w14:textId="77777777" w:rsidR="007C7CE2" w:rsidRPr="00161E24" w:rsidRDefault="007C7CE2" w:rsidP="007C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3DF0E" w14:textId="2B1B45DD" w:rsidR="007C7CE2" w:rsidRPr="00161E24" w:rsidRDefault="007C7CE2" w:rsidP="007C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(236)</w:t>
            </w:r>
          </w:p>
        </w:tc>
      </w:tr>
      <w:tr w:rsidR="007C7CE2" w:rsidRPr="00161E24" w14:paraId="7F7DD2E2" w14:textId="77777777" w:rsidTr="00650907">
        <w:trPr>
          <w:trHeight w:val="161"/>
        </w:trPr>
        <w:tc>
          <w:tcPr>
            <w:tcW w:w="6048" w:type="dxa"/>
            <w:shd w:val="clear" w:color="auto" w:fill="auto"/>
          </w:tcPr>
          <w:p w14:paraId="60B4AF9B" w14:textId="77777777" w:rsidR="007C7CE2" w:rsidRPr="008F058D" w:rsidRDefault="007C7CE2" w:rsidP="007C7CE2">
            <w:pP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8" w:type="dxa"/>
            <w:shd w:val="clear" w:color="auto" w:fill="auto"/>
          </w:tcPr>
          <w:p w14:paraId="0EC1BC81" w14:textId="77777777" w:rsidR="007C7CE2" w:rsidRPr="00161E24" w:rsidRDefault="007C7CE2" w:rsidP="007C7CE2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4E43F2B" w14:textId="77777777" w:rsidR="007C7CE2" w:rsidRPr="00161E24" w:rsidRDefault="007C7CE2" w:rsidP="007C7CE2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371" w:type="dxa"/>
            <w:shd w:val="clear" w:color="auto" w:fill="auto"/>
          </w:tcPr>
          <w:p w14:paraId="3969699F" w14:textId="1717BE17" w:rsidR="007C7CE2" w:rsidRPr="00161E24" w:rsidRDefault="007C7CE2" w:rsidP="007C7CE2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7C7CE2" w:rsidRPr="00161E24" w14:paraId="522612C4" w14:textId="77777777" w:rsidTr="00650907">
        <w:tc>
          <w:tcPr>
            <w:tcW w:w="6048" w:type="dxa"/>
            <w:shd w:val="clear" w:color="auto" w:fill="auto"/>
          </w:tcPr>
          <w:p w14:paraId="6DEA782B" w14:textId="7483A246" w:rsidR="007C7CE2" w:rsidRPr="00161E24" w:rsidRDefault="007C7CE2" w:rsidP="007C7CE2">
            <w:pPr>
              <w:ind w:left="144" w:hanging="144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กำไรขาดทุนเบ็ดเสร็จรวมตามส่วนได้เสียของกลุ่มบริษัท</w:t>
            </w:r>
          </w:p>
        </w:tc>
        <w:tc>
          <w:tcPr>
            <w:tcW w:w="1458" w:type="dxa"/>
            <w:shd w:val="clear" w:color="auto" w:fill="auto"/>
          </w:tcPr>
          <w:p w14:paraId="5710FF2F" w14:textId="6A4F2302" w:rsidR="007C7CE2" w:rsidRPr="00161E24" w:rsidRDefault="007E0136" w:rsidP="00F0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E0136">
              <w:rPr>
                <w:rFonts w:asciiTheme="majorBidi" w:eastAsia="Calibr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7777D7CA" w14:textId="77777777" w:rsidR="007C7CE2" w:rsidRPr="00161E24" w:rsidRDefault="007C7CE2" w:rsidP="007C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1" w:type="dxa"/>
            <w:shd w:val="clear" w:color="auto" w:fill="auto"/>
          </w:tcPr>
          <w:p w14:paraId="421A87C3" w14:textId="40905D96" w:rsidR="007C7CE2" w:rsidRPr="00161E24" w:rsidRDefault="007C7CE2" w:rsidP="007C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(59)</w:t>
            </w:r>
          </w:p>
        </w:tc>
      </w:tr>
      <w:tr w:rsidR="007C7CE2" w:rsidRPr="00161E24" w14:paraId="43BE55A5" w14:textId="77777777" w:rsidTr="00650907">
        <w:trPr>
          <w:trHeight w:val="109"/>
        </w:trPr>
        <w:tc>
          <w:tcPr>
            <w:tcW w:w="6048" w:type="dxa"/>
            <w:shd w:val="clear" w:color="auto" w:fill="auto"/>
          </w:tcPr>
          <w:p w14:paraId="493AF61C" w14:textId="227D59F6" w:rsidR="007C7CE2" w:rsidRPr="00161E24" w:rsidRDefault="007C7CE2" w:rsidP="007C7CE2">
            <w:pPr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กำไรขาดทุนเบ็ดเสร็จรวมส่วนที่เป็นของกลุ่มบริษัท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006D61" w14:textId="7B946967" w:rsidR="007C7CE2" w:rsidRPr="002A2085" w:rsidRDefault="007E0136" w:rsidP="00F0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7E0136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70" w:type="dxa"/>
          </w:tcPr>
          <w:p w14:paraId="1C32A539" w14:textId="77777777" w:rsidR="007C7CE2" w:rsidRPr="00161E24" w:rsidRDefault="007C7CE2" w:rsidP="007C7CE2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7120F2" w14:textId="5C6C4E71" w:rsidR="007C7CE2" w:rsidRPr="00161E24" w:rsidRDefault="007C7CE2" w:rsidP="007C7CE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(</w:t>
            </w: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bidi="th-TH"/>
              </w:rPr>
              <w:t>59</w:t>
            </w: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7C7CE2" w:rsidRPr="00161E24" w14:paraId="3DE77A6B" w14:textId="77777777" w:rsidTr="00650907">
        <w:tc>
          <w:tcPr>
            <w:tcW w:w="6048" w:type="dxa"/>
            <w:shd w:val="clear" w:color="auto" w:fill="auto"/>
          </w:tcPr>
          <w:p w14:paraId="77E860C6" w14:textId="77777777" w:rsidR="007C7CE2" w:rsidRPr="008F058D" w:rsidRDefault="007C7CE2" w:rsidP="007C7CE2">
            <w:pPr>
              <w:spacing w:line="100" w:lineRule="atLeast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28D570DC" w14:textId="77777777" w:rsidR="007C7CE2" w:rsidRPr="00161E24" w:rsidRDefault="007C7CE2" w:rsidP="007C7CE2">
            <w:pPr>
              <w:pStyle w:val="acctfourfigures"/>
              <w:tabs>
                <w:tab w:val="clear" w:pos="765"/>
                <w:tab w:val="decimal" w:pos="989"/>
              </w:tabs>
              <w:spacing w:line="10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F0C27C9" w14:textId="77777777" w:rsidR="007C7CE2" w:rsidRPr="00161E24" w:rsidRDefault="007C7CE2" w:rsidP="007C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10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1371" w:type="dxa"/>
            <w:shd w:val="clear" w:color="auto" w:fill="auto"/>
          </w:tcPr>
          <w:p w14:paraId="1F57752D" w14:textId="5DF94656" w:rsidR="007C7CE2" w:rsidRPr="00161E24" w:rsidRDefault="007C7CE2" w:rsidP="007C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10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</w:tr>
      <w:tr w:rsidR="007C7CE2" w:rsidRPr="00161E24" w14:paraId="37A85961" w14:textId="77777777" w:rsidTr="00650907">
        <w:tc>
          <w:tcPr>
            <w:tcW w:w="6048" w:type="dxa"/>
            <w:shd w:val="clear" w:color="auto" w:fill="auto"/>
          </w:tcPr>
          <w:p w14:paraId="74503DC6" w14:textId="77777777" w:rsidR="007C7CE2" w:rsidRPr="00161E24" w:rsidRDefault="007C7CE2" w:rsidP="007C7CE2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458" w:type="dxa"/>
            <w:shd w:val="clear" w:color="auto" w:fill="auto"/>
          </w:tcPr>
          <w:p w14:paraId="455ECC24" w14:textId="745B7EAC" w:rsidR="007C7CE2" w:rsidRPr="00161E24" w:rsidRDefault="007E0136" w:rsidP="00F0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E0136">
              <w:rPr>
                <w:rFonts w:asciiTheme="majorBidi" w:eastAsia="Calibri" w:hAnsiTheme="majorBidi" w:cstheme="majorBidi"/>
                <w:sz w:val="30"/>
                <w:szCs w:val="30"/>
              </w:rPr>
              <w:t>402</w:t>
            </w:r>
          </w:p>
        </w:tc>
        <w:tc>
          <w:tcPr>
            <w:tcW w:w="270" w:type="dxa"/>
          </w:tcPr>
          <w:p w14:paraId="6BC1AE2C" w14:textId="77777777" w:rsidR="007C7CE2" w:rsidRPr="00161E24" w:rsidRDefault="007C7CE2" w:rsidP="007C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shd w:val="clear" w:color="auto" w:fill="auto"/>
          </w:tcPr>
          <w:p w14:paraId="60CA5A9E" w14:textId="1955A23E" w:rsidR="007C7CE2" w:rsidRPr="00161E24" w:rsidRDefault="007C7CE2" w:rsidP="007C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251</w:t>
            </w:r>
          </w:p>
        </w:tc>
      </w:tr>
      <w:tr w:rsidR="007C7CE2" w:rsidRPr="00161E24" w14:paraId="72D20F84" w14:textId="77777777" w:rsidTr="00650907">
        <w:tc>
          <w:tcPr>
            <w:tcW w:w="6048" w:type="dxa"/>
            <w:shd w:val="clear" w:color="auto" w:fill="auto"/>
          </w:tcPr>
          <w:p w14:paraId="5079B814" w14:textId="77777777" w:rsidR="007C7CE2" w:rsidRPr="00161E24" w:rsidRDefault="007C7CE2" w:rsidP="007C7CE2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458" w:type="dxa"/>
            <w:shd w:val="clear" w:color="auto" w:fill="auto"/>
          </w:tcPr>
          <w:p w14:paraId="6897A8EF" w14:textId="38613BFD" w:rsidR="007C7CE2" w:rsidRPr="00161E24" w:rsidRDefault="007E0136" w:rsidP="00F0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E0136">
              <w:rPr>
                <w:rFonts w:asciiTheme="majorBidi" w:eastAsia="Calibri" w:hAnsiTheme="majorBidi" w:cstheme="majorBidi"/>
                <w:sz w:val="30"/>
                <w:szCs w:val="30"/>
              </w:rPr>
              <w:t>1,160</w:t>
            </w:r>
          </w:p>
        </w:tc>
        <w:tc>
          <w:tcPr>
            <w:tcW w:w="270" w:type="dxa"/>
          </w:tcPr>
          <w:p w14:paraId="4013E99B" w14:textId="77777777" w:rsidR="007C7CE2" w:rsidRPr="00161E24" w:rsidRDefault="007C7CE2" w:rsidP="007C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shd w:val="clear" w:color="auto" w:fill="auto"/>
          </w:tcPr>
          <w:p w14:paraId="1D38D894" w14:textId="35069676" w:rsidR="007C7CE2" w:rsidRPr="00161E24" w:rsidRDefault="007C7CE2" w:rsidP="007C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1,242</w:t>
            </w:r>
          </w:p>
        </w:tc>
      </w:tr>
      <w:tr w:rsidR="007C7CE2" w:rsidRPr="00161E24" w14:paraId="0E0FD1D1" w14:textId="77777777" w:rsidTr="00650907">
        <w:tc>
          <w:tcPr>
            <w:tcW w:w="6048" w:type="dxa"/>
            <w:shd w:val="clear" w:color="auto" w:fill="auto"/>
          </w:tcPr>
          <w:p w14:paraId="7FAA4232" w14:textId="77777777" w:rsidR="007C7CE2" w:rsidRPr="00161E24" w:rsidRDefault="007C7CE2" w:rsidP="007C7CE2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458" w:type="dxa"/>
            <w:shd w:val="clear" w:color="auto" w:fill="auto"/>
          </w:tcPr>
          <w:p w14:paraId="41BA731F" w14:textId="1D0F176F" w:rsidR="007C7CE2" w:rsidRPr="00161E24" w:rsidRDefault="007E0136" w:rsidP="00F0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E0136">
              <w:rPr>
                <w:rFonts w:asciiTheme="majorBidi" w:eastAsia="Calibri" w:hAnsiTheme="majorBidi" w:cstheme="majorBidi"/>
                <w:sz w:val="30"/>
                <w:szCs w:val="30"/>
              </w:rPr>
              <w:t>(1,494)</w:t>
            </w:r>
          </w:p>
        </w:tc>
        <w:tc>
          <w:tcPr>
            <w:tcW w:w="270" w:type="dxa"/>
          </w:tcPr>
          <w:p w14:paraId="2D5C54E3" w14:textId="77777777" w:rsidR="007C7CE2" w:rsidRPr="00161E24" w:rsidRDefault="007C7CE2" w:rsidP="007C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1" w:type="dxa"/>
            <w:shd w:val="clear" w:color="auto" w:fill="auto"/>
          </w:tcPr>
          <w:p w14:paraId="28DF48F3" w14:textId="632E83E5" w:rsidR="007C7CE2" w:rsidRPr="00161E24" w:rsidRDefault="007C7CE2" w:rsidP="007C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(1,438)</w:t>
            </w:r>
          </w:p>
        </w:tc>
      </w:tr>
      <w:tr w:rsidR="007C7CE2" w:rsidRPr="00161E24" w14:paraId="78CDDF52" w14:textId="77777777" w:rsidTr="00650907">
        <w:tc>
          <w:tcPr>
            <w:tcW w:w="6048" w:type="dxa"/>
            <w:shd w:val="clear" w:color="auto" w:fill="auto"/>
          </w:tcPr>
          <w:p w14:paraId="0FF0F819" w14:textId="77777777" w:rsidR="007C7CE2" w:rsidRPr="00161E24" w:rsidRDefault="007C7CE2" w:rsidP="007C7CE2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458" w:type="dxa"/>
            <w:tcBorders>
              <w:bottom w:val="single" w:sz="4" w:space="0" w:color="auto"/>
            </w:tcBorders>
            <w:shd w:val="clear" w:color="auto" w:fill="auto"/>
          </w:tcPr>
          <w:p w14:paraId="2A6AA143" w14:textId="56BC2D17" w:rsidR="007C7CE2" w:rsidRPr="00161E24" w:rsidRDefault="007E0136" w:rsidP="00F0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E0136">
              <w:rPr>
                <w:rFonts w:asciiTheme="majorBidi" w:eastAsia="Calibri" w:hAnsiTheme="majorBidi" w:cstheme="majorBidi"/>
                <w:sz w:val="30"/>
                <w:szCs w:val="30"/>
              </w:rPr>
              <w:t>(10)</w:t>
            </w:r>
          </w:p>
        </w:tc>
        <w:tc>
          <w:tcPr>
            <w:tcW w:w="270" w:type="dxa"/>
          </w:tcPr>
          <w:p w14:paraId="63308088" w14:textId="77777777" w:rsidR="007C7CE2" w:rsidRPr="00161E24" w:rsidRDefault="007C7CE2" w:rsidP="007C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  <w:shd w:val="clear" w:color="auto" w:fill="auto"/>
          </w:tcPr>
          <w:p w14:paraId="57B95A6F" w14:textId="706C6BF4" w:rsidR="007C7CE2" w:rsidRPr="00161E24" w:rsidRDefault="007C7CE2" w:rsidP="007C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(7)</w:t>
            </w:r>
          </w:p>
        </w:tc>
      </w:tr>
      <w:tr w:rsidR="007C7CE2" w:rsidRPr="00161E24" w14:paraId="2C6D7806" w14:textId="77777777" w:rsidTr="00650907">
        <w:trPr>
          <w:trHeight w:val="289"/>
        </w:trPr>
        <w:tc>
          <w:tcPr>
            <w:tcW w:w="6048" w:type="dxa"/>
            <w:shd w:val="clear" w:color="auto" w:fill="auto"/>
          </w:tcPr>
          <w:p w14:paraId="0CFD4FEB" w14:textId="729CCAFD" w:rsidR="007C7CE2" w:rsidRPr="00161E24" w:rsidRDefault="007C7CE2" w:rsidP="007C7CE2">
            <w:pP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สินทรัพย์สุทธิ (ร้อยละ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100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EF990D" w14:textId="652B64F7" w:rsidR="007C7CE2" w:rsidRPr="00161E24" w:rsidRDefault="007E0136" w:rsidP="00F0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7E0136">
              <w:rPr>
                <w:rFonts w:asciiTheme="majorBidi" w:eastAsia="Calibr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70" w:type="dxa"/>
          </w:tcPr>
          <w:p w14:paraId="18CC2008" w14:textId="77777777" w:rsidR="007C7CE2" w:rsidRPr="00161E24" w:rsidRDefault="007C7CE2" w:rsidP="007C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CF67C8" w14:textId="79EA6307" w:rsidR="007C7CE2" w:rsidRPr="00161E24" w:rsidRDefault="007C7CE2" w:rsidP="007C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48</w:t>
            </w:r>
          </w:p>
        </w:tc>
      </w:tr>
      <w:tr w:rsidR="007C7CE2" w:rsidRPr="00161E24" w14:paraId="3CC7DF3F" w14:textId="77777777" w:rsidTr="00650907">
        <w:tc>
          <w:tcPr>
            <w:tcW w:w="6048" w:type="dxa"/>
            <w:shd w:val="clear" w:color="auto" w:fill="auto"/>
          </w:tcPr>
          <w:p w14:paraId="7EA2594A" w14:textId="77777777" w:rsidR="007C7CE2" w:rsidRPr="00161E24" w:rsidRDefault="007C7CE2" w:rsidP="007C7CE2">
            <w:pPr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  <w:shd w:val="clear" w:color="auto" w:fill="auto"/>
          </w:tcPr>
          <w:p w14:paraId="3548674A" w14:textId="77777777" w:rsidR="007C7CE2" w:rsidRPr="00161E24" w:rsidRDefault="007C7CE2" w:rsidP="007C7CE2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4E197E" w14:textId="77777777" w:rsidR="007C7CE2" w:rsidRPr="00161E24" w:rsidRDefault="007C7CE2" w:rsidP="007C7CE2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shd w:val="clear" w:color="auto" w:fill="auto"/>
          </w:tcPr>
          <w:p w14:paraId="35AF6204" w14:textId="69F58076" w:rsidR="007C7CE2" w:rsidRPr="00161E24" w:rsidRDefault="007C7CE2" w:rsidP="007C7CE2">
            <w:pPr>
              <w:pStyle w:val="acctfourfigures"/>
              <w:tabs>
                <w:tab w:val="clear" w:pos="765"/>
                <w:tab w:val="decimal" w:pos="1067"/>
              </w:tabs>
              <w:spacing w:line="240" w:lineRule="atLeast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7C7CE2" w:rsidRPr="00161E24" w14:paraId="34060E05" w14:textId="77777777" w:rsidTr="00650907">
        <w:tc>
          <w:tcPr>
            <w:tcW w:w="6048" w:type="dxa"/>
            <w:shd w:val="clear" w:color="auto" w:fill="auto"/>
          </w:tcPr>
          <w:p w14:paraId="5ACC4ABA" w14:textId="77777777" w:rsidR="007C7CE2" w:rsidRPr="00161E24" w:rsidRDefault="007C7CE2" w:rsidP="007C7CE2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สินทรัพย์สุทธิส่วนที่เป็นของกลุ่มบริษัท </w:t>
            </w:r>
          </w:p>
        </w:tc>
        <w:tc>
          <w:tcPr>
            <w:tcW w:w="1458" w:type="dxa"/>
            <w:shd w:val="clear" w:color="auto" w:fill="auto"/>
          </w:tcPr>
          <w:p w14:paraId="6A5BAF6A" w14:textId="442CA3F8" w:rsidR="007C7CE2" w:rsidRPr="002A2085" w:rsidRDefault="00515603" w:rsidP="00F0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515603">
              <w:rPr>
                <w:rFonts w:asciiTheme="majorBidi" w:eastAsia="Calibr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0F2EAB80" w14:textId="77777777" w:rsidR="007C7CE2" w:rsidRPr="002A2085" w:rsidRDefault="007C7CE2" w:rsidP="007C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shd w:val="clear" w:color="auto" w:fill="auto"/>
          </w:tcPr>
          <w:p w14:paraId="5A655A49" w14:textId="23D782D5" w:rsidR="007C7CE2" w:rsidRPr="00161E24" w:rsidRDefault="007C7CE2" w:rsidP="007C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12</w:t>
            </w:r>
          </w:p>
        </w:tc>
      </w:tr>
      <w:tr w:rsidR="007C7CE2" w:rsidRPr="00161E24" w14:paraId="35DE0B06" w14:textId="77777777" w:rsidTr="00650907">
        <w:trPr>
          <w:trHeight w:val="244"/>
        </w:trPr>
        <w:tc>
          <w:tcPr>
            <w:tcW w:w="6048" w:type="dxa"/>
            <w:shd w:val="clear" w:color="auto" w:fill="auto"/>
          </w:tcPr>
          <w:p w14:paraId="77C78150" w14:textId="2DD9ABE3" w:rsidR="007C7CE2" w:rsidRPr="00161E24" w:rsidRDefault="007C7CE2" w:rsidP="007C7CE2">
            <w:pPr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มูลค่าตามบัญชีของเงินลงทุนในบริษัทร่วม</w:t>
            </w: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B8C955" w14:textId="1E19B3D3" w:rsidR="007C7CE2" w:rsidRPr="00161E24" w:rsidRDefault="00515603" w:rsidP="00F0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515603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15</w:t>
            </w:r>
          </w:p>
        </w:tc>
        <w:tc>
          <w:tcPr>
            <w:tcW w:w="270" w:type="dxa"/>
          </w:tcPr>
          <w:p w14:paraId="0C0264BA" w14:textId="77777777" w:rsidR="007C7CE2" w:rsidRPr="00161E24" w:rsidRDefault="007C7CE2" w:rsidP="007C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1091AE" w14:textId="5850AC5B" w:rsidR="007C7CE2" w:rsidRPr="00161E24" w:rsidRDefault="007C7CE2" w:rsidP="007C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12</w:t>
            </w:r>
          </w:p>
        </w:tc>
      </w:tr>
      <w:tr w:rsidR="007C7CE2" w:rsidRPr="00161E24" w14:paraId="0F8A95D1" w14:textId="77777777" w:rsidTr="00650907">
        <w:tc>
          <w:tcPr>
            <w:tcW w:w="6048" w:type="dxa"/>
            <w:shd w:val="clear" w:color="auto" w:fill="auto"/>
          </w:tcPr>
          <w:p w14:paraId="2259BC79" w14:textId="77777777" w:rsidR="007C7CE2" w:rsidRPr="008F058D" w:rsidRDefault="007C7CE2" w:rsidP="007C7CE2">
            <w:pPr>
              <w:tabs>
                <w:tab w:val="clear" w:pos="227"/>
                <w:tab w:val="left" w:pos="191"/>
              </w:tabs>
              <w:spacing w:line="100" w:lineRule="atLeast"/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  <w:cs/>
              </w:rPr>
            </w:pPr>
          </w:p>
        </w:tc>
        <w:tc>
          <w:tcPr>
            <w:tcW w:w="1458" w:type="dxa"/>
            <w:shd w:val="clear" w:color="auto" w:fill="auto"/>
            <w:vAlign w:val="bottom"/>
          </w:tcPr>
          <w:p w14:paraId="67A038E2" w14:textId="77777777" w:rsidR="007C7CE2" w:rsidRPr="00161E24" w:rsidRDefault="007C7CE2" w:rsidP="007C7CE2">
            <w:pPr>
              <w:pStyle w:val="acctfourfigures"/>
              <w:tabs>
                <w:tab w:val="clear" w:pos="765"/>
                <w:tab w:val="decimal" w:pos="989"/>
              </w:tabs>
              <w:spacing w:line="100" w:lineRule="atLeast"/>
              <w:rPr>
                <w:rFonts w:asciiTheme="majorBidi" w:eastAsia="Calibr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134BE0" w14:textId="77777777" w:rsidR="007C7CE2" w:rsidRPr="00161E24" w:rsidRDefault="007C7CE2" w:rsidP="007C7CE2">
            <w:pPr>
              <w:pStyle w:val="acctfourfigures"/>
              <w:tabs>
                <w:tab w:val="clear" w:pos="765"/>
                <w:tab w:val="decimal" w:pos="1057"/>
              </w:tabs>
              <w:spacing w:line="100" w:lineRule="atLeast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08B32885" w14:textId="52DEE566" w:rsidR="007C7CE2" w:rsidRPr="00161E24" w:rsidRDefault="007C7CE2" w:rsidP="007C7CE2">
            <w:pPr>
              <w:pStyle w:val="acctfourfigures"/>
              <w:tabs>
                <w:tab w:val="clear" w:pos="765"/>
                <w:tab w:val="decimal" w:pos="1067"/>
              </w:tabs>
              <w:spacing w:line="100" w:lineRule="atLeast"/>
              <w:rPr>
                <w:rFonts w:asciiTheme="majorBidi" w:eastAsia="Calibr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7C7CE2" w:rsidRPr="00161E24" w14:paraId="7DBD3148" w14:textId="77777777" w:rsidTr="00650907">
        <w:tc>
          <w:tcPr>
            <w:tcW w:w="6048" w:type="dxa"/>
            <w:shd w:val="clear" w:color="auto" w:fill="auto"/>
          </w:tcPr>
          <w:p w14:paraId="52A23A7B" w14:textId="77777777" w:rsidR="007C7CE2" w:rsidRPr="00550A11" w:rsidRDefault="007C7CE2" w:rsidP="007C7CE2">
            <w:pPr>
              <w:tabs>
                <w:tab w:val="clear" w:pos="227"/>
                <w:tab w:val="left" w:pos="191"/>
              </w:tabs>
              <w:ind w:left="191" w:hanging="19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eastAsia="Calibri" w:hAnsiTheme="majorBidi" w:cstheme="majorBidi"/>
                <w:color w:val="000000" w:themeColor="text1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34AA6C6E" w14:textId="77777777" w:rsidR="007C7CE2" w:rsidRPr="00161E24" w:rsidRDefault="007C7CE2" w:rsidP="007C7CE2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F5E3A5F" w14:textId="77777777" w:rsidR="007C7CE2" w:rsidRPr="00161E24" w:rsidRDefault="007C7CE2" w:rsidP="007C7CE2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090E9972" w14:textId="1B52B7B4" w:rsidR="007C7CE2" w:rsidRPr="00161E24" w:rsidRDefault="007C7CE2" w:rsidP="007C7CE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C7CE2" w:rsidRPr="00161E24" w14:paraId="40E9E73B" w14:textId="77777777" w:rsidTr="00650907">
        <w:tc>
          <w:tcPr>
            <w:tcW w:w="6048" w:type="dxa"/>
            <w:shd w:val="clear" w:color="auto" w:fill="auto"/>
          </w:tcPr>
          <w:p w14:paraId="5E18A1D9" w14:textId="77777777" w:rsidR="007C7CE2" w:rsidRPr="00161E24" w:rsidRDefault="007C7CE2" w:rsidP="007C7CE2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hanging="720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รวมรายการต่อไปนี้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205E40F" w14:textId="77777777" w:rsidR="007C7CE2" w:rsidRPr="00161E24" w:rsidRDefault="007C7CE2" w:rsidP="007C7CE2">
            <w:pPr>
              <w:pStyle w:val="acctfourfigures"/>
              <w:tabs>
                <w:tab w:val="clear" w:pos="765"/>
                <w:tab w:val="decimal" w:pos="989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4C2EB2D" w14:textId="77777777" w:rsidR="007C7CE2" w:rsidRPr="00161E24" w:rsidRDefault="007C7CE2" w:rsidP="007C7CE2">
            <w:pPr>
              <w:pStyle w:val="acctfourfigures"/>
              <w:tabs>
                <w:tab w:val="clear" w:pos="765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670B18AB" w14:textId="6CF24160" w:rsidR="007C7CE2" w:rsidRPr="00161E24" w:rsidRDefault="007C7CE2" w:rsidP="007C7CE2">
            <w:pPr>
              <w:pStyle w:val="acctfourfigures"/>
              <w:tabs>
                <w:tab w:val="clear" w:pos="765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  <w:tr w:rsidR="007C7CE2" w:rsidRPr="00161E24" w14:paraId="69DF64AA" w14:textId="77777777" w:rsidTr="00650907">
        <w:trPr>
          <w:trHeight w:val="68"/>
        </w:trPr>
        <w:tc>
          <w:tcPr>
            <w:tcW w:w="6048" w:type="dxa"/>
            <w:shd w:val="clear" w:color="auto" w:fill="auto"/>
          </w:tcPr>
          <w:p w14:paraId="6858892A" w14:textId="77777777" w:rsidR="007C7CE2" w:rsidRPr="00161E24" w:rsidRDefault="007C7CE2" w:rsidP="007C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 ค่าเสื่อมราคาและค่าตัดจำหน่าย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2792FC15" w14:textId="2103C012" w:rsidR="007C7CE2" w:rsidRPr="00161E24" w:rsidRDefault="00DD637F" w:rsidP="00F0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D637F">
              <w:rPr>
                <w:rFonts w:asciiTheme="majorBidi" w:eastAsia="Calibri" w:hAnsiTheme="majorBidi" w:cstheme="majorBidi"/>
                <w:sz w:val="30"/>
                <w:szCs w:val="30"/>
              </w:rPr>
              <w:t>118</w:t>
            </w:r>
          </w:p>
        </w:tc>
        <w:tc>
          <w:tcPr>
            <w:tcW w:w="270" w:type="dxa"/>
          </w:tcPr>
          <w:p w14:paraId="6E2CF914" w14:textId="77777777" w:rsidR="007C7CE2" w:rsidRPr="00161E24" w:rsidRDefault="007C7CE2" w:rsidP="007C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4CDD73B7" w14:textId="202F9733" w:rsidR="007C7CE2" w:rsidRPr="00161E24" w:rsidRDefault="007C7CE2" w:rsidP="007C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148</w:t>
            </w:r>
          </w:p>
        </w:tc>
      </w:tr>
      <w:tr w:rsidR="007C7CE2" w:rsidRPr="00161E24" w14:paraId="2A167B91" w14:textId="77777777" w:rsidTr="00650907">
        <w:tc>
          <w:tcPr>
            <w:tcW w:w="6048" w:type="dxa"/>
            <w:shd w:val="clear" w:color="auto" w:fill="auto"/>
          </w:tcPr>
          <w:p w14:paraId="3A25C3B2" w14:textId="77777777" w:rsidR="007C7CE2" w:rsidRPr="00161E24" w:rsidRDefault="007C7CE2" w:rsidP="007C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- ดอกเบี้ยจ่าย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55D159C1" w14:textId="5F2E2838" w:rsidR="007C7CE2" w:rsidRPr="00161E24" w:rsidRDefault="00DD637F" w:rsidP="00F0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D637F">
              <w:rPr>
                <w:rFonts w:asciiTheme="majorBidi" w:eastAsia="Calibr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270" w:type="dxa"/>
          </w:tcPr>
          <w:p w14:paraId="4BC4B327" w14:textId="77777777" w:rsidR="007C7CE2" w:rsidRPr="00161E24" w:rsidRDefault="007C7CE2" w:rsidP="007C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5B6D3600" w14:textId="07C999FF" w:rsidR="007C7CE2" w:rsidRPr="00161E24" w:rsidRDefault="007C7CE2" w:rsidP="007C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31</w:t>
            </w:r>
          </w:p>
        </w:tc>
      </w:tr>
      <w:tr w:rsidR="007C7CE2" w:rsidRPr="00161E24" w14:paraId="3B61895F" w14:textId="77777777" w:rsidTr="00650907">
        <w:tc>
          <w:tcPr>
            <w:tcW w:w="6048" w:type="dxa"/>
            <w:shd w:val="clear" w:color="auto" w:fill="auto"/>
          </w:tcPr>
          <w:p w14:paraId="3B8F301C" w14:textId="77777777" w:rsidR="007C7CE2" w:rsidRPr="00161E24" w:rsidRDefault="007C7CE2" w:rsidP="007C7CE2">
            <w:pPr>
              <w:pStyle w:val="ListParagraph"/>
              <w:numPr>
                <w:ilvl w:val="0"/>
                <w:numId w:val="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color w:val="000000" w:themeColor="text1"/>
                <w:sz w:val="30"/>
                <w:szCs w:val="30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1458" w:type="dxa"/>
            <w:shd w:val="clear" w:color="auto" w:fill="auto"/>
            <w:vAlign w:val="bottom"/>
          </w:tcPr>
          <w:p w14:paraId="7F35721E" w14:textId="4410F0CB" w:rsidR="007C7CE2" w:rsidRPr="00161E24" w:rsidRDefault="00DD637F" w:rsidP="00F050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D637F">
              <w:rPr>
                <w:rFonts w:asciiTheme="majorBidi" w:eastAsia="Calibr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70" w:type="dxa"/>
          </w:tcPr>
          <w:p w14:paraId="77FB48FE" w14:textId="77777777" w:rsidR="007C7CE2" w:rsidRPr="00161E24" w:rsidRDefault="007C7CE2" w:rsidP="007C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71" w:type="dxa"/>
            <w:shd w:val="clear" w:color="auto" w:fill="auto"/>
            <w:vAlign w:val="bottom"/>
          </w:tcPr>
          <w:p w14:paraId="4067E1D5" w14:textId="24623A88" w:rsidR="007C7CE2" w:rsidRPr="00161E24" w:rsidRDefault="007C7CE2" w:rsidP="007C7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11</w:t>
            </w:r>
          </w:p>
        </w:tc>
      </w:tr>
    </w:tbl>
    <w:p w14:paraId="1FF9E856" w14:textId="0E27106C" w:rsidR="00761701" w:rsidRPr="00161E24" w:rsidRDefault="00761701" w:rsidP="00E90FFF">
      <w:pPr>
        <w:pStyle w:val="block"/>
        <w:spacing w:after="0" w:line="240" w:lineRule="atLeast"/>
        <w:ind w:left="540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517902AB" w14:textId="2E06653F" w:rsidR="00E90FFF" w:rsidRPr="00161E24" w:rsidRDefault="00E90FFF" w:rsidP="00E90FFF">
      <w:pPr>
        <w:pStyle w:val="block"/>
        <w:spacing w:after="0" w:line="240" w:lineRule="atLeast"/>
        <w:ind w:left="540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lastRenderedPageBreak/>
        <w:t>บริษัทร่วมที่ไม่มีสาระสำคัญ</w:t>
      </w:r>
    </w:p>
    <w:p w14:paraId="2A684306" w14:textId="77777777" w:rsidR="00E90FFF" w:rsidRPr="00161E24" w:rsidRDefault="00E90FFF" w:rsidP="00E90FFF">
      <w:pPr>
        <w:pStyle w:val="block"/>
        <w:spacing w:after="0" w:line="240" w:lineRule="atLeast"/>
        <w:ind w:left="720"/>
        <w:rPr>
          <w:rFonts w:asciiTheme="majorBidi" w:hAnsiTheme="majorBidi" w:cstheme="majorBidi"/>
          <w:sz w:val="30"/>
          <w:szCs w:val="30"/>
          <w:lang w:val="en-US"/>
        </w:rPr>
      </w:pPr>
    </w:p>
    <w:p w14:paraId="7CDFFC0B" w14:textId="52E296F9" w:rsidR="00E90FFF" w:rsidRPr="00161E24" w:rsidRDefault="00E90FFF" w:rsidP="00E90F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  <w:r w:rsidRPr="00161E24">
        <w:rPr>
          <w:rFonts w:asciiTheme="majorBidi" w:hAnsiTheme="majorBidi" w:cstheme="majorBidi"/>
          <w:spacing w:val="-4"/>
          <w:sz w:val="30"/>
          <w:szCs w:val="30"/>
          <w:cs/>
        </w:rPr>
        <w:t>ตารางต่อไปนี้สรุปข้อมูลทางการเงินของส่วนได้เสียของกลุ่มบริษัทในบริษัทร่วมที่ไม่มีสาระสำคัญจากจำนวนเงิน</w:t>
      </w:r>
      <w:r w:rsidR="00891019">
        <w:rPr>
          <w:rFonts w:asciiTheme="majorBidi" w:hAnsiTheme="majorBidi" w:cstheme="majorBidi"/>
          <w:spacing w:val="-4"/>
          <w:sz w:val="30"/>
          <w:szCs w:val="30"/>
        </w:rPr>
        <w:br/>
      </w:r>
      <w:r w:rsidRPr="00161E24">
        <w:rPr>
          <w:rFonts w:asciiTheme="majorBidi" w:hAnsiTheme="majorBidi" w:cstheme="majorBidi"/>
          <w:spacing w:val="-4"/>
          <w:sz w:val="30"/>
          <w:szCs w:val="30"/>
          <w:cs/>
        </w:rPr>
        <w:t>ที่รายงานในงบการเงินรวมของกลุ่มบริษัท</w:t>
      </w:r>
    </w:p>
    <w:p w14:paraId="37D51B0C" w14:textId="6C875E6F" w:rsidR="00E90FFF" w:rsidRDefault="00E90FFF" w:rsidP="00E90FFF">
      <w:pPr>
        <w:pStyle w:val="block"/>
        <w:spacing w:after="0" w:line="240" w:lineRule="atLeast"/>
        <w:ind w:left="360"/>
        <w:rPr>
          <w:rFonts w:asciiTheme="majorBidi" w:hAnsiTheme="majorBidi" w:cstheme="majorBidi"/>
          <w:sz w:val="30"/>
          <w:szCs w:val="30"/>
          <w:lang w:val="en-US"/>
        </w:rPr>
      </w:pP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6210"/>
        <w:gridCol w:w="1350"/>
        <w:gridCol w:w="270"/>
        <w:gridCol w:w="1350"/>
      </w:tblGrid>
      <w:tr w:rsidR="00B67DD0" w:rsidRPr="00161E24" w14:paraId="2AFB8737" w14:textId="77777777" w:rsidTr="00516440">
        <w:trPr>
          <w:tblHeader/>
        </w:trPr>
        <w:tc>
          <w:tcPr>
            <w:tcW w:w="6210" w:type="dxa"/>
            <w:shd w:val="clear" w:color="auto" w:fill="auto"/>
          </w:tcPr>
          <w:p w14:paraId="796F2BD6" w14:textId="77777777" w:rsidR="00B67DD0" w:rsidRPr="0053265B" w:rsidRDefault="00B67DD0" w:rsidP="0053265B">
            <w:pPr>
              <w:pStyle w:val="block"/>
              <w:spacing w:after="0"/>
              <w:ind w:left="89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38F1B00C" w14:textId="77328B89" w:rsidR="00B67DD0" w:rsidRPr="0053265B" w:rsidRDefault="00B67DD0" w:rsidP="00763091">
            <w:pPr>
              <w:pStyle w:val="acctfourfigures"/>
              <w:tabs>
                <w:tab w:val="clear" w:pos="765"/>
              </w:tabs>
              <w:spacing w:line="240" w:lineRule="atLeast"/>
              <w:ind w:right="-104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 w:rsidRPr="0053265B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บริษัทร่วมที่ไม่มีสาระสำคัญ</w:t>
            </w:r>
          </w:p>
        </w:tc>
      </w:tr>
      <w:tr w:rsidR="00FA17FB" w:rsidRPr="00161E24" w14:paraId="645930EE" w14:textId="77777777" w:rsidTr="00516440">
        <w:trPr>
          <w:tblHeader/>
        </w:trPr>
        <w:tc>
          <w:tcPr>
            <w:tcW w:w="6210" w:type="dxa"/>
            <w:shd w:val="clear" w:color="auto" w:fill="auto"/>
          </w:tcPr>
          <w:p w14:paraId="0E7F0E11" w14:textId="77777777" w:rsidR="00FA17FB" w:rsidRPr="0053265B" w:rsidRDefault="00FA17FB" w:rsidP="00FA17FB">
            <w:pPr>
              <w:pStyle w:val="block"/>
              <w:spacing w:after="0"/>
              <w:ind w:left="89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3B4B67C9" w14:textId="235D5C94" w:rsidR="00FA17FB" w:rsidRPr="0053265B" w:rsidRDefault="00FA17FB" w:rsidP="00FA17FB">
            <w:pPr>
              <w:pStyle w:val="block"/>
              <w:spacing w:after="0"/>
              <w:ind w:left="0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56D95A0B" w14:textId="77777777" w:rsidR="00FA17FB" w:rsidRPr="00161E24" w:rsidRDefault="00FA17FB" w:rsidP="00FA17F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6B603188" w14:textId="7E185EE0" w:rsidR="00FA17FB" w:rsidRPr="00161E24" w:rsidRDefault="00FA17FB" w:rsidP="00FA17F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B67DD0" w:rsidRPr="00161E24" w14:paraId="75B38EB6" w14:textId="77777777" w:rsidTr="00516440">
        <w:trPr>
          <w:trHeight w:val="279"/>
        </w:trPr>
        <w:tc>
          <w:tcPr>
            <w:tcW w:w="6210" w:type="dxa"/>
            <w:shd w:val="clear" w:color="auto" w:fill="auto"/>
          </w:tcPr>
          <w:p w14:paraId="4CB7047C" w14:textId="77777777" w:rsidR="00B67DD0" w:rsidRPr="00161E24" w:rsidRDefault="00B67DD0" w:rsidP="005326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9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2433E3B6" w14:textId="77777777" w:rsidR="00B67DD0" w:rsidRPr="00B67DD0" w:rsidRDefault="00B67DD0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23ACC" w:rsidRPr="00161E24" w14:paraId="6B0FE22F" w14:textId="77777777" w:rsidTr="00516440">
        <w:trPr>
          <w:trHeight w:val="279"/>
        </w:trPr>
        <w:tc>
          <w:tcPr>
            <w:tcW w:w="6210" w:type="dxa"/>
            <w:shd w:val="clear" w:color="auto" w:fill="auto"/>
          </w:tcPr>
          <w:p w14:paraId="0476D4E8" w14:textId="43E08F9E" w:rsidR="00423ACC" w:rsidRPr="00161E24" w:rsidRDefault="00423ACC" w:rsidP="0042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9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มูลค่าตามบัญชีของส่วนได้เสียในบริษัทร่วมที่ไม่มีสาระสำคัญ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5DD27443" w14:textId="773B67AA" w:rsidR="00423ACC" w:rsidRPr="006806A9" w:rsidRDefault="00DD637F" w:rsidP="00423ACC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DD637F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270</w:t>
            </w:r>
          </w:p>
        </w:tc>
        <w:tc>
          <w:tcPr>
            <w:tcW w:w="270" w:type="dxa"/>
          </w:tcPr>
          <w:p w14:paraId="6DC32014" w14:textId="77777777" w:rsidR="00423ACC" w:rsidRPr="00161E24" w:rsidRDefault="00423ACC" w:rsidP="0042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</w:tcPr>
          <w:p w14:paraId="71B29520" w14:textId="099DD1D4" w:rsidR="00423ACC" w:rsidRPr="00161E24" w:rsidRDefault="00423ACC" w:rsidP="0042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231</w:t>
            </w:r>
          </w:p>
        </w:tc>
      </w:tr>
      <w:tr w:rsidR="00423ACC" w:rsidRPr="00161E24" w14:paraId="5A51F020" w14:textId="77777777" w:rsidTr="00516440">
        <w:trPr>
          <w:trHeight w:val="315"/>
        </w:trPr>
        <w:tc>
          <w:tcPr>
            <w:tcW w:w="6210" w:type="dxa"/>
            <w:shd w:val="clear" w:color="auto" w:fill="auto"/>
          </w:tcPr>
          <w:p w14:paraId="5B652520" w14:textId="18F272AC" w:rsidR="00423ACC" w:rsidRPr="00161E24" w:rsidRDefault="00423ACC" w:rsidP="0042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9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shd w:val="clear" w:color="auto" w:fill="auto"/>
          </w:tcPr>
          <w:p w14:paraId="524E26CC" w14:textId="77777777" w:rsidR="00423ACC" w:rsidRPr="00161E24" w:rsidRDefault="00423ACC" w:rsidP="00423ACC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B3348B6" w14:textId="77777777" w:rsidR="00423ACC" w:rsidRPr="00161E24" w:rsidRDefault="00423ACC" w:rsidP="0042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979377A" w14:textId="57A6FB03" w:rsidR="00423ACC" w:rsidRPr="00161E24" w:rsidRDefault="00423ACC" w:rsidP="0042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423ACC" w:rsidRPr="00161E24" w14:paraId="32BF9098" w14:textId="77777777" w:rsidTr="00516440">
        <w:trPr>
          <w:trHeight w:val="315"/>
        </w:trPr>
        <w:tc>
          <w:tcPr>
            <w:tcW w:w="6210" w:type="dxa"/>
            <w:shd w:val="clear" w:color="auto" w:fill="auto"/>
          </w:tcPr>
          <w:p w14:paraId="09B985EE" w14:textId="7A1AF70C" w:rsidR="00423ACC" w:rsidRPr="00161E24" w:rsidRDefault="00423ACC" w:rsidP="0042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9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ส่วนแบ่งของกลุ่มบริษัทใน</w:t>
            </w:r>
          </w:p>
        </w:tc>
        <w:tc>
          <w:tcPr>
            <w:tcW w:w="1350" w:type="dxa"/>
            <w:shd w:val="clear" w:color="auto" w:fill="auto"/>
          </w:tcPr>
          <w:p w14:paraId="2D53B89B" w14:textId="77777777" w:rsidR="00423ACC" w:rsidRPr="00161E24" w:rsidRDefault="00423ACC" w:rsidP="00423ACC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FDDCE2C" w14:textId="77777777" w:rsidR="00423ACC" w:rsidRPr="00161E24" w:rsidRDefault="00423ACC" w:rsidP="0042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7B3B7334" w14:textId="77777777" w:rsidR="00423ACC" w:rsidRPr="00161E24" w:rsidRDefault="00423ACC" w:rsidP="0042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</w:tr>
      <w:tr w:rsidR="00423ACC" w:rsidRPr="00161E24" w14:paraId="102FF109" w14:textId="77777777" w:rsidTr="00516440">
        <w:trPr>
          <w:trHeight w:val="315"/>
        </w:trPr>
        <w:tc>
          <w:tcPr>
            <w:tcW w:w="6210" w:type="dxa"/>
            <w:shd w:val="clear" w:color="auto" w:fill="auto"/>
          </w:tcPr>
          <w:p w14:paraId="6D5A16B3" w14:textId="1A3EB014" w:rsidR="00423ACC" w:rsidRPr="00161E24" w:rsidRDefault="00423ACC" w:rsidP="0042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 กำไรจากการดำเนินงานอย่างต่อเนื่อง</w:t>
            </w:r>
          </w:p>
        </w:tc>
        <w:tc>
          <w:tcPr>
            <w:tcW w:w="1350" w:type="dxa"/>
            <w:shd w:val="clear" w:color="auto" w:fill="auto"/>
          </w:tcPr>
          <w:p w14:paraId="3425CE02" w14:textId="794B5790" w:rsidR="00423ACC" w:rsidRPr="00161E24" w:rsidRDefault="00DD637F" w:rsidP="00423ACC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DD637F">
              <w:rPr>
                <w:rFonts w:asciiTheme="majorBidi" w:eastAsia="Calibri" w:hAnsiTheme="majorBidi" w:cstheme="majorBidi"/>
                <w:sz w:val="30"/>
                <w:szCs w:val="30"/>
              </w:rPr>
              <w:t>2</w:t>
            </w:r>
            <w:r w:rsidR="00EA2956">
              <w:rPr>
                <w:rFonts w:asciiTheme="majorBidi" w:eastAsia="Calibr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295CFBAB" w14:textId="77777777" w:rsidR="00423ACC" w:rsidRPr="00161E24" w:rsidRDefault="00423ACC" w:rsidP="0042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F2F99E6" w14:textId="2FAEA84A" w:rsidR="00423ACC" w:rsidRPr="00161E24" w:rsidRDefault="00423ACC" w:rsidP="0042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27</w:t>
            </w:r>
          </w:p>
        </w:tc>
      </w:tr>
      <w:tr w:rsidR="00F217C0" w:rsidRPr="00161E24" w14:paraId="57E0262A" w14:textId="77777777" w:rsidTr="00516440">
        <w:trPr>
          <w:trHeight w:val="315"/>
        </w:trPr>
        <w:tc>
          <w:tcPr>
            <w:tcW w:w="6210" w:type="dxa"/>
            <w:shd w:val="clear" w:color="auto" w:fill="auto"/>
          </w:tcPr>
          <w:p w14:paraId="58A07DA7" w14:textId="38B1AC89" w:rsidR="00F217C0" w:rsidRPr="00161E24" w:rsidRDefault="00F217C0" w:rsidP="0042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- </w:t>
            </w:r>
            <w:r w:rsidRPr="00F217C0">
              <w:rPr>
                <w:rFonts w:asciiTheme="majorBidi" w:hAnsi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shd w:val="clear" w:color="auto" w:fill="auto"/>
          </w:tcPr>
          <w:p w14:paraId="20014D8E" w14:textId="352AA245" w:rsidR="00F217C0" w:rsidRPr="00DD637F" w:rsidRDefault="00366955" w:rsidP="0036695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090AEA" w14:textId="77777777" w:rsidR="00F217C0" w:rsidRPr="00161E24" w:rsidRDefault="00F217C0" w:rsidP="0042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EF4940B" w14:textId="3F9FFE8B" w:rsidR="00F217C0" w:rsidRDefault="00366955" w:rsidP="00366955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</w:tr>
      <w:tr w:rsidR="00423ACC" w:rsidRPr="00161E24" w14:paraId="4C8A1301" w14:textId="77777777" w:rsidTr="00516440">
        <w:trPr>
          <w:trHeight w:val="315"/>
        </w:trPr>
        <w:tc>
          <w:tcPr>
            <w:tcW w:w="6210" w:type="dxa"/>
            <w:shd w:val="clear" w:color="auto" w:fill="auto"/>
          </w:tcPr>
          <w:p w14:paraId="35FAB9D5" w14:textId="6807FCEE" w:rsidR="00423ACC" w:rsidRPr="00161E24" w:rsidRDefault="00423ACC" w:rsidP="0042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 กำไรขาดทุนเบ็ดเสร็จรวม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EB7DE58" w14:textId="5DF66218" w:rsidR="00423ACC" w:rsidRPr="00B67DD0" w:rsidRDefault="00DD637F" w:rsidP="00423ACC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DD637F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</w:t>
            </w:r>
            <w:r w:rsidR="00EA2956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1ED9B821" w14:textId="77777777" w:rsidR="00423ACC" w:rsidRPr="00B67DD0" w:rsidRDefault="00423ACC" w:rsidP="0042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797BAB" w14:textId="4389DD9C" w:rsidR="00423ACC" w:rsidRPr="00B67DD0" w:rsidRDefault="00423ACC" w:rsidP="00423A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27</w:t>
            </w:r>
          </w:p>
        </w:tc>
      </w:tr>
    </w:tbl>
    <w:p w14:paraId="6BE23C70" w14:textId="77777777" w:rsidR="00E90FFF" w:rsidRPr="00161E24" w:rsidRDefault="00E90FFF" w:rsidP="00E90FFF">
      <w:pPr>
        <w:rPr>
          <w:rFonts w:asciiTheme="majorBidi" w:hAnsiTheme="majorBidi" w:cstheme="majorBidi"/>
          <w:sz w:val="30"/>
          <w:szCs w:val="30"/>
        </w:rPr>
      </w:pPr>
    </w:p>
    <w:p w14:paraId="613594BD" w14:textId="5D567777" w:rsidR="000172CA" w:rsidRPr="00161E24" w:rsidRDefault="001E2F35" w:rsidP="008F64CE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tab/>
      </w:r>
      <w:r w:rsidR="000172CA" w:rsidRPr="00161E24">
        <w:rPr>
          <w:rFonts w:asciiTheme="majorBidi" w:hAnsiTheme="majorBidi" w:cstheme="majorBidi"/>
          <w:sz w:val="30"/>
          <w:szCs w:val="30"/>
          <w:u w:val="none"/>
          <w:cs/>
        </w:rPr>
        <w:t>เงินลงทุนในบริษัทย่อย</w:t>
      </w:r>
      <w:r w:rsidR="003F0511" w:rsidRPr="00161E24">
        <w:rPr>
          <w:rFonts w:asciiTheme="majorBidi" w:hAnsiTheme="majorBidi" w:cstheme="majorBidi"/>
          <w:sz w:val="30"/>
          <w:szCs w:val="30"/>
          <w:u w:val="none"/>
        </w:rPr>
        <w:tab/>
      </w:r>
    </w:p>
    <w:p w14:paraId="5AC9F1CE" w14:textId="545969D0" w:rsidR="006603C8" w:rsidRDefault="006603C8" w:rsidP="00E41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210"/>
        <w:gridCol w:w="1350"/>
        <w:gridCol w:w="270"/>
        <w:gridCol w:w="1350"/>
      </w:tblGrid>
      <w:tr w:rsidR="00B67DD0" w:rsidRPr="00161E24" w14:paraId="1231483A" w14:textId="77777777" w:rsidTr="000434D6">
        <w:trPr>
          <w:tblHeader/>
        </w:trPr>
        <w:tc>
          <w:tcPr>
            <w:tcW w:w="6210" w:type="dxa"/>
            <w:shd w:val="clear" w:color="auto" w:fill="auto"/>
          </w:tcPr>
          <w:p w14:paraId="534D5BED" w14:textId="77777777" w:rsidR="00B67DD0" w:rsidRPr="007941DE" w:rsidRDefault="00B67DD0" w:rsidP="00763091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59CC6AFD" w14:textId="7F763193" w:rsidR="00B67DD0" w:rsidRPr="00161E24" w:rsidRDefault="00810B87" w:rsidP="00EF12C0">
            <w:pPr>
              <w:pStyle w:val="acctfourfigures"/>
              <w:tabs>
                <w:tab w:val="clear" w:pos="765"/>
              </w:tabs>
              <w:spacing w:line="240" w:lineRule="atLeast"/>
              <w:ind w:right="-22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A17FB" w:rsidRPr="00161E24" w14:paraId="61E13608" w14:textId="77777777" w:rsidTr="000434D6">
        <w:trPr>
          <w:tblHeader/>
        </w:trPr>
        <w:tc>
          <w:tcPr>
            <w:tcW w:w="6210" w:type="dxa"/>
            <w:shd w:val="clear" w:color="auto" w:fill="auto"/>
          </w:tcPr>
          <w:p w14:paraId="07AC8428" w14:textId="77777777" w:rsidR="00FA17FB" w:rsidRPr="007941DE" w:rsidRDefault="00FA17FB" w:rsidP="00FA17FB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0056B705" w14:textId="6F9F8DC2" w:rsidR="00FA17FB" w:rsidRPr="007941DE" w:rsidRDefault="00FA17FB" w:rsidP="00FA17FB">
            <w:pPr>
              <w:pStyle w:val="block"/>
              <w:spacing w:after="0"/>
              <w:ind w:left="0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</w:tcPr>
          <w:p w14:paraId="19B7EF0B" w14:textId="77777777" w:rsidR="00FA17FB" w:rsidRPr="00161E24" w:rsidRDefault="00FA17FB" w:rsidP="00FA17F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405A43A0" w14:textId="56E80D15" w:rsidR="00FA17FB" w:rsidRPr="00161E24" w:rsidRDefault="00FA17FB" w:rsidP="00FA17FB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pPr>
            <w:r w:rsidRPr="003129BB"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256</w:t>
            </w:r>
            <w:r>
              <w:rPr>
                <w:rFonts w:asciiTheme="majorBidi" w:eastAsia="Calibri" w:hAnsiTheme="majorBidi" w:cstheme="majorBidi"/>
                <w:sz w:val="28"/>
                <w:szCs w:val="28"/>
                <w:lang w:val="en-US"/>
              </w:rPr>
              <w:t>6</w:t>
            </w:r>
          </w:p>
        </w:tc>
      </w:tr>
      <w:tr w:rsidR="00B67DD0" w:rsidRPr="00161E24" w14:paraId="0995EEDC" w14:textId="77777777" w:rsidTr="000434D6">
        <w:trPr>
          <w:trHeight w:val="279"/>
        </w:trPr>
        <w:tc>
          <w:tcPr>
            <w:tcW w:w="6210" w:type="dxa"/>
            <w:shd w:val="clear" w:color="auto" w:fill="auto"/>
          </w:tcPr>
          <w:p w14:paraId="17E2CC51" w14:textId="77777777" w:rsidR="00B67DD0" w:rsidRPr="00161E24" w:rsidRDefault="00B67DD0" w:rsidP="00763091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70" w:type="dxa"/>
            <w:gridSpan w:val="3"/>
            <w:shd w:val="clear" w:color="auto" w:fill="auto"/>
          </w:tcPr>
          <w:p w14:paraId="72C4F91E" w14:textId="77777777" w:rsidR="00B67DD0" w:rsidRPr="00B67DD0" w:rsidRDefault="00B67DD0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67DD0" w:rsidRPr="00161E24" w14:paraId="1AC894FF" w14:textId="77777777" w:rsidTr="000434D6">
        <w:trPr>
          <w:trHeight w:val="279"/>
        </w:trPr>
        <w:tc>
          <w:tcPr>
            <w:tcW w:w="6210" w:type="dxa"/>
            <w:shd w:val="clear" w:color="auto" w:fill="auto"/>
          </w:tcPr>
          <w:p w14:paraId="57F9243E" w14:textId="2C857DD1" w:rsidR="00B67DD0" w:rsidRPr="00161E24" w:rsidRDefault="00B67DD0" w:rsidP="00B67DD0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350" w:type="dxa"/>
            <w:shd w:val="clear" w:color="auto" w:fill="auto"/>
          </w:tcPr>
          <w:p w14:paraId="0BF052D1" w14:textId="77777777" w:rsidR="00B67DD0" w:rsidRPr="00161E24" w:rsidRDefault="00B67DD0" w:rsidP="00B67DD0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DA5CBCF" w14:textId="77777777" w:rsidR="00B67DD0" w:rsidRPr="00161E24" w:rsidRDefault="00B67DD0" w:rsidP="00B6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C887A4B" w14:textId="5D832422" w:rsidR="00B67DD0" w:rsidRPr="00161E24" w:rsidRDefault="00B67DD0" w:rsidP="00B67D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</w:p>
        </w:tc>
      </w:tr>
      <w:tr w:rsidR="00967570" w:rsidRPr="00161E24" w14:paraId="19BB64EB" w14:textId="77777777" w:rsidTr="000434D6">
        <w:trPr>
          <w:trHeight w:val="315"/>
        </w:trPr>
        <w:tc>
          <w:tcPr>
            <w:tcW w:w="6210" w:type="dxa"/>
            <w:shd w:val="clear" w:color="auto" w:fill="auto"/>
          </w:tcPr>
          <w:p w14:paraId="1C08B6F5" w14:textId="183890F3" w:rsidR="00967570" w:rsidRPr="00161E24" w:rsidRDefault="00967570" w:rsidP="00967570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1350" w:type="dxa"/>
            <w:shd w:val="clear" w:color="auto" w:fill="auto"/>
          </w:tcPr>
          <w:p w14:paraId="155F90F3" w14:textId="78012BD9" w:rsidR="00967570" w:rsidRPr="00967570" w:rsidRDefault="00967570" w:rsidP="00967570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  <w:cs/>
                <w:lang w:bidi="th-TH"/>
              </w:rPr>
            </w:pPr>
            <w:r w:rsidRPr="00967570">
              <w:rPr>
                <w:rFonts w:asciiTheme="majorBidi" w:eastAsia="Calibri" w:hAnsiTheme="majorBidi" w:cstheme="majorBidi"/>
                <w:sz w:val="30"/>
                <w:szCs w:val="30"/>
              </w:rPr>
              <w:t>10,849</w:t>
            </w:r>
          </w:p>
        </w:tc>
        <w:tc>
          <w:tcPr>
            <w:tcW w:w="270" w:type="dxa"/>
          </w:tcPr>
          <w:p w14:paraId="0E4879BF" w14:textId="77777777" w:rsidR="00967570" w:rsidRPr="00161E24" w:rsidRDefault="00967570" w:rsidP="0096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0D734219" w14:textId="07CECB88" w:rsidR="00967570" w:rsidRPr="00161E24" w:rsidRDefault="00967570" w:rsidP="0096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9,793</w:t>
            </w:r>
          </w:p>
        </w:tc>
      </w:tr>
      <w:tr w:rsidR="004274AC" w:rsidRPr="00161E24" w14:paraId="09D2E690" w14:textId="77777777" w:rsidTr="000434D6">
        <w:trPr>
          <w:trHeight w:val="315"/>
        </w:trPr>
        <w:tc>
          <w:tcPr>
            <w:tcW w:w="6210" w:type="dxa"/>
            <w:shd w:val="clear" w:color="auto" w:fill="auto"/>
          </w:tcPr>
          <w:p w14:paraId="202EE0BD" w14:textId="0F7E248F" w:rsidR="004274AC" w:rsidRPr="00161E24" w:rsidRDefault="004274AC" w:rsidP="004274AC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41DE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เพิ่มทุนในบริษัทย่อย</w:t>
            </w:r>
          </w:p>
        </w:tc>
        <w:tc>
          <w:tcPr>
            <w:tcW w:w="1350" w:type="dxa"/>
            <w:shd w:val="clear" w:color="auto" w:fill="auto"/>
          </w:tcPr>
          <w:p w14:paraId="41706DA1" w14:textId="754D2CE1" w:rsidR="004274AC" w:rsidRPr="00967570" w:rsidRDefault="004274AC" w:rsidP="004274AC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659</w:t>
            </w:r>
          </w:p>
        </w:tc>
        <w:tc>
          <w:tcPr>
            <w:tcW w:w="270" w:type="dxa"/>
          </w:tcPr>
          <w:p w14:paraId="112A9175" w14:textId="77777777" w:rsidR="004274AC" w:rsidRPr="00161E24" w:rsidRDefault="004274AC" w:rsidP="004274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91AF26C" w14:textId="2CBFB704" w:rsidR="004274AC" w:rsidRDefault="004274AC" w:rsidP="004274AC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</w:tr>
      <w:tr w:rsidR="00967570" w:rsidRPr="00161E24" w14:paraId="55AFA1F8" w14:textId="77777777" w:rsidTr="007941DE">
        <w:trPr>
          <w:trHeight w:val="315"/>
        </w:trPr>
        <w:tc>
          <w:tcPr>
            <w:tcW w:w="6210" w:type="dxa"/>
            <w:shd w:val="clear" w:color="auto" w:fill="auto"/>
          </w:tcPr>
          <w:p w14:paraId="22775A31" w14:textId="631FF0FB" w:rsidR="00967570" w:rsidRPr="007941DE" w:rsidRDefault="00967570" w:rsidP="0096757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41DE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ซื้อเงินลงทุนในบริษัทย่อย</w:t>
            </w:r>
          </w:p>
        </w:tc>
        <w:tc>
          <w:tcPr>
            <w:tcW w:w="1350" w:type="dxa"/>
            <w:shd w:val="clear" w:color="auto" w:fill="auto"/>
          </w:tcPr>
          <w:p w14:paraId="57CBC79E" w14:textId="27959D62" w:rsidR="00967570" w:rsidRPr="007941DE" w:rsidRDefault="004126F9" w:rsidP="00967570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80</w:t>
            </w:r>
          </w:p>
        </w:tc>
        <w:tc>
          <w:tcPr>
            <w:tcW w:w="270" w:type="dxa"/>
            <w:shd w:val="clear" w:color="auto" w:fill="auto"/>
          </w:tcPr>
          <w:p w14:paraId="3FB5CC9E" w14:textId="77777777" w:rsidR="00967570" w:rsidRPr="007941DE" w:rsidRDefault="00967570" w:rsidP="0096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C77A988" w14:textId="1FFD2712" w:rsidR="00967570" w:rsidRPr="007941DE" w:rsidRDefault="00967570" w:rsidP="0096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eastAsia="Calibri" w:hAnsiTheme="majorBidi" w:cstheme="majorBidi"/>
                <w:sz w:val="30"/>
                <w:szCs w:val="30"/>
              </w:rPr>
              <w:t>,056</w:t>
            </w:r>
          </w:p>
        </w:tc>
      </w:tr>
      <w:tr w:rsidR="00943AEF" w:rsidRPr="00161E24" w14:paraId="44CD746B" w14:textId="77777777" w:rsidTr="007941DE">
        <w:trPr>
          <w:trHeight w:val="315"/>
        </w:trPr>
        <w:tc>
          <w:tcPr>
            <w:tcW w:w="6210" w:type="dxa"/>
            <w:shd w:val="clear" w:color="auto" w:fill="auto"/>
          </w:tcPr>
          <w:p w14:paraId="7A12F52E" w14:textId="447BC8D9" w:rsidR="00943AEF" w:rsidRPr="007941DE" w:rsidRDefault="00943AEF" w:rsidP="0096757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43AEF">
              <w:rPr>
                <w:rFonts w:asciiTheme="majorBidi" w:hAnsiTheme="majorBidi" w:hint="cs"/>
                <w:sz w:val="30"/>
                <w:szCs w:val="30"/>
                <w:cs/>
              </w:rPr>
              <w:t>เปลี่ยนแปลงสถานะเงินลงทุน</w:t>
            </w:r>
          </w:p>
        </w:tc>
        <w:tc>
          <w:tcPr>
            <w:tcW w:w="1350" w:type="dxa"/>
            <w:shd w:val="clear" w:color="auto" w:fill="auto"/>
          </w:tcPr>
          <w:p w14:paraId="4454DCD9" w14:textId="3715ED87" w:rsidR="00943AEF" w:rsidRPr="00641406" w:rsidRDefault="00943AEF" w:rsidP="00641406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943AEF">
              <w:rPr>
                <w:rFonts w:asciiTheme="majorBidi" w:eastAsia="Calibr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70" w:type="dxa"/>
            <w:shd w:val="clear" w:color="auto" w:fill="auto"/>
          </w:tcPr>
          <w:p w14:paraId="06A9437B" w14:textId="77777777" w:rsidR="00943AEF" w:rsidRPr="007941DE" w:rsidRDefault="00943AEF" w:rsidP="0096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68E8693" w14:textId="4B272BA3" w:rsidR="00943AEF" w:rsidRDefault="00270D42" w:rsidP="0096757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</w:tr>
      <w:tr w:rsidR="00967570" w:rsidRPr="00161E24" w14:paraId="33365EC6" w14:textId="77777777" w:rsidTr="00A876B3">
        <w:trPr>
          <w:trHeight w:val="315"/>
        </w:trPr>
        <w:tc>
          <w:tcPr>
            <w:tcW w:w="6210" w:type="dxa"/>
            <w:shd w:val="clear" w:color="auto" w:fill="auto"/>
          </w:tcPr>
          <w:p w14:paraId="0A3B165A" w14:textId="46987F33" w:rsidR="00967570" w:rsidRPr="00161E24" w:rsidRDefault="00A47286" w:rsidP="0096757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47286">
              <w:rPr>
                <w:rFonts w:asciiTheme="majorBidi" w:hAnsiTheme="majorBidi" w:hint="cs"/>
                <w:sz w:val="30"/>
                <w:szCs w:val="30"/>
                <w:cs/>
              </w:rPr>
              <w:t>ลดลงจากการชำระบัญชี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7D520FD" w14:textId="4B120A4D" w:rsidR="00967570" w:rsidRPr="00A47286" w:rsidRDefault="00A47286" w:rsidP="00A47286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70" w:type="dxa"/>
          </w:tcPr>
          <w:p w14:paraId="665F366A" w14:textId="77777777" w:rsidR="00967570" w:rsidRPr="00161E24" w:rsidRDefault="00967570" w:rsidP="0096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DB77CA9" w14:textId="71B730B5" w:rsidR="00967570" w:rsidRPr="00161E24" w:rsidRDefault="00967570" w:rsidP="00967570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-</w:t>
            </w:r>
          </w:p>
        </w:tc>
      </w:tr>
      <w:tr w:rsidR="00967570" w:rsidRPr="00161E24" w14:paraId="73EA88ED" w14:textId="77777777" w:rsidTr="000434D6">
        <w:trPr>
          <w:trHeight w:val="315"/>
        </w:trPr>
        <w:tc>
          <w:tcPr>
            <w:tcW w:w="6210" w:type="dxa"/>
            <w:shd w:val="clear" w:color="auto" w:fill="auto"/>
          </w:tcPr>
          <w:p w14:paraId="26676C7D" w14:textId="0793DFB7" w:rsidR="00967570" w:rsidRPr="00161E24" w:rsidRDefault="00967570" w:rsidP="0096757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B9CDF3" w14:textId="5B33C1FB" w:rsidR="00967570" w:rsidRPr="006806A9" w:rsidRDefault="00BC716B" w:rsidP="00967570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BC716B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11,635</w:t>
            </w:r>
          </w:p>
        </w:tc>
        <w:tc>
          <w:tcPr>
            <w:tcW w:w="270" w:type="dxa"/>
          </w:tcPr>
          <w:p w14:paraId="3B1EDB9D" w14:textId="77777777" w:rsidR="00967570" w:rsidRPr="00161E24" w:rsidRDefault="00967570" w:rsidP="0096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9DBE4F0" w14:textId="417BC02B" w:rsidR="00967570" w:rsidRPr="00161E24" w:rsidRDefault="00967570" w:rsidP="00967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10,849</w:t>
            </w:r>
          </w:p>
        </w:tc>
      </w:tr>
    </w:tbl>
    <w:p w14:paraId="37A5F50D" w14:textId="77777777" w:rsidR="00205956" w:rsidRDefault="00205956" w:rsidP="00E412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C02FFDA" w14:textId="77777777" w:rsidR="0093600F" w:rsidRDefault="009360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0BE1D991" w14:textId="1A09FB86" w:rsidR="00891019" w:rsidRPr="00087A91" w:rsidRDefault="00891019" w:rsidP="00516440">
      <w:pPr>
        <w:tabs>
          <w:tab w:val="clear" w:pos="454"/>
        </w:tabs>
        <w:spacing w:line="240" w:lineRule="auto"/>
        <w:ind w:left="540" w:right="2"/>
        <w:jc w:val="thaiDistribute"/>
        <w:rPr>
          <w:rFonts w:asciiTheme="majorBidi" w:hAnsiTheme="majorBidi"/>
          <w:sz w:val="30"/>
          <w:szCs w:val="30"/>
        </w:rPr>
      </w:pPr>
      <w:r w:rsidRPr="00087A91">
        <w:rPr>
          <w:rFonts w:asciiTheme="majorBidi" w:hAnsiTheme="majorBidi"/>
          <w:sz w:val="30"/>
          <w:szCs w:val="30"/>
          <w:cs/>
        </w:rPr>
        <w:lastRenderedPageBreak/>
        <w:t xml:space="preserve">ในเดือนกุมภาพันธ์ </w:t>
      </w:r>
      <w:r w:rsidRPr="00087A91">
        <w:rPr>
          <w:rFonts w:asciiTheme="majorBidi" w:hAnsiTheme="majorBidi"/>
          <w:sz w:val="30"/>
          <w:szCs w:val="30"/>
        </w:rPr>
        <w:t>2566</w:t>
      </w:r>
      <w:r w:rsidRPr="00087A91">
        <w:rPr>
          <w:rFonts w:asciiTheme="majorBidi" w:hAnsiTheme="majorBidi" w:hint="cs"/>
          <w:sz w:val="30"/>
          <w:szCs w:val="30"/>
          <w:cs/>
        </w:rPr>
        <w:t xml:space="preserve"> บริษัทจ่ายชำระค่าหุ้นสามัญเพิ่มทุนจดทะเบียนของบริษัท บีทีจี แอลวี จำกัด (ซึ่งเป็นบริษัทย่อยที่บริษัทถือหุ้นทั้งหมด) จำนวน </w:t>
      </w:r>
      <w:r w:rsidRPr="00087A91">
        <w:rPr>
          <w:rFonts w:asciiTheme="majorBidi" w:hAnsiTheme="majorBidi"/>
          <w:sz w:val="30"/>
          <w:szCs w:val="30"/>
        </w:rPr>
        <w:t>4.69</w:t>
      </w:r>
      <w:r w:rsidRPr="00087A91">
        <w:rPr>
          <w:rFonts w:asciiTheme="majorBidi" w:hAnsiTheme="majorBidi" w:hint="cs"/>
          <w:sz w:val="30"/>
          <w:szCs w:val="30"/>
          <w:cs/>
        </w:rPr>
        <w:t xml:space="preserve"> ล้านดอลลาร์สหรัฐ หรือเทียบเท่าประมาณ </w:t>
      </w:r>
      <w:r w:rsidRPr="00087A91">
        <w:rPr>
          <w:rFonts w:asciiTheme="majorBidi" w:hAnsiTheme="majorBidi"/>
          <w:sz w:val="30"/>
          <w:szCs w:val="30"/>
        </w:rPr>
        <w:t>157.73</w:t>
      </w:r>
      <w:r w:rsidRPr="00087A91">
        <w:rPr>
          <w:rFonts w:asciiTheme="majorBidi" w:hAnsiTheme="majorBidi" w:hint="cs"/>
          <w:sz w:val="30"/>
          <w:szCs w:val="30"/>
          <w:cs/>
        </w:rPr>
        <w:t xml:space="preserve"> ล้านบาท ต่อมาในเดือนกรกฎาคม </w:t>
      </w:r>
      <w:r w:rsidRPr="00087A91">
        <w:rPr>
          <w:rFonts w:asciiTheme="majorBidi" w:hAnsiTheme="majorBidi"/>
          <w:sz w:val="30"/>
          <w:szCs w:val="30"/>
        </w:rPr>
        <w:t>2566</w:t>
      </w:r>
      <w:r w:rsidRPr="00087A91">
        <w:rPr>
          <w:rFonts w:asciiTheme="majorBidi" w:hAnsiTheme="majorBidi" w:hint="cs"/>
          <w:sz w:val="30"/>
          <w:szCs w:val="30"/>
          <w:cs/>
        </w:rPr>
        <w:t xml:space="preserve"> บริษัทได้จ่ายชำระค่าหุ้นเพิ่มทุนของบริษัท บีทีจี แอลวี จำกัด จำนวน </w:t>
      </w:r>
      <w:r w:rsidRPr="00087A91">
        <w:rPr>
          <w:rFonts w:asciiTheme="majorBidi" w:hAnsiTheme="majorBidi"/>
          <w:sz w:val="30"/>
          <w:szCs w:val="30"/>
        </w:rPr>
        <w:t xml:space="preserve">6.30 </w:t>
      </w:r>
      <w:r w:rsidRPr="00087A91">
        <w:rPr>
          <w:rFonts w:asciiTheme="majorBidi" w:hAnsiTheme="majorBidi" w:hint="cs"/>
          <w:sz w:val="30"/>
          <w:szCs w:val="30"/>
          <w:cs/>
        </w:rPr>
        <w:t xml:space="preserve">ล้านดอลลาร์สหรัฐ หรือเทียบเท่าประมาณ </w:t>
      </w:r>
      <w:r w:rsidRPr="00087A91">
        <w:rPr>
          <w:rFonts w:asciiTheme="majorBidi" w:hAnsiTheme="majorBidi"/>
          <w:sz w:val="30"/>
          <w:szCs w:val="30"/>
        </w:rPr>
        <w:t>218.75</w:t>
      </w:r>
      <w:r w:rsidRPr="00087A91">
        <w:rPr>
          <w:rFonts w:asciiTheme="majorBidi" w:hAnsiTheme="majorBidi" w:hint="cs"/>
          <w:sz w:val="30"/>
          <w:szCs w:val="30"/>
          <w:cs/>
        </w:rPr>
        <w:t xml:space="preserve"> ล้านบาท </w:t>
      </w:r>
    </w:p>
    <w:p w14:paraId="72645415" w14:textId="77777777" w:rsidR="00891019" w:rsidRPr="00087A91" w:rsidRDefault="00891019" w:rsidP="00516440">
      <w:pPr>
        <w:tabs>
          <w:tab w:val="clear" w:pos="454"/>
        </w:tabs>
        <w:spacing w:line="240" w:lineRule="auto"/>
        <w:ind w:left="540" w:right="2"/>
        <w:jc w:val="thaiDistribute"/>
        <w:rPr>
          <w:rFonts w:asciiTheme="majorBidi" w:hAnsiTheme="majorBidi"/>
          <w:sz w:val="30"/>
          <w:szCs w:val="30"/>
        </w:rPr>
      </w:pPr>
    </w:p>
    <w:p w14:paraId="0DFAA39E" w14:textId="41891919" w:rsidR="00891019" w:rsidRPr="00087A91" w:rsidRDefault="00891019" w:rsidP="00516440">
      <w:pPr>
        <w:tabs>
          <w:tab w:val="clear" w:pos="454"/>
        </w:tabs>
        <w:spacing w:line="240" w:lineRule="auto"/>
        <w:ind w:left="540" w:right="2"/>
        <w:jc w:val="thaiDistribute"/>
        <w:rPr>
          <w:rFonts w:asciiTheme="majorBidi" w:hAnsiTheme="majorBidi"/>
          <w:sz w:val="30"/>
          <w:szCs w:val="30"/>
        </w:rPr>
      </w:pPr>
      <w:r w:rsidRPr="00087A91">
        <w:rPr>
          <w:rFonts w:asciiTheme="majorBidi" w:hAnsiTheme="majorBidi" w:hint="cs"/>
          <w:sz w:val="30"/>
          <w:szCs w:val="30"/>
          <w:cs/>
        </w:rPr>
        <w:t xml:space="preserve">ในเดือนกุมภาพันธ์ </w:t>
      </w:r>
      <w:r w:rsidRPr="00087A91">
        <w:rPr>
          <w:rFonts w:asciiTheme="majorBidi" w:hAnsiTheme="majorBidi"/>
          <w:sz w:val="30"/>
          <w:szCs w:val="30"/>
        </w:rPr>
        <w:t xml:space="preserve">2566 </w:t>
      </w:r>
      <w:r w:rsidRPr="00087A91">
        <w:rPr>
          <w:rFonts w:asciiTheme="majorBidi" w:hAnsiTheme="majorBidi" w:hint="cs"/>
          <w:sz w:val="30"/>
          <w:szCs w:val="30"/>
          <w:cs/>
        </w:rPr>
        <w:t xml:space="preserve">บริษัท บีทีจี แอลวี จำกัด ได้จ่ายชำระค่าหุ้นสามัญเพิ่มทุนจดทะเบียนของบริษัท เบทาโกร (ลาว) อาหารสัตว์ จำกัด จำนวน </w:t>
      </w:r>
      <w:r w:rsidRPr="00087A91">
        <w:rPr>
          <w:rFonts w:asciiTheme="majorBidi" w:hAnsiTheme="majorBidi"/>
          <w:sz w:val="30"/>
          <w:szCs w:val="30"/>
        </w:rPr>
        <w:t>4.69</w:t>
      </w:r>
      <w:r w:rsidRPr="00087A91">
        <w:rPr>
          <w:rFonts w:asciiTheme="majorBidi" w:hAnsiTheme="majorBidi" w:hint="cs"/>
          <w:sz w:val="30"/>
          <w:szCs w:val="30"/>
          <w:cs/>
        </w:rPr>
        <w:t xml:space="preserve"> ล้านดอลลาร์สหรัฐ หรือเทียบเท่าประมาณ </w:t>
      </w:r>
      <w:r w:rsidRPr="00087A91">
        <w:rPr>
          <w:rFonts w:asciiTheme="majorBidi" w:hAnsiTheme="majorBidi"/>
          <w:sz w:val="30"/>
          <w:szCs w:val="30"/>
        </w:rPr>
        <w:t>157.73</w:t>
      </w:r>
      <w:r w:rsidRPr="00087A91">
        <w:rPr>
          <w:rFonts w:asciiTheme="majorBidi" w:hAnsiTheme="majorBidi" w:hint="cs"/>
          <w:sz w:val="30"/>
          <w:szCs w:val="30"/>
          <w:cs/>
        </w:rPr>
        <w:t xml:space="preserve"> ล้านบาท ต่อมาในเดือนกรกฎาคม </w:t>
      </w:r>
      <w:r w:rsidRPr="00087A91">
        <w:rPr>
          <w:rFonts w:asciiTheme="majorBidi" w:hAnsiTheme="majorBidi"/>
          <w:sz w:val="30"/>
          <w:szCs w:val="30"/>
        </w:rPr>
        <w:t>2566</w:t>
      </w:r>
      <w:r w:rsidRPr="00087A91">
        <w:rPr>
          <w:rFonts w:asciiTheme="majorBidi" w:hAnsiTheme="majorBidi" w:hint="cs"/>
          <w:sz w:val="30"/>
          <w:szCs w:val="30"/>
          <w:cs/>
        </w:rPr>
        <w:t xml:space="preserve"> บริษัท บีทีจี แอลวี จำกัด ได้จ่ายชำระค่าหุ้นสามัญเพิ่มทุนจดทะเบียนของบริษัท เบทาโกร (ลาว) อาหารสัตว์ จำกัด จำนวน </w:t>
      </w:r>
      <w:r w:rsidRPr="00087A91">
        <w:rPr>
          <w:rFonts w:asciiTheme="majorBidi" w:hAnsiTheme="majorBidi"/>
          <w:sz w:val="30"/>
          <w:szCs w:val="30"/>
        </w:rPr>
        <w:t>6.30</w:t>
      </w:r>
      <w:r w:rsidRPr="00087A91">
        <w:rPr>
          <w:rFonts w:asciiTheme="majorBidi" w:hAnsiTheme="majorBidi" w:hint="cs"/>
          <w:sz w:val="30"/>
          <w:szCs w:val="30"/>
          <w:cs/>
        </w:rPr>
        <w:t xml:space="preserve"> ล้านดอลลาร์สหรัฐ หรือเทียบเท่าประมาณ </w:t>
      </w:r>
      <w:r w:rsidRPr="00087A91">
        <w:rPr>
          <w:rFonts w:asciiTheme="majorBidi" w:hAnsiTheme="majorBidi"/>
          <w:sz w:val="30"/>
          <w:szCs w:val="30"/>
        </w:rPr>
        <w:t>218.75</w:t>
      </w:r>
      <w:r w:rsidRPr="00087A91">
        <w:rPr>
          <w:rFonts w:asciiTheme="majorBidi" w:hAnsiTheme="majorBidi" w:hint="cs"/>
          <w:sz w:val="30"/>
          <w:szCs w:val="30"/>
          <w:cs/>
        </w:rPr>
        <w:t xml:space="preserve"> ล้านบาท</w:t>
      </w:r>
    </w:p>
    <w:p w14:paraId="63638CC8" w14:textId="77777777" w:rsidR="00891019" w:rsidRPr="0051044B" w:rsidRDefault="00891019" w:rsidP="00516440">
      <w:pPr>
        <w:tabs>
          <w:tab w:val="clear" w:pos="454"/>
        </w:tabs>
        <w:spacing w:line="240" w:lineRule="auto"/>
        <w:ind w:left="540" w:right="2"/>
        <w:jc w:val="thaiDistribute"/>
        <w:rPr>
          <w:rFonts w:asciiTheme="majorBidi" w:hAnsiTheme="majorBidi"/>
          <w:sz w:val="24"/>
          <w:szCs w:val="24"/>
        </w:rPr>
      </w:pPr>
    </w:p>
    <w:p w14:paraId="5591F3EE" w14:textId="46F3689C" w:rsidR="00891019" w:rsidRPr="00087A91" w:rsidRDefault="00891019" w:rsidP="00516440">
      <w:pPr>
        <w:tabs>
          <w:tab w:val="clear" w:pos="454"/>
        </w:tabs>
        <w:spacing w:line="240" w:lineRule="auto"/>
        <w:ind w:left="540" w:right="2"/>
        <w:jc w:val="thaiDistribute"/>
        <w:rPr>
          <w:rFonts w:asciiTheme="majorBidi" w:hAnsiTheme="majorBidi"/>
          <w:sz w:val="30"/>
          <w:szCs w:val="30"/>
        </w:rPr>
      </w:pPr>
      <w:r w:rsidRPr="00087A91">
        <w:rPr>
          <w:rFonts w:asciiTheme="majorBidi" w:hAnsiTheme="majorBidi"/>
          <w:sz w:val="30"/>
          <w:szCs w:val="30"/>
          <w:cs/>
        </w:rPr>
        <w:t xml:space="preserve">ในเดือนกุมภาพันธ์ </w:t>
      </w:r>
      <w:r w:rsidRPr="00087A91">
        <w:rPr>
          <w:rFonts w:asciiTheme="majorBidi" w:hAnsiTheme="majorBidi"/>
          <w:sz w:val="30"/>
          <w:szCs w:val="30"/>
        </w:rPr>
        <w:t>2566</w:t>
      </w:r>
      <w:r w:rsidRPr="00087A91">
        <w:rPr>
          <w:rFonts w:asciiTheme="majorBidi" w:hAnsiTheme="majorBidi" w:hint="cs"/>
          <w:sz w:val="30"/>
          <w:szCs w:val="30"/>
          <w:cs/>
        </w:rPr>
        <w:t xml:space="preserve"> บริษัทได้เพิ่มทุนจดทะเบียนของบริษัท เบทาโกร (กัมพูชา) จำกัด (ซึ่งเป็นบริษัทย่อย</w:t>
      </w:r>
      <w:r w:rsidR="007E60E0">
        <w:rPr>
          <w:rFonts w:asciiTheme="majorBidi" w:hAnsiTheme="majorBidi"/>
          <w:sz w:val="30"/>
          <w:szCs w:val="30"/>
        </w:rPr>
        <w:br/>
      </w:r>
      <w:r w:rsidRPr="00087A91">
        <w:rPr>
          <w:rFonts w:asciiTheme="majorBidi" w:hAnsiTheme="majorBidi" w:hint="cs"/>
          <w:sz w:val="30"/>
          <w:szCs w:val="30"/>
          <w:cs/>
        </w:rPr>
        <w:t xml:space="preserve">ที่บริษัทถือหุ้นทั้งหมด) จำนวน </w:t>
      </w:r>
      <w:r w:rsidRPr="00087A91">
        <w:rPr>
          <w:rFonts w:asciiTheme="majorBidi" w:hAnsiTheme="majorBidi"/>
          <w:sz w:val="30"/>
          <w:szCs w:val="30"/>
        </w:rPr>
        <w:t>10.00</w:t>
      </w:r>
      <w:r w:rsidRPr="00087A91">
        <w:rPr>
          <w:rFonts w:asciiTheme="majorBidi" w:hAnsiTheme="majorBidi" w:hint="cs"/>
          <w:sz w:val="30"/>
          <w:szCs w:val="30"/>
          <w:cs/>
        </w:rPr>
        <w:t xml:space="preserve"> ล้านดอลลาร์สหรัฐ หรือเทียบเท่าประมาณ </w:t>
      </w:r>
      <w:r w:rsidRPr="00087A91">
        <w:rPr>
          <w:rFonts w:asciiTheme="majorBidi" w:hAnsiTheme="majorBidi"/>
          <w:sz w:val="30"/>
          <w:szCs w:val="30"/>
        </w:rPr>
        <w:t>343.73</w:t>
      </w:r>
      <w:r w:rsidRPr="00087A91">
        <w:rPr>
          <w:rFonts w:asciiTheme="majorBidi" w:hAnsiTheme="majorBidi" w:hint="cs"/>
          <w:sz w:val="30"/>
          <w:szCs w:val="30"/>
          <w:cs/>
        </w:rPr>
        <w:t xml:space="preserve"> ล้านบาท</w:t>
      </w:r>
    </w:p>
    <w:p w14:paraId="5B47D50A" w14:textId="77777777" w:rsidR="00891019" w:rsidRPr="0051044B" w:rsidRDefault="00891019" w:rsidP="00516440">
      <w:pPr>
        <w:tabs>
          <w:tab w:val="clear" w:pos="454"/>
        </w:tabs>
        <w:spacing w:line="240" w:lineRule="auto"/>
        <w:ind w:left="540" w:right="2"/>
        <w:jc w:val="thaiDistribute"/>
        <w:rPr>
          <w:rFonts w:asciiTheme="majorBidi" w:hAnsiTheme="majorBidi"/>
          <w:sz w:val="24"/>
          <w:szCs w:val="24"/>
          <w:cs/>
        </w:rPr>
      </w:pPr>
    </w:p>
    <w:p w14:paraId="6DC4C9D4" w14:textId="213D9228" w:rsidR="00891019" w:rsidRDefault="00891019" w:rsidP="00516440">
      <w:pPr>
        <w:tabs>
          <w:tab w:val="clear" w:pos="454"/>
        </w:tabs>
        <w:spacing w:line="240" w:lineRule="auto"/>
        <w:ind w:left="540" w:right="2"/>
        <w:jc w:val="thaiDistribute"/>
        <w:rPr>
          <w:rFonts w:asciiTheme="majorBidi" w:hAnsiTheme="majorBidi"/>
          <w:spacing w:val="-4"/>
          <w:sz w:val="30"/>
          <w:szCs w:val="30"/>
        </w:rPr>
      </w:pPr>
      <w:r w:rsidRPr="00087A91">
        <w:rPr>
          <w:rFonts w:asciiTheme="majorBidi" w:hAnsiTheme="majorBidi"/>
          <w:sz w:val="30"/>
          <w:szCs w:val="30"/>
          <w:cs/>
        </w:rPr>
        <w:t xml:space="preserve">ในเดือนกุมภาพันธ์ </w:t>
      </w:r>
      <w:r w:rsidRPr="00087A91">
        <w:rPr>
          <w:rFonts w:asciiTheme="majorBidi" w:hAnsiTheme="majorBidi"/>
          <w:sz w:val="30"/>
          <w:szCs w:val="30"/>
        </w:rPr>
        <w:t>2566</w:t>
      </w:r>
      <w:r w:rsidRPr="00087A91">
        <w:rPr>
          <w:rFonts w:asciiTheme="majorBidi" w:hAnsiTheme="majorBidi" w:hint="cs"/>
          <w:sz w:val="30"/>
          <w:szCs w:val="30"/>
          <w:cs/>
        </w:rPr>
        <w:t xml:space="preserve"> บริษัทได้เพิ่มทุนจดทะเบียนของบริษัท เบทาโกร เวนเจอร์ส จำกัด (ซึ่งเป็นบริษัทย่อยที่บริษัทถือหุ้นทั้งหมด) จำนวน </w:t>
      </w:r>
      <w:r w:rsidRPr="00087A91">
        <w:rPr>
          <w:rFonts w:asciiTheme="majorBidi" w:hAnsiTheme="majorBidi"/>
          <w:sz w:val="30"/>
          <w:szCs w:val="30"/>
        </w:rPr>
        <w:t>900.00</w:t>
      </w:r>
      <w:r w:rsidRPr="00087A91">
        <w:rPr>
          <w:rFonts w:asciiTheme="majorBidi" w:hAnsiTheme="majorBidi" w:hint="cs"/>
          <w:sz w:val="30"/>
          <w:szCs w:val="30"/>
          <w:cs/>
        </w:rPr>
        <w:t xml:space="preserve"> ล้านบาท จากทุนจดทะเบียน </w:t>
      </w:r>
      <w:r w:rsidRPr="00087A91">
        <w:rPr>
          <w:rFonts w:asciiTheme="majorBidi" w:hAnsiTheme="majorBidi"/>
          <w:sz w:val="30"/>
          <w:szCs w:val="30"/>
        </w:rPr>
        <w:t>100.00</w:t>
      </w:r>
      <w:r w:rsidRPr="00087A91">
        <w:rPr>
          <w:rFonts w:asciiTheme="majorBidi" w:hAnsiTheme="majorBidi" w:hint="cs"/>
          <w:sz w:val="30"/>
          <w:szCs w:val="30"/>
          <w:cs/>
        </w:rPr>
        <w:t xml:space="preserve"> ล้านบาท รวมเป็นทุนจดทะเบียน </w:t>
      </w:r>
      <w:r w:rsidRPr="00087A91">
        <w:rPr>
          <w:rFonts w:asciiTheme="majorBidi" w:hAnsiTheme="majorBidi"/>
          <w:sz w:val="30"/>
          <w:szCs w:val="30"/>
        </w:rPr>
        <w:t>1,000.00</w:t>
      </w:r>
      <w:r w:rsidRPr="00087A91">
        <w:rPr>
          <w:rFonts w:asciiTheme="majorBidi" w:hAnsiTheme="majorBidi" w:hint="cs"/>
          <w:sz w:val="30"/>
          <w:szCs w:val="30"/>
          <w:cs/>
        </w:rPr>
        <w:t xml:space="preserve"> ล้านบาท ต่อมาใน</w:t>
      </w:r>
      <w:r w:rsidRPr="00087A91">
        <w:rPr>
          <w:rFonts w:asciiTheme="majorBidi" w:hAnsiTheme="majorBidi"/>
          <w:sz w:val="30"/>
          <w:szCs w:val="30"/>
          <w:cs/>
        </w:rPr>
        <w:t xml:space="preserve">เดือนมีนาคม </w:t>
      </w:r>
      <w:r w:rsidRPr="00087A91">
        <w:rPr>
          <w:rFonts w:asciiTheme="majorBidi" w:hAnsiTheme="majorBidi"/>
          <w:sz w:val="30"/>
          <w:szCs w:val="30"/>
        </w:rPr>
        <w:t>2566</w:t>
      </w:r>
      <w:r w:rsidRPr="00087A91">
        <w:rPr>
          <w:rFonts w:asciiTheme="majorBidi" w:hAnsiTheme="majorBidi"/>
          <w:sz w:val="30"/>
          <w:szCs w:val="30"/>
          <w:cs/>
        </w:rPr>
        <w:t xml:space="preserve"> บริษัทได้จ่ายชำระค่าหุ้น</w:t>
      </w:r>
      <w:r w:rsidRPr="00087A91">
        <w:rPr>
          <w:rFonts w:asciiTheme="majorBidi" w:hAnsiTheme="majorBidi" w:hint="cs"/>
          <w:sz w:val="30"/>
          <w:szCs w:val="30"/>
          <w:cs/>
        </w:rPr>
        <w:t>สามัญ</w:t>
      </w:r>
      <w:r w:rsidRPr="00087A91">
        <w:rPr>
          <w:rFonts w:asciiTheme="majorBidi" w:hAnsiTheme="majorBidi"/>
          <w:sz w:val="30"/>
          <w:szCs w:val="30"/>
          <w:cs/>
        </w:rPr>
        <w:t>เพิ่มทุน</w:t>
      </w:r>
      <w:r w:rsidRPr="000600FA">
        <w:rPr>
          <w:rFonts w:asciiTheme="majorBidi" w:hAnsiTheme="majorBidi"/>
          <w:sz w:val="30"/>
          <w:szCs w:val="30"/>
          <w:cs/>
        </w:rPr>
        <w:t xml:space="preserve">ของบริษัท เบทาโกร </w:t>
      </w:r>
      <w:r w:rsidR="00387017">
        <w:rPr>
          <w:rFonts w:asciiTheme="majorBidi" w:hAnsiTheme="majorBidi"/>
          <w:sz w:val="30"/>
          <w:szCs w:val="30"/>
          <w:cs/>
        </w:rPr>
        <w:br/>
      </w:r>
      <w:r w:rsidRPr="000600FA">
        <w:rPr>
          <w:rFonts w:asciiTheme="majorBidi" w:hAnsiTheme="majorBidi"/>
          <w:sz w:val="30"/>
          <w:szCs w:val="30"/>
          <w:cs/>
        </w:rPr>
        <w:t xml:space="preserve">เวนเจอร์ส จำกัด </w:t>
      </w:r>
      <w:r>
        <w:rPr>
          <w:rFonts w:asciiTheme="majorBidi" w:hAnsiTheme="majorBidi" w:hint="cs"/>
          <w:sz w:val="30"/>
          <w:szCs w:val="30"/>
          <w:cs/>
        </w:rPr>
        <w:t xml:space="preserve">จำนวน </w:t>
      </w:r>
      <w:r w:rsidRPr="00087A91">
        <w:rPr>
          <w:rFonts w:asciiTheme="majorBidi" w:hAnsiTheme="majorBidi"/>
          <w:sz w:val="30"/>
          <w:szCs w:val="30"/>
        </w:rPr>
        <w:t>70.00</w:t>
      </w:r>
      <w:r w:rsidRPr="00087A91">
        <w:rPr>
          <w:rFonts w:asciiTheme="majorBidi" w:hAnsiTheme="majorBidi"/>
          <w:sz w:val="30"/>
          <w:szCs w:val="30"/>
          <w:cs/>
        </w:rPr>
        <w:t xml:space="preserve"> ล้านบาท </w:t>
      </w:r>
      <w:r w:rsidRPr="00087A91">
        <w:rPr>
          <w:rFonts w:asciiTheme="majorBidi" w:hAnsiTheme="majorBidi" w:hint="cs"/>
          <w:sz w:val="30"/>
          <w:szCs w:val="30"/>
          <w:cs/>
        </w:rPr>
        <w:t>และ</w:t>
      </w:r>
      <w:r w:rsidRPr="00087A91">
        <w:rPr>
          <w:rFonts w:asciiTheme="majorBidi" w:hAnsiTheme="majorBidi"/>
          <w:sz w:val="30"/>
          <w:szCs w:val="30"/>
          <w:cs/>
        </w:rPr>
        <w:t xml:space="preserve">ในเดือนกรกฎาคม </w:t>
      </w:r>
      <w:r w:rsidRPr="00087A91">
        <w:rPr>
          <w:rFonts w:asciiTheme="majorBidi" w:hAnsiTheme="majorBidi"/>
          <w:sz w:val="30"/>
          <w:szCs w:val="30"/>
        </w:rPr>
        <w:t>2566</w:t>
      </w:r>
      <w:r w:rsidRPr="00087A91">
        <w:rPr>
          <w:rFonts w:asciiTheme="majorBidi" w:hAnsiTheme="majorBidi"/>
          <w:sz w:val="30"/>
          <w:szCs w:val="30"/>
          <w:cs/>
        </w:rPr>
        <w:t xml:space="preserve"> บริษัทได้จ่ายชำระค่าหุ้น</w:t>
      </w:r>
      <w:r w:rsidRPr="00087A91">
        <w:rPr>
          <w:rFonts w:asciiTheme="majorBidi" w:hAnsiTheme="majorBidi" w:hint="cs"/>
          <w:sz w:val="30"/>
          <w:szCs w:val="30"/>
          <w:cs/>
        </w:rPr>
        <w:t>สามัญ</w:t>
      </w:r>
      <w:r w:rsidRPr="00087A91">
        <w:rPr>
          <w:rFonts w:asciiTheme="majorBidi" w:hAnsiTheme="majorBidi"/>
          <w:sz w:val="30"/>
          <w:szCs w:val="30"/>
          <w:cs/>
        </w:rPr>
        <w:t>เพิ่มทุน</w:t>
      </w:r>
      <w:r w:rsidRPr="000600FA">
        <w:rPr>
          <w:rFonts w:asciiTheme="majorBidi" w:hAnsiTheme="majorBidi"/>
          <w:sz w:val="30"/>
          <w:szCs w:val="30"/>
          <w:cs/>
        </w:rPr>
        <w:t xml:space="preserve">ของบริษัท เบทาโกร เวนเจอร์ส จำกัด จำนวน </w:t>
      </w:r>
      <w:r>
        <w:rPr>
          <w:rFonts w:asciiTheme="majorBidi" w:hAnsiTheme="majorBidi"/>
          <w:sz w:val="30"/>
          <w:szCs w:val="30"/>
        </w:rPr>
        <w:t>150.00</w:t>
      </w:r>
      <w:r w:rsidRPr="000600FA">
        <w:rPr>
          <w:rFonts w:asciiTheme="majorBidi" w:hAnsiTheme="majorBidi"/>
          <w:sz w:val="30"/>
          <w:szCs w:val="30"/>
          <w:cs/>
        </w:rPr>
        <w:t xml:space="preserve"> ล้านบาท</w:t>
      </w:r>
      <w:r>
        <w:rPr>
          <w:rFonts w:asciiTheme="majorBidi" w:hAnsiTheme="majorBidi" w:hint="cs"/>
          <w:sz w:val="30"/>
          <w:szCs w:val="30"/>
          <w:cs/>
        </w:rPr>
        <w:t xml:space="preserve"> </w:t>
      </w:r>
    </w:p>
    <w:p w14:paraId="2D887D08" w14:textId="77777777" w:rsidR="00832268" w:rsidRPr="0051044B" w:rsidRDefault="00832268" w:rsidP="00516440">
      <w:pPr>
        <w:tabs>
          <w:tab w:val="clear" w:pos="454"/>
        </w:tabs>
        <w:spacing w:line="240" w:lineRule="auto"/>
        <w:ind w:left="540" w:right="2"/>
        <w:jc w:val="thaiDistribute"/>
        <w:rPr>
          <w:rFonts w:asciiTheme="majorBidi" w:hAnsiTheme="majorBidi"/>
          <w:sz w:val="24"/>
          <w:szCs w:val="24"/>
        </w:rPr>
      </w:pPr>
    </w:p>
    <w:p w14:paraId="2E8D8167" w14:textId="3697D712" w:rsidR="00891019" w:rsidRDefault="00E80FF9" w:rsidP="00E80FF9">
      <w:pPr>
        <w:tabs>
          <w:tab w:val="clear" w:pos="454"/>
        </w:tabs>
        <w:spacing w:line="240" w:lineRule="auto"/>
        <w:ind w:left="540" w:right="2"/>
        <w:jc w:val="thaiDistribute"/>
        <w:rPr>
          <w:rFonts w:asciiTheme="majorBidi" w:hAnsiTheme="majorBidi"/>
          <w:sz w:val="30"/>
          <w:szCs w:val="30"/>
        </w:rPr>
      </w:pPr>
      <w:r w:rsidRPr="00E80FF9">
        <w:rPr>
          <w:rFonts w:asciiTheme="majorBidi" w:hAnsiTheme="majorBidi"/>
          <w:sz w:val="30"/>
          <w:szCs w:val="30"/>
          <w:cs/>
        </w:rPr>
        <w:t xml:space="preserve">ในเดือนกุมภาพันธ์ </w:t>
      </w:r>
      <w:r w:rsidRPr="00E80FF9">
        <w:rPr>
          <w:rFonts w:asciiTheme="majorBidi" w:hAnsiTheme="majorBidi"/>
          <w:sz w:val="30"/>
          <w:szCs w:val="30"/>
        </w:rPr>
        <w:t xml:space="preserve">2566 </w:t>
      </w:r>
      <w:r w:rsidRPr="00E80FF9">
        <w:rPr>
          <w:rFonts w:asciiTheme="majorBidi" w:hAnsiTheme="majorBidi" w:hint="cs"/>
          <w:sz w:val="30"/>
          <w:szCs w:val="30"/>
          <w:cs/>
        </w:rPr>
        <w:t xml:space="preserve">บริษัท เบทาโกร เวนเจอร์ส จำกัด ได้เพิ่มทุนจดทะเบียนของบริษัท เบทาโกร เวนเจอร์ส อินเตอร์เนชั่นแนล จำกัด จำนวน </w:t>
      </w:r>
      <w:r w:rsidRPr="00E80FF9">
        <w:rPr>
          <w:rFonts w:asciiTheme="majorBidi" w:hAnsiTheme="majorBidi"/>
          <w:sz w:val="30"/>
          <w:szCs w:val="30"/>
        </w:rPr>
        <w:t>900.00</w:t>
      </w:r>
      <w:r w:rsidRPr="00E80FF9">
        <w:rPr>
          <w:rFonts w:asciiTheme="majorBidi" w:hAnsiTheme="majorBidi" w:hint="cs"/>
          <w:sz w:val="30"/>
          <w:szCs w:val="30"/>
          <w:cs/>
        </w:rPr>
        <w:t xml:space="preserve"> ล้านบาท จากทุนจดทะเบียน </w:t>
      </w:r>
      <w:r w:rsidRPr="00E80FF9">
        <w:rPr>
          <w:rFonts w:asciiTheme="majorBidi" w:hAnsiTheme="majorBidi"/>
          <w:sz w:val="30"/>
          <w:szCs w:val="30"/>
        </w:rPr>
        <w:t>100.00</w:t>
      </w:r>
      <w:r w:rsidRPr="00E80FF9">
        <w:rPr>
          <w:rFonts w:asciiTheme="majorBidi" w:hAnsiTheme="majorBidi" w:hint="cs"/>
          <w:sz w:val="30"/>
          <w:szCs w:val="30"/>
          <w:cs/>
        </w:rPr>
        <w:t xml:space="preserve"> ล้านบาท รวมเป็นทุนจดทะเบียน </w:t>
      </w:r>
      <w:r w:rsidRPr="00E80FF9">
        <w:rPr>
          <w:rFonts w:asciiTheme="majorBidi" w:hAnsiTheme="majorBidi"/>
          <w:sz w:val="30"/>
          <w:szCs w:val="30"/>
        </w:rPr>
        <w:t>1,000.00</w:t>
      </w:r>
      <w:r w:rsidRPr="00E80FF9">
        <w:rPr>
          <w:rFonts w:asciiTheme="majorBidi" w:hAnsiTheme="majorBidi" w:hint="cs"/>
          <w:sz w:val="30"/>
          <w:szCs w:val="30"/>
          <w:cs/>
        </w:rPr>
        <w:t xml:space="preserve"> ล้านบาท และในเดือนเมษายน </w:t>
      </w:r>
      <w:r w:rsidRPr="00E80FF9">
        <w:rPr>
          <w:rFonts w:asciiTheme="majorBidi" w:hAnsiTheme="majorBidi"/>
          <w:sz w:val="30"/>
          <w:szCs w:val="30"/>
        </w:rPr>
        <w:t>2566</w:t>
      </w:r>
      <w:r w:rsidRPr="00E80FF9">
        <w:rPr>
          <w:rFonts w:asciiTheme="majorBidi" w:hAnsiTheme="majorBidi" w:hint="cs"/>
          <w:sz w:val="30"/>
          <w:szCs w:val="30"/>
          <w:cs/>
        </w:rPr>
        <w:t xml:space="preserve"> บริษัท เบทาโกร เวนเจอร์ส จำกัด ได้จ่ายชำระค่าหุ้นสามัญเพิ่มทุน</w:t>
      </w:r>
      <w:r w:rsidRPr="00E80FF9">
        <w:rPr>
          <w:rFonts w:asciiTheme="majorBidi" w:hAnsiTheme="majorBidi" w:hint="cs"/>
          <w:sz w:val="30"/>
          <w:szCs w:val="30"/>
          <w:cs/>
        </w:rPr>
        <w:br/>
        <w:t xml:space="preserve">ของบริษัท เบทาโกร เวนเจอร์ส อินเตอร์เนชั่นแนล จำกัด จำนวน </w:t>
      </w:r>
      <w:r w:rsidRPr="00E80FF9">
        <w:rPr>
          <w:rFonts w:asciiTheme="majorBidi" w:hAnsiTheme="majorBidi"/>
          <w:sz w:val="30"/>
          <w:szCs w:val="30"/>
        </w:rPr>
        <w:t>3.70</w:t>
      </w:r>
      <w:r w:rsidRPr="00E80FF9">
        <w:rPr>
          <w:rFonts w:asciiTheme="majorBidi" w:hAnsiTheme="majorBidi" w:hint="cs"/>
          <w:sz w:val="30"/>
          <w:szCs w:val="30"/>
          <w:cs/>
        </w:rPr>
        <w:t xml:space="preserve"> ล้านดอลลาร์สิงคโปร์ หรือเทียบเท่าประมาณ </w:t>
      </w:r>
      <w:r w:rsidRPr="00E80FF9">
        <w:rPr>
          <w:rFonts w:asciiTheme="majorBidi" w:hAnsiTheme="majorBidi"/>
          <w:sz w:val="30"/>
          <w:szCs w:val="30"/>
        </w:rPr>
        <w:br/>
        <w:t xml:space="preserve">95.72 </w:t>
      </w:r>
      <w:r w:rsidRPr="00E80FF9">
        <w:rPr>
          <w:rFonts w:asciiTheme="majorBidi" w:hAnsiTheme="majorBidi" w:hint="cs"/>
          <w:sz w:val="30"/>
          <w:szCs w:val="30"/>
          <w:cs/>
        </w:rPr>
        <w:t xml:space="preserve">ล้านบาท ต่อมาในเดือนกันยายน </w:t>
      </w:r>
      <w:r w:rsidRPr="00E80FF9">
        <w:rPr>
          <w:rFonts w:asciiTheme="majorBidi" w:hAnsiTheme="majorBidi"/>
          <w:sz w:val="30"/>
          <w:szCs w:val="30"/>
        </w:rPr>
        <w:t>2566</w:t>
      </w:r>
      <w:r w:rsidRPr="00E80FF9">
        <w:rPr>
          <w:rFonts w:asciiTheme="majorBidi" w:hAnsiTheme="majorBidi" w:hint="cs"/>
          <w:sz w:val="30"/>
          <w:szCs w:val="30"/>
          <w:cs/>
        </w:rPr>
        <w:t xml:space="preserve"> บริษัท เบทาโกร เวนเจอร์ส จำกัด ได้จ่ายชำระค่าหุ้นสามัญเพิ่มทุนของ บริษัท เบทาโกร เวนเจอร์ส อินเตอร์เนชั่นแนล จํากัด จำนวน </w:t>
      </w:r>
      <w:r w:rsidRPr="00E80FF9">
        <w:rPr>
          <w:rFonts w:asciiTheme="majorBidi" w:hAnsiTheme="majorBidi"/>
          <w:sz w:val="30"/>
          <w:szCs w:val="30"/>
        </w:rPr>
        <w:t>3.90</w:t>
      </w:r>
      <w:r w:rsidRPr="00E80FF9">
        <w:rPr>
          <w:rFonts w:asciiTheme="majorBidi" w:hAnsiTheme="majorBidi" w:hint="cs"/>
          <w:sz w:val="30"/>
          <w:szCs w:val="30"/>
          <w:cs/>
        </w:rPr>
        <w:t xml:space="preserve"> ล้านดอลลาร์สิงคโปร์ หรือเทียบเท่าประมาณ </w:t>
      </w:r>
      <w:r w:rsidRPr="00E80FF9">
        <w:rPr>
          <w:rFonts w:asciiTheme="majorBidi" w:hAnsiTheme="majorBidi"/>
          <w:sz w:val="30"/>
          <w:szCs w:val="30"/>
        </w:rPr>
        <w:t>102.18</w:t>
      </w:r>
      <w:r w:rsidRPr="00E80FF9">
        <w:rPr>
          <w:rFonts w:asciiTheme="majorBidi" w:hAnsiTheme="majorBidi" w:hint="cs"/>
          <w:sz w:val="30"/>
          <w:szCs w:val="30"/>
          <w:cs/>
        </w:rPr>
        <w:t xml:space="preserve"> ล้านบาท</w:t>
      </w:r>
    </w:p>
    <w:p w14:paraId="1CB01A9B" w14:textId="77777777" w:rsidR="00E80FF9" w:rsidRPr="00E80FF9" w:rsidRDefault="00E80FF9" w:rsidP="00E80FF9">
      <w:pPr>
        <w:tabs>
          <w:tab w:val="clear" w:pos="454"/>
        </w:tabs>
        <w:spacing w:line="240" w:lineRule="auto"/>
        <w:ind w:left="540" w:right="2"/>
        <w:jc w:val="thaiDistribute"/>
        <w:rPr>
          <w:rFonts w:asciiTheme="majorBidi" w:hAnsiTheme="majorBidi"/>
          <w:sz w:val="30"/>
          <w:szCs w:val="30"/>
        </w:rPr>
      </w:pPr>
    </w:p>
    <w:p w14:paraId="05AA1B06" w14:textId="2AF966AE" w:rsidR="00891019" w:rsidRPr="00BB5C35" w:rsidRDefault="00891019" w:rsidP="00516440">
      <w:pPr>
        <w:tabs>
          <w:tab w:val="clear" w:pos="454"/>
        </w:tabs>
        <w:spacing w:line="240" w:lineRule="auto"/>
        <w:ind w:left="540" w:right="2"/>
        <w:jc w:val="thaiDistribute"/>
        <w:rPr>
          <w:rFonts w:asciiTheme="majorBidi" w:hAnsiTheme="majorBidi"/>
          <w:sz w:val="30"/>
          <w:szCs w:val="30"/>
        </w:rPr>
      </w:pPr>
      <w:r w:rsidRPr="00BB5C35">
        <w:rPr>
          <w:rFonts w:asciiTheme="majorBidi" w:hAnsiTheme="majorBidi"/>
          <w:sz w:val="30"/>
          <w:szCs w:val="30"/>
          <w:cs/>
        </w:rPr>
        <w:t xml:space="preserve">ในเดือนมีนาคม </w:t>
      </w:r>
      <w:r w:rsidRPr="00BB5C35">
        <w:rPr>
          <w:rFonts w:asciiTheme="majorBidi" w:hAnsiTheme="majorBidi"/>
          <w:sz w:val="30"/>
          <w:szCs w:val="30"/>
        </w:rPr>
        <w:t>2566</w:t>
      </w:r>
      <w:r w:rsidRPr="00BB5C35">
        <w:rPr>
          <w:rFonts w:asciiTheme="majorBidi" w:hAnsiTheme="majorBidi"/>
          <w:sz w:val="30"/>
          <w:szCs w:val="30"/>
          <w:cs/>
        </w:rPr>
        <w:t xml:space="preserve"> บริษัทได้จ่ายชำระค่าหุ้นที่</w:t>
      </w:r>
      <w:r w:rsidRPr="00087A91">
        <w:rPr>
          <w:rFonts w:asciiTheme="majorBidi" w:hAnsiTheme="majorBidi"/>
          <w:sz w:val="30"/>
          <w:szCs w:val="30"/>
          <w:cs/>
        </w:rPr>
        <w:t>เหลือขอ</w:t>
      </w:r>
      <w:r w:rsidRPr="00BB5C35">
        <w:rPr>
          <w:rFonts w:asciiTheme="majorBidi" w:hAnsiTheme="majorBidi"/>
          <w:sz w:val="30"/>
          <w:szCs w:val="30"/>
          <w:cs/>
        </w:rPr>
        <w:t>งบริษัท ศูนย์บริหารเงิน จำกัด (ซึ่งเป็นบริษัทย่อยที่บริษัท</w:t>
      </w:r>
      <w:r w:rsidR="00087A91">
        <w:rPr>
          <w:rFonts w:asciiTheme="majorBidi" w:hAnsiTheme="majorBidi"/>
          <w:sz w:val="30"/>
          <w:szCs w:val="30"/>
          <w:cs/>
        </w:rPr>
        <w:br/>
      </w:r>
      <w:r w:rsidRPr="00BB5C35">
        <w:rPr>
          <w:rFonts w:asciiTheme="majorBidi" w:hAnsiTheme="majorBidi"/>
          <w:sz w:val="30"/>
          <w:szCs w:val="30"/>
          <w:cs/>
        </w:rPr>
        <w:t>ถือหุ้นทั้งหมด)</w:t>
      </w:r>
      <w:r w:rsidRPr="00BB5C35">
        <w:rPr>
          <w:rFonts w:asciiTheme="majorBidi" w:hAnsiTheme="majorBidi"/>
          <w:sz w:val="30"/>
          <w:szCs w:val="30"/>
        </w:rPr>
        <w:t xml:space="preserve"> </w:t>
      </w:r>
      <w:r w:rsidRPr="00BB5C35">
        <w:rPr>
          <w:rFonts w:asciiTheme="majorBidi" w:hAnsiTheme="majorBidi"/>
          <w:sz w:val="30"/>
          <w:szCs w:val="30"/>
          <w:cs/>
        </w:rPr>
        <w:t xml:space="preserve">จำนวน </w:t>
      </w:r>
      <w:r w:rsidRPr="00BB5C35">
        <w:rPr>
          <w:rFonts w:asciiTheme="majorBidi" w:hAnsiTheme="majorBidi"/>
          <w:sz w:val="30"/>
          <w:szCs w:val="30"/>
        </w:rPr>
        <w:t>3.00</w:t>
      </w:r>
      <w:r w:rsidRPr="00BB5C35">
        <w:rPr>
          <w:rFonts w:asciiTheme="majorBidi" w:hAnsiTheme="majorBidi"/>
          <w:sz w:val="30"/>
          <w:szCs w:val="30"/>
          <w:cs/>
        </w:rPr>
        <w:t xml:space="preserve"> ล้านบาท </w:t>
      </w:r>
    </w:p>
    <w:p w14:paraId="12128C7A" w14:textId="3CE8AC7A" w:rsidR="009705EB" w:rsidRPr="0051044B" w:rsidRDefault="009705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sz w:val="24"/>
          <w:szCs w:val="24"/>
        </w:rPr>
      </w:pPr>
    </w:p>
    <w:p w14:paraId="6CA3E73B" w14:textId="348A4CCA" w:rsidR="00891019" w:rsidRPr="00BB5C35" w:rsidRDefault="00891019" w:rsidP="00516440">
      <w:pPr>
        <w:tabs>
          <w:tab w:val="clear" w:pos="454"/>
        </w:tabs>
        <w:spacing w:line="240" w:lineRule="auto"/>
        <w:ind w:left="540" w:right="2"/>
        <w:jc w:val="thaiDistribute"/>
        <w:rPr>
          <w:rFonts w:asciiTheme="majorBidi" w:hAnsiTheme="majorBidi"/>
          <w:sz w:val="30"/>
          <w:szCs w:val="30"/>
        </w:rPr>
      </w:pPr>
      <w:r w:rsidRPr="00BB5C35">
        <w:rPr>
          <w:rFonts w:asciiTheme="majorBidi" w:hAnsiTheme="majorBidi"/>
          <w:sz w:val="30"/>
          <w:szCs w:val="30"/>
          <w:cs/>
        </w:rPr>
        <w:t xml:space="preserve">ในเดือนมิถุนายน </w:t>
      </w:r>
      <w:r w:rsidRPr="00BB5C35">
        <w:rPr>
          <w:rFonts w:asciiTheme="majorBidi" w:hAnsiTheme="majorBidi"/>
          <w:sz w:val="30"/>
          <w:szCs w:val="30"/>
        </w:rPr>
        <w:t>2566</w:t>
      </w:r>
      <w:r w:rsidRPr="00BB5C35">
        <w:rPr>
          <w:rFonts w:asciiTheme="majorBidi" w:hAnsiTheme="majorBidi"/>
          <w:sz w:val="30"/>
          <w:szCs w:val="30"/>
          <w:cs/>
        </w:rPr>
        <w:t xml:space="preserve"> บริษัทได้เพิ่มทุนจดทะเบียน</w:t>
      </w:r>
      <w:r w:rsidRPr="00087A91">
        <w:rPr>
          <w:rFonts w:asciiTheme="majorBidi" w:hAnsiTheme="majorBidi"/>
          <w:sz w:val="30"/>
          <w:szCs w:val="30"/>
          <w:cs/>
        </w:rPr>
        <w:t>ของ</w:t>
      </w:r>
      <w:r w:rsidRPr="00BB5C35">
        <w:rPr>
          <w:rFonts w:asciiTheme="majorBidi" w:hAnsiTheme="majorBidi"/>
          <w:sz w:val="30"/>
          <w:szCs w:val="30"/>
          <w:cs/>
        </w:rPr>
        <w:t>บริษัท เบทาโกร (ลาว) จำกัดผู้เดียว (ซึ่งเป็นบริษัทย่อย</w:t>
      </w:r>
      <w:r w:rsidR="00087A91">
        <w:rPr>
          <w:rFonts w:asciiTheme="majorBidi" w:hAnsiTheme="majorBidi"/>
          <w:sz w:val="30"/>
          <w:szCs w:val="30"/>
          <w:cs/>
        </w:rPr>
        <w:br/>
      </w:r>
      <w:r w:rsidRPr="00BB5C35">
        <w:rPr>
          <w:rFonts w:asciiTheme="majorBidi" w:hAnsiTheme="majorBidi"/>
          <w:sz w:val="30"/>
          <w:szCs w:val="30"/>
          <w:cs/>
        </w:rPr>
        <w:t>ที่บริษัทถือหุ้นทั้งหมด)</w:t>
      </w:r>
      <w:r w:rsidRPr="00BB5C35">
        <w:rPr>
          <w:rFonts w:asciiTheme="majorBidi" w:hAnsiTheme="majorBidi"/>
          <w:sz w:val="30"/>
          <w:szCs w:val="30"/>
        </w:rPr>
        <w:t xml:space="preserve"> </w:t>
      </w:r>
      <w:r w:rsidRPr="00BB5C35">
        <w:rPr>
          <w:rFonts w:asciiTheme="majorBidi" w:hAnsiTheme="majorBidi"/>
          <w:sz w:val="30"/>
          <w:szCs w:val="30"/>
          <w:cs/>
        </w:rPr>
        <w:t xml:space="preserve">จำนวน </w:t>
      </w:r>
      <w:r w:rsidRPr="00BB5C35">
        <w:rPr>
          <w:rFonts w:asciiTheme="majorBidi" w:hAnsiTheme="majorBidi"/>
          <w:sz w:val="30"/>
          <w:szCs w:val="30"/>
        </w:rPr>
        <w:t>112.50</w:t>
      </w:r>
      <w:r w:rsidRPr="00BB5C35">
        <w:rPr>
          <w:rFonts w:asciiTheme="majorBidi" w:hAnsiTheme="majorBidi"/>
          <w:sz w:val="30"/>
          <w:szCs w:val="30"/>
          <w:cs/>
        </w:rPr>
        <w:t xml:space="preserve"> ล้านบาท</w:t>
      </w:r>
    </w:p>
    <w:p w14:paraId="0A11FE7F" w14:textId="77777777" w:rsidR="00453696" w:rsidRPr="0051044B" w:rsidRDefault="00453696" w:rsidP="00516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275FCD93" w14:textId="77777777" w:rsidR="00832268" w:rsidRDefault="00832268" w:rsidP="00832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480562">
        <w:rPr>
          <w:rFonts w:asciiTheme="majorBidi" w:hAnsiTheme="majorBidi" w:cstheme="majorBidi" w:hint="cs"/>
          <w:sz w:val="30"/>
          <w:szCs w:val="30"/>
          <w:cs/>
        </w:rPr>
        <w:lastRenderedPageBreak/>
        <w:t xml:space="preserve">ในเดือนมีนาคม </w:t>
      </w:r>
      <w:r w:rsidRPr="00480562">
        <w:rPr>
          <w:rFonts w:asciiTheme="majorBidi" w:hAnsiTheme="majorBidi" w:cstheme="majorBidi"/>
          <w:sz w:val="30"/>
          <w:szCs w:val="30"/>
        </w:rPr>
        <w:t>2567</w:t>
      </w:r>
      <w:r w:rsidRPr="00480562"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บริษัทได้จ่าย</w:t>
      </w:r>
      <w:r w:rsidRPr="00480562">
        <w:rPr>
          <w:rFonts w:asciiTheme="majorBidi" w:hAnsiTheme="majorBidi" w:cstheme="majorBidi"/>
          <w:spacing w:val="-4"/>
          <w:sz w:val="30"/>
          <w:szCs w:val="30"/>
          <w:cs/>
        </w:rPr>
        <w:t>ชำระค่าหุ้นสามัญเพิ่มทุน</w:t>
      </w:r>
      <w:r w:rsidRPr="00480562">
        <w:rPr>
          <w:rFonts w:asciiTheme="majorBidi" w:hAnsiTheme="majorBidi" w:cstheme="majorBidi"/>
          <w:sz w:val="30"/>
          <w:szCs w:val="30"/>
          <w:cs/>
        </w:rPr>
        <w:t>ของบริษัท เบทาโกร เวนเจอร์ส จำกัด</w:t>
      </w:r>
      <w:r w:rsidRPr="00480562">
        <w:rPr>
          <w:rFonts w:asciiTheme="majorBidi" w:hAnsiTheme="majorBidi" w:cstheme="majorBidi" w:hint="cs"/>
          <w:sz w:val="30"/>
          <w:szCs w:val="30"/>
          <w:cs/>
        </w:rPr>
        <w:t xml:space="preserve"> ซึ่งเป็นบริษัทย่อยจำนวน </w:t>
      </w:r>
      <w:r w:rsidRPr="00480562">
        <w:rPr>
          <w:rFonts w:asciiTheme="majorBidi" w:hAnsiTheme="majorBidi" w:cstheme="majorBidi"/>
          <w:sz w:val="30"/>
          <w:szCs w:val="30"/>
        </w:rPr>
        <w:t>210</w:t>
      </w:r>
      <w:r>
        <w:rPr>
          <w:rFonts w:asciiTheme="majorBidi" w:hAnsiTheme="majorBidi" w:cstheme="majorBidi"/>
          <w:sz w:val="30"/>
          <w:szCs w:val="30"/>
        </w:rPr>
        <w:t>.00</w:t>
      </w:r>
      <w:r w:rsidRPr="00480562">
        <w:rPr>
          <w:rFonts w:asciiTheme="majorBidi" w:hAnsiTheme="majorBidi" w:cstheme="majorBidi"/>
          <w:sz w:val="30"/>
          <w:szCs w:val="30"/>
        </w:rPr>
        <w:t xml:space="preserve"> </w:t>
      </w:r>
      <w:r w:rsidRPr="00480562">
        <w:rPr>
          <w:rFonts w:asciiTheme="majorBidi" w:hAnsiTheme="majorBidi" w:cstheme="majorBidi" w:hint="cs"/>
          <w:sz w:val="30"/>
          <w:szCs w:val="30"/>
          <w:cs/>
        </w:rPr>
        <w:t>ล้านบาท ซึ่งต่อมา</w:t>
      </w:r>
      <w:r w:rsidRPr="00480562">
        <w:rPr>
          <w:rFonts w:asciiTheme="majorBidi" w:hAnsiTheme="majorBidi" w:cstheme="majorBidi"/>
          <w:sz w:val="30"/>
          <w:szCs w:val="30"/>
          <w:cs/>
        </w:rPr>
        <w:t>บริษัท เบทาโกร เวนเจอร์ส จำกัด</w:t>
      </w:r>
      <w:r w:rsidRPr="00480562">
        <w:rPr>
          <w:rFonts w:asciiTheme="majorBidi" w:hAnsiTheme="majorBidi" w:cstheme="majorBidi" w:hint="cs"/>
          <w:sz w:val="30"/>
          <w:szCs w:val="30"/>
          <w:cs/>
        </w:rPr>
        <w:t xml:space="preserve"> ได้จ่ายชำระค่าหุ้นสามัญเพิ่มทุนของ</w:t>
      </w:r>
      <w:r w:rsidRPr="00480562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480562">
        <w:rPr>
          <w:rFonts w:asciiTheme="majorBidi" w:hAnsiTheme="majorBidi" w:cstheme="majorBidi"/>
          <w:sz w:val="30"/>
          <w:szCs w:val="30"/>
        </w:rPr>
        <w:br/>
      </w:r>
      <w:r w:rsidRPr="00480562">
        <w:rPr>
          <w:rFonts w:asciiTheme="majorBidi" w:hAnsiTheme="majorBidi" w:cstheme="majorBidi"/>
          <w:sz w:val="30"/>
          <w:szCs w:val="30"/>
          <w:cs/>
        </w:rPr>
        <w:t xml:space="preserve">เบทาโกร เวนเจอร์ส </w:t>
      </w:r>
      <w:r w:rsidRPr="00480562">
        <w:rPr>
          <w:rFonts w:asciiTheme="majorBidi" w:hAnsiTheme="majorBidi" w:cstheme="majorBidi" w:hint="cs"/>
          <w:sz w:val="30"/>
          <w:szCs w:val="30"/>
          <w:cs/>
        </w:rPr>
        <w:t xml:space="preserve">อินเตอร์เนชั่นแนล </w:t>
      </w:r>
      <w:r w:rsidRPr="00480562">
        <w:rPr>
          <w:rFonts w:asciiTheme="majorBidi" w:hAnsiTheme="majorBidi" w:cstheme="majorBidi"/>
          <w:sz w:val="30"/>
          <w:szCs w:val="30"/>
          <w:cs/>
        </w:rPr>
        <w:t>จำกัด</w:t>
      </w:r>
      <w:r w:rsidRPr="00480562">
        <w:rPr>
          <w:rFonts w:asciiTheme="majorBidi" w:hAnsiTheme="majorBidi" w:cstheme="majorBidi" w:hint="cs"/>
          <w:sz w:val="30"/>
          <w:szCs w:val="30"/>
          <w:cs/>
        </w:rPr>
        <w:t xml:space="preserve"> ซึ่งเป็นบริษัทย่อยทางอ้อม จำนวน </w:t>
      </w:r>
      <w:r w:rsidRPr="00480562">
        <w:rPr>
          <w:rFonts w:asciiTheme="majorBidi" w:hAnsiTheme="majorBidi" w:cstheme="majorBidi"/>
          <w:sz w:val="30"/>
          <w:szCs w:val="30"/>
        </w:rPr>
        <w:t xml:space="preserve">7.40 </w:t>
      </w:r>
      <w:r w:rsidRPr="00480562">
        <w:rPr>
          <w:rFonts w:asciiTheme="majorBidi" w:hAnsiTheme="majorBidi" w:cstheme="majorBidi" w:hint="cs"/>
          <w:sz w:val="30"/>
          <w:szCs w:val="30"/>
          <w:cs/>
        </w:rPr>
        <w:t xml:space="preserve">ล้านดอลลาร์สิงคโปร์ หรือเทียบเท่าประมาณ </w:t>
      </w:r>
      <w:r w:rsidRPr="00480562">
        <w:rPr>
          <w:rFonts w:asciiTheme="majorBidi" w:hAnsiTheme="majorBidi" w:cstheme="majorBidi"/>
          <w:sz w:val="30"/>
          <w:szCs w:val="30"/>
        </w:rPr>
        <w:t xml:space="preserve">200.76 </w:t>
      </w:r>
      <w:r w:rsidRPr="00480562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>
        <w:rPr>
          <w:rFonts w:asciiTheme="majorBidi" w:hAnsiTheme="majorBidi" w:cstheme="majorBidi"/>
          <w:sz w:val="30"/>
          <w:szCs w:val="30"/>
        </w:rPr>
        <w:t xml:space="preserve"> </w:t>
      </w:r>
    </w:p>
    <w:p w14:paraId="4D85CA28" w14:textId="77777777" w:rsidR="004E567A" w:rsidRDefault="004E567A" w:rsidP="00832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15E4484" w14:textId="0F78892E" w:rsidR="00832268" w:rsidRPr="00393F20" w:rsidRDefault="004E567A" w:rsidP="00DA4D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4E567A">
        <w:rPr>
          <w:rFonts w:asciiTheme="majorBidi" w:hAnsiTheme="majorBidi" w:cstheme="majorBidi" w:hint="cs"/>
          <w:sz w:val="30"/>
          <w:szCs w:val="30"/>
          <w:cs/>
        </w:rPr>
        <w:t>ในเดือนมีนาคม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D06A3" w:rsidRPr="00D55D37">
        <w:rPr>
          <w:rFonts w:asciiTheme="majorBidi" w:hAnsiTheme="majorBidi" w:cstheme="majorBidi"/>
          <w:sz w:val="30"/>
          <w:szCs w:val="30"/>
        </w:rPr>
        <w:t>2567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AA5C4E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บริษัทได้มาซึ่งอำนาจควบคุมในบริษัท</w:t>
      </w:r>
      <w:r w:rsidRPr="00AA5C4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A5C4E">
        <w:rPr>
          <w:rFonts w:asciiTheme="majorBidi" w:hAnsiTheme="majorBidi" w:cstheme="majorBidi" w:hint="cs"/>
          <w:spacing w:val="-4"/>
          <w:sz w:val="30"/>
          <w:szCs w:val="30"/>
          <w:cs/>
        </w:rPr>
        <w:t>เบทาโกร</w:t>
      </w:r>
      <w:r w:rsidRPr="00AA5C4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A5C4E">
        <w:rPr>
          <w:rFonts w:asciiTheme="majorBidi" w:hAnsiTheme="majorBidi" w:cstheme="majorBidi" w:hint="cs"/>
          <w:spacing w:val="-4"/>
          <w:sz w:val="30"/>
          <w:szCs w:val="30"/>
          <w:cs/>
        </w:rPr>
        <w:t>สเปเชียลตี้</w:t>
      </w:r>
      <w:r w:rsidRPr="00AA5C4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A5C4E">
        <w:rPr>
          <w:rFonts w:asciiTheme="majorBidi" w:hAnsiTheme="majorBidi" w:cstheme="majorBidi" w:hint="cs"/>
          <w:spacing w:val="-4"/>
          <w:sz w:val="30"/>
          <w:szCs w:val="30"/>
          <w:cs/>
        </w:rPr>
        <w:t>ฟู้ดส์</w:t>
      </w:r>
      <w:r w:rsidRPr="00AA5C4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AA5C4E">
        <w:rPr>
          <w:rFonts w:asciiTheme="majorBidi" w:hAnsiTheme="majorBidi" w:cstheme="majorBidi" w:hint="cs"/>
          <w:spacing w:val="-4"/>
          <w:sz w:val="30"/>
          <w:szCs w:val="30"/>
          <w:cs/>
        </w:rPr>
        <w:t>จำกัด</w:t>
      </w:r>
      <w:r w:rsidRPr="00AA5C4E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2154CA" w:rsidRPr="004E567A">
        <w:rPr>
          <w:rFonts w:asciiTheme="majorBidi" w:hAnsiTheme="majorBidi" w:cstheme="majorBidi"/>
          <w:sz w:val="30"/>
          <w:szCs w:val="30"/>
          <w:cs/>
        </w:rPr>
        <w:t>(</w:t>
      </w:r>
      <w:r w:rsidR="002154CA" w:rsidRPr="004E567A">
        <w:rPr>
          <w:rFonts w:asciiTheme="majorBidi" w:hAnsiTheme="majorBidi" w:cstheme="majorBidi" w:hint="cs"/>
          <w:sz w:val="30"/>
          <w:szCs w:val="30"/>
          <w:cs/>
        </w:rPr>
        <w:t>เดิมชื่อ</w:t>
      </w:r>
      <w:r w:rsidR="002154CA"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154CA" w:rsidRPr="004E567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2154CA"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74CE2">
        <w:rPr>
          <w:rFonts w:asciiTheme="majorBidi" w:hAnsiTheme="majorBidi" w:cstheme="majorBidi"/>
          <w:sz w:val="30"/>
          <w:szCs w:val="30"/>
          <w:cs/>
        </w:rPr>
        <w:br/>
      </w:r>
      <w:r w:rsidR="002154CA" w:rsidRPr="004E567A">
        <w:rPr>
          <w:rFonts w:asciiTheme="majorBidi" w:hAnsiTheme="majorBidi" w:cstheme="majorBidi" w:hint="cs"/>
          <w:sz w:val="30"/>
          <w:szCs w:val="30"/>
          <w:cs/>
        </w:rPr>
        <w:t>อายิโนะโมะโต๊ะ</w:t>
      </w:r>
      <w:r w:rsidR="002154CA"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154CA" w:rsidRPr="004E567A">
        <w:rPr>
          <w:rFonts w:asciiTheme="majorBidi" w:hAnsiTheme="majorBidi" w:cstheme="majorBidi" w:hint="cs"/>
          <w:sz w:val="30"/>
          <w:szCs w:val="30"/>
          <w:cs/>
        </w:rPr>
        <w:t>เบทาโกร</w:t>
      </w:r>
      <w:r w:rsidR="002154C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154CA" w:rsidRPr="004E567A">
        <w:rPr>
          <w:rFonts w:asciiTheme="majorBidi" w:hAnsiTheme="majorBidi" w:cstheme="majorBidi" w:hint="cs"/>
          <w:sz w:val="30"/>
          <w:szCs w:val="30"/>
          <w:cs/>
        </w:rPr>
        <w:t>สเปเชียลตี้</w:t>
      </w:r>
      <w:r w:rsidR="002154CA"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154CA" w:rsidRPr="004E567A">
        <w:rPr>
          <w:rFonts w:asciiTheme="majorBidi" w:hAnsiTheme="majorBidi" w:cstheme="majorBidi" w:hint="cs"/>
          <w:sz w:val="30"/>
          <w:szCs w:val="30"/>
          <w:cs/>
        </w:rPr>
        <w:t>ฟู้ดส์</w:t>
      </w:r>
      <w:r w:rsidR="002154CA"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154CA" w:rsidRPr="004E567A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="002154CA" w:rsidRPr="004E567A">
        <w:rPr>
          <w:rFonts w:asciiTheme="majorBidi" w:hAnsiTheme="majorBidi" w:cstheme="majorBidi"/>
          <w:sz w:val="30"/>
          <w:szCs w:val="30"/>
          <w:cs/>
        </w:rPr>
        <w:t>)</w:t>
      </w:r>
      <w:r w:rsidR="002D2473">
        <w:rPr>
          <w:rFonts w:asciiTheme="majorBidi" w:hAnsiTheme="majorBidi" w:cstheme="majorBidi"/>
          <w:sz w:val="30"/>
          <w:szCs w:val="30"/>
        </w:rPr>
        <w:t xml:space="preserve"> </w:t>
      </w:r>
      <w:r w:rsidRPr="00AA5C4E">
        <w:rPr>
          <w:rFonts w:asciiTheme="majorBidi" w:hAnsiTheme="majorBidi" w:cstheme="majorBidi" w:hint="cs"/>
          <w:spacing w:val="-4"/>
          <w:sz w:val="30"/>
          <w:szCs w:val="30"/>
          <w:cs/>
        </w:rPr>
        <w:t>โดยคณะกรรมการบริษัท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มีมติอนุมัติให้บริษัทเข้าซื้อหุ้นสามัญเพิ่มเติมจำนวน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C304B">
        <w:rPr>
          <w:rFonts w:asciiTheme="majorBidi" w:hAnsiTheme="majorBidi" w:cstheme="majorBidi"/>
          <w:sz w:val="30"/>
          <w:szCs w:val="30"/>
        </w:rPr>
        <w:t>4.97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ล้านหุ้น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คิดเป็นร้อยละ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46A59">
        <w:rPr>
          <w:rFonts w:asciiTheme="majorBidi" w:hAnsiTheme="majorBidi" w:cstheme="majorBidi"/>
          <w:sz w:val="30"/>
          <w:szCs w:val="30"/>
        </w:rPr>
        <w:t>5</w:t>
      </w:r>
      <w:r w:rsidR="009C304B">
        <w:rPr>
          <w:rFonts w:asciiTheme="majorBidi" w:hAnsiTheme="majorBidi" w:cstheme="majorBidi"/>
          <w:sz w:val="30"/>
          <w:szCs w:val="30"/>
        </w:rPr>
        <w:t>1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ของหุ้นที่ชำระแล้วทั้งหมดของ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เบทาโกร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สเปเชียลตี้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ฟู้ดส์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ในราคาหุ้นละ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C304B">
        <w:rPr>
          <w:rFonts w:asciiTheme="majorBidi" w:hAnsiTheme="majorBidi" w:cstheme="majorBidi"/>
          <w:sz w:val="30"/>
          <w:szCs w:val="30"/>
        </w:rPr>
        <w:t>16.10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บาท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เป็นจำนวน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9361B">
        <w:rPr>
          <w:rFonts w:asciiTheme="majorBidi" w:hAnsiTheme="majorBidi" w:cstheme="majorBidi"/>
          <w:sz w:val="30"/>
          <w:szCs w:val="30"/>
        </w:rPr>
        <w:t>80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มีผลทำให้บริษัทถือหุ้นสามัญของ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เบทาโกร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C10ED">
        <w:rPr>
          <w:rFonts w:asciiTheme="majorBidi" w:hAnsiTheme="majorBidi" w:cstheme="majorBidi"/>
          <w:sz w:val="30"/>
          <w:szCs w:val="30"/>
          <w:cs/>
        </w:rPr>
        <w:br/>
      </w:r>
      <w:r w:rsidRPr="004E567A">
        <w:rPr>
          <w:rFonts w:asciiTheme="majorBidi" w:hAnsiTheme="majorBidi" w:cstheme="majorBidi" w:hint="cs"/>
          <w:sz w:val="30"/>
          <w:szCs w:val="30"/>
          <w:cs/>
        </w:rPr>
        <w:t>สเปเชียลตี้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ฟู้ดส์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F4C40">
        <w:rPr>
          <w:rFonts w:asciiTheme="majorBidi" w:hAnsiTheme="majorBidi" w:cstheme="majorBidi"/>
          <w:sz w:val="30"/>
          <w:szCs w:val="30"/>
        </w:rPr>
        <w:t>9.</w:t>
      </w:r>
      <w:r w:rsidR="002F4C40" w:rsidRPr="00D55D37">
        <w:rPr>
          <w:rFonts w:asciiTheme="majorBidi" w:hAnsiTheme="majorBidi" w:cstheme="majorBidi"/>
          <w:sz w:val="30"/>
          <w:szCs w:val="30"/>
        </w:rPr>
        <w:t>7</w:t>
      </w:r>
      <w:r w:rsidR="002F4C40">
        <w:rPr>
          <w:rFonts w:asciiTheme="majorBidi" w:hAnsiTheme="majorBidi" w:cstheme="majorBidi"/>
          <w:sz w:val="30"/>
          <w:szCs w:val="30"/>
        </w:rPr>
        <w:t>5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ล้านหุ้น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คิดเป็นร้อยละ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756E7">
        <w:rPr>
          <w:rFonts w:asciiTheme="majorBidi" w:hAnsiTheme="majorBidi" w:cstheme="majorBidi"/>
          <w:sz w:val="30"/>
          <w:szCs w:val="30"/>
        </w:rPr>
        <w:t xml:space="preserve">99.9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ทั้งนี้ผู้บริหารได้ประเมินแล้วว่าบริษัทมีอำนาจควบคุมกิจการในบริษัท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เบทาโกร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สเปเชียลตี้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ฟู้ดส์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และเป็นผลให้บริษัท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เบทาโกร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สเปเชียลตี้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ฟู้ดส์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C10ED">
        <w:rPr>
          <w:rFonts w:asciiTheme="majorBidi" w:hAnsiTheme="majorBidi" w:cstheme="majorBidi"/>
          <w:sz w:val="30"/>
          <w:szCs w:val="30"/>
          <w:cs/>
        </w:rPr>
        <w:br/>
      </w:r>
      <w:r w:rsidRPr="00393F20">
        <w:rPr>
          <w:rFonts w:asciiTheme="majorBidi" w:hAnsiTheme="majorBidi" w:cstheme="majorBidi" w:hint="cs"/>
          <w:sz w:val="30"/>
          <w:szCs w:val="30"/>
          <w:cs/>
        </w:rPr>
        <w:t>เปลี่ยนสถานะจากการร่วมค้าเป็นบริษัทย่อยของบริษัท</w:t>
      </w:r>
      <w:r w:rsidRPr="00393F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93F20">
        <w:rPr>
          <w:rFonts w:asciiTheme="majorBidi" w:hAnsiTheme="majorBidi" w:cstheme="majorBidi" w:hint="cs"/>
          <w:sz w:val="30"/>
          <w:szCs w:val="30"/>
          <w:cs/>
        </w:rPr>
        <w:t>ในการจัดทำกำไรขาดทุนเบ็ดเสร็จรวมสำหรับปีสิ้นสุดวันที่</w:t>
      </w:r>
      <w:r w:rsidRPr="00393F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354E3C" w:rsidRPr="00393F20">
        <w:rPr>
          <w:rFonts w:asciiTheme="majorBidi" w:hAnsiTheme="majorBidi" w:cstheme="majorBidi"/>
          <w:sz w:val="30"/>
          <w:szCs w:val="30"/>
        </w:rPr>
        <w:t>3</w:t>
      </w:r>
      <w:r w:rsidR="00393F20">
        <w:rPr>
          <w:rFonts w:asciiTheme="majorBidi" w:hAnsiTheme="majorBidi" w:cstheme="majorBidi"/>
          <w:sz w:val="30"/>
          <w:szCs w:val="30"/>
        </w:rPr>
        <w:t>1</w:t>
      </w:r>
      <w:r w:rsidR="00354E3C" w:rsidRPr="00393F20">
        <w:rPr>
          <w:rFonts w:asciiTheme="majorBidi" w:hAnsiTheme="majorBidi" w:cstheme="majorBidi"/>
          <w:sz w:val="30"/>
          <w:szCs w:val="30"/>
        </w:rPr>
        <w:t xml:space="preserve"> </w:t>
      </w:r>
      <w:r w:rsidR="00354E3C" w:rsidRPr="00393F20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393F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55D37" w:rsidRPr="00393F20">
        <w:rPr>
          <w:rFonts w:asciiTheme="majorBidi" w:hAnsiTheme="majorBidi" w:cstheme="majorBidi"/>
          <w:sz w:val="30"/>
          <w:szCs w:val="30"/>
        </w:rPr>
        <w:t>2567</w:t>
      </w:r>
      <w:r w:rsidRPr="00393F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93F20">
        <w:rPr>
          <w:rFonts w:asciiTheme="majorBidi" w:hAnsiTheme="majorBidi" w:cstheme="majorBidi" w:hint="cs"/>
          <w:sz w:val="30"/>
          <w:szCs w:val="30"/>
          <w:cs/>
        </w:rPr>
        <w:t>กลุ่มบริษัทได้รวมผลดำเนินงานของบริษัท</w:t>
      </w:r>
      <w:r w:rsidRPr="00393F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93F20">
        <w:rPr>
          <w:rFonts w:asciiTheme="majorBidi" w:hAnsiTheme="majorBidi" w:cstheme="majorBidi" w:hint="cs"/>
          <w:sz w:val="30"/>
          <w:szCs w:val="30"/>
          <w:cs/>
        </w:rPr>
        <w:t>เบทาโกร</w:t>
      </w:r>
      <w:r w:rsidRPr="00393F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93F20">
        <w:rPr>
          <w:rFonts w:asciiTheme="majorBidi" w:hAnsiTheme="majorBidi" w:cstheme="majorBidi" w:hint="cs"/>
          <w:sz w:val="30"/>
          <w:szCs w:val="30"/>
          <w:cs/>
        </w:rPr>
        <w:t>สเปเชียลตี้</w:t>
      </w:r>
      <w:r w:rsidRPr="00393F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93F20">
        <w:rPr>
          <w:rFonts w:asciiTheme="majorBidi" w:hAnsiTheme="majorBidi" w:cstheme="majorBidi" w:hint="cs"/>
          <w:sz w:val="30"/>
          <w:szCs w:val="30"/>
          <w:cs/>
        </w:rPr>
        <w:t>ฟู้ดส์</w:t>
      </w:r>
      <w:r w:rsidRPr="00393F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93F20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Pr="00393F2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93F20">
        <w:rPr>
          <w:rFonts w:asciiTheme="majorBidi" w:hAnsiTheme="majorBidi" w:cstheme="majorBidi" w:hint="cs"/>
          <w:sz w:val="30"/>
          <w:szCs w:val="30"/>
          <w:cs/>
        </w:rPr>
        <w:t>ตั้งแต่วันที่มี</w:t>
      </w:r>
      <w:r w:rsidR="00393F20">
        <w:rPr>
          <w:rFonts w:asciiTheme="majorBidi" w:hAnsiTheme="majorBidi" w:cstheme="majorBidi"/>
          <w:sz w:val="30"/>
          <w:szCs w:val="30"/>
          <w:cs/>
        </w:rPr>
        <w:br/>
      </w:r>
      <w:r w:rsidRPr="00393F20">
        <w:rPr>
          <w:rFonts w:asciiTheme="majorBidi" w:hAnsiTheme="majorBidi" w:cstheme="majorBidi" w:hint="cs"/>
          <w:sz w:val="30"/>
          <w:szCs w:val="30"/>
          <w:cs/>
        </w:rPr>
        <w:t>อำนาจควบคุม</w:t>
      </w:r>
    </w:p>
    <w:p w14:paraId="18614795" w14:textId="77777777" w:rsidR="004E567A" w:rsidRPr="00393F20" w:rsidRDefault="004E567A" w:rsidP="00832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4"/>
          <w:szCs w:val="24"/>
        </w:rPr>
      </w:pPr>
    </w:p>
    <w:p w14:paraId="02413310" w14:textId="7F12CA02" w:rsidR="00CF4F09" w:rsidRPr="00393F20" w:rsidRDefault="00CF4F09" w:rsidP="00CF4F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393F20">
        <w:rPr>
          <w:rFonts w:asciiTheme="majorBidi" w:hAnsiTheme="majorBidi" w:cstheme="majorBidi" w:hint="cs"/>
          <w:sz w:val="30"/>
          <w:szCs w:val="30"/>
          <w:cs/>
        </w:rPr>
        <w:t xml:space="preserve">ในเดือนเมษายน </w:t>
      </w:r>
      <w:r w:rsidRPr="00393F20">
        <w:rPr>
          <w:rFonts w:asciiTheme="majorBidi" w:hAnsiTheme="majorBidi" w:cstheme="majorBidi"/>
          <w:sz w:val="30"/>
          <w:szCs w:val="30"/>
        </w:rPr>
        <w:t>2567</w:t>
      </w:r>
      <w:r w:rsidRPr="00393F20">
        <w:rPr>
          <w:rFonts w:asciiTheme="majorBidi" w:hAnsiTheme="majorBidi" w:cstheme="majorBidi" w:hint="cs"/>
          <w:sz w:val="30"/>
          <w:szCs w:val="30"/>
          <w:cs/>
        </w:rPr>
        <w:t xml:space="preserve"> บริษัท เบทาโกร ฟู้ดส์ จำกัด ซึ่งเป็นบริษัทย่อย ได้จดทะเบียนเสร็จการชำระบัญชีกับกรมพัฒนาธุรกิจการค้า</w:t>
      </w:r>
    </w:p>
    <w:p w14:paraId="1E0190E7" w14:textId="77777777" w:rsidR="00CF4F09" w:rsidRPr="0051044B" w:rsidRDefault="00CF4F09" w:rsidP="008322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4"/>
          <w:sz w:val="24"/>
          <w:szCs w:val="24"/>
          <w:cs/>
        </w:rPr>
      </w:pPr>
    </w:p>
    <w:p w14:paraId="6C1013DC" w14:textId="2EB38D02" w:rsidR="00B131FB" w:rsidRDefault="00316D87" w:rsidP="00B13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 w:firstLine="1"/>
        <w:jc w:val="thaiDistribute"/>
        <w:rPr>
          <w:rFonts w:asciiTheme="majorBidi" w:hAnsiTheme="majorBidi" w:cstheme="majorBidi"/>
          <w:sz w:val="30"/>
          <w:szCs w:val="30"/>
        </w:rPr>
      </w:pPr>
      <w:r w:rsidRPr="00316D87">
        <w:rPr>
          <w:rFonts w:asciiTheme="majorBidi" w:hAnsiTheme="majorBidi" w:cstheme="majorBidi"/>
          <w:sz w:val="30"/>
          <w:szCs w:val="30"/>
          <w:cs/>
        </w:rPr>
        <w:t xml:space="preserve">ในการประชุมคณะกรรมการของบริษัทเมื่อวันที่ </w:t>
      </w:r>
      <w:r w:rsidRPr="00316D87">
        <w:rPr>
          <w:rFonts w:asciiTheme="majorBidi" w:hAnsiTheme="majorBidi" w:cstheme="majorBidi"/>
          <w:sz w:val="30"/>
          <w:szCs w:val="30"/>
        </w:rPr>
        <w:t xml:space="preserve">9 </w:t>
      </w:r>
      <w:r w:rsidRPr="00316D87">
        <w:rPr>
          <w:rFonts w:asciiTheme="majorBidi" w:hAnsiTheme="majorBidi" w:cstheme="majorBidi"/>
          <w:sz w:val="30"/>
          <w:szCs w:val="30"/>
          <w:cs/>
        </w:rPr>
        <w:t xml:space="preserve">สิงหาคม </w:t>
      </w:r>
      <w:r w:rsidRPr="00316D87">
        <w:rPr>
          <w:rFonts w:asciiTheme="majorBidi" w:hAnsiTheme="majorBidi" w:cstheme="majorBidi"/>
          <w:sz w:val="30"/>
          <w:szCs w:val="30"/>
        </w:rPr>
        <w:t xml:space="preserve">2567 </w:t>
      </w:r>
      <w:r w:rsidRPr="00316D87">
        <w:rPr>
          <w:rFonts w:asciiTheme="majorBidi" w:hAnsiTheme="majorBidi" w:cstheme="majorBidi"/>
          <w:sz w:val="30"/>
          <w:szCs w:val="30"/>
          <w:cs/>
        </w:rPr>
        <w:t>คณะกรรมการมี</w:t>
      </w:r>
      <w:r w:rsidR="00EC6E55">
        <w:rPr>
          <w:rFonts w:asciiTheme="majorBidi" w:hAnsiTheme="majorBidi" w:cstheme="majorBidi" w:hint="cs"/>
          <w:sz w:val="30"/>
          <w:szCs w:val="30"/>
          <w:cs/>
        </w:rPr>
        <w:t>ม</w:t>
      </w:r>
      <w:r w:rsidRPr="00316D87">
        <w:rPr>
          <w:rFonts w:asciiTheme="majorBidi" w:hAnsiTheme="majorBidi" w:cstheme="majorBidi"/>
          <w:sz w:val="30"/>
          <w:szCs w:val="30"/>
          <w:cs/>
        </w:rPr>
        <w:t>ติอนุมัติจัดตั้ง</w:t>
      </w:r>
      <w:r w:rsidR="00EC6E55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466AFC">
        <w:rPr>
          <w:rFonts w:asciiTheme="majorBidi" w:hAnsiTheme="majorBidi" w:cstheme="majorBidi" w:hint="cs"/>
          <w:sz w:val="30"/>
          <w:szCs w:val="30"/>
          <w:cs/>
        </w:rPr>
        <w:t>ย่อย</w:t>
      </w:r>
      <w:r w:rsidRPr="00316D87">
        <w:rPr>
          <w:rFonts w:asciiTheme="majorBidi" w:hAnsiTheme="majorBidi" w:cstheme="majorBidi"/>
          <w:sz w:val="30"/>
          <w:szCs w:val="30"/>
          <w:cs/>
        </w:rPr>
        <w:t xml:space="preserve">ในประเทศสิงคโปร์ ซึ่งประกอบด้วย บริษัท เบทาโกร เทรดดิ้ง (สิงคโปร์) จำกัด โดยมีทุนจดทะเบียนจำนวน </w:t>
      </w:r>
      <w:r w:rsidRPr="00316D87">
        <w:rPr>
          <w:rFonts w:asciiTheme="majorBidi" w:hAnsiTheme="majorBidi" w:cstheme="majorBidi"/>
          <w:sz w:val="30"/>
          <w:szCs w:val="30"/>
        </w:rPr>
        <w:t xml:space="preserve">100 </w:t>
      </w:r>
      <w:r w:rsidRPr="00316D87">
        <w:rPr>
          <w:rFonts w:asciiTheme="majorBidi" w:hAnsiTheme="majorBidi" w:cstheme="majorBidi"/>
          <w:sz w:val="30"/>
          <w:szCs w:val="30"/>
          <w:cs/>
        </w:rPr>
        <w:t xml:space="preserve">ดอลลาร์สิงคโปร์ และ บริษัท เบทาโกร ฟู้ดส์ (สิงคโปร์) จำกัด โดยมีทุนจดทะเบียน </w:t>
      </w:r>
      <w:r w:rsidRPr="00316D87">
        <w:rPr>
          <w:rFonts w:asciiTheme="majorBidi" w:hAnsiTheme="majorBidi" w:cstheme="majorBidi"/>
          <w:sz w:val="30"/>
          <w:szCs w:val="30"/>
        </w:rPr>
        <w:t xml:space="preserve">100 </w:t>
      </w:r>
      <w:r w:rsidRPr="00316D87">
        <w:rPr>
          <w:rFonts w:asciiTheme="majorBidi" w:hAnsiTheme="majorBidi" w:cstheme="majorBidi"/>
          <w:sz w:val="30"/>
          <w:szCs w:val="30"/>
          <w:cs/>
        </w:rPr>
        <w:t>ดอลลาร์สิงคโปร์</w:t>
      </w:r>
      <w:r w:rsidR="0060781E">
        <w:rPr>
          <w:rFonts w:asciiTheme="majorBidi" w:hAnsiTheme="majorBidi" w:cstheme="majorBidi"/>
          <w:sz w:val="30"/>
          <w:szCs w:val="30"/>
        </w:rPr>
        <w:tab/>
      </w:r>
    </w:p>
    <w:p w14:paraId="1838E11E" w14:textId="77777777" w:rsidR="00B131FB" w:rsidRDefault="00B131FB" w:rsidP="00B13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 w:firstLine="1"/>
        <w:jc w:val="thaiDistribute"/>
        <w:rPr>
          <w:rFonts w:asciiTheme="majorBidi" w:hAnsiTheme="majorBidi" w:cstheme="majorBidi"/>
          <w:sz w:val="30"/>
          <w:szCs w:val="30"/>
        </w:rPr>
      </w:pPr>
    </w:p>
    <w:p w14:paraId="5EACFF6B" w14:textId="3BC48CAB" w:rsidR="00B131FB" w:rsidRPr="00161E24" w:rsidRDefault="00B131FB" w:rsidP="00B131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 w:firstLine="1"/>
        <w:jc w:val="thaiDistribute"/>
        <w:rPr>
          <w:rFonts w:asciiTheme="majorBidi" w:hAnsiTheme="majorBidi" w:cstheme="majorBidi"/>
          <w:sz w:val="30"/>
          <w:szCs w:val="30"/>
          <w:cs/>
        </w:rPr>
        <w:sectPr w:rsidR="00B131FB" w:rsidRPr="00161E24" w:rsidSect="00933D8A">
          <w:footerReference w:type="default" r:id="rId16"/>
          <w:pgSz w:w="11909" w:h="16834" w:code="9"/>
          <w:pgMar w:top="691" w:right="1152" w:bottom="576" w:left="1152" w:header="720" w:footer="720" w:gutter="0"/>
          <w:cols w:space="720"/>
        </w:sectPr>
      </w:pPr>
      <w:r w:rsidRPr="004E567A">
        <w:rPr>
          <w:rFonts w:asciiTheme="majorBidi" w:hAnsiTheme="majorBidi" w:cstheme="majorBidi" w:hint="cs"/>
          <w:sz w:val="30"/>
          <w:szCs w:val="30"/>
          <w:cs/>
        </w:rPr>
        <w:t>ในเดือน</w:t>
      </w:r>
      <w:r>
        <w:rPr>
          <w:rFonts w:asciiTheme="majorBidi" w:hAnsiTheme="majorBidi" w:cstheme="majorBidi" w:hint="cs"/>
          <w:sz w:val="30"/>
          <w:szCs w:val="30"/>
          <w:cs/>
        </w:rPr>
        <w:t>ตุลา</w:t>
      </w:r>
      <w:r w:rsidRPr="004E567A">
        <w:rPr>
          <w:rFonts w:asciiTheme="majorBidi" w:hAnsiTheme="majorBidi" w:cstheme="majorBidi" w:hint="cs"/>
          <w:sz w:val="30"/>
          <w:szCs w:val="30"/>
          <w:cs/>
        </w:rPr>
        <w:t>คม</w:t>
      </w:r>
      <w:r w:rsidRPr="004E567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D55D37">
        <w:rPr>
          <w:rFonts w:asciiTheme="majorBidi" w:hAnsiTheme="majorBidi" w:cstheme="majorBidi"/>
          <w:sz w:val="30"/>
          <w:szCs w:val="30"/>
        </w:rPr>
        <w:t>2567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บริษัทได้ลงทุนเพิ่มในทุนจดทะเบียน</w:t>
      </w:r>
      <w:r w:rsidR="00D5450A">
        <w:rPr>
          <w:rFonts w:asciiTheme="majorBidi" w:hAnsiTheme="majorBidi" w:cstheme="majorBidi" w:hint="cs"/>
          <w:sz w:val="30"/>
          <w:szCs w:val="30"/>
          <w:cs/>
        </w:rPr>
        <w:t xml:space="preserve">เพิ่มทุนของบริษัท เบทาโกร </w:t>
      </w:r>
      <w:r w:rsidR="00D5450A">
        <w:rPr>
          <w:rFonts w:asciiTheme="majorBidi" w:hAnsiTheme="majorBidi" w:cstheme="majorBidi"/>
          <w:sz w:val="30"/>
          <w:szCs w:val="30"/>
        </w:rPr>
        <w:t>(</w:t>
      </w:r>
      <w:r w:rsidR="00D5450A">
        <w:rPr>
          <w:rFonts w:asciiTheme="majorBidi" w:hAnsiTheme="majorBidi" w:cstheme="majorBidi" w:hint="cs"/>
          <w:sz w:val="30"/>
          <w:szCs w:val="30"/>
          <w:cs/>
        </w:rPr>
        <w:t>กัมพูชา</w:t>
      </w:r>
      <w:r w:rsidR="00D5450A">
        <w:rPr>
          <w:rFonts w:asciiTheme="majorBidi" w:hAnsiTheme="majorBidi" w:cstheme="majorBidi"/>
          <w:sz w:val="30"/>
          <w:szCs w:val="30"/>
        </w:rPr>
        <w:t>)</w:t>
      </w:r>
      <w:r w:rsidR="00D5450A">
        <w:rPr>
          <w:rFonts w:asciiTheme="majorBidi" w:hAnsiTheme="majorBidi" w:cstheme="majorBidi" w:hint="cs"/>
          <w:sz w:val="30"/>
          <w:szCs w:val="30"/>
          <w:cs/>
        </w:rPr>
        <w:t xml:space="preserve"> จำกัด </w:t>
      </w:r>
      <w:r w:rsidR="00D5450A">
        <w:rPr>
          <w:rFonts w:asciiTheme="majorBidi" w:hAnsiTheme="majorBidi" w:cstheme="majorBidi"/>
          <w:sz w:val="30"/>
          <w:szCs w:val="30"/>
        </w:rPr>
        <w:t>(</w:t>
      </w:r>
      <w:r w:rsidR="00D5450A">
        <w:rPr>
          <w:rFonts w:asciiTheme="majorBidi" w:hAnsiTheme="majorBidi" w:cstheme="majorBidi" w:hint="cs"/>
          <w:sz w:val="30"/>
          <w:szCs w:val="30"/>
          <w:cs/>
        </w:rPr>
        <w:t>ซึ่งเป็นบริษัทย่อยที่บริษัทถือหุ้นทั้งหมด</w:t>
      </w:r>
      <w:r w:rsidR="00D5450A">
        <w:rPr>
          <w:rFonts w:asciiTheme="majorBidi" w:hAnsiTheme="majorBidi" w:cstheme="majorBidi"/>
          <w:sz w:val="30"/>
          <w:szCs w:val="30"/>
        </w:rPr>
        <w:t xml:space="preserve">) </w:t>
      </w:r>
      <w:r w:rsidR="00D5450A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D5450A">
        <w:rPr>
          <w:rFonts w:asciiTheme="majorBidi" w:hAnsiTheme="majorBidi" w:cstheme="majorBidi"/>
          <w:sz w:val="30"/>
          <w:szCs w:val="30"/>
        </w:rPr>
        <w:t xml:space="preserve">13.70 </w:t>
      </w:r>
      <w:r w:rsidR="00D5450A">
        <w:rPr>
          <w:rFonts w:asciiTheme="majorBidi" w:hAnsiTheme="majorBidi" w:cstheme="majorBidi" w:hint="cs"/>
          <w:sz w:val="30"/>
          <w:szCs w:val="30"/>
          <w:cs/>
        </w:rPr>
        <w:t xml:space="preserve">ล้านดอลลาร์สหรัฐ หรือเทียบเท่าประมาณ </w:t>
      </w:r>
      <w:r w:rsidR="00D5450A">
        <w:rPr>
          <w:rFonts w:asciiTheme="majorBidi" w:hAnsiTheme="majorBidi" w:cstheme="majorBidi"/>
          <w:sz w:val="30"/>
          <w:szCs w:val="30"/>
        </w:rPr>
        <w:t xml:space="preserve">448.68 </w:t>
      </w:r>
      <w:r w:rsidR="00D5450A">
        <w:rPr>
          <w:rFonts w:asciiTheme="majorBidi" w:hAnsiTheme="majorBidi" w:cstheme="majorBidi" w:hint="cs"/>
          <w:sz w:val="30"/>
          <w:szCs w:val="30"/>
          <w:cs/>
        </w:rPr>
        <w:t>ล้านบาท</w:t>
      </w:r>
    </w:p>
    <w:tbl>
      <w:tblPr>
        <w:tblW w:w="15768" w:type="dxa"/>
        <w:tblInd w:w="-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250"/>
        <w:gridCol w:w="2621"/>
        <w:gridCol w:w="810"/>
        <w:gridCol w:w="648"/>
        <w:gridCol w:w="630"/>
        <w:gridCol w:w="720"/>
        <w:gridCol w:w="183"/>
        <w:gridCol w:w="717"/>
        <w:gridCol w:w="181"/>
        <w:gridCol w:w="719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20"/>
        <w:gridCol w:w="180"/>
        <w:gridCol w:w="718"/>
        <w:gridCol w:w="178"/>
        <w:gridCol w:w="713"/>
      </w:tblGrid>
      <w:tr w:rsidR="001E14D5" w:rsidRPr="00161E24" w14:paraId="73E5B512" w14:textId="77777777" w:rsidTr="000E797E">
        <w:trPr>
          <w:cantSplit/>
          <w:tblHeader/>
        </w:trPr>
        <w:tc>
          <w:tcPr>
            <w:tcW w:w="2250" w:type="dxa"/>
            <w:shd w:val="clear" w:color="auto" w:fill="auto"/>
          </w:tcPr>
          <w:p w14:paraId="755BA970" w14:textId="77777777" w:rsidR="001E14D5" w:rsidRPr="0011631A" w:rsidRDefault="001E14D5" w:rsidP="00DC0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jc w:val="thaiDistribute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21" w:type="dxa"/>
          </w:tcPr>
          <w:p w14:paraId="58801DC7" w14:textId="77777777" w:rsidR="001E14D5" w:rsidRPr="0011631A" w:rsidRDefault="001E14D5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603514E" w14:textId="77777777" w:rsidR="001E14D5" w:rsidRPr="0011631A" w:rsidRDefault="001E14D5" w:rsidP="001A5791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48" w:type="dxa"/>
            <w:shd w:val="clear" w:color="auto" w:fill="auto"/>
          </w:tcPr>
          <w:p w14:paraId="0852FA67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630" w:type="dxa"/>
            <w:shd w:val="clear" w:color="auto" w:fill="auto"/>
          </w:tcPr>
          <w:p w14:paraId="725CE575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809" w:type="dxa"/>
            <w:gridSpan w:val="19"/>
            <w:shd w:val="clear" w:color="auto" w:fill="auto"/>
          </w:tcPr>
          <w:p w14:paraId="68C1F520" w14:textId="66713AA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1E14D5" w:rsidRPr="00161E24" w14:paraId="665B72AB" w14:textId="77777777" w:rsidTr="000E797E">
        <w:trPr>
          <w:cantSplit/>
          <w:tblHeader/>
        </w:trPr>
        <w:tc>
          <w:tcPr>
            <w:tcW w:w="2250" w:type="dxa"/>
            <w:shd w:val="clear" w:color="auto" w:fill="auto"/>
          </w:tcPr>
          <w:p w14:paraId="7FCBD7E1" w14:textId="77777777" w:rsidR="001E14D5" w:rsidRPr="0011631A" w:rsidRDefault="001E14D5" w:rsidP="00DC0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jc w:val="thaiDistribute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21" w:type="dxa"/>
          </w:tcPr>
          <w:p w14:paraId="4A25C4C7" w14:textId="77777777" w:rsidR="001E14D5" w:rsidRPr="0011631A" w:rsidRDefault="001E14D5" w:rsidP="002B7314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25FAF1D1" w14:textId="2BC6D0B4" w:rsidR="001E14D5" w:rsidRPr="0011631A" w:rsidRDefault="001E14D5" w:rsidP="001A5791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ประเทศ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6B8F3FC3" w14:textId="5DE7CBF9" w:rsidR="001E14D5" w:rsidRPr="0011631A" w:rsidRDefault="00DB122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สัดส่วน</w:t>
            </w:r>
          </w:p>
        </w:tc>
        <w:tc>
          <w:tcPr>
            <w:tcW w:w="720" w:type="dxa"/>
            <w:shd w:val="clear" w:color="auto" w:fill="auto"/>
          </w:tcPr>
          <w:p w14:paraId="718E1C1D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73D98389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7" w:type="dxa"/>
            <w:shd w:val="clear" w:color="auto" w:fill="auto"/>
          </w:tcPr>
          <w:p w14:paraId="7A981A79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1" w:type="dxa"/>
            <w:shd w:val="clear" w:color="auto" w:fill="auto"/>
          </w:tcPr>
          <w:p w14:paraId="383C8FF7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shd w:val="clear" w:color="auto" w:fill="auto"/>
          </w:tcPr>
          <w:p w14:paraId="066BC1E3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EF9DC0E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27C06F1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B22F6C8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7624F72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518E8B79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4899099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0C7D3027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39ACF13B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AAF2C97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6D4E739F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5B681A3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75983330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</w:tcPr>
          <w:p w14:paraId="6AF0A4B5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  <w:shd w:val="clear" w:color="auto" w:fill="auto"/>
          </w:tcPr>
          <w:p w14:paraId="2CEB9FBA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1E14D5" w:rsidRPr="00161E24" w14:paraId="78BAEF83" w14:textId="77777777" w:rsidTr="000E797E">
        <w:trPr>
          <w:cantSplit/>
          <w:tblHeader/>
        </w:trPr>
        <w:tc>
          <w:tcPr>
            <w:tcW w:w="2250" w:type="dxa"/>
            <w:shd w:val="clear" w:color="auto" w:fill="auto"/>
          </w:tcPr>
          <w:p w14:paraId="0165EF4E" w14:textId="77777777" w:rsidR="001E14D5" w:rsidRPr="0011631A" w:rsidRDefault="001E14D5" w:rsidP="00DC0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jc w:val="thaiDistribute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21" w:type="dxa"/>
          </w:tcPr>
          <w:p w14:paraId="3E9A2E1F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3BE82A3D" w14:textId="5431A34A" w:rsidR="001E14D5" w:rsidRPr="0011631A" w:rsidRDefault="001E14D5" w:rsidP="001A5791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ที่ดำเนิน</w:t>
            </w:r>
          </w:p>
        </w:tc>
        <w:tc>
          <w:tcPr>
            <w:tcW w:w="1278" w:type="dxa"/>
            <w:gridSpan w:val="2"/>
            <w:shd w:val="clear" w:color="auto" w:fill="auto"/>
          </w:tcPr>
          <w:p w14:paraId="7A96425A" w14:textId="1AE787DC" w:rsidR="001E14D5" w:rsidRPr="0011631A" w:rsidRDefault="00DB122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ความเป็นเจ้าของ</w:t>
            </w:r>
          </w:p>
        </w:tc>
        <w:tc>
          <w:tcPr>
            <w:tcW w:w="1620" w:type="dxa"/>
            <w:gridSpan w:val="3"/>
            <w:shd w:val="clear" w:color="auto" w:fill="auto"/>
          </w:tcPr>
          <w:p w14:paraId="0035082D" w14:textId="6A61F572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1" w:type="dxa"/>
            <w:shd w:val="clear" w:color="auto" w:fill="auto"/>
          </w:tcPr>
          <w:p w14:paraId="0D875DF3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19" w:type="dxa"/>
            <w:gridSpan w:val="3"/>
            <w:shd w:val="clear" w:color="auto" w:fill="auto"/>
          </w:tcPr>
          <w:p w14:paraId="7C743F17" w14:textId="4B11FF8A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cs/>
                <w:lang w:bidi="th-TH"/>
              </w:rPr>
              <w:t>วิธีราคาทุน</w:t>
            </w:r>
          </w:p>
        </w:tc>
        <w:tc>
          <w:tcPr>
            <w:tcW w:w="180" w:type="dxa"/>
          </w:tcPr>
          <w:p w14:paraId="12A556C2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3A280CAE" w14:textId="0C8524E8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2D7B374B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4EB890CC" w14:textId="6AE58E9A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ราคาทุน </w:t>
            </w:r>
            <w:r w:rsidRPr="0011631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- สุทธิ</w:t>
            </w:r>
          </w:p>
        </w:tc>
        <w:tc>
          <w:tcPr>
            <w:tcW w:w="180" w:type="dxa"/>
          </w:tcPr>
          <w:p w14:paraId="1997CADD" w14:textId="77777777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609" w:type="dxa"/>
            <w:gridSpan w:val="3"/>
            <w:shd w:val="clear" w:color="auto" w:fill="auto"/>
          </w:tcPr>
          <w:p w14:paraId="3E9517B2" w14:textId="1795AA9D" w:rsidR="001E14D5" w:rsidRPr="0011631A" w:rsidRDefault="001E14D5" w:rsidP="001E14D5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เงินปันผลรับสำหรับปี</w:t>
            </w:r>
          </w:p>
        </w:tc>
      </w:tr>
      <w:tr w:rsidR="00D962F0" w:rsidRPr="00161E24" w14:paraId="6A52C757" w14:textId="4373D2F8" w:rsidTr="000E797E">
        <w:trPr>
          <w:cantSplit/>
          <w:tblHeader/>
        </w:trPr>
        <w:tc>
          <w:tcPr>
            <w:tcW w:w="2250" w:type="dxa"/>
            <w:shd w:val="clear" w:color="auto" w:fill="auto"/>
          </w:tcPr>
          <w:p w14:paraId="7DDEDF07" w14:textId="77777777" w:rsidR="00D962F0" w:rsidRPr="0011631A" w:rsidRDefault="00D962F0" w:rsidP="00D962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jc w:val="thaiDistribute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21" w:type="dxa"/>
          </w:tcPr>
          <w:p w14:paraId="6A1F08B3" w14:textId="015164AD" w:rsidR="00D962F0" w:rsidRPr="0011631A" w:rsidRDefault="00D962F0" w:rsidP="00D962F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ประเภทธุรกิจ</w:t>
            </w:r>
          </w:p>
        </w:tc>
        <w:tc>
          <w:tcPr>
            <w:tcW w:w="810" w:type="dxa"/>
            <w:vAlign w:val="bottom"/>
          </w:tcPr>
          <w:p w14:paraId="439DB04A" w14:textId="3F620F51" w:rsidR="00D962F0" w:rsidRPr="0011631A" w:rsidRDefault="00D962F0" w:rsidP="00D962F0">
            <w:pPr>
              <w:pStyle w:val="acctfourfigures"/>
              <w:tabs>
                <w:tab w:val="clear" w:pos="765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ธุรกิจ</w:t>
            </w:r>
          </w:p>
        </w:tc>
        <w:tc>
          <w:tcPr>
            <w:tcW w:w="648" w:type="dxa"/>
            <w:shd w:val="clear" w:color="auto" w:fill="auto"/>
          </w:tcPr>
          <w:p w14:paraId="1380EAFD" w14:textId="33B40F74" w:rsidR="00D962F0" w:rsidRPr="0011631A" w:rsidRDefault="00D962F0" w:rsidP="00D962F0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630" w:type="dxa"/>
            <w:shd w:val="clear" w:color="auto" w:fill="auto"/>
          </w:tcPr>
          <w:p w14:paraId="53C3B929" w14:textId="262135DF" w:rsidR="00D962F0" w:rsidRPr="0011631A" w:rsidRDefault="00D962F0" w:rsidP="00D962F0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720" w:type="dxa"/>
            <w:shd w:val="clear" w:color="auto" w:fill="auto"/>
          </w:tcPr>
          <w:p w14:paraId="16A33E27" w14:textId="1F518094" w:rsidR="00D962F0" w:rsidRPr="0011631A" w:rsidRDefault="00D962F0" w:rsidP="00D962F0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83" w:type="dxa"/>
            <w:shd w:val="clear" w:color="auto" w:fill="auto"/>
          </w:tcPr>
          <w:p w14:paraId="0F9412FF" w14:textId="77777777" w:rsidR="00D962F0" w:rsidRPr="0011631A" w:rsidRDefault="00D962F0" w:rsidP="00D962F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7" w:type="dxa"/>
            <w:shd w:val="clear" w:color="auto" w:fill="auto"/>
          </w:tcPr>
          <w:p w14:paraId="3EA97649" w14:textId="6A069244" w:rsidR="00D962F0" w:rsidRPr="0011631A" w:rsidRDefault="00D962F0" w:rsidP="00D962F0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181" w:type="dxa"/>
            <w:shd w:val="clear" w:color="auto" w:fill="auto"/>
          </w:tcPr>
          <w:p w14:paraId="062BAA76" w14:textId="5742B3E4" w:rsidR="00D962F0" w:rsidRPr="0011631A" w:rsidRDefault="00D962F0" w:rsidP="00D962F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9" w:type="dxa"/>
            <w:shd w:val="clear" w:color="auto" w:fill="auto"/>
          </w:tcPr>
          <w:p w14:paraId="54371F79" w14:textId="2E80E1A6" w:rsidR="00D962F0" w:rsidRPr="0011631A" w:rsidRDefault="00D962F0" w:rsidP="00D962F0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61BF3E0C" w14:textId="77777777" w:rsidR="00D962F0" w:rsidRPr="0011631A" w:rsidRDefault="00D962F0" w:rsidP="00D962F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00BC2B14" w14:textId="17A56FA7" w:rsidR="00D962F0" w:rsidRPr="0011631A" w:rsidRDefault="00D962F0" w:rsidP="00D962F0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597C1019" w14:textId="77777777" w:rsidR="00D962F0" w:rsidRPr="0011631A" w:rsidRDefault="00D962F0" w:rsidP="00D962F0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5921B38F" w14:textId="10BA6E70" w:rsidR="00D962F0" w:rsidRPr="0011631A" w:rsidRDefault="00D962F0" w:rsidP="00D962F0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7CF24904" w14:textId="77777777" w:rsidR="00D962F0" w:rsidRPr="0011631A" w:rsidRDefault="00D962F0" w:rsidP="00D962F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5E81703" w14:textId="30931B38" w:rsidR="00D962F0" w:rsidRPr="0011631A" w:rsidRDefault="00D962F0" w:rsidP="00D962F0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3A7D0601" w14:textId="77777777" w:rsidR="00D962F0" w:rsidRPr="0011631A" w:rsidRDefault="00D962F0" w:rsidP="00D962F0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14:paraId="7F0355E0" w14:textId="14B43AC1" w:rsidR="00D962F0" w:rsidRPr="0011631A" w:rsidRDefault="00D962F0" w:rsidP="00D962F0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80" w:type="dxa"/>
            <w:shd w:val="clear" w:color="auto" w:fill="auto"/>
          </w:tcPr>
          <w:p w14:paraId="3E0269F6" w14:textId="77777777" w:rsidR="00D962F0" w:rsidRPr="0011631A" w:rsidRDefault="00D962F0" w:rsidP="00D962F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</w:tcPr>
          <w:p w14:paraId="7DA7D84E" w14:textId="3E40D33E" w:rsidR="00D962F0" w:rsidRPr="0011631A" w:rsidRDefault="00D962F0" w:rsidP="00D962F0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79E023B9" w14:textId="77777777" w:rsidR="00D962F0" w:rsidRPr="0011631A" w:rsidRDefault="00D962F0" w:rsidP="00D962F0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8" w:type="dxa"/>
            <w:shd w:val="clear" w:color="auto" w:fill="auto"/>
          </w:tcPr>
          <w:p w14:paraId="5A711152" w14:textId="0233837E" w:rsidR="00D962F0" w:rsidRPr="0011631A" w:rsidRDefault="00D962F0" w:rsidP="00D962F0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7</w:t>
            </w:r>
          </w:p>
        </w:tc>
        <w:tc>
          <w:tcPr>
            <w:tcW w:w="178" w:type="dxa"/>
            <w:shd w:val="clear" w:color="auto" w:fill="auto"/>
          </w:tcPr>
          <w:p w14:paraId="3EB265D5" w14:textId="77777777" w:rsidR="00D962F0" w:rsidRPr="0011631A" w:rsidRDefault="00D962F0" w:rsidP="00D962F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  <w:shd w:val="clear" w:color="auto" w:fill="auto"/>
          </w:tcPr>
          <w:p w14:paraId="5CF97D8F" w14:textId="237A9493" w:rsidR="00D962F0" w:rsidRPr="0011631A" w:rsidRDefault="00D962F0" w:rsidP="00D962F0">
            <w:pPr>
              <w:pStyle w:val="acctfourfigures"/>
              <w:tabs>
                <w:tab w:val="clear" w:pos="765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11631A">
              <w:rPr>
                <w:rFonts w:asciiTheme="majorBidi" w:hAnsiTheme="majorBidi" w:cstheme="majorBidi"/>
                <w:szCs w:val="22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>6</w:t>
            </w:r>
          </w:p>
        </w:tc>
      </w:tr>
      <w:tr w:rsidR="001E14D5" w:rsidRPr="00161E24" w14:paraId="0FA894DB" w14:textId="77777777" w:rsidTr="000E797E">
        <w:trPr>
          <w:cantSplit/>
          <w:tblHeader/>
        </w:trPr>
        <w:tc>
          <w:tcPr>
            <w:tcW w:w="2250" w:type="dxa"/>
            <w:shd w:val="clear" w:color="auto" w:fill="auto"/>
          </w:tcPr>
          <w:p w14:paraId="2A796E04" w14:textId="77777777" w:rsidR="001E14D5" w:rsidRPr="0011631A" w:rsidRDefault="001E14D5" w:rsidP="00DC01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2621" w:type="dxa"/>
          </w:tcPr>
          <w:p w14:paraId="0F7E4EB2" w14:textId="77777777" w:rsidR="001E14D5" w:rsidRPr="0011631A" w:rsidRDefault="001E14D5" w:rsidP="001E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1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7B9DC1D3" w14:textId="77777777" w:rsidR="001E14D5" w:rsidRPr="0011631A" w:rsidRDefault="001E14D5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78" w:type="dxa"/>
            <w:gridSpan w:val="2"/>
            <w:shd w:val="clear" w:color="auto" w:fill="auto"/>
          </w:tcPr>
          <w:p w14:paraId="1FE5AA3C" w14:textId="0E6A2A65" w:rsidR="001E14D5" w:rsidRPr="0011631A" w:rsidRDefault="001E14D5" w:rsidP="001E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(ร้อยละ)</w:t>
            </w:r>
          </w:p>
        </w:tc>
        <w:tc>
          <w:tcPr>
            <w:tcW w:w="8809" w:type="dxa"/>
            <w:gridSpan w:val="19"/>
            <w:shd w:val="clear" w:color="auto" w:fill="auto"/>
          </w:tcPr>
          <w:p w14:paraId="63E97E8B" w14:textId="186EE78B" w:rsidR="001E14D5" w:rsidRPr="0011631A" w:rsidRDefault="001E14D5" w:rsidP="001E14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(ล้านบาท)</w:t>
            </w:r>
          </w:p>
        </w:tc>
      </w:tr>
      <w:tr w:rsidR="001E14D5" w:rsidRPr="00161E24" w14:paraId="71FAEBBD" w14:textId="4E18409B" w:rsidTr="000E797E">
        <w:trPr>
          <w:cantSplit/>
          <w:tblHeader/>
        </w:trPr>
        <w:tc>
          <w:tcPr>
            <w:tcW w:w="2250" w:type="dxa"/>
            <w:shd w:val="clear" w:color="auto" w:fill="auto"/>
          </w:tcPr>
          <w:p w14:paraId="17B835B4" w14:textId="77777777" w:rsidR="001E14D5" w:rsidRPr="0011631A" w:rsidRDefault="001E14D5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2621" w:type="dxa"/>
            <w:vAlign w:val="bottom"/>
          </w:tcPr>
          <w:p w14:paraId="10F0FE81" w14:textId="77777777" w:rsidR="001E14D5" w:rsidRPr="0011631A" w:rsidRDefault="001E14D5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860529D" w14:textId="77777777" w:rsidR="001E14D5" w:rsidRPr="0011631A" w:rsidRDefault="001E14D5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24E09E7" w14:textId="77777777" w:rsidR="001E14D5" w:rsidRPr="0011631A" w:rsidRDefault="001E14D5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36DEDDF3" w14:textId="77777777" w:rsidR="001E14D5" w:rsidRPr="0011631A" w:rsidRDefault="001E14D5" w:rsidP="005D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7" w:right="-67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EF59702" w14:textId="54D666CE" w:rsidR="001E14D5" w:rsidRPr="0011631A" w:rsidRDefault="001E14D5" w:rsidP="005D6A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3" w:type="dxa"/>
            <w:shd w:val="clear" w:color="auto" w:fill="auto"/>
            <w:vAlign w:val="bottom"/>
          </w:tcPr>
          <w:p w14:paraId="4EAEF880" w14:textId="77777777" w:rsidR="001E14D5" w:rsidRPr="0011631A" w:rsidRDefault="001E14D5" w:rsidP="001A57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298018FF" w14:textId="77777777" w:rsidR="001E14D5" w:rsidRPr="0011631A" w:rsidRDefault="001E14D5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24BC7F4" w14:textId="59540B99" w:rsidR="001E14D5" w:rsidRPr="0011631A" w:rsidRDefault="001E14D5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2042A2E6" w14:textId="77777777" w:rsidR="001E14D5" w:rsidRPr="0011631A" w:rsidRDefault="001E14D5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770216E" w14:textId="77777777" w:rsidR="001E14D5" w:rsidRPr="0011631A" w:rsidRDefault="001E14D5" w:rsidP="001A57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3BF4490" w14:textId="77777777" w:rsidR="001E14D5" w:rsidRPr="0011631A" w:rsidRDefault="001E14D5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A09455F" w14:textId="77777777" w:rsidR="001E14D5" w:rsidRPr="0011631A" w:rsidRDefault="001E14D5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6DE519B" w14:textId="5EE95FB3" w:rsidR="001E14D5" w:rsidRPr="0011631A" w:rsidRDefault="001E14D5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9ED7B15" w14:textId="77777777" w:rsidR="001E14D5" w:rsidRPr="0011631A" w:rsidRDefault="001E14D5" w:rsidP="001A57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6978AF4" w14:textId="77777777" w:rsidR="001E14D5" w:rsidRPr="0011631A" w:rsidRDefault="001E14D5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33E616F" w14:textId="77777777" w:rsidR="001E14D5" w:rsidRPr="0011631A" w:rsidRDefault="001E14D5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3E310EB" w14:textId="13EC1716" w:rsidR="001E14D5" w:rsidRPr="0011631A" w:rsidRDefault="001E14D5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90CE3D6" w14:textId="77777777" w:rsidR="001E14D5" w:rsidRPr="0011631A" w:rsidRDefault="001E14D5" w:rsidP="001A57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E8D41C4" w14:textId="77777777" w:rsidR="001E14D5" w:rsidRPr="0011631A" w:rsidRDefault="001E14D5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80" w:type="dxa"/>
            <w:vAlign w:val="bottom"/>
          </w:tcPr>
          <w:p w14:paraId="02032A04" w14:textId="77777777" w:rsidR="001E14D5" w:rsidRPr="0011631A" w:rsidRDefault="001E14D5" w:rsidP="001A57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7E50C8C0" w14:textId="3926010D" w:rsidR="001E14D5" w:rsidRPr="0011631A" w:rsidRDefault="001E14D5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C3257B2" w14:textId="77777777" w:rsidR="001E14D5" w:rsidRPr="0011631A" w:rsidRDefault="001E14D5" w:rsidP="001A579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325B41E0" w14:textId="77777777" w:rsidR="001E14D5" w:rsidRPr="0011631A" w:rsidRDefault="001E14D5" w:rsidP="006744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D64A6" w:rsidRPr="00161E24" w14:paraId="2E891A1A" w14:textId="77777777" w:rsidTr="000E797E">
        <w:trPr>
          <w:cantSplit/>
        </w:trPr>
        <w:tc>
          <w:tcPr>
            <w:tcW w:w="2250" w:type="dxa"/>
            <w:shd w:val="clear" w:color="auto" w:fill="auto"/>
          </w:tcPr>
          <w:p w14:paraId="2C73E2E6" w14:textId="6790D1B1" w:rsidR="00AD64A6" w:rsidRPr="0011631A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เบทาโกรเกษตรอุตสาหกรรม จำกัด</w:t>
            </w:r>
          </w:p>
        </w:tc>
        <w:tc>
          <w:tcPr>
            <w:tcW w:w="2621" w:type="dxa"/>
            <w:vAlign w:val="bottom"/>
          </w:tcPr>
          <w:p w14:paraId="74D45EF4" w14:textId="39C96A5D" w:rsidR="00AD64A6" w:rsidRPr="0011631A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ผลิตอาหารแปรรูปแช่แข็งและฟาร์ม</w:t>
            </w:r>
          </w:p>
        </w:tc>
        <w:tc>
          <w:tcPr>
            <w:tcW w:w="810" w:type="dxa"/>
            <w:vAlign w:val="bottom"/>
          </w:tcPr>
          <w:p w14:paraId="124BA8D6" w14:textId="7F023D4F" w:rsidR="00AD64A6" w:rsidRPr="0011631A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B98C652" w14:textId="766FF8F1" w:rsidR="00AD64A6" w:rsidRPr="0011631A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EFD3AEA" w14:textId="064E0C76" w:rsidR="00AD64A6" w:rsidRPr="0011631A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3C9F80D" w14:textId="72D0301D" w:rsidR="00AD64A6" w:rsidRPr="0011631A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4,850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63DEAC8" w14:textId="77777777" w:rsidR="00AD64A6" w:rsidRPr="0011631A" w:rsidRDefault="00AD64A6" w:rsidP="00AD64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0064CF41" w14:textId="0CB36975" w:rsidR="00AD64A6" w:rsidRPr="0011631A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4,850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66FA6DD" w14:textId="77777777" w:rsidR="00AD64A6" w:rsidRPr="0011631A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7461333E" w14:textId="6269556C" w:rsidR="00AD64A6" w:rsidRPr="0011631A" w:rsidRDefault="00AD64A6" w:rsidP="002E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4,783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F7BA46" w14:textId="77777777" w:rsidR="00AD64A6" w:rsidRPr="0011631A" w:rsidRDefault="00AD64A6" w:rsidP="00AD64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DB1E6DE" w14:textId="1A2FD2CB" w:rsidR="00AD64A6" w:rsidRPr="0011631A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4,783</w:t>
            </w:r>
          </w:p>
        </w:tc>
        <w:tc>
          <w:tcPr>
            <w:tcW w:w="180" w:type="dxa"/>
            <w:vAlign w:val="bottom"/>
          </w:tcPr>
          <w:p w14:paraId="5CF2D1E0" w14:textId="77777777" w:rsidR="00AD64A6" w:rsidRPr="0011631A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A6A68B2" w14:textId="211EC92A" w:rsidR="00AD64A6" w:rsidRPr="0011631A" w:rsidRDefault="009D0494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3F6B34" w14:textId="77777777" w:rsidR="00AD64A6" w:rsidRPr="0011631A" w:rsidRDefault="00AD64A6" w:rsidP="00AD64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F006B02" w14:textId="28435AEA" w:rsidR="00AD64A6" w:rsidRPr="0011631A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E15D949" w14:textId="77777777" w:rsidR="00AD64A6" w:rsidRPr="0011631A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73D89C7" w14:textId="6EF0F1A6" w:rsidR="00AD64A6" w:rsidRPr="0011631A" w:rsidRDefault="008173FA" w:rsidP="0081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4,783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DB8358" w14:textId="77777777" w:rsidR="00AD64A6" w:rsidRPr="0011631A" w:rsidRDefault="00AD64A6" w:rsidP="00AD64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64A7798" w14:textId="72EC5BB0" w:rsidR="00AD64A6" w:rsidRPr="0011631A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4,783</w:t>
            </w:r>
          </w:p>
        </w:tc>
        <w:tc>
          <w:tcPr>
            <w:tcW w:w="180" w:type="dxa"/>
            <w:vAlign w:val="bottom"/>
          </w:tcPr>
          <w:p w14:paraId="51DAFE00" w14:textId="77777777" w:rsidR="00AD64A6" w:rsidRPr="0011631A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594F2289" w14:textId="39C66483" w:rsidR="00AD64A6" w:rsidRPr="0011631A" w:rsidRDefault="00AD64A6" w:rsidP="000E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BECC81F" w14:textId="77777777" w:rsidR="00AD64A6" w:rsidRPr="000E797E" w:rsidRDefault="00AD64A6" w:rsidP="00AD64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55C62BBF" w14:textId="3877F0DB" w:rsidR="00AD64A6" w:rsidRPr="0011631A" w:rsidRDefault="00AD64A6" w:rsidP="000E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F2606" w:rsidRPr="00161E24" w14:paraId="1C80EAAF" w14:textId="77777777" w:rsidTr="000E797E">
        <w:trPr>
          <w:cantSplit/>
        </w:trPr>
        <w:tc>
          <w:tcPr>
            <w:tcW w:w="2250" w:type="dxa"/>
            <w:shd w:val="clear" w:color="auto" w:fill="auto"/>
          </w:tcPr>
          <w:p w14:paraId="7B3F3940" w14:textId="489D1954" w:rsidR="00EF2606" w:rsidRPr="0011631A" w:rsidRDefault="00EF2606" w:rsidP="00EF2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เบทาโกร (กัมพูชา) จำกัด</w:t>
            </w:r>
          </w:p>
        </w:tc>
        <w:tc>
          <w:tcPr>
            <w:tcW w:w="2621" w:type="dxa"/>
            <w:vAlign w:val="bottom"/>
          </w:tcPr>
          <w:p w14:paraId="438433E0" w14:textId="4DE192EB" w:rsidR="00EF2606" w:rsidRPr="0011631A" w:rsidRDefault="00EF2606" w:rsidP="00EF2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  <w:t>ผลิตและจำหน่ายอาหารสัตว์และปศุสัตว์</w:t>
            </w:r>
          </w:p>
        </w:tc>
        <w:tc>
          <w:tcPr>
            <w:tcW w:w="810" w:type="dxa"/>
            <w:vAlign w:val="bottom"/>
          </w:tcPr>
          <w:p w14:paraId="41C6FA4E" w14:textId="61CE0E52" w:rsidR="00EF2606" w:rsidRPr="0011631A" w:rsidRDefault="00EF2606" w:rsidP="00EF2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กัมพูชา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97D6BB0" w14:textId="39084E89" w:rsidR="00EF2606" w:rsidRPr="0011631A" w:rsidRDefault="00EF2606" w:rsidP="00EF2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100.0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B990140" w14:textId="0EB9A315" w:rsidR="00EF2606" w:rsidRPr="0011631A" w:rsidRDefault="00EF2606" w:rsidP="00EF2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100.0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7D1C493" w14:textId="02B210C8" w:rsidR="00EF2606" w:rsidRPr="0011631A" w:rsidRDefault="00EF2606" w:rsidP="00EF2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8D5F9C">
              <w:rPr>
                <w:rFonts w:asciiTheme="majorBidi" w:hAnsiTheme="majorBidi" w:cstheme="majorBidi"/>
                <w:sz w:val="22"/>
                <w:szCs w:val="22"/>
              </w:rPr>
              <w:t>1,325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56F0A74" w14:textId="77777777" w:rsidR="00EF2606" w:rsidRPr="0011631A" w:rsidRDefault="00EF2606" w:rsidP="00EF26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7FF0CFD1" w14:textId="043A8C52" w:rsidR="00EF2606" w:rsidRPr="0011631A" w:rsidRDefault="00EF2606" w:rsidP="00EF2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877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461704C" w14:textId="77777777" w:rsidR="00EF2606" w:rsidRPr="0011631A" w:rsidRDefault="00EF2606" w:rsidP="00EF2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391DF8B0" w14:textId="5525DA17" w:rsidR="00EF2606" w:rsidRPr="0011631A" w:rsidRDefault="00EF2606" w:rsidP="002E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2E703C">
              <w:rPr>
                <w:rFonts w:asciiTheme="majorBidi" w:hAnsiTheme="majorBidi" w:cstheme="majorBidi"/>
                <w:sz w:val="22"/>
                <w:szCs w:val="22"/>
                <w:cs/>
              </w:rPr>
              <w:t>1</w:t>
            </w:r>
            <w:r w:rsidRPr="00F90F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2E703C">
              <w:rPr>
                <w:rFonts w:asciiTheme="majorBidi" w:hAnsiTheme="majorBidi" w:cstheme="majorBidi"/>
                <w:sz w:val="22"/>
                <w:szCs w:val="22"/>
                <w:cs/>
              </w:rPr>
              <w:t>325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DA530D" w14:textId="77777777" w:rsidR="00EF2606" w:rsidRPr="0011631A" w:rsidRDefault="00EF2606" w:rsidP="00EF26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BB0EEC4" w14:textId="282C8CF3" w:rsidR="00EF2606" w:rsidRPr="0011631A" w:rsidRDefault="00EF2606" w:rsidP="00EF2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877</w:t>
            </w:r>
          </w:p>
        </w:tc>
        <w:tc>
          <w:tcPr>
            <w:tcW w:w="180" w:type="dxa"/>
            <w:vAlign w:val="bottom"/>
          </w:tcPr>
          <w:p w14:paraId="5DC4B542" w14:textId="77777777" w:rsidR="00EF2606" w:rsidRPr="0011631A" w:rsidRDefault="00EF2606" w:rsidP="00EF2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E6A9FEF" w14:textId="50280059" w:rsidR="00EF2606" w:rsidRPr="0011631A" w:rsidRDefault="00EF2606" w:rsidP="00EF2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867070" w14:textId="77777777" w:rsidR="00EF2606" w:rsidRPr="0011631A" w:rsidRDefault="00EF2606" w:rsidP="00EF26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F943FA5" w14:textId="29A22768" w:rsidR="00EF2606" w:rsidRPr="0011631A" w:rsidRDefault="00EF2606" w:rsidP="00EF2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55A774E" w14:textId="77777777" w:rsidR="00EF2606" w:rsidRPr="0011631A" w:rsidRDefault="00EF2606" w:rsidP="00EF2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A9FC76C" w14:textId="4CCE88C9" w:rsidR="00EF2606" w:rsidRPr="0011631A" w:rsidRDefault="00EF2606" w:rsidP="001C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173FA">
              <w:rPr>
                <w:rFonts w:asciiTheme="majorBidi" w:hAnsiTheme="majorBidi" w:cstheme="majorBidi"/>
                <w:sz w:val="22"/>
                <w:szCs w:val="22"/>
                <w:cs/>
              </w:rPr>
              <w:t>1</w:t>
            </w:r>
            <w:r w:rsidRPr="00F90F9D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1C7461">
              <w:rPr>
                <w:rFonts w:asciiTheme="majorBidi" w:hAnsiTheme="majorBidi" w:cstheme="majorBidi"/>
                <w:sz w:val="22"/>
                <w:szCs w:val="22"/>
                <w:cs/>
              </w:rPr>
              <w:t>325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B25D24" w14:textId="77777777" w:rsidR="00EF2606" w:rsidRPr="0011631A" w:rsidRDefault="00EF2606" w:rsidP="00EF26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BABFEED" w14:textId="2A627637" w:rsidR="00EF2606" w:rsidRPr="0011631A" w:rsidRDefault="00EF2606" w:rsidP="00EF2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877</w:t>
            </w:r>
          </w:p>
        </w:tc>
        <w:tc>
          <w:tcPr>
            <w:tcW w:w="180" w:type="dxa"/>
            <w:vAlign w:val="bottom"/>
          </w:tcPr>
          <w:p w14:paraId="705FA38F" w14:textId="77777777" w:rsidR="00EF2606" w:rsidRPr="0011631A" w:rsidRDefault="00EF2606" w:rsidP="00EF2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2012A082" w14:textId="1E5DE4BD" w:rsidR="00EF2606" w:rsidRPr="0011631A" w:rsidRDefault="00EF2606" w:rsidP="000E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5A462F0" w14:textId="77777777" w:rsidR="00EF2606" w:rsidRPr="000E797E" w:rsidRDefault="00EF2606" w:rsidP="00EF260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0E743E26" w14:textId="131CE873" w:rsidR="00EF2606" w:rsidRPr="0011631A" w:rsidRDefault="00EF2606" w:rsidP="000E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D64A6" w:rsidRPr="00161E24" w14:paraId="4D2102BB" w14:textId="77777777" w:rsidTr="000E797E">
        <w:trPr>
          <w:cantSplit/>
        </w:trPr>
        <w:tc>
          <w:tcPr>
            <w:tcW w:w="2250" w:type="dxa"/>
            <w:shd w:val="clear" w:color="auto" w:fill="auto"/>
          </w:tcPr>
          <w:p w14:paraId="4DB0D0A3" w14:textId="34CE46EF" w:rsidR="00AD64A6" w:rsidRPr="0011631A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อาหารเบทเทอร์ จำกัด</w:t>
            </w:r>
          </w:p>
        </w:tc>
        <w:tc>
          <w:tcPr>
            <w:tcW w:w="2621" w:type="dxa"/>
            <w:vAlign w:val="bottom"/>
          </w:tcPr>
          <w:p w14:paraId="1340DE40" w14:textId="6884046E" w:rsidR="00AD64A6" w:rsidRPr="0011631A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ผลิตอาหารแปรรูปจาก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เนื้อไก่แช่แข็งและฟาร์มไก่</w:t>
            </w:r>
          </w:p>
        </w:tc>
        <w:tc>
          <w:tcPr>
            <w:tcW w:w="810" w:type="dxa"/>
            <w:vAlign w:val="bottom"/>
          </w:tcPr>
          <w:p w14:paraId="3A9AF958" w14:textId="2BAAE659" w:rsidR="00AD64A6" w:rsidRPr="0011631A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65C725E" w14:textId="40AE365A" w:rsidR="00AD64A6" w:rsidRPr="0011631A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39C7258" w14:textId="65A7F02C" w:rsidR="00AD64A6" w:rsidRPr="0011631A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3DB468E" w14:textId="37D2C0B9" w:rsidR="00AD64A6" w:rsidRPr="0011631A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1,192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E2E6BFC" w14:textId="77777777" w:rsidR="00AD64A6" w:rsidRPr="0011631A" w:rsidRDefault="00AD64A6" w:rsidP="00AD64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45F17771" w14:textId="368EAC24" w:rsidR="00AD64A6" w:rsidRPr="0011631A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1,192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B7FFC2C" w14:textId="77777777" w:rsidR="00AD64A6" w:rsidRPr="0011631A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57FA00D2" w14:textId="7DFEE978" w:rsidR="00AD64A6" w:rsidRPr="0011631A" w:rsidRDefault="00AD64A6" w:rsidP="002E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1,192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FE5427" w14:textId="77777777" w:rsidR="00AD64A6" w:rsidRPr="0011631A" w:rsidRDefault="00AD64A6" w:rsidP="00AD64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3EF2A2B" w14:textId="6FEBF377" w:rsidR="00AD64A6" w:rsidRPr="0011631A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1,192</w:t>
            </w:r>
          </w:p>
        </w:tc>
        <w:tc>
          <w:tcPr>
            <w:tcW w:w="180" w:type="dxa"/>
            <w:vAlign w:val="bottom"/>
          </w:tcPr>
          <w:p w14:paraId="793190D4" w14:textId="77777777" w:rsidR="00AD64A6" w:rsidRPr="0011631A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D8E13B7" w14:textId="67BAE2F6" w:rsidR="00AD64A6" w:rsidRPr="0011631A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9759AD" w14:textId="77777777" w:rsidR="00AD64A6" w:rsidRPr="0011631A" w:rsidRDefault="00AD64A6" w:rsidP="00AD64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F5827FA" w14:textId="3C3FA753" w:rsidR="00AD64A6" w:rsidRPr="0011631A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4026B67" w14:textId="77777777" w:rsidR="00AD64A6" w:rsidRPr="0011631A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BDF1021" w14:textId="71062992" w:rsidR="00AD64A6" w:rsidRPr="0011631A" w:rsidRDefault="008173FA" w:rsidP="0081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1,192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7AA74A" w14:textId="77777777" w:rsidR="00AD64A6" w:rsidRPr="0011631A" w:rsidRDefault="00AD64A6" w:rsidP="00AD64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770B1E7" w14:textId="6CF01173" w:rsidR="00AD64A6" w:rsidRPr="0011631A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1,192</w:t>
            </w:r>
          </w:p>
        </w:tc>
        <w:tc>
          <w:tcPr>
            <w:tcW w:w="180" w:type="dxa"/>
            <w:vAlign w:val="bottom"/>
          </w:tcPr>
          <w:p w14:paraId="7965B3AC" w14:textId="77777777" w:rsidR="00AD64A6" w:rsidRPr="0011631A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4DAAB5A2" w14:textId="0B0AC132" w:rsidR="00AD64A6" w:rsidRPr="0011631A" w:rsidRDefault="00AD64A6" w:rsidP="000E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906F446" w14:textId="77777777" w:rsidR="00AD64A6" w:rsidRPr="000E797E" w:rsidRDefault="00AD64A6" w:rsidP="00AD64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0AD5F4E7" w14:textId="3254420A" w:rsidR="00AD64A6" w:rsidRPr="0011631A" w:rsidRDefault="00AD64A6" w:rsidP="000E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D64A6" w:rsidRPr="00161E24" w14:paraId="20421500" w14:textId="77777777" w:rsidTr="000E797E">
        <w:trPr>
          <w:cantSplit/>
        </w:trPr>
        <w:tc>
          <w:tcPr>
            <w:tcW w:w="2250" w:type="dxa"/>
            <w:shd w:val="clear" w:color="auto" w:fill="auto"/>
          </w:tcPr>
          <w:p w14:paraId="0172FE57" w14:textId="39529BC8" w:rsidR="00AD64A6" w:rsidRPr="0011631A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เบทาโกร เซฟตี้ มีท แพคกิ้ง จำกัด</w:t>
            </w:r>
          </w:p>
        </w:tc>
        <w:tc>
          <w:tcPr>
            <w:tcW w:w="2621" w:type="dxa"/>
            <w:vAlign w:val="bottom"/>
          </w:tcPr>
          <w:p w14:paraId="3393F898" w14:textId="312F21CC" w:rsidR="00AD64A6" w:rsidRPr="0011631A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โรงงานฆ่าและชำแหละสุกร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เพื่อจำหน่าย</w:t>
            </w:r>
          </w:p>
        </w:tc>
        <w:tc>
          <w:tcPr>
            <w:tcW w:w="810" w:type="dxa"/>
            <w:vAlign w:val="bottom"/>
          </w:tcPr>
          <w:p w14:paraId="4EB4A068" w14:textId="7830564A" w:rsidR="00AD64A6" w:rsidRPr="0011631A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27A9C2D" w14:textId="0E816D69" w:rsidR="00AD64A6" w:rsidRPr="0011631A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4C612CF" w14:textId="3B225BF8" w:rsidR="00AD64A6" w:rsidRPr="0011631A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DCC6C57" w14:textId="271C6FF8" w:rsidR="00AD64A6" w:rsidRPr="0011631A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675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665079F" w14:textId="77777777" w:rsidR="00AD64A6" w:rsidRPr="0011631A" w:rsidRDefault="00AD64A6" w:rsidP="00AD64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3CE21336" w14:textId="2C388E6A" w:rsidR="00AD64A6" w:rsidRPr="0011631A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675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807DE27" w14:textId="77777777" w:rsidR="00AD64A6" w:rsidRPr="0011631A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70E24858" w14:textId="6A607270" w:rsidR="00AD64A6" w:rsidRPr="0011631A" w:rsidRDefault="00AD64A6" w:rsidP="002E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684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FE516E" w14:textId="77777777" w:rsidR="00AD64A6" w:rsidRPr="0011631A" w:rsidRDefault="00AD64A6" w:rsidP="00AD64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E86AD5F" w14:textId="4A0E028F" w:rsidR="00AD64A6" w:rsidRPr="0011631A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684</w:t>
            </w:r>
          </w:p>
        </w:tc>
        <w:tc>
          <w:tcPr>
            <w:tcW w:w="180" w:type="dxa"/>
            <w:vAlign w:val="bottom"/>
          </w:tcPr>
          <w:p w14:paraId="4FB5E922" w14:textId="77777777" w:rsidR="00AD64A6" w:rsidRPr="0011631A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0BD8C1B" w14:textId="6CE695A7" w:rsidR="00AD64A6" w:rsidRPr="0011631A" w:rsidRDefault="002119E7" w:rsidP="002119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2119E7">
              <w:rPr>
                <w:rFonts w:asciiTheme="majorBidi" w:hAnsiTheme="majorBidi" w:cstheme="majorBidi"/>
                <w:sz w:val="22"/>
                <w:szCs w:val="22"/>
              </w:rPr>
              <w:t>(684)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B4979D" w14:textId="77777777" w:rsidR="00AD64A6" w:rsidRPr="0011631A" w:rsidRDefault="00AD64A6" w:rsidP="00AD64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5293787" w14:textId="57A44CA6" w:rsidR="00AD64A6" w:rsidRPr="0011631A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(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684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)</w:t>
            </w:r>
          </w:p>
        </w:tc>
        <w:tc>
          <w:tcPr>
            <w:tcW w:w="180" w:type="dxa"/>
            <w:vAlign w:val="bottom"/>
          </w:tcPr>
          <w:p w14:paraId="4944198C" w14:textId="77777777" w:rsidR="00AD64A6" w:rsidRPr="0011631A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494F217" w14:textId="41092842" w:rsidR="00AD64A6" w:rsidRPr="0011631A" w:rsidRDefault="008D5F9C" w:rsidP="008D5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183B36" w14:textId="77777777" w:rsidR="00AD64A6" w:rsidRPr="0011631A" w:rsidRDefault="00AD64A6" w:rsidP="00AD64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9A4852C" w14:textId="10D7C727" w:rsidR="00AD64A6" w:rsidRPr="0011631A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795BAE2" w14:textId="77777777" w:rsidR="00AD64A6" w:rsidRPr="0011631A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562F3808" w14:textId="6F4F45E8" w:rsidR="00AD64A6" w:rsidRPr="0011631A" w:rsidRDefault="008D5F9C" w:rsidP="000E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C857321" w14:textId="77777777" w:rsidR="00AD64A6" w:rsidRPr="000E797E" w:rsidRDefault="00AD64A6" w:rsidP="00AD64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569EAC3A" w14:textId="780C786D" w:rsidR="00AD64A6" w:rsidRPr="0011631A" w:rsidRDefault="00AD64A6" w:rsidP="000E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C7461" w:rsidRPr="00161E24" w14:paraId="65C0F17D" w14:textId="77777777" w:rsidTr="000E797E">
        <w:trPr>
          <w:cantSplit/>
        </w:trPr>
        <w:tc>
          <w:tcPr>
            <w:tcW w:w="2250" w:type="dxa"/>
            <w:shd w:val="clear" w:color="auto" w:fill="auto"/>
          </w:tcPr>
          <w:p w14:paraId="67C3126D" w14:textId="30820AB2" w:rsidR="001C7461" w:rsidRPr="0011631A" w:rsidRDefault="001C7461" w:rsidP="001C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เบทาโกร เวนเจอร์ จำกัด</w:t>
            </w:r>
          </w:p>
        </w:tc>
        <w:tc>
          <w:tcPr>
            <w:tcW w:w="2621" w:type="dxa"/>
            <w:vAlign w:val="bottom"/>
          </w:tcPr>
          <w:p w14:paraId="41A6E040" w14:textId="07E11F11" w:rsidR="001C7461" w:rsidRPr="0011631A" w:rsidRDefault="001C7461" w:rsidP="001C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ลงทุนในธุรกิจใหม่</w:t>
            </w:r>
          </w:p>
        </w:tc>
        <w:tc>
          <w:tcPr>
            <w:tcW w:w="810" w:type="dxa"/>
            <w:vAlign w:val="bottom"/>
          </w:tcPr>
          <w:p w14:paraId="39F5CC5F" w14:textId="62717ED4" w:rsidR="001C7461" w:rsidRPr="0011631A" w:rsidRDefault="001C7461" w:rsidP="001C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5AE192D" w14:textId="371B78F0" w:rsidR="001C7461" w:rsidRPr="0011631A" w:rsidRDefault="001C7461" w:rsidP="001C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308A3D3" w14:textId="33FB5492" w:rsidR="001C7461" w:rsidRPr="0011631A" w:rsidRDefault="001C7461" w:rsidP="001C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D818C47" w14:textId="4BE84685" w:rsidR="001C7461" w:rsidRPr="0011631A" w:rsidRDefault="001C7461" w:rsidP="001C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4E49FC">
              <w:rPr>
                <w:rFonts w:asciiTheme="majorBidi" w:hAnsiTheme="majorBidi" w:cstheme="majorBidi"/>
                <w:sz w:val="22"/>
                <w:szCs w:val="22"/>
              </w:rPr>
              <w:t>460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DEF433B" w14:textId="77777777" w:rsidR="001C7461" w:rsidRPr="0011631A" w:rsidRDefault="001C7461" w:rsidP="001C74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2EF2F431" w14:textId="28E64238" w:rsidR="001C7461" w:rsidRPr="0011631A" w:rsidRDefault="001C7461" w:rsidP="001C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250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98ED9C3" w14:textId="77777777" w:rsidR="001C7461" w:rsidRPr="0011631A" w:rsidRDefault="001C7461" w:rsidP="001C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3844DF23" w14:textId="24873962" w:rsidR="001C7461" w:rsidRPr="0011631A" w:rsidRDefault="001C7461" w:rsidP="002E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4E49FC">
              <w:rPr>
                <w:rFonts w:asciiTheme="majorBidi" w:hAnsiTheme="majorBidi" w:cstheme="majorBidi"/>
                <w:sz w:val="22"/>
                <w:szCs w:val="22"/>
              </w:rPr>
              <w:t>460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311EA0" w14:textId="77777777" w:rsidR="001C7461" w:rsidRPr="0011631A" w:rsidRDefault="001C7461" w:rsidP="001C74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870C2F6" w14:textId="72B132AD" w:rsidR="001C7461" w:rsidRPr="0011631A" w:rsidRDefault="001C7461" w:rsidP="001C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250</w:t>
            </w:r>
          </w:p>
        </w:tc>
        <w:tc>
          <w:tcPr>
            <w:tcW w:w="180" w:type="dxa"/>
            <w:vAlign w:val="bottom"/>
          </w:tcPr>
          <w:p w14:paraId="68F3FAE2" w14:textId="77777777" w:rsidR="001C7461" w:rsidRPr="0011631A" w:rsidRDefault="001C7461" w:rsidP="001C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2EC8DAF" w14:textId="12F1FB08" w:rsidR="001C7461" w:rsidRPr="002119E7" w:rsidRDefault="001C7461" w:rsidP="005D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046DC1" w14:textId="77777777" w:rsidR="001C7461" w:rsidRPr="0011631A" w:rsidRDefault="001C7461" w:rsidP="001C74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CF376A1" w14:textId="68380FD6" w:rsidR="001C7461" w:rsidRPr="0011631A" w:rsidRDefault="001C7461" w:rsidP="005D3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31ADF86" w14:textId="77777777" w:rsidR="001C7461" w:rsidRPr="0011631A" w:rsidRDefault="001C7461" w:rsidP="001C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8FDD3C6" w14:textId="49C46BD8" w:rsidR="001C7461" w:rsidRDefault="001C7461" w:rsidP="001C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057D70">
              <w:rPr>
                <w:rFonts w:asciiTheme="majorBidi" w:hAnsiTheme="majorBidi" w:cstheme="majorBidi"/>
                <w:sz w:val="22"/>
                <w:szCs w:val="22"/>
              </w:rPr>
              <w:t>460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B22054" w14:textId="77777777" w:rsidR="001C7461" w:rsidRPr="0011631A" w:rsidRDefault="001C7461" w:rsidP="001C74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88F3FB5" w14:textId="0F6A14EA" w:rsidR="001C7461" w:rsidRPr="0011631A" w:rsidRDefault="001C7461" w:rsidP="001C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250</w:t>
            </w:r>
          </w:p>
        </w:tc>
        <w:tc>
          <w:tcPr>
            <w:tcW w:w="180" w:type="dxa"/>
            <w:vAlign w:val="bottom"/>
          </w:tcPr>
          <w:p w14:paraId="0A8BF313" w14:textId="77777777" w:rsidR="001C7461" w:rsidRPr="0011631A" w:rsidRDefault="001C7461" w:rsidP="001C7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35F8DE18" w14:textId="73B10782" w:rsidR="001C7461" w:rsidRDefault="001C7461" w:rsidP="000E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76D0F6B" w14:textId="77777777" w:rsidR="001C7461" w:rsidRPr="000E797E" w:rsidRDefault="001C7461" w:rsidP="001C746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1DF54767" w14:textId="6979F066" w:rsidR="001C7461" w:rsidRPr="0011631A" w:rsidRDefault="001C7461" w:rsidP="000E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536E46" w:rsidRPr="00161E24" w14:paraId="4D26DF02" w14:textId="77777777" w:rsidTr="000E797E">
        <w:trPr>
          <w:cantSplit/>
        </w:trPr>
        <w:tc>
          <w:tcPr>
            <w:tcW w:w="2250" w:type="dxa"/>
            <w:shd w:val="clear" w:color="auto" w:fill="auto"/>
          </w:tcPr>
          <w:p w14:paraId="40B8DDCC" w14:textId="7CD3C266" w:rsidR="00AD64A6" w:rsidRPr="00536E46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36E46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บีทีจี แอลวี จำกัด</w:t>
            </w:r>
          </w:p>
        </w:tc>
        <w:tc>
          <w:tcPr>
            <w:tcW w:w="2621" w:type="dxa"/>
            <w:shd w:val="clear" w:color="auto" w:fill="auto"/>
            <w:vAlign w:val="bottom"/>
          </w:tcPr>
          <w:p w14:paraId="0F21B062" w14:textId="62D5B698" w:rsidR="00AD64A6" w:rsidRPr="00536E46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36E46">
              <w:rPr>
                <w:rFonts w:asciiTheme="majorBidi" w:hAnsiTheme="majorBidi" w:cstheme="majorBidi"/>
                <w:sz w:val="22"/>
                <w:szCs w:val="22"/>
                <w:cs/>
              </w:rPr>
              <w:t>ลงทุนในธุรกิจใหม่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A7847D7" w14:textId="3BCAC2A8" w:rsidR="00AD64A6" w:rsidRPr="00536E46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36E46">
              <w:rPr>
                <w:rFonts w:asciiTheme="majorBidi" w:hAnsiTheme="majorBidi" w:cstheme="majorBidi"/>
                <w:sz w:val="22"/>
                <w:szCs w:val="22"/>
                <w:cs/>
              </w:rPr>
              <w:t>ฮ่องกง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368CB57" w14:textId="164EFC09" w:rsidR="00AD64A6" w:rsidRPr="00536E46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36E46">
              <w:rPr>
                <w:rFonts w:asciiTheme="majorBidi" w:hAnsiTheme="majorBidi" w:cstheme="majorBidi"/>
                <w:sz w:val="22"/>
                <w:szCs w:val="22"/>
              </w:rPr>
              <w:t>100.0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64D7FFA" w14:textId="7F8FCBA3" w:rsidR="00AD64A6" w:rsidRPr="00536E46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36E46">
              <w:rPr>
                <w:rFonts w:asciiTheme="majorBidi" w:hAnsiTheme="majorBidi" w:cstheme="majorBidi"/>
                <w:sz w:val="22"/>
                <w:szCs w:val="22"/>
              </w:rPr>
              <w:t>100.0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6337C93" w14:textId="5B58F79B" w:rsidR="00AD64A6" w:rsidRPr="00536E46" w:rsidRDefault="00F7017E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536E46">
              <w:rPr>
                <w:rFonts w:asciiTheme="majorBidi" w:hAnsiTheme="majorBidi" w:cstheme="majorBidi"/>
                <w:sz w:val="22"/>
                <w:szCs w:val="22"/>
              </w:rPr>
              <w:t>377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03EFCAE" w14:textId="77777777" w:rsidR="00AD64A6" w:rsidRPr="00536E46" w:rsidRDefault="00AD64A6" w:rsidP="00AD64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5B705A8E" w14:textId="1F23C662" w:rsidR="00AD64A6" w:rsidRPr="00536E46" w:rsidRDefault="00AD64A6" w:rsidP="002E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536E46">
              <w:rPr>
                <w:rFonts w:asciiTheme="majorBidi" w:hAnsiTheme="majorBidi" w:cstheme="majorBidi"/>
                <w:sz w:val="22"/>
                <w:szCs w:val="22"/>
              </w:rPr>
              <w:t>377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04ECE09" w14:textId="77777777" w:rsidR="00AD64A6" w:rsidRPr="002E703C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6A42D794" w14:textId="27D66F0A" w:rsidR="00AD64A6" w:rsidRPr="00536E46" w:rsidRDefault="00AD64A6" w:rsidP="002E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536E46">
              <w:rPr>
                <w:rFonts w:asciiTheme="majorBidi" w:hAnsiTheme="majorBidi" w:cstheme="majorBidi"/>
                <w:sz w:val="22"/>
                <w:szCs w:val="22"/>
              </w:rPr>
              <w:t>377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553E55" w14:textId="77777777" w:rsidR="00AD64A6" w:rsidRPr="00536E46" w:rsidRDefault="00AD64A6" w:rsidP="00AD64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E450484" w14:textId="0A9C31C9" w:rsidR="00AD64A6" w:rsidRPr="00536E46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536E46">
              <w:rPr>
                <w:rFonts w:asciiTheme="majorBidi" w:hAnsiTheme="majorBidi" w:cstheme="majorBidi"/>
                <w:sz w:val="22"/>
                <w:szCs w:val="22"/>
              </w:rPr>
              <w:t>377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CB1A4A" w14:textId="77777777" w:rsidR="00AD64A6" w:rsidRPr="00536E46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2BC56A9" w14:textId="28A3A477" w:rsidR="00AD64A6" w:rsidRPr="00536E46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536E4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5559B3" w14:textId="77777777" w:rsidR="00AD64A6" w:rsidRPr="00536E46" w:rsidRDefault="00AD64A6" w:rsidP="00AD64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B5F0CBB" w14:textId="376AC594" w:rsidR="00AD64A6" w:rsidRPr="00536E46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36E4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8784091" w14:textId="77777777" w:rsidR="00AD64A6" w:rsidRPr="00536E46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851E453" w14:textId="7380A0BF" w:rsidR="00AD64A6" w:rsidRPr="00536E46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536E46">
              <w:rPr>
                <w:rFonts w:asciiTheme="majorBidi" w:hAnsiTheme="majorBidi" w:cstheme="majorBidi"/>
                <w:sz w:val="22"/>
                <w:szCs w:val="22"/>
              </w:rPr>
              <w:t>377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8B12257" w14:textId="77777777" w:rsidR="00AD64A6" w:rsidRPr="00536E46" w:rsidRDefault="00AD64A6" w:rsidP="00AD64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E7F2373" w14:textId="327E223E" w:rsidR="00AD64A6" w:rsidRPr="00536E46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536E46">
              <w:rPr>
                <w:rFonts w:asciiTheme="majorBidi" w:hAnsiTheme="majorBidi" w:cstheme="majorBidi"/>
                <w:sz w:val="22"/>
                <w:szCs w:val="22"/>
              </w:rPr>
              <w:t>377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7F9CF6" w14:textId="77777777" w:rsidR="00AD64A6" w:rsidRPr="00536E46" w:rsidRDefault="00AD64A6" w:rsidP="00AD6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40B56D52" w14:textId="28E9446C" w:rsidR="00AD64A6" w:rsidRPr="00536E46" w:rsidRDefault="00AD64A6" w:rsidP="000E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536E4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B2FC878" w14:textId="77777777" w:rsidR="00AD64A6" w:rsidRPr="00536E46" w:rsidRDefault="00AD64A6" w:rsidP="00AD64A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432A69BA" w14:textId="4CCB2F1E" w:rsidR="00AD64A6" w:rsidRPr="00536E46" w:rsidRDefault="00AD64A6" w:rsidP="000E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36E4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419B0" w:rsidRPr="00161E24" w14:paraId="7B57E491" w14:textId="77777777" w:rsidTr="000E797E">
        <w:trPr>
          <w:cantSplit/>
        </w:trPr>
        <w:tc>
          <w:tcPr>
            <w:tcW w:w="2250" w:type="dxa"/>
            <w:shd w:val="clear" w:color="auto" w:fill="auto"/>
          </w:tcPr>
          <w:p w14:paraId="299D11AA" w14:textId="59FCFD22" w:rsidR="003419B0" w:rsidRPr="0011631A" w:rsidRDefault="003419B0" w:rsidP="0034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เพ็ท โฟกัส จำกัด</w:t>
            </w:r>
          </w:p>
        </w:tc>
        <w:tc>
          <w:tcPr>
            <w:tcW w:w="2621" w:type="dxa"/>
            <w:vAlign w:val="bottom"/>
          </w:tcPr>
          <w:p w14:paraId="09BB6D6B" w14:textId="5987E9A7" w:rsidR="003419B0" w:rsidRPr="0011631A" w:rsidRDefault="003419B0" w:rsidP="0034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ผลิตและจำหน่ายอาหารสัตว์เลี้ยง</w:t>
            </w:r>
          </w:p>
        </w:tc>
        <w:tc>
          <w:tcPr>
            <w:tcW w:w="810" w:type="dxa"/>
            <w:vAlign w:val="bottom"/>
          </w:tcPr>
          <w:p w14:paraId="7661605C" w14:textId="4E1B7F83" w:rsidR="003419B0" w:rsidRPr="0011631A" w:rsidRDefault="003419B0" w:rsidP="0034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0BA95FF" w14:textId="6F27A328" w:rsidR="003419B0" w:rsidRPr="0011631A" w:rsidRDefault="003419B0" w:rsidP="0034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11912C1" w14:textId="2AFE42B1" w:rsidR="003419B0" w:rsidRPr="0011631A" w:rsidRDefault="003419B0" w:rsidP="0034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9F15C05" w14:textId="6B143784" w:rsidR="003419B0" w:rsidRPr="0011631A" w:rsidRDefault="003419B0" w:rsidP="0034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373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B63E07D" w14:textId="77777777" w:rsidR="003419B0" w:rsidRPr="0011631A" w:rsidRDefault="003419B0" w:rsidP="003419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21A80FDA" w14:textId="1DD07D38" w:rsidR="003419B0" w:rsidRPr="0011631A" w:rsidRDefault="003419B0" w:rsidP="0034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373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774DC03" w14:textId="77777777" w:rsidR="003419B0" w:rsidRPr="0011631A" w:rsidRDefault="003419B0" w:rsidP="0034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6929334F" w14:textId="686E891B" w:rsidR="003419B0" w:rsidRPr="0011631A" w:rsidRDefault="003419B0" w:rsidP="002E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372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A23DD4" w14:textId="77777777" w:rsidR="003419B0" w:rsidRPr="0011631A" w:rsidRDefault="003419B0" w:rsidP="003419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72AEFF1" w14:textId="0BA91A48" w:rsidR="003419B0" w:rsidRPr="0011631A" w:rsidRDefault="003419B0" w:rsidP="0034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372</w:t>
            </w:r>
          </w:p>
        </w:tc>
        <w:tc>
          <w:tcPr>
            <w:tcW w:w="180" w:type="dxa"/>
            <w:vAlign w:val="bottom"/>
          </w:tcPr>
          <w:p w14:paraId="3543C931" w14:textId="77777777" w:rsidR="003419B0" w:rsidRPr="0011631A" w:rsidRDefault="003419B0" w:rsidP="0034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48A3213" w14:textId="71C2C59B" w:rsidR="003419B0" w:rsidRPr="0011631A" w:rsidRDefault="003419B0" w:rsidP="0034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4AFAB24" w14:textId="77777777" w:rsidR="003419B0" w:rsidRPr="0011631A" w:rsidRDefault="003419B0" w:rsidP="003419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2454C50" w14:textId="54760290" w:rsidR="003419B0" w:rsidRPr="0011631A" w:rsidRDefault="003419B0" w:rsidP="0034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578D506F" w14:textId="77777777" w:rsidR="003419B0" w:rsidRPr="0011631A" w:rsidRDefault="003419B0" w:rsidP="0034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3539514" w14:textId="09F48624" w:rsidR="003419B0" w:rsidRPr="0011631A" w:rsidRDefault="008173FA" w:rsidP="0081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372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8B098B" w14:textId="77777777" w:rsidR="003419B0" w:rsidRPr="0011631A" w:rsidRDefault="003419B0" w:rsidP="003419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8F9D4D7" w14:textId="5CDA3061" w:rsidR="003419B0" w:rsidRPr="0011631A" w:rsidRDefault="003419B0" w:rsidP="0034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372</w:t>
            </w:r>
          </w:p>
        </w:tc>
        <w:tc>
          <w:tcPr>
            <w:tcW w:w="180" w:type="dxa"/>
            <w:vAlign w:val="bottom"/>
          </w:tcPr>
          <w:p w14:paraId="1367108D" w14:textId="77777777" w:rsidR="003419B0" w:rsidRPr="0011631A" w:rsidRDefault="003419B0" w:rsidP="0034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73F2BFE5" w14:textId="4F39CE71" w:rsidR="003419B0" w:rsidRPr="0011631A" w:rsidRDefault="008D5F9C" w:rsidP="000E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2B8A9C1" w14:textId="77777777" w:rsidR="003419B0" w:rsidRPr="0011631A" w:rsidRDefault="003419B0" w:rsidP="003419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41552ACD" w14:textId="620E9FD7" w:rsidR="003419B0" w:rsidRPr="0011631A" w:rsidRDefault="003419B0" w:rsidP="000E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419B0" w:rsidRPr="00161E24" w14:paraId="6573BE63" w14:textId="77777777" w:rsidTr="000E797E">
        <w:trPr>
          <w:cantSplit/>
        </w:trPr>
        <w:tc>
          <w:tcPr>
            <w:tcW w:w="2250" w:type="dxa"/>
            <w:shd w:val="clear" w:color="auto" w:fill="auto"/>
          </w:tcPr>
          <w:p w14:paraId="0FC33684" w14:textId="6A3CDD19" w:rsidR="003419B0" w:rsidRPr="0011631A" w:rsidRDefault="003419B0" w:rsidP="0034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เบทาโกร เอ็มเอฟเดลี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 จำกัด</w:t>
            </w:r>
          </w:p>
        </w:tc>
        <w:tc>
          <w:tcPr>
            <w:tcW w:w="2621" w:type="dxa"/>
            <w:vAlign w:val="bottom"/>
          </w:tcPr>
          <w:p w14:paraId="4F0F0FC3" w14:textId="3BFAF03C" w:rsidR="003419B0" w:rsidRPr="0011631A" w:rsidRDefault="003419B0" w:rsidP="0034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ผลิตและจำหน่ายอาหารแปรรูปจากเนื้อหมูและเนื้อไก่แช่แข็ง</w:t>
            </w:r>
          </w:p>
        </w:tc>
        <w:tc>
          <w:tcPr>
            <w:tcW w:w="810" w:type="dxa"/>
            <w:vAlign w:val="bottom"/>
          </w:tcPr>
          <w:p w14:paraId="0FDC9352" w14:textId="24DEF3B5" w:rsidR="003419B0" w:rsidRPr="0011631A" w:rsidRDefault="003419B0" w:rsidP="0034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C0C5E59" w14:textId="5EAB3715" w:rsidR="003419B0" w:rsidRPr="0011631A" w:rsidRDefault="003419B0" w:rsidP="0034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78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18C4098" w14:textId="3E07DBF0" w:rsidR="003419B0" w:rsidRPr="0011631A" w:rsidRDefault="003419B0" w:rsidP="0034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78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C96CCE8" w14:textId="01A2A0FE" w:rsidR="003419B0" w:rsidRPr="0011631A" w:rsidRDefault="003419B0" w:rsidP="0034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330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03F90E8" w14:textId="77777777" w:rsidR="003419B0" w:rsidRPr="0011631A" w:rsidRDefault="003419B0" w:rsidP="003419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01A71011" w14:textId="2FE3B44B" w:rsidR="003419B0" w:rsidRPr="0011631A" w:rsidRDefault="003419B0" w:rsidP="0034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330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120125A" w14:textId="77777777" w:rsidR="003419B0" w:rsidRPr="0011631A" w:rsidRDefault="003419B0" w:rsidP="0034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466CC6AF" w14:textId="738EACAB" w:rsidR="003419B0" w:rsidRPr="0011631A" w:rsidRDefault="003419B0" w:rsidP="00E77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60F118F" w14:textId="77777777" w:rsidR="003419B0" w:rsidRPr="0011631A" w:rsidRDefault="003419B0" w:rsidP="003419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B216E59" w14:textId="56F63738" w:rsidR="003419B0" w:rsidRPr="0011631A" w:rsidRDefault="003419B0" w:rsidP="0034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261</w:t>
            </w:r>
          </w:p>
        </w:tc>
        <w:tc>
          <w:tcPr>
            <w:tcW w:w="180" w:type="dxa"/>
            <w:vAlign w:val="bottom"/>
          </w:tcPr>
          <w:p w14:paraId="6C93062D" w14:textId="77777777" w:rsidR="003419B0" w:rsidRPr="0011631A" w:rsidRDefault="003419B0" w:rsidP="0034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F60CEE0" w14:textId="6F34FE7E" w:rsidR="003419B0" w:rsidRPr="0011631A" w:rsidRDefault="003419B0" w:rsidP="0034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FED622F" w14:textId="77777777" w:rsidR="003419B0" w:rsidRPr="0011631A" w:rsidRDefault="003419B0" w:rsidP="003419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0DC73BF" w14:textId="60E453DD" w:rsidR="003419B0" w:rsidRPr="0011631A" w:rsidRDefault="003419B0" w:rsidP="0034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4515BF3" w14:textId="77777777" w:rsidR="003419B0" w:rsidRPr="0011631A" w:rsidRDefault="003419B0" w:rsidP="0034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04152F7" w14:textId="72612F67" w:rsidR="003419B0" w:rsidRPr="0011631A" w:rsidRDefault="008173FA" w:rsidP="008173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261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518B7D3" w14:textId="77777777" w:rsidR="003419B0" w:rsidRPr="0011631A" w:rsidRDefault="003419B0" w:rsidP="003419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05121A6" w14:textId="53C1BD6D" w:rsidR="003419B0" w:rsidRPr="0011631A" w:rsidRDefault="003419B0" w:rsidP="0034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261</w:t>
            </w:r>
          </w:p>
        </w:tc>
        <w:tc>
          <w:tcPr>
            <w:tcW w:w="180" w:type="dxa"/>
            <w:vAlign w:val="bottom"/>
          </w:tcPr>
          <w:p w14:paraId="5384AADB" w14:textId="77777777" w:rsidR="003419B0" w:rsidRPr="0011631A" w:rsidRDefault="003419B0" w:rsidP="00341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239B6D53" w14:textId="55753291" w:rsidR="003419B0" w:rsidRPr="0011631A" w:rsidRDefault="003419B0" w:rsidP="002E7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33296E">
              <w:rPr>
                <w:rFonts w:asciiTheme="majorBidi" w:hAnsiTheme="majorBidi"/>
                <w:sz w:val="22"/>
                <w:szCs w:val="22"/>
                <w:cs/>
              </w:rPr>
              <w:t>26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CBDD3DC" w14:textId="77777777" w:rsidR="003419B0" w:rsidRPr="0011631A" w:rsidRDefault="003419B0" w:rsidP="003419B0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39755612" w14:textId="157573C5" w:rsidR="003419B0" w:rsidRPr="0011631A" w:rsidRDefault="003419B0" w:rsidP="000E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B1D11" w:rsidRPr="00161E24" w14:paraId="14FC0B81" w14:textId="77777777" w:rsidTr="000E797E">
        <w:trPr>
          <w:cantSplit/>
        </w:trPr>
        <w:tc>
          <w:tcPr>
            <w:tcW w:w="2250" w:type="dxa"/>
            <w:shd w:val="clear" w:color="auto" w:fill="auto"/>
          </w:tcPr>
          <w:p w14:paraId="6D86C8C7" w14:textId="2D7EAA72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บี. ฟู้ดส์ โปรดักส์ 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อินเตอร์เนชั่นแนล จำกัด</w:t>
            </w:r>
          </w:p>
        </w:tc>
        <w:tc>
          <w:tcPr>
            <w:tcW w:w="2621" w:type="dxa"/>
            <w:vAlign w:val="bottom"/>
          </w:tcPr>
          <w:p w14:paraId="66D16BF5" w14:textId="6F5DA5DD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ผลิตอาหารแปรรูปจาก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เนื้อไก่แช่แข็งและฟาร์มไก่</w:t>
            </w:r>
          </w:p>
        </w:tc>
        <w:tc>
          <w:tcPr>
            <w:tcW w:w="810" w:type="dxa"/>
            <w:vAlign w:val="bottom"/>
          </w:tcPr>
          <w:p w14:paraId="0B2784FA" w14:textId="76B0EFF1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6251EAD" w14:textId="696CFCB7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9167AA2" w14:textId="64C59ADD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E6B8400" w14:textId="5706E240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DB3C41A" w14:textId="77777777" w:rsidR="00EB1D11" w:rsidRPr="0011631A" w:rsidRDefault="00EB1D11" w:rsidP="00EB1D1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4476D397" w14:textId="047FD3DB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DA01FE6" w14:textId="77777777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22F47E71" w14:textId="4383107C" w:rsidR="00EB1D11" w:rsidRPr="0011631A" w:rsidRDefault="00EB1D11" w:rsidP="00E77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874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A37E42" w14:textId="77777777" w:rsidR="00EB1D11" w:rsidRPr="0011631A" w:rsidRDefault="00EB1D11" w:rsidP="00EB1D1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32F6F36" w14:textId="30A38978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874</w:t>
            </w:r>
          </w:p>
        </w:tc>
        <w:tc>
          <w:tcPr>
            <w:tcW w:w="180" w:type="dxa"/>
            <w:vAlign w:val="bottom"/>
          </w:tcPr>
          <w:p w14:paraId="5DCA3E29" w14:textId="77777777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2BF990A" w14:textId="5F140BE0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B5EEEEB" w14:textId="77777777" w:rsidR="00EB1D11" w:rsidRPr="0011631A" w:rsidRDefault="00EB1D11" w:rsidP="00EB1D1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400A8DB" w14:textId="46C06E22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285A9A39" w14:textId="77777777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6DB4D2E" w14:textId="51820316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874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62CBAB3" w14:textId="77777777" w:rsidR="00EB1D11" w:rsidRPr="0011631A" w:rsidRDefault="00EB1D11" w:rsidP="00EB1D1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D032876" w14:textId="18273490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874</w:t>
            </w:r>
          </w:p>
        </w:tc>
        <w:tc>
          <w:tcPr>
            <w:tcW w:w="180" w:type="dxa"/>
            <w:vAlign w:val="bottom"/>
          </w:tcPr>
          <w:p w14:paraId="0D3422FE" w14:textId="77777777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242F21DF" w14:textId="4D87D9CE" w:rsidR="00EB1D11" w:rsidRPr="0011631A" w:rsidRDefault="00EB1D11" w:rsidP="000E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F33394F" w14:textId="77777777" w:rsidR="00EB1D11" w:rsidRPr="0011631A" w:rsidRDefault="00EB1D11" w:rsidP="00EB1D1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2B2A689D" w14:textId="1ADC8D74" w:rsidR="00EB1D11" w:rsidRPr="0011631A" w:rsidRDefault="00EB1D11" w:rsidP="000E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B1D11" w:rsidRPr="00161E24" w14:paraId="7D9654CF" w14:textId="77777777" w:rsidTr="000E797E">
        <w:trPr>
          <w:cantSplit/>
        </w:trPr>
        <w:tc>
          <w:tcPr>
            <w:tcW w:w="2250" w:type="dxa"/>
            <w:shd w:val="clear" w:color="auto" w:fill="auto"/>
          </w:tcPr>
          <w:p w14:paraId="0B257933" w14:textId="0D85D1FE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ไทย เอส พี เอฟ 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โปรดักส์ จำกัด</w:t>
            </w:r>
          </w:p>
        </w:tc>
        <w:tc>
          <w:tcPr>
            <w:tcW w:w="2621" w:type="dxa"/>
            <w:vAlign w:val="bottom"/>
          </w:tcPr>
          <w:p w14:paraId="37A75AA4" w14:textId="61D5B05F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เลี้ยงสุกรปลอดโรคเฉพาะ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บางชนิดเพื่อจำหน่าย</w:t>
            </w:r>
          </w:p>
        </w:tc>
        <w:tc>
          <w:tcPr>
            <w:tcW w:w="810" w:type="dxa"/>
            <w:vAlign w:val="bottom"/>
          </w:tcPr>
          <w:p w14:paraId="2A4D1980" w14:textId="5DDC2811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AD807C2" w14:textId="1527DB64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CAE8985" w14:textId="4F321E56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EDEB0D2" w14:textId="3E229103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0324BB8" w14:textId="77777777" w:rsidR="00EB1D11" w:rsidRPr="0011631A" w:rsidRDefault="00EB1D11" w:rsidP="00EB1D1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348FAD1C" w14:textId="0DCFE598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300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6F0C7CB" w14:textId="77777777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5E2D6832" w14:textId="161C4256" w:rsidR="00EB1D11" w:rsidRPr="0011631A" w:rsidRDefault="00EB1D11" w:rsidP="00E77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0341E0" w14:textId="77777777" w:rsidR="00EB1D11" w:rsidRPr="0011631A" w:rsidRDefault="00EB1D11" w:rsidP="00EB1D1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B02DD95" w14:textId="2D211E7F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317</w:t>
            </w:r>
          </w:p>
        </w:tc>
        <w:tc>
          <w:tcPr>
            <w:tcW w:w="180" w:type="dxa"/>
            <w:vAlign w:val="bottom"/>
          </w:tcPr>
          <w:p w14:paraId="07FB613E" w14:textId="77777777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1CE3F45" w14:textId="1F1883FE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5E194C" w14:textId="77777777" w:rsidR="00EB1D11" w:rsidRPr="0011631A" w:rsidRDefault="00EB1D11" w:rsidP="00EB1D1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4FD73A4" w14:textId="095CA434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A4A3E4E" w14:textId="77777777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4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D452D79" w14:textId="03BD514A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EE4D75" w14:textId="77777777" w:rsidR="00EB1D11" w:rsidRPr="0011631A" w:rsidRDefault="00EB1D11" w:rsidP="00EB1D1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E1E3474" w14:textId="4043A257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317</w:t>
            </w:r>
          </w:p>
        </w:tc>
        <w:tc>
          <w:tcPr>
            <w:tcW w:w="180" w:type="dxa"/>
            <w:vAlign w:val="bottom"/>
          </w:tcPr>
          <w:p w14:paraId="77CF33C2" w14:textId="77777777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63018FB6" w14:textId="6FBB892D" w:rsidR="00EB1D11" w:rsidRPr="0011631A" w:rsidRDefault="00EB1D11" w:rsidP="000E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DF32B3C" w14:textId="77777777" w:rsidR="00EB1D11" w:rsidRPr="0011631A" w:rsidRDefault="00EB1D11" w:rsidP="00EB1D11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04CE68C7" w14:textId="0D5693D6" w:rsidR="00EB1D11" w:rsidRPr="0011631A" w:rsidRDefault="00EB1D11" w:rsidP="000E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B1D11" w:rsidRPr="00161E24" w14:paraId="528C5273" w14:textId="496D531E" w:rsidTr="000E797E">
        <w:trPr>
          <w:cantSplit/>
        </w:trPr>
        <w:tc>
          <w:tcPr>
            <w:tcW w:w="2250" w:type="dxa"/>
            <w:shd w:val="clear" w:color="auto" w:fill="auto"/>
          </w:tcPr>
          <w:p w14:paraId="2C826CC2" w14:textId="5A3264E0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เบทาโกรภาคใต้ 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 xml:space="preserve">จำกัด 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11631A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(อยู่ระหว่างการชำระบัญชี)</w:t>
            </w:r>
          </w:p>
        </w:tc>
        <w:tc>
          <w:tcPr>
            <w:tcW w:w="2621" w:type="dxa"/>
            <w:vAlign w:val="bottom"/>
          </w:tcPr>
          <w:p w14:paraId="36B98A8B" w14:textId="77777777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ผลิตอาหารสัตว์เลี้ยง</w:t>
            </w:r>
            <w:r w:rsidRPr="0011631A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สุกร</w:t>
            </w:r>
          </w:p>
          <w:p w14:paraId="57FA43E1" w14:textId="1ABF44A7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pacing w:val="-10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pacing w:val="-10"/>
                <w:sz w:val="22"/>
                <w:szCs w:val="22"/>
                <w:cs/>
              </w:rPr>
              <w:t>และไก่เพื่อจำหน่าย</w:t>
            </w:r>
          </w:p>
        </w:tc>
        <w:tc>
          <w:tcPr>
            <w:tcW w:w="810" w:type="dxa"/>
            <w:vAlign w:val="bottom"/>
          </w:tcPr>
          <w:p w14:paraId="370AF9A9" w14:textId="77777777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10AD4BA" w14:textId="351835D0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C3B2D6A" w14:textId="5D000BA8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953974C" w14:textId="4F21E446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268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6E00C62" w14:textId="77777777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13721D34" w14:textId="6D04DFB8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268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1BD7172E" w14:textId="2D7C6F7B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1181EB39" w14:textId="55299630" w:rsidR="00EB1D11" w:rsidRPr="0011631A" w:rsidRDefault="00EB1D11" w:rsidP="00E77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268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029A74C" w14:textId="77777777" w:rsidR="00EB1D11" w:rsidRPr="0011631A" w:rsidRDefault="00EB1D11" w:rsidP="00EB1D1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8C550E5" w14:textId="73EF2387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268</w:t>
            </w:r>
          </w:p>
        </w:tc>
        <w:tc>
          <w:tcPr>
            <w:tcW w:w="180" w:type="dxa"/>
            <w:vAlign w:val="bottom"/>
          </w:tcPr>
          <w:p w14:paraId="5CF4BECC" w14:textId="77777777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89FC3E2" w14:textId="60D989F2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(268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2A75B1" w14:textId="77777777" w:rsidR="00EB1D11" w:rsidRPr="0011631A" w:rsidRDefault="00EB1D11" w:rsidP="00EB1D1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FDBB9FA" w14:textId="5AEDBCE0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(268)</w:t>
            </w:r>
          </w:p>
        </w:tc>
        <w:tc>
          <w:tcPr>
            <w:tcW w:w="180" w:type="dxa"/>
            <w:vAlign w:val="bottom"/>
          </w:tcPr>
          <w:p w14:paraId="31B0A4ED" w14:textId="77777777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56A82F5" w14:textId="10E445BF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2EEA04" w14:textId="77777777" w:rsidR="00EB1D11" w:rsidRPr="0011631A" w:rsidRDefault="00EB1D11" w:rsidP="00EB1D1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3AF8F71" w14:textId="0E082349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815FA49" w14:textId="77777777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453F50C4" w14:textId="088A7F48" w:rsidR="00EB1D11" w:rsidRPr="0011631A" w:rsidRDefault="00EB1D11" w:rsidP="000E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90A5B7A" w14:textId="77777777" w:rsidR="00EB1D11" w:rsidRPr="0011631A" w:rsidRDefault="00EB1D11" w:rsidP="00EB1D1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0FD752B3" w14:textId="3247B8CC" w:rsidR="00EB1D11" w:rsidRPr="0011631A" w:rsidRDefault="00EB1D11" w:rsidP="000E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EB1D11" w:rsidRPr="00161E24" w14:paraId="4C3CAEE1" w14:textId="77777777" w:rsidTr="000E797E">
        <w:trPr>
          <w:cantSplit/>
        </w:trPr>
        <w:tc>
          <w:tcPr>
            <w:tcW w:w="2250" w:type="dxa"/>
            <w:shd w:val="clear" w:color="auto" w:fill="auto"/>
          </w:tcPr>
          <w:p w14:paraId="1464D828" w14:textId="02B0FDE8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เบ็ทเทอร์ฟาร์ม่า 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จำกัด</w:t>
            </w:r>
          </w:p>
        </w:tc>
        <w:tc>
          <w:tcPr>
            <w:tcW w:w="2621" w:type="dxa"/>
            <w:vAlign w:val="bottom"/>
          </w:tcPr>
          <w:p w14:paraId="7BC53AF0" w14:textId="5B097177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ผลิตและจำหน่ายเวชภัณฑ์ </w:t>
            </w:r>
            <w:r w:rsidRPr="0011631A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อาหาร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เสริมและเคมีภัณฑ์สำหรับสัตว์</w:t>
            </w:r>
          </w:p>
        </w:tc>
        <w:tc>
          <w:tcPr>
            <w:tcW w:w="810" w:type="dxa"/>
            <w:vAlign w:val="bottom"/>
          </w:tcPr>
          <w:p w14:paraId="5873032B" w14:textId="1452C750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F4D7DBC" w14:textId="1CEC4FBD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ADD6B76" w14:textId="2BC604E8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B7089B9" w14:textId="2E1AF457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151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76061CA" w14:textId="77777777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07944539" w14:textId="13B81456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151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E305015" w14:textId="77777777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7E7D0E31" w14:textId="7C47B69F" w:rsidR="00EB1D11" w:rsidRPr="0011631A" w:rsidRDefault="00EB1D11" w:rsidP="00E77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966277" w14:textId="77777777" w:rsidR="00EB1D11" w:rsidRPr="0011631A" w:rsidRDefault="00EB1D11" w:rsidP="00EB1D1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A4C4208" w14:textId="3919B0F1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207</w:t>
            </w:r>
          </w:p>
        </w:tc>
        <w:tc>
          <w:tcPr>
            <w:tcW w:w="180" w:type="dxa"/>
            <w:vAlign w:val="bottom"/>
          </w:tcPr>
          <w:p w14:paraId="2A8DD55F" w14:textId="77777777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E3F5449" w14:textId="6ED4C1B3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E9145E3" w14:textId="77777777" w:rsidR="00EB1D11" w:rsidRPr="0011631A" w:rsidRDefault="00EB1D11" w:rsidP="00EB1D1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6331FB6" w14:textId="5F3F40CF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1254418B" w14:textId="77777777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5631C5B" w14:textId="57DA5D9D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207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43A501" w14:textId="77777777" w:rsidR="00EB1D11" w:rsidRPr="0011631A" w:rsidRDefault="00EB1D11" w:rsidP="00EB1D1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C1DD7F3" w14:textId="67EA3F7B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207</w:t>
            </w:r>
          </w:p>
        </w:tc>
        <w:tc>
          <w:tcPr>
            <w:tcW w:w="180" w:type="dxa"/>
            <w:vAlign w:val="bottom"/>
          </w:tcPr>
          <w:p w14:paraId="4FF27525" w14:textId="77777777" w:rsidR="00EB1D11" w:rsidRPr="0011631A" w:rsidRDefault="00EB1D11" w:rsidP="00EB1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2384EDA0" w14:textId="616DED93" w:rsidR="00EB1D11" w:rsidRPr="0011631A" w:rsidRDefault="00EB1D11" w:rsidP="000E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D9CDD28" w14:textId="77777777" w:rsidR="00EB1D11" w:rsidRPr="0011631A" w:rsidRDefault="00EB1D11" w:rsidP="00EB1D1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45DD0CB1" w14:textId="547CFB9A" w:rsidR="00EB1D11" w:rsidRPr="0011631A" w:rsidRDefault="00EB1D11" w:rsidP="000E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75B1C" w:rsidRPr="00161E24" w14:paraId="7629665B" w14:textId="77777777" w:rsidTr="000E797E">
        <w:trPr>
          <w:cantSplit/>
        </w:trPr>
        <w:tc>
          <w:tcPr>
            <w:tcW w:w="2250" w:type="dxa"/>
            <w:shd w:val="clear" w:color="auto" w:fill="auto"/>
          </w:tcPr>
          <w:p w14:paraId="3C0FA9BD" w14:textId="08B4A3A1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เบทาโกร (ลาว) จำกัด</w:t>
            </w:r>
          </w:p>
        </w:tc>
        <w:tc>
          <w:tcPr>
            <w:tcW w:w="2621" w:type="dxa"/>
            <w:vAlign w:val="bottom"/>
          </w:tcPr>
          <w:p w14:paraId="3FEF7C38" w14:textId="14F60798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ผลิตปศุสัตว์เพื่อจำหน่าย</w:t>
            </w:r>
          </w:p>
        </w:tc>
        <w:tc>
          <w:tcPr>
            <w:tcW w:w="810" w:type="dxa"/>
            <w:vAlign w:val="bottom"/>
          </w:tcPr>
          <w:p w14:paraId="617D51E6" w14:textId="3D8E1D39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ลาว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FBBD16E" w14:textId="30BBCD5E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035E1985" w14:textId="00B7514E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100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C05AB67" w14:textId="6BE84D7F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146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108D6F14" w14:textId="77777777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1CEB11E2" w14:textId="0F064AE1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146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119C6C0" w14:textId="77777777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54EA5757" w14:textId="47BD661A" w:rsidR="00B75B1C" w:rsidRPr="0011631A" w:rsidRDefault="00B75B1C" w:rsidP="00E77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258929" w14:textId="77777777" w:rsidR="00B75B1C" w:rsidRPr="0011631A" w:rsidRDefault="00B75B1C" w:rsidP="00B75B1C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40BC60E" w14:textId="5D76CFD1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146</w:t>
            </w:r>
          </w:p>
        </w:tc>
        <w:tc>
          <w:tcPr>
            <w:tcW w:w="180" w:type="dxa"/>
            <w:vAlign w:val="bottom"/>
          </w:tcPr>
          <w:p w14:paraId="32B9F0F6" w14:textId="77777777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25DDA19" w14:textId="787BF859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84A490" w14:textId="77777777" w:rsidR="00B75B1C" w:rsidRPr="0011631A" w:rsidRDefault="00B75B1C" w:rsidP="00B75B1C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CA9D39F" w14:textId="671D4811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A285427" w14:textId="77777777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8312A64" w14:textId="08295E54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C13176">
              <w:rPr>
                <w:rFonts w:asciiTheme="majorBidi" w:hAnsiTheme="majorBidi" w:cstheme="majorBidi"/>
                <w:sz w:val="22"/>
                <w:szCs w:val="22"/>
              </w:rPr>
              <w:t>146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1343072" w14:textId="77777777" w:rsidR="00B75B1C" w:rsidRPr="0011631A" w:rsidRDefault="00B75B1C" w:rsidP="00B75B1C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A335165" w14:textId="27EF080E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146</w:t>
            </w:r>
          </w:p>
        </w:tc>
        <w:tc>
          <w:tcPr>
            <w:tcW w:w="180" w:type="dxa"/>
            <w:vAlign w:val="bottom"/>
          </w:tcPr>
          <w:p w14:paraId="6DC64A35" w14:textId="77777777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6B19CE22" w14:textId="2386139D" w:rsidR="00B75B1C" w:rsidRPr="0011631A" w:rsidRDefault="00B75B1C" w:rsidP="000E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805EA5B" w14:textId="77777777" w:rsidR="00B75B1C" w:rsidRPr="0011631A" w:rsidRDefault="00B75B1C" w:rsidP="00B75B1C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75FC9692" w14:textId="30E3CE02" w:rsidR="00B75B1C" w:rsidRPr="0011631A" w:rsidRDefault="00B75B1C" w:rsidP="000E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75B1C" w:rsidRPr="00161E24" w14:paraId="62D72358" w14:textId="77777777" w:rsidTr="000E797E">
        <w:trPr>
          <w:cantSplit/>
        </w:trPr>
        <w:tc>
          <w:tcPr>
            <w:tcW w:w="2250" w:type="dxa"/>
            <w:shd w:val="clear" w:color="auto" w:fill="auto"/>
          </w:tcPr>
          <w:p w14:paraId="16955EEB" w14:textId="743E3D9E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lastRenderedPageBreak/>
              <w:t xml:space="preserve">บริษัท เบทาโกร ไดนิปปอน 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เท็กซ์โน เอ็กซ์ จำกัด</w:t>
            </w:r>
          </w:p>
        </w:tc>
        <w:tc>
          <w:tcPr>
            <w:tcW w:w="2621" w:type="dxa"/>
            <w:vAlign w:val="bottom"/>
          </w:tcPr>
          <w:p w14:paraId="7B671018" w14:textId="12CED3C2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ผลิตและจำหน่ายน้ำซุปเข้มข้น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และน้ำมันที่สกัดจากกระดูกสัตว์</w:t>
            </w:r>
          </w:p>
        </w:tc>
        <w:tc>
          <w:tcPr>
            <w:tcW w:w="810" w:type="dxa"/>
            <w:vAlign w:val="bottom"/>
          </w:tcPr>
          <w:p w14:paraId="3BE167CC" w14:textId="239E689C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157D958" w14:textId="6F741A83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239F5D0" w14:textId="55C03ECB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60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497F52A" w14:textId="7DF68954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140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04A54CD7" w14:textId="77777777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54817BE4" w14:textId="7ABA1D66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140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67AC4FB" w14:textId="77777777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2EE37AEC" w14:textId="1D83D58D" w:rsidR="00B75B1C" w:rsidRPr="0011631A" w:rsidRDefault="00B75B1C" w:rsidP="0065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7EF69E0" w14:textId="77777777" w:rsidR="00B75B1C" w:rsidRPr="0011631A" w:rsidRDefault="00B75B1C" w:rsidP="00B75B1C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6BDB4C7" w14:textId="22B1D517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89</w:t>
            </w:r>
          </w:p>
        </w:tc>
        <w:tc>
          <w:tcPr>
            <w:tcW w:w="180" w:type="dxa"/>
            <w:vAlign w:val="bottom"/>
          </w:tcPr>
          <w:p w14:paraId="16CD208B" w14:textId="77777777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6663DB3" w14:textId="45D8F50E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59E7A0" w14:textId="77777777" w:rsidR="00B75B1C" w:rsidRPr="0011631A" w:rsidRDefault="00B75B1C" w:rsidP="00B75B1C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317B8AC" w14:textId="28FADA60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0146644" w14:textId="77777777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9A418FF" w14:textId="3EF8B293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5F9D64" w14:textId="77777777" w:rsidR="00B75B1C" w:rsidRPr="0011631A" w:rsidRDefault="00B75B1C" w:rsidP="00B75B1C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A25EC5B" w14:textId="2D3A99A1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89</w:t>
            </w:r>
          </w:p>
        </w:tc>
        <w:tc>
          <w:tcPr>
            <w:tcW w:w="180" w:type="dxa"/>
            <w:vAlign w:val="bottom"/>
          </w:tcPr>
          <w:p w14:paraId="5BE92F88" w14:textId="77777777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1BD15165" w14:textId="2F021498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6575AD">
              <w:rPr>
                <w:rFonts w:asciiTheme="majorBidi" w:hAnsiTheme="majorBidi" w:cstheme="majorBidi"/>
                <w:sz w:val="22"/>
                <w:szCs w:val="22"/>
                <w:cs/>
              </w:rPr>
              <w:t>16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82C5320" w14:textId="77777777" w:rsidR="00B75B1C" w:rsidRPr="0011631A" w:rsidRDefault="00B75B1C" w:rsidP="00B75B1C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677DDEBF" w14:textId="449B38FE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30</w:t>
            </w:r>
          </w:p>
        </w:tc>
      </w:tr>
      <w:tr w:rsidR="00B75B1C" w:rsidRPr="00161E24" w14:paraId="34025424" w14:textId="77777777" w:rsidTr="000E797E">
        <w:trPr>
          <w:cantSplit/>
        </w:trPr>
        <w:tc>
          <w:tcPr>
            <w:tcW w:w="2250" w:type="dxa"/>
            <w:shd w:val="clear" w:color="auto" w:fill="auto"/>
          </w:tcPr>
          <w:p w14:paraId="570D6A4A" w14:textId="7F5D883C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เบทาโกร ฟู้ดส์ จำกัด 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7F401F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(ชำระบัญชี)</w:t>
            </w:r>
          </w:p>
        </w:tc>
        <w:tc>
          <w:tcPr>
            <w:tcW w:w="2621" w:type="dxa"/>
            <w:vAlign w:val="bottom"/>
          </w:tcPr>
          <w:p w14:paraId="38B36D54" w14:textId="51A25417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จำหน่ายอาหารแปรรูป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จากเนื้อหมูและเนื้อไก่แช่แข็ง</w:t>
            </w:r>
          </w:p>
        </w:tc>
        <w:tc>
          <w:tcPr>
            <w:tcW w:w="810" w:type="dxa"/>
            <w:vAlign w:val="bottom"/>
          </w:tcPr>
          <w:p w14:paraId="5675FE30" w14:textId="5B80C70D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7A56D01" w14:textId="542A0209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053729D" w14:textId="096C7779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C60D42A" w14:textId="75FF6A53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130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9B83516" w14:textId="77777777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6AD9610F" w14:textId="0CB1ABD4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130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06D7503" w14:textId="77777777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722EB19A" w14:textId="64FEC3D5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606606" w14:textId="77777777" w:rsidR="00B75B1C" w:rsidRPr="0011631A" w:rsidRDefault="00B75B1C" w:rsidP="00B75B1C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1369813" w14:textId="4D18151F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180" w:type="dxa"/>
            <w:vAlign w:val="bottom"/>
          </w:tcPr>
          <w:p w14:paraId="2674C49B" w14:textId="77777777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8A72E85" w14:textId="7B7A2175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B0A334" w14:textId="77777777" w:rsidR="00B75B1C" w:rsidRPr="0011631A" w:rsidRDefault="00B75B1C" w:rsidP="00B75B1C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3720637" w14:textId="01725B79" w:rsidR="00B75B1C" w:rsidRPr="0011631A" w:rsidRDefault="00B75B1C" w:rsidP="00B643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(30)</w:t>
            </w:r>
          </w:p>
        </w:tc>
        <w:tc>
          <w:tcPr>
            <w:tcW w:w="180" w:type="dxa"/>
            <w:vAlign w:val="bottom"/>
          </w:tcPr>
          <w:p w14:paraId="08653D6E" w14:textId="77777777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EF26972" w14:textId="17628988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C41501" w14:textId="77777777" w:rsidR="00B75B1C" w:rsidRPr="0011631A" w:rsidRDefault="00B75B1C" w:rsidP="00B75B1C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16691FF" w14:textId="60DAC3DA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6FB93D1" w14:textId="77777777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1C628AE6" w14:textId="3A42DBFB" w:rsidR="00B75B1C" w:rsidRPr="0011631A" w:rsidRDefault="00B75B1C" w:rsidP="0014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B776875" w14:textId="77777777" w:rsidR="00B75B1C" w:rsidRPr="0011631A" w:rsidRDefault="00B75B1C" w:rsidP="00B75B1C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7EEF0E3E" w14:textId="4941072E" w:rsidR="00B75B1C" w:rsidRPr="0011631A" w:rsidRDefault="00B75B1C" w:rsidP="000E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75B1C" w:rsidRPr="00161E24" w14:paraId="6925323E" w14:textId="77777777" w:rsidTr="000E797E">
        <w:trPr>
          <w:cantSplit/>
        </w:trPr>
        <w:tc>
          <w:tcPr>
            <w:tcW w:w="2250" w:type="dxa"/>
            <w:shd w:val="clear" w:color="auto" w:fill="auto"/>
          </w:tcPr>
          <w:p w14:paraId="5DC17A01" w14:textId="1559133D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เบทาโกร 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อินเตอร์เทรด จำกัด</w:t>
            </w:r>
          </w:p>
        </w:tc>
        <w:tc>
          <w:tcPr>
            <w:tcW w:w="2621" w:type="dxa"/>
            <w:vAlign w:val="bottom"/>
          </w:tcPr>
          <w:p w14:paraId="627252CD" w14:textId="1543CEE6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ซื้อมาขายไปเพื่อส่งออก</w:t>
            </w:r>
          </w:p>
        </w:tc>
        <w:tc>
          <w:tcPr>
            <w:tcW w:w="810" w:type="dxa"/>
            <w:vAlign w:val="bottom"/>
          </w:tcPr>
          <w:p w14:paraId="56DF6587" w14:textId="656508D2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346CAD4" w14:textId="6A9CE337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DDFF83D" w14:textId="3D7848C9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443121A" w14:textId="629EFA72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C1A5665" w14:textId="77777777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297150B6" w14:textId="4DCC97D0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B321ECB" w14:textId="77777777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4CD4594A" w14:textId="42647DF5" w:rsidR="00B75B1C" w:rsidRPr="0011631A" w:rsidRDefault="00B75B1C" w:rsidP="00E77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9725C5B" w14:textId="77777777" w:rsidR="00B75B1C" w:rsidRPr="0011631A" w:rsidRDefault="00B75B1C" w:rsidP="00B75B1C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34DB4D4" w14:textId="04CBEA51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97</w:t>
            </w:r>
          </w:p>
        </w:tc>
        <w:tc>
          <w:tcPr>
            <w:tcW w:w="180" w:type="dxa"/>
            <w:vAlign w:val="bottom"/>
          </w:tcPr>
          <w:p w14:paraId="571ECB1B" w14:textId="77777777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362BD73" w14:textId="213185F0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0AD22D" w14:textId="77777777" w:rsidR="00B75B1C" w:rsidRPr="0011631A" w:rsidRDefault="00B75B1C" w:rsidP="00B75B1C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02DC351" w14:textId="7BDC1F88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6AAD265" w14:textId="77777777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256299B" w14:textId="6BC46260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871300" w14:textId="77777777" w:rsidR="00B75B1C" w:rsidRPr="0011631A" w:rsidRDefault="00B75B1C" w:rsidP="00B75B1C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EF0ABDC" w14:textId="4820AAA8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97</w:t>
            </w:r>
          </w:p>
        </w:tc>
        <w:tc>
          <w:tcPr>
            <w:tcW w:w="180" w:type="dxa"/>
            <w:vAlign w:val="bottom"/>
          </w:tcPr>
          <w:p w14:paraId="31FDEDFD" w14:textId="77777777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759FDF4B" w14:textId="583B5FB9" w:rsidR="00B75B1C" w:rsidRPr="0011631A" w:rsidRDefault="00B75B1C" w:rsidP="0014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1463F07" w14:textId="77777777" w:rsidR="00B75B1C" w:rsidRPr="0011631A" w:rsidRDefault="00B75B1C" w:rsidP="00B75B1C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4EECAFE8" w14:textId="215EF981" w:rsidR="00B75B1C" w:rsidRPr="0011631A" w:rsidRDefault="00B75B1C" w:rsidP="000E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B75B1C" w:rsidRPr="00161E24" w14:paraId="4994FAFD" w14:textId="77777777" w:rsidTr="000E797E">
        <w:trPr>
          <w:cantSplit/>
        </w:trPr>
        <w:tc>
          <w:tcPr>
            <w:tcW w:w="2250" w:type="dxa"/>
            <w:shd w:val="clear" w:color="auto" w:fill="auto"/>
          </w:tcPr>
          <w:p w14:paraId="2DA03FC5" w14:textId="495EB52E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ศูนย์วิทยาศาสตร์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เบทาโกร จำกัด</w:t>
            </w:r>
          </w:p>
        </w:tc>
        <w:tc>
          <w:tcPr>
            <w:tcW w:w="2621" w:type="dxa"/>
            <w:vAlign w:val="bottom"/>
          </w:tcPr>
          <w:p w14:paraId="77BB29E7" w14:textId="51597FC6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ให้บริการวิเคราะห์ทางเคมีชีวภาพ</w:t>
            </w:r>
          </w:p>
        </w:tc>
        <w:tc>
          <w:tcPr>
            <w:tcW w:w="810" w:type="dxa"/>
            <w:vAlign w:val="bottom"/>
          </w:tcPr>
          <w:p w14:paraId="62436BBE" w14:textId="7187B581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4F89365C" w14:textId="1FC5ADEB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DF73532" w14:textId="1FAED1F7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FC0ADD5" w14:textId="07FAD0D8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DD9A915" w14:textId="77777777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32386944" w14:textId="4E0C748B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92B18FD" w14:textId="77777777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456A8018" w14:textId="2440FFC4" w:rsidR="00B75B1C" w:rsidRPr="0011631A" w:rsidRDefault="00B75B1C" w:rsidP="00E77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C0FEEC" w14:textId="77777777" w:rsidR="00B75B1C" w:rsidRPr="0011631A" w:rsidRDefault="00B75B1C" w:rsidP="00B75B1C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4007449" w14:textId="0ADE302F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122</w:t>
            </w:r>
          </w:p>
        </w:tc>
        <w:tc>
          <w:tcPr>
            <w:tcW w:w="180" w:type="dxa"/>
            <w:vAlign w:val="bottom"/>
          </w:tcPr>
          <w:p w14:paraId="2079D21D" w14:textId="77777777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C7E61D9" w14:textId="03EC06AF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7CAE55" w14:textId="77777777" w:rsidR="00B75B1C" w:rsidRPr="0011631A" w:rsidRDefault="00B75B1C" w:rsidP="00B75B1C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538A6F5" w14:textId="4D74A120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969C1B3" w14:textId="77777777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938A873" w14:textId="67FEE40D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DA31500" w14:textId="77777777" w:rsidR="00B75B1C" w:rsidRPr="0011631A" w:rsidRDefault="00B75B1C" w:rsidP="00B75B1C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46976F2" w14:textId="30CAD30A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122</w:t>
            </w:r>
          </w:p>
        </w:tc>
        <w:tc>
          <w:tcPr>
            <w:tcW w:w="180" w:type="dxa"/>
            <w:vAlign w:val="bottom"/>
          </w:tcPr>
          <w:p w14:paraId="5D04E280" w14:textId="77777777" w:rsidR="00B75B1C" w:rsidRPr="0011631A" w:rsidRDefault="00B75B1C" w:rsidP="00B75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1F72385F" w14:textId="78D43177" w:rsidR="00B75B1C" w:rsidRPr="0011631A" w:rsidRDefault="00B75B1C" w:rsidP="0014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BE94F41" w14:textId="77777777" w:rsidR="00B75B1C" w:rsidRPr="0011631A" w:rsidRDefault="00B75B1C" w:rsidP="00B75B1C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40925A0A" w14:textId="539A7301" w:rsidR="00B75B1C" w:rsidRPr="0011631A" w:rsidRDefault="00B75B1C" w:rsidP="000E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B6541" w:rsidRPr="00161E24" w14:paraId="5550F017" w14:textId="77777777" w:rsidTr="000E797E">
        <w:trPr>
          <w:cantSplit/>
        </w:trPr>
        <w:tc>
          <w:tcPr>
            <w:tcW w:w="2250" w:type="dxa"/>
            <w:shd w:val="clear" w:color="auto" w:fill="auto"/>
          </w:tcPr>
          <w:p w14:paraId="6BF06D4F" w14:textId="122746E7" w:rsidR="007B6541" w:rsidRPr="002321C8" w:rsidRDefault="007B6541" w:rsidP="002321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pacing w:val="-6"/>
                <w:sz w:val="22"/>
                <w:szCs w:val="22"/>
                <w:cs/>
              </w:rPr>
            </w:pPr>
            <w:r w:rsidRPr="002321C8">
              <w:rPr>
                <w:rFonts w:asciiTheme="majorBidi" w:hAnsiTheme="majorBidi" w:hint="cs"/>
                <w:spacing w:val="-6"/>
                <w:sz w:val="22"/>
                <w:szCs w:val="22"/>
                <w:cs/>
              </w:rPr>
              <w:t>บริษัท เบทาโกร</w:t>
            </w:r>
            <w:r w:rsidRPr="002321C8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 xml:space="preserve"> </w:t>
            </w:r>
            <w:r w:rsidRPr="002321C8">
              <w:rPr>
                <w:rFonts w:asciiTheme="majorBidi" w:hAnsiTheme="majorBidi" w:hint="cs"/>
                <w:spacing w:val="-6"/>
                <w:sz w:val="22"/>
                <w:szCs w:val="22"/>
                <w:cs/>
              </w:rPr>
              <w:t>สเปเชียลตี้</w:t>
            </w:r>
            <w:r w:rsidRPr="002321C8">
              <w:rPr>
                <w:rFonts w:asciiTheme="majorBidi" w:hAnsiTheme="majorBidi"/>
                <w:spacing w:val="-6"/>
                <w:sz w:val="22"/>
                <w:szCs w:val="22"/>
                <w:cs/>
              </w:rPr>
              <w:t xml:space="preserve"> </w:t>
            </w:r>
            <w:r w:rsidRPr="002321C8">
              <w:rPr>
                <w:rFonts w:asciiTheme="majorBidi" w:hAnsiTheme="majorBidi" w:hint="cs"/>
                <w:spacing w:val="-6"/>
                <w:sz w:val="22"/>
                <w:szCs w:val="22"/>
                <w:cs/>
              </w:rPr>
              <w:t xml:space="preserve">ฟู้ดส์ </w:t>
            </w:r>
            <w:r w:rsidRPr="002321C8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>จำกัด</w:t>
            </w:r>
            <w:r w:rsidR="002321C8" w:rsidRPr="002321C8">
              <w:rPr>
                <w:rFonts w:asciiTheme="majorBidi" w:hAnsiTheme="majorBidi" w:cstheme="majorBidi" w:hint="cs"/>
                <w:spacing w:val="-6"/>
                <w:sz w:val="22"/>
                <w:szCs w:val="22"/>
                <w:cs/>
              </w:rPr>
              <w:t xml:space="preserve"> </w:t>
            </w:r>
            <w:r w:rsidR="002321C8" w:rsidRPr="002321C8">
              <w:rPr>
                <w:rFonts w:asciiTheme="majorBidi" w:hAnsiTheme="majorBidi"/>
                <w:spacing w:val="-4"/>
                <w:sz w:val="22"/>
                <w:szCs w:val="22"/>
                <w:cs/>
              </w:rPr>
              <w:t>(</w:t>
            </w:r>
            <w:r w:rsidR="002321C8" w:rsidRPr="002321C8">
              <w:rPr>
                <w:rFonts w:asciiTheme="majorBidi" w:hAnsiTheme="majorBidi" w:hint="cs"/>
                <w:spacing w:val="-4"/>
                <w:sz w:val="22"/>
                <w:szCs w:val="22"/>
                <w:cs/>
              </w:rPr>
              <w:t>เดิมชื่อ</w:t>
            </w:r>
            <w:r w:rsidR="002321C8" w:rsidRPr="002321C8">
              <w:rPr>
                <w:rFonts w:asciiTheme="majorBidi" w:hAnsiTheme="majorBidi"/>
                <w:spacing w:val="-4"/>
                <w:sz w:val="22"/>
                <w:szCs w:val="22"/>
                <w:cs/>
              </w:rPr>
              <w:t xml:space="preserve"> </w:t>
            </w:r>
            <w:r w:rsidR="002321C8" w:rsidRPr="002321C8">
              <w:rPr>
                <w:rFonts w:asciiTheme="majorBidi" w:hAnsiTheme="majorBidi" w:hint="cs"/>
                <w:spacing w:val="-4"/>
                <w:sz w:val="22"/>
                <w:szCs w:val="22"/>
                <w:cs/>
              </w:rPr>
              <w:t>บริษัท</w:t>
            </w:r>
            <w:r w:rsidR="002321C8" w:rsidRPr="002321C8">
              <w:rPr>
                <w:rFonts w:asciiTheme="majorBidi" w:hAnsiTheme="majorBidi"/>
                <w:spacing w:val="-4"/>
                <w:sz w:val="22"/>
                <w:szCs w:val="22"/>
                <w:cs/>
              </w:rPr>
              <w:t xml:space="preserve"> </w:t>
            </w:r>
            <w:r w:rsidR="002321C8" w:rsidRPr="002321C8">
              <w:rPr>
                <w:rFonts w:asciiTheme="majorBidi" w:hAnsiTheme="majorBidi" w:hint="cs"/>
                <w:spacing w:val="-4"/>
                <w:sz w:val="22"/>
                <w:szCs w:val="22"/>
                <w:cs/>
              </w:rPr>
              <w:t>อายิโนะโมะโต๊ะ</w:t>
            </w:r>
            <w:r w:rsidR="002321C8" w:rsidRPr="002321C8">
              <w:rPr>
                <w:rFonts w:asciiTheme="majorBidi" w:hAnsiTheme="majorBidi"/>
                <w:spacing w:val="-4"/>
                <w:sz w:val="22"/>
                <w:szCs w:val="22"/>
                <w:cs/>
              </w:rPr>
              <w:t xml:space="preserve"> </w:t>
            </w:r>
            <w:r w:rsidR="002321C8" w:rsidRPr="002321C8">
              <w:rPr>
                <w:rFonts w:asciiTheme="majorBidi" w:hAnsiTheme="majorBidi"/>
                <w:spacing w:val="-4"/>
                <w:sz w:val="22"/>
                <w:szCs w:val="22"/>
                <w:cs/>
              </w:rPr>
              <w:br/>
            </w:r>
            <w:r w:rsidR="002321C8" w:rsidRPr="002321C8">
              <w:rPr>
                <w:rFonts w:asciiTheme="majorBidi" w:hAnsiTheme="majorBidi" w:hint="cs"/>
                <w:spacing w:val="-4"/>
                <w:sz w:val="22"/>
                <w:szCs w:val="22"/>
                <w:cs/>
              </w:rPr>
              <w:t>เบทาโกร</w:t>
            </w:r>
            <w:r w:rsidR="002321C8" w:rsidRPr="002321C8">
              <w:rPr>
                <w:rFonts w:asciiTheme="majorBidi" w:hAnsiTheme="majorBidi"/>
                <w:spacing w:val="-4"/>
                <w:sz w:val="22"/>
                <w:szCs w:val="22"/>
                <w:cs/>
              </w:rPr>
              <w:t xml:space="preserve"> </w:t>
            </w:r>
            <w:r w:rsidR="002321C8" w:rsidRPr="002321C8">
              <w:rPr>
                <w:rFonts w:asciiTheme="majorBidi" w:hAnsiTheme="majorBidi" w:hint="cs"/>
                <w:spacing w:val="-4"/>
                <w:sz w:val="22"/>
                <w:szCs w:val="22"/>
                <w:cs/>
              </w:rPr>
              <w:t>สเปเชียลตี้</w:t>
            </w:r>
            <w:r w:rsidR="002321C8" w:rsidRPr="002321C8">
              <w:rPr>
                <w:rFonts w:asciiTheme="majorBidi" w:hAnsiTheme="majorBidi"/>
                <w:spacing w:val="-4"/>
                <w:sz w:val="22"/>
                <w:szCs w:val="22"/>
                <w:cs/>
              </w:rPr>
              <w:t xml:space="preserve"> </w:t>
            </w:r>
            <w:r w:rsidR="002321C8" w:rsidRPr="002321C8">
              <w:rPr>
                <w:rFonts w:asciiTheme="majorBidi" w:hAnsiTheme="majorBidi" w:hint="cs"/>
                <w:spacing w:val="-4"/>
                <w:sz w:val="22"/>
                <w:szCs w:val="22"/>
                <w:cs/>
              </w:rPr>
              <w:t>ฟู้ดส์</w:t>
            </w:r>
            <w:r w:rsidR="002321C8" w:rsidRPr="002321C8">
              <w:rPr>
                <w:rFonts w:asciiTheme="majorBidi" w:hAnsiTheme="majorBidi"/>
                <w:spacing w:val="-4"/>
                <w:sz w:val="22"/>
                <w:szCs w:val="22"/>
                <w:cs/>
              </w:rPr>
              <w:t xml:space="preserve"> </w:t>
            </w:r>
            <w:r w:rsidR="002321C8" w:rsidRPr="002321C8">
              <w:rPr>
                <w:rFonts w:asciiTheme="majorBidi" w:hAnsiTheme="majorBidi" w:hint="cs"/>
                <w:spacing w:val="-4"/>
                <w:sz w:val="22"/>
                <w:szCs w:val="22"/>
                <w:cs/>
              </w:rPr>
              <w:t>จำกัด</w:t>
            </w:r>
            <w:r w:rsidR="002321C8" w:rsidRPr="002321C8">
              <w:rPr>
                <w:rFonts w:asciiTheme="majorBidi" w:hAnsiTheme="majorBidi"/>
                <w:spacing w:val="-4"/>
                <w:sz w:val="22"/>
                <w:szCs w:val="22"/>
                <w:cs/>
              </w:rPr>
              <w:t>)</w:t>
            </w:r>
          </w:p>
        </w:tc>
        <w:tc>
          <w:tcPr>
            <w:tcW w:w="2621" w:type="dxa"/>
            <w:vAlign w:val="bottom"/>
          </w:tcPr>
          <w:p w14:paraId="019E6F62" w14:textId="499F08C0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ผลิต</w:t>
            </w:r>
            <w:r w:rsidRPr="00252B42">
              <w:rPr>
                <w:rFonts w:asciiTheme="majorBidi" w:hAnsiTheme="majorBidi" w:hint="cs"/>
                <w:sz w:val="22"/>
                <w:szCs w:val="22"/>
                <w:cs/>
              </w:rPr>
              <w:t>อาหารแปรรูปจากเนื้อหมูแช่แข็ง</w:t>
            </w:r>
          </w:p>
        </w:tc>
        <w:tc>
          <w:tcPr>
            <w:tcW w:w="810" w:type="dxa"/>
            <w:vAlign w:val="bottom"/>
          </w:tcPr>
          <w:p w14:paraId="3623A37F" w14:textId="751F7D3F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0440F04" w14:textId="31F5EF4F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E00BD29" w14:textId="3D646885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49.0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D6583EC" w14:textId="500A9D91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E46C74">
              <w:rPr>
                <w:rFonts w:asciiTheme="majorBidi" w:hAnsiTheme="majorBidi" w:cstheme="majorBidi"/>
                <w:sz w:val="22"/>
                <w:szCs w:val="22"/>
              </w:rPr>
              <w:t>98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A82A6C9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614553BF" w14:textId="424BA90E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390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BAAA15A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1BFCC0CE" w14:textId="6BA14EB5" w:rsidR="007B6541" w:rsidRPr="0011631A" w:rsidRDefault="007B6541" w:rsidP="00E77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E46C74">
              <w:rPr>
                <w:rFonts w:asciiTheme="majorBidi" w:hAnsiTheme="majorBidi" w:cstheme="majorBidi"/>
                <w:sz w:val="22"/>
                <w:szCs w:val="22"/>
              </w:rPr>
              <w:t>128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7D60C6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6F65FC6" w14:textId="3061DA96" w:rsidR="007B6541" w:rsidRPr="0011631A" w:rsidRDefault="003B3D4C" w:rsidP="003B3D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4C51295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766CE4C" w14:textId="346AAE7B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E05104D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34F39E2" w14:textId="7BB47228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16C59C3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4BC4C55" w14:textId="548C61B0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784D20">
              <w:rPr>
                <w:rFonts w:asciiTheme="majorBidi" w:hAnsiTheme="majorBidi" w:cstheme="majorBidi"/>
                <w:sz w:val="22"/>
                <w:szCs w:val="22"/>
              </w:rPr>
              <w:t>128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C91F17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CBA7BE6" w14:textId="288C9234" w:rsidR="007B6541" w:rsidRPr="0011631A" w:rsidRDefault="007B6541" w:rsidP="00072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9301419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447FF25A" w14:textId="33D192A2" w:rsidR="007B6541" w:rsidRPr="0011631A" w:rsidRDefault="007B6541" w:rsidP="0014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B81367E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27146AC6" w14:textId="09F31E1B" w:rsidR="007B6541" w:rsidRPr="0011631A" w:rsidRDefault="007B6541" w:rsidP="000E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B6541" w:rsidRPr="00161E24" w14:paraId="7E0A4DF3" w14:textId="77777777" w:rsidTr="000E797E">
        <w:trPr>
          <w:cantSplit/>
        </w:trPr>
        <w:tc>
          <w:tcPr>
            <w:tcW w:w="2250" w:type="dxa"/>
            <w:shd w:val="clear" w:color="auto" w:fill="auto"/>
          </w:tcPr>
          <w:p w14:paraId="4BFC62D9" w14:textId="3059D081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เบทาโกร (พม่า) จำกัด</w:t>
            </w:r>
          </w:p>
        </w:tc>
        <w:tc>
          <w:tcPr>
            <w:tcW w:w="2621" w:type="dxa"/>
            <w:vAlign w:val="bottom"/>
          </w:tcPr>
          <w:p w14:paraId="2C68FC6B" w14:textId="47AEFFFA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จำหน่ายอาหารสัตว์และปศุสัตว์</w:t>
            </w:r>
          </w:p>
        </w:tc>
        <w:tc>
          <w:tcPr>
            <w:tcW w:w="810" w:type="dxa"/>
            <w:vAlign w:val="bottom"/>
          </w:tcPr>
          <w:p w14:paraId="52A869B0" w14:textId="7CA001A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พม่า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1EB7675" w14:textId="7DADCA4A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80.3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12C2119" w14:textId="19DCDEE3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80.3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4FE9791" w14:textId="3C2A9163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64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6098D8F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178898C5" w14:textId="7ED9794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64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E596DAB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77D12A7C" w14:textId="6CA0BAEC" w:rsidR="007B6541" w:rsidRPr="0011631A" w:rsidRDefault="007B6541" w:rsidP="006575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57D082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9E6CFA2" w14:textId="4487A4D0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180" w:type="dxa"/>
            <w:vAlign w:val="bottom"/>
          </w:tcPr>
          <w:p w14:paraId="26B873D6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40A77F" w14:textId="10C9076C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6662F2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6EE8D0B" w14:textId="1A2A18C2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8A5C280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A238ABB" w14:textId="387FA535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08E06CC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3A771EF" w14:textId="0A109974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51</w:t>
            </w:r>
          </w:p>
        </w:tc>
        <w:tc>
          <w:tcPr>
            <w:tcW w:w="180" w:type="dxa"/>
            <w:vAlign w:val="bottom"/>
          </w:tcPr>
          <w:p w14:paraId="29CAD603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6580FD84" w14:textId="7F7AACB2" w:rsidR="007B6541" w:rsidRPr="0011631A" w:rsidRDefault="007B6541" w:rsidP="0014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08A9549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7F8DCD4F" w14:textId="5552038D" w:rsidR="007B6541" w:rsidRPr="0011631A" w:rsidRDefault="007B6541" w:rsidP="000E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B6541" w:rsidRPr="00161E24" w14:paraId="59E0FF4F" w14:textId="77777777" w:rsidTr="000E797E">
        <w:trPr>
          <w:cantSplit/>
        </w:trPr>
        <w:tc>
          <w:tcPr>
            <w:tcW w:w="2250" w:type="dxa"/>
            <w:shd w:val="clear" w:color="auto" w:fill="auto"/>
          </w:tcPr>
          <w:p w14:paraId="1D985394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เบทาโกรไฮบริด จำกัด</w:t>
            </w:r>
          </w:p>
        </w:tc>
        <w:tc>
          <w:tcPr>
            <w:tcW w:w="2621" w:type="dxa"/>
            <w:vAlign w:val="bottom"/>
          </w:tcPr>
          <w:p w14:paraId="77CB094A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ให้เช่าฟาร์มสุกร</w:t>
            </w:r>
          </w:p>
        </w:tc>
        <w:tc>
          <w:tcPr>
            <w:tcW w:w="810" w:type="dxa"/>
            <w:vAlign w:val="bottom"/>
          </w:tcPr>
          <w:p w14:paraId="43304263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D6F9606" w14:textId="0F366263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CDB37A7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0F2C27A" w14:textId="48184F2B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C1BC718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40B1B877" w14:textId="6180B248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55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CFE7169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4851D496" w14:textId="6D2FDCD4" w:rsidR="007B6541" w:rsidRPr="0011631A" w:rsidRDefault="007B6541" w:rsidP="00E77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65559AF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35E443A" w14:textId="5185B4ED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302</w:t>
            </w:r>
          </w:p>
        </w:tc>
        <w:tc>
          <w:tcPr>
            <w:tcW w:w="180" w:type="dxa"/>
            <w:vAlign w:val="bottom"/>
          </w:tcPr>
          <w:p w14:paraId="226C1AA5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84700E9" w14:textId="0B2E7548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6FAC3BC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D33DC04" w14:textId="34A59CB3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98C3B53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3CCCFFF" w14:textId="13F1BDF8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54323F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0184EBC" w14:textId="3A2A8CB6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302</w:t>
            </w:r>
          </w:p>
        </w:tc>
        <w:tc>
          <w:tcPr>
            <w:tcW w:w="180" w:type="dxa"/>
            <w:vAlign w:val="bottom"/>
          </w:tcPr>
          <w:p w14:paraId="6F9176CF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3A87CE6C" w14:textId="20401C48" w:rsidR="007B6541" w:rsidRPr="0011631A" w:rsidRDefault="007B6541" w:rsidP="0014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706DC61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2D41323B" w14:textId="4C0D75E7" w:rsidR="007B6541" w:rsidRPr="0011631A" w:rsidRDefault="007B6541" w:rsidP="000E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B6541" w:rsidRPr="00161E24" w14:paraId="4E672D20" w14:textId="74CD559B" w:rsidTr="000E797E">
        <w:trPr>
          <w:cantSplit/>
        </w:trPr>
        <w:tc>
          <w:tcPr>
            <w:tcW w:w="2250" w:type="dxa"/>
            <w:shd w:val="clear" w:color="auto" w:fill="auto"/>
          </w:tcPr>
          <w:p w14:paraId="23CD5DFF" w14:textId="3C36E38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เบทาโกรฟาร์มมิ่ง 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จำกัด</w:t>
            </w:r>
          </w:p>
        </w:tc>
        <w:tc>
          <w:tcPr>
            <w:tcW w:w="2621" w:type="dxa"/>
            <w:vAlign w:val="bottom"/>
          </w:tcPr>
          <w:p w14:paraId="189BB6C9" w14:textId="5BE8E795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ให้เช่าฟาร์มไก่</w:t>
            </w:r>
          </w:p>
        </w:tc>
        <w:tc>
          <w:tcPr>
            <w:tcW w:w="810" w:type="dxa"/>
            <w:vAlign w:val="bottom"/>
          </w:tcPr>
          <w:p w14:paraId="28C00ADF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13A8BD1B" w14:textId="346919DA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352E144" w14:textId="570C4669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C7BEB2A" w14:textId="67A1F40B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8F99D80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5B2EB22D" w14:textId="59BDC444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50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2976609C" w14:textId="2D8D7968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6807E42B" w14:textId="60379CD6" w:rsidR="007B6541" w:rsidRPr="0011631A" w:rsidRDefault="007B6541" w:rsidP="00E77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450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1C938DD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7409776" w14:textId="2D8E8470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450</w:t>
            </w:r>
          </w:p>
        </w:tc>
        <w:tc>
          <w:tcPr>
            <w:tcW w:w="180" w:type="dxa"/>
            <w:vAlign w:val="bottom"/>
          </w:tcPr>
          <w:p w14:paraId="10368142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F475688" w14:textId="105603BB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ECF6F22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D1D6B19" w14:textId="5975B84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3E5CCCF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A5E2FF6" w14:textId="3C119328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450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A62BA8D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F2F76A2" w14:textId="7428CE6F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450</w:t>
            </w:r>
          </w:p>
        </w:tc>
        <w:tc>
          <w:tcPr>
            <w:tcW w:w="180" w:type="dxa"/>
            <w:vAlign w:val="bottom"/>
          </w:tcPr>
          <w:p w14:paraId="1EB7C67D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13BBBAE9" w14:textId="5689B41F" w:rsidR="007B6541" w:rsidRPr="0011631A" w:rsidRDefault="007B6541" w:rsidP="0014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3FE336B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382A6B67" w14:textId="76CAAA3E" w:rsidR="007B6541" w:rsidRPr="0011631A" w:rsidRDefault="007B6541" w:rsidP="000E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B6541" w:rsidRPr="00161E24" w14:paraId="495F1DBA" w14:textId="0D4C0008" w:rsidTr="000E797E">
        <w:trPr>
          <w:cantSplit/>
        </w:trPr>
        <w:tc>
          <w:tcPr>
            <w:tcW w:w="2250" w:type="dxa"/>
            <w:shd w:val="clear" w:color="auto" w:fill="auto"/>
          </w:tcPr>
          <w:p w14:paraId="60AAC596" w14:textId="7902D0BE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โพรเทค แอนิมัล 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เฮลธ์ จำกัด</w:t>
            </w:r>
          </w:p>
        </w:tc>
        <w:tc>
          <w:tcPr>
            <w:tcW w:w="2621" w:type="dxa"/>
            <w:vAlign w:val="bottom"/>
          </w:tcPr>
          <w:p w14:paraId="2BD56991" w14:textId="7C0F11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จำหน่ายเวชภัณฑ์ อาหาร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เสริมและเคมีภัณฑ์สำหรับสัตว์</w:t>
            </w:r>
          </w:p>
        </w:tc>
        <w:tc>
          <w:tcPr>
            <w:tcW w:w="810" w:type="dxa"/>
            <w:vAlign w:val="bottom"/>
          </w:tcPr>
          <w:p w14:paraId="672A60BB" w14:textId="691DF99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36B1ECA" w14:textId="3F11884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9630D61" w14:textId="6757FEFA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A20D9D6" w14:textId="4B1C3884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33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4951BEB5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157D6B99" w14:textId="2B52D94A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33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7959172" w14:textId="26FAC05D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6FC22248" w14:textId="5088A644" w:rsidR="007B6541" w:rsidRPr="0011631A" w:rsidRDefault="007B6541" w:rsidP="00E77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AA22F0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2AD2930" w14:textId="522DF784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80" w:type="dxa"/>
            <w:vAlign w:val="bottom"/>
          </w:tcPr>
          <w:p w14:paraId="0488CF06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E110ABD" w14:textId="4ED9D5BB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D5B2B4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69CB9F1" w14:textId="5EFF4852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92154CB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BBF2B38" w14:textId="09474AFD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E9B971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49C9BEF" w14:textId="60756BC6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80" w:type="dxa"/>
            <w:vAlign w:val="bottom"/>
          </w:tcPr>
          <w:p w14:paraId="24F9070E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25B39325" w14:textId="7BCFEB6A" w:rsidR="007B6541" w:rsidRPr="0011631A" w:rsidRDefault="007B6541" w:rsidP="0014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520C828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23FD597F" w14:textId="7A218149" w:rsidR="007B6541" w:rsidRPr="0011631A" w:rsidRDefault="007B6541" w:rsidP="000E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B6541" w:rsidRPr="00161E24" w14:paraId="12D87066" w14:textId="77777777" w:rsidTr="000E797E">
        <w:trPr>
          <w:cantSplit/>
        </w:trPr>
        <w:tc>
          <w:tcPr>
            <w:tcW w:w="2250" w:type="dxa"/>
            <w:shd w:val="clear" w:color="auto" w:fill="auto"/>
          </w:tcPr>
          <w:p w14:paraId="69FA226B" w14:textId="21669FA0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เบทาโกร บีเชงเฮียง จำกัด 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7E60E0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(อยู่ระหว่างการชำระบัญชี)</w:t>
            </w:r>
          </w:p>
        </w:tc>
        <w:tc>
          <w:tcPr>
            <w:tcW w:w="2621" w:type="dxa"/>
            <w:vAlign w:val="bottom"/>
          </w:tcPr>
          <w:p w14:paraId="3C075DC1" w14:textId="72D75D22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ร้านจำหน่ายผลิตภัณฑ์อาหารทุกชนิด</w:t>
            </w:r>
          </w:p>
        </w:tc>
        <w:tc>
          <w:tcPr>
            <w:tcW w:w="810" w:type="dxa"/>
            <w:vAlign w:val="bottom"/>
          </w:tcPr>
          <w:p w14:paraId="01A48AC3" w14:textId="4B1CCDC6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06BFF8F" w14:textId="1EA5DB98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79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A37C493" w14:textId="785F2819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79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87D2682" w14:textId="14B0F6B9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43B4F58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225FE891" w14:textId="11BCC9EC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469D76B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7B7A0E6A" w14:textId="255F6774" w:rsidR="007B6541" w:rsidRPr="0011631A" w:rsidRDefault="007B6541" w:rsidP="00E77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48803F4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10C5C77" w14:textId="0FF2A02B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24</w:t>
            </w:r>
          </w:p>
        </w:tc>
        <w:tc>
          <w:tcPr>
            <w:tcW w:w="180" w:type="dxa"/>
            <w:vAlign w:val="bottom"/>
          </w:tcPr>
          <w:p w14:paraId="12441D3F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A22AF76" w14:textId="15E934A3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(24)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B216D5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E22E8D4" w14:textId="791822BB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(24)</w:t>
            </w:r>
          </w:p>
        </w:tc>
        <w:tc>
          <w:tcPr>
            <w:tcW w:w="180" w:type="dxa"/>
            <w:vAlign w:val="bottom"/>
          </w:tcPr>
          <w:p w14:paraId="4C4B0C2B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61EB0E6" w14:textId="0F147D24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755B3F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B3A44BF" w14:textId="0A5F8D2F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56C2A74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61A58087" w14:textId="72873FC2" w:rsidR="007B6541" w:rsidRPr="0011631A" w:rsidRDefault="007B6541" w:rsidP="0014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5409376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3965D63B" w14:textId="5DF23BF4" w:rsidR="007B6541" w:rsidRPr="0011631A" w:rsidRDefault="007B6541" w:rsidP="000E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B6541" w:rsidRPr="00161E24" w14:paraId="407D5986" w14:textId="77777777" w:rsidTr="000E797E">
        <w:trPr>
          <w:cantSplit/>
        </w:trPr>
        <w:tc>
          <w:tcPr>
            <w:tcW w:w="2250" w:type="dxa"/>
            <w:shd w:val="clear" w:color="auto" w:fill="auto"/>
          </w:tcPr>
          <w:p w14:paraId="4BD7D8E3" w14:textId="55558E39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บี แอนด์ ซี พูลาสกี้ จำกัด</w:t>
            </w:r>
          </w:p>
        </w:tc>
        <w:tc>
          <w:tcPr>
            <w:tcW w:w="2621" w:type="dxa"/>
            <w:vAlign w:val="bottom"/>
          </w:tcPr>
          <w:p w14:paraId="32A846F2" w14:textId="4E3DFF7E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จำหน่ายเวชภัณฑ์อาหาร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เสริมและเคมีภัณฑ์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สำหรับสัตว์</w:t>
            </w:r>
          </w:p>
        </w:tc>
        <w:tc>
          <w:tcPr>
            <w:tcW w:w="810" w:type="dxa"/>
            <w:vAlign w:val="bottom"/>
          </w:tcPr>
          <w:p w14:paraId="7CB67A84" w14:textId="3B7F55FF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F871A87" w14:textId="5BE61ADA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D11A18E" w14:textId="34312DB8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86FAFCF" w14:textId="63F5D7B8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FB86F57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41943FF6" w14:textId="6403180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F6694A9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4D61FE7F" w14:textId="5810A46E" w:rsidR="007B6541" w:rsidRPr="0011631A" w:rsidRDefault="007B6541" w:rsidP="00E77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6D2594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D4777A1" w14:textId="4C87943F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30</w:t>
            </w:r>
          </w:p>
        </w:tc>
        <w:tc>
          <w:tcPr>
            <w:tcW w:w="180" w:type="dxa"/>
            <w:vAlign w:val="bottom"/>
          </w:tcPr>
          <w:p w14:paraId="49C545A9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00E4CFF" w14:textId="2E95128E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(5)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AC9BFE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BE93273" w14:textId="4F9A0D9D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(5)</w:t>
            </w:r>
          </w:p>
        </w:tc>
        <w:tc>
          <w:tcPr>
            <w:tcW w:w="180" w:type="dxa"/>
            <w:vAlign w:val="bottom"/>
          </w:tcPr>
          <w:p w14:paraId="0C410AB8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644FD60" w14:textId="20118E85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B91F20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BEBBA88" w14:textId="40536868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25</w:t>
            </w:r>
          </w:p>
        </w:tc>
        <w:tc>
          <w:tcPr>
            <w:tcW w:w="180" w:type="dxa"/>
            <w:vAlign w:val="bottom"/>
          </w:tcPr>
          <w:p w14:paraId="2D5FDE2E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51DB5E55" w14:textId="49A5F83A" w:rsidR="007B6541" w:rsidRPr="0011631A" w:rsidRDefault="007B6541" w:rsidP="0014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7BEB1A0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19B143A9" w14:textId="70DB865A" w:rsidR="007B6541" w:rsidRPr="0011631A" w:rsidRDefault="007B6541" w:rsidP="000E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B6541" w:rsidRPr="00161E24" w14:paraId="02A143EA" w14:textId="77777777" w:rsidTr="000E797E">
        <w:trPr>
          <w:cantSplit/>
        </w:trPr>
        <w:tc>
          <w:tcPr>
            <w:tcW w:w="2250" w:type="dxa"/>
            <w:shd w:val="clear" w:color="auto" w:fill="auto"/>
          </w:tcPr>
          <w:p w14:paraId="23ABE27B" w14:textId="0C3E2E44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แอนิเทค โทเทิล 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โซลูชั่น จำกัด</w:t>
            </w:r>
          </w:p>
        </w:tc>
        <w:tc>
          <w:tcPr>
            <w:tcW w:w="2621" w:type="dxa"/>
            <w:vAlign w:val="bottom"/>
          </w:tcPr>
          <w:p w14:paraId="141C4C7F" w14:textId="48819934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จำหน่ายเวชภัณฑ์ อาหารเสริม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และเคมีภัณฑ์สำหรับสัตว์</w:t>
            </w:r>
          </w:p>
        </w:tc>
        <w:tc>
          <w:tcPr>
            <w:tcW w:w="810" w:type="dxa"/>
            <w:vAlign w:val="bottom"/>
          </w:tcPr>
          <w:p w14:paraId="1CAF6660" w14:textId="2EDF4A11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FF73A3C" w14:textId="25A105B9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A81BC9B" w14:textId="12331BDE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E2D519C" w14:textId="696196BE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15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BA0BC91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506ED9EC" w14:textId="383DD295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15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7AB0501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06EBE224" w14:textId="11810141" w:rsidR="007B6541" w:rsidRPr="0011631A" w:rsidRDefault="007B6541" w:rsidP="00E77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4F2C56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264ADFE" w14:textId="5DF7501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11</w:t>
            </w:r>
          </w:p>
        </w:tc>
        <w:tc>
          <w:tcPr>
            <w:tcW w:w="180" w:type="dxa"/>
            <w:vAlign w:val="bottom"/>
          </w:tcPr>
          <w:p w14:paraId="7B73BF70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284278C" w14:textId="27F5940D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EDE313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B2D391A" w14:textId="4FC76ECB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0F4752F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D4064A4" w14:textId="5C953FE2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A61B5E1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18B4B75" w14:textId="5A45FFC9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11</w:t>
            </w:r>
          </w:p>
        </w:tc>
        <w:tc>
          <w:tcPr>
            <w:tcW w:w="180" w:type="dxa"/>
            <w:vAlign w:val="bottom"/>
          </w:tcPr>
          <w:p w14:paraId="67DAB5B9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4C7A5B77" w14:textId="7F30A18F" w:rsidR="007B6541" w:rsidRPr="0011631A" w:rsidRDefault="007B6541" w:rsidP="0014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D13B53B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481C5979" w14:textId="07C8EA9A" w:rsidR="007B6541" w:rsidRPr="0011631A" w:rsidRDefault="007B6541" w:rsidP="000E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B6541" w:rsidRPr="00161E24" w14:paraId="633532B3" w14:textId="50CD7672" w:rsidTr="000E797E">
        <w:trPr>
          <w:cantSplit/>
        </w:trPr>
        <w:tc>
          <w:tcPr>
            <w:tcW w:w="2250" w:type="dxa"/>
            <w:shd w:val="clear" w:color="auto" w:fill="auto"/>
          </w:tcPr>
          <w:p w14:paraId="6B44F31B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lastRenderedPageBreak/>
              <w:t>บริษัท บี. ฟีดมิลล์ จำกัด</w:t>
            </w:r>
          </w:p>
        </w:tc>
        <w:tc>
          <w:tcPr>
            <w:tcW w:w="2621" w:type="dxa"/>
            <w:vAlign w:val="bottom"/>
          </w:tcPr>
          <w:p w14:paraId="4F2F3B7C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ให้เช่าอสังหาริมทรัพย์</w:t>
            </w:r>
          </w:p>
        </w:tc>
        <w:tc>
          <w:tcPr>
            <w:tcW w:w="810" w:type="dxa"/>
            <w:vAlign w:val="bottom"/>
          </w:tcPr>
          <w:p w14:paraId="6209D471" w14:textId="3D29BA35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E27EF6F" w14:textId="2D654C98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4D193CE1" w14:textId="0C6911D8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C416F7C" w14:textId="5FE0DC40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55EC987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306625F2" w14:textId="291603F5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9CA8FF3" w14:textId="37A1153D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4B0151B7" w14:textId="1D19E6AB" w:rsidR="007B6541" w:rsidRPr="0011631A" w:rsidRDefault="007B6541" w:rsidP="00E774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2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A8BDAA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080D09D" w14:textId="6CE3E98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15</w:t>
            </w:r>
          </w:p>
        </w:tc>
        <w:tc>
          <w:tcPr>
            <w:tcW w:w="180" w:type="dxa"/>
            <w:vAlign w:val="bottom"/>
          </w:tcPr>
          <w:p w14:paraId="0BA3BA1D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D4A082F" w14:textId="133D6E9F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28CB91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4164102" w14:textId="5649ADA8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CBFF45F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4906886" w14:textId="64C0AA73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3069B19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F78CD52" w14:textId="2C6A1AB9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15</w:t>
            </w:r>
          </w:p>
        </w:tc>
        <w:tc>
          <w:tcPr>
            <w:tcW w:w="180" w:type="dxa"/>
            <w:vAlign w:val="bottom"/>
          </w:tcPr>
          <w:p w14:paraId="7FD2C42C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386B09FC" w14:textId="07B2D8A6" w:rsidR="007B6541" w:rsidRPr="0011631A" w:rsidRDefault="007B6541" w:rsidP="0014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D6AEB39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09CEF261" w14:textId="4F1C5AEA" w:rsidR="007B6541" w:rsidRPr="0011631A" w:rsidRDefault="007B6541" w:rsidP="000E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B6541" w:rsidRPr="00161E24" w14:paraId="68432B21" w14:textId="77777777" w:rsidTr="000E797E">
        <w:trPr>
          <w:cantSplit/>
        </w:trPr>
        <w:tc>
          <w:tcPr>
            <w:tcW w:w="2250" w:type="dxa"/>
            <w:shd w:val="clear" w:color="auto" w:fill="auto"/>
          </w:tcPr>
          <w:p w14:paraId="776EE4F8" w14:textId="59EA8688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เบทาโกร 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ศูนย์บริหารเงิน จำกัด</w:t>
            </w:r>
          </w:p>
        </w:tc>
        <w:tc>
          <w:tcPr>
            <w:tcW w:w="2621" w:type="dxa"/>
            <w:vAlign w:val="bottom"/>
          </w:tcPr>
          <w:p w14:paraId="745300B1" w14:textId="1537FE9A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ให้บริการซื้อขายแลกเปลี่ยน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เงินตราต่างประเทศ </w:t>
            </w:r>
          </w:p>
        </w:tc>
        <w:tc>
          <w:tcPr>
            <w:tcW w:w="810" w:type="dxa"/>
            <w:vAlign w:val="bottom"/>
          </w:tcPr>
          <w:p w14:paraId="2F4E7738" w14:textId="202F22B4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0406EFD" w14:textId="22383A83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2EEE355" w14:textId="4D604B9E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19424CC" w14:textId="661FF140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1</w:t>
            </w:r>
            <w:r w:rsidR="00A21F82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B5475C2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3236708A" w14:textId="16BD5EC4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10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D882889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1B87F7C6" w14:textId="05B2EF9D" w:rsidR="007B6541" w:rsidRPr="0011631A" w:rsidRDefault="007B6541" w:rsidP="005C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A391EE7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6351B2" w14:textId="794CD765" w:rsidR="007B6541" w:rsidRPr="0011631A" w:rsidRDefault="007B6541" w:rsidP="005C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80" w:type="dxa"/>
            <w:vAlign w:val="bottom"/>
          </w:tcPr>
          <w:p w14:paraId="5941E1F8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F86CBCC" w14:textId="36C99092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(1)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452FBF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64575AC" w14:textId="5676C888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(1)</w:t>
            </w:r>
          </w:p>
        </w:tc>
        <w:tc>
          <w:tcPr>
            <w:tcW w:w="180" w:type="dxa"/>
            <w:vAlign w:val="bottom"/>
          </w:tcPr>
          <w:p w14:paraId="41C025AC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37202CB" w14:textId="4E57E674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E1C7EA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BBF2F41" w14:textId="145E85BD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180" w:type="dxa"/>
            <w:vAlign w:val="bottom"/>
          </w:tcPr>
          <w:p w14:paraId="3084A2E3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6B69A2DF" w14:textId="732E08C8" w:rsidR="007B6541" w:rsidRPr="0011631A" w:rsidRDefault="007B6541" w:rsidP="0014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E9A3EFF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0E6F8B64" w14:textId="49342BF2" w:rsidR="007B6541" w:rsidRPr="0011631A" w:rsidRDefault="007B6541" w:rsidP="000E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B6541" w:rsidRPr="00161E24" w14:paraId="40656735" w14:textId="77777777" w:rsidTr="000E797E">
        <w:trPr>
          <w:cantSplit/>
        </w:trPr>
        <w:tc>
          <w:tcPr>
            <w:tcW w:w="2250" w:type="dxa"/>
            <w:shd w:val="clear" w:color="auto" w:fill="auto"/>
          </w:tcPr>
          <w:p w14:paraId="32814CD3" w14:textId="68F638D2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เบ็ทเทอร์ฟาร์ม่า 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(เวียดนาม) จำกัด</w:t>
            </w:r>
          </w:p>
        </w:tc>
        <w:tc>
          <w:tcPr>
            <w:tcW w:w="2621" w:type="dxa"/>
            <w:vAlign w:val="bottom"/>
          </w:tcPr>
          <w:p w14:paraId="256D1851" w14:textId="48EEBCB6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ร้านจำหน่ายเวชภัณฑ์ อาหารเสริมและเคมีภัณฑ์สำหรับสัตว์</w:t>
            </w:r>
          </w:p>
        </w:tc>
        <w:tc>
          <w:tcPr>
            <w:tcW w:w="810" w:type="dxa"/>
            <w:vAlign w:val="bottom"/>
          </w:tcPr>
          <w:p w14:paraId="654A90D9" w14:textId="09CA659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78A3C239" w14:textId="6719E4E2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100.0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3D5F0C67" w14:textId="5CA2EFD2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100.0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26BA376" w14:textId="55DBCE70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66AA9C0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74FF1A51" w14:textId="57201DAD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9A19806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47520F19" w14:textId="6ACDDFE4" w:rsidR="007B6541" w:rsidRPr="0011631A" w:rsidRDefault="007B6541" w:rsidP="005C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1A01BB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AC13FFF" w14:textId="379E72CA" w:rsidR="007B6541" w:rsidRPr="0011631A" w:rsidRDefault="007B6541" w:rsidP="005C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80" w:type="dxa"/>
            <w:vAlign w:val="bottom"/>
          </w:tcPr>
          <w:p w14:paraId="52C0E40A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CF93BA2" w14:textId="64F62835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(10)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719431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04EC336" w14:textId="19BB3A50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(10)</w:t>
            </w:r>
          </w:p>
        </w:tc>
        <w:tc>
          <w:tcPr>
            <w:tcW w:w="180" w:type="dxa"/>
            <w:vAlign w:val="bottom"/>
          </w:tcPr>
          <w:p w14:paraId="18A3DD4A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16D1E4C" w14:textId="4F3EC7CD" w:rsidR="007B6541" w:rsidRPr="0011631A" w:rsidRDefault="007B6541" w:rsidP="00821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302F37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D901024" w14:textId="3B0E0F61" w:rsidR="007B6541" w:rsidRPr="0011631A" w:rsidRDefault="007B6541" w:rsidP="00821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AC83A01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0E65F4D5" w14:textId="65763719" w:rsidR="007B6541" w:rsidRPr="0011631A" w:rsidRDefault="007B6541" w:rsidP="0014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86E5941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3C631690" w14:textId="78510CA9" w:rsidR="007B6541" w:rsidRPr="0011631A" w:rsidRDefault="007B6541" w:rsidP="000E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B6541" w:rsidRPr="00161E24" w14:paraId="637FA013" w14:textId="77777777" w:rsidTr="000E797E">
        <w:trPr>
          <w:cantSplit/>
        </w:trPr>
        <w:tc>
          <w:tcPr>
            <w:tcW w:w="2250" w:type="dxa"/>
            <w:shd w:val="clear" w:color="auto" w:fill="auto"/>
          </w:tcPr>
          <w:p w14:paraId="3D518FE7" w14:textId="1270D12D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เบ็ทเทอร์ฟาร์ม่า (ฟิลิปปินส์) จำกัด</w:t>
            </w:r>
          </w:p>
        </w:tc>
        <w:tc>
          <w:tcPr>
            <w:tcW w:w="2621" w:type="dxa"/>
            <w:vAlign w:val="bottom"/>
          </w:tcPr>
          <w:p w14:paraId="7D0A5EC4" w14:textId="0D1558C2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ร้านจำหน่ายเวชภัณฑ์ อาหารเสริมและเคมีภัณฑ์สำหรับสัตว์</w:t>
            </w:r>
          </w:p>
        </w:tc>
        <w:tc>
          <w:tcPr>
            <w:tcW w:w="810" w:type="dxa"/>
            <w:vAlign w:val="bottom"/>
          </w:tcPr>
          <w:p w14:paraId="11E27AD8" w14:textId="06FAC0CE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ฟิลิปปินส์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88F6AD7" w14:textId="676E9228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100.0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710280AF" w14:textId="128749AC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100.0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80FBDD4" w14:textId="6C8B7839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EF2120E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07AB8B17" w14:textId="7C68CBC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B03A953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3683C94B" w14:textId="77132410" w:rsidR="007B6541" w:rsidRPr="0011631A" w:rsidRDefault="007B6541" w:rsidP="005C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8CE0A8C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377A7EE" w14:textId="14415D81" w:rsidR="007B6541" w:rsidRPr="0011631A" w:rsidRDefault="007B6541" w:rsidP="005C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80" w:type="dxa"/>
            <w:vAlign w:val="bottom"/>
          </w:tcPr>
          <w:p w14:paraId="70720DBB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285A895" w14:textId="52716839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(7)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A13A77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04CB502" w14:textId="53537F8D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(7)</w:t>
            </w:r>
          </w:p>
        </w:tc>
        <w:tc>
          <w:tcPr>
            <w:tcW w:w="180" w:type="dxa"/>
            <w:vAlign w:val="bottom"/>
          </w:tcPr>
          <w:p w14:paraId="69C8D608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8C7D59C" w14:textId="3683E0C2" w:rsidR="007B6541" w:rsidRPr="0011631A" w:rsidRDefault="007B6541" w:rsidP="00821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5AA04F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0C4B9FD" w14:textId="735BDFBF" w:rsidR="007B6541" w:rsidRPr="0011631A" w:rsidRDefault="007B6541" w:rsidP="00821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61FD6BC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5E7DAA23" w14:textId="032CAEE6" w:rsidR="007B6541" w:rsidRPr="0011631A" w:rsidRDefault="007B6541" w:rsidP="0014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5F4DCC4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6DC6177A" w14:textId="67B58B5D" w:rsidR="007B6541" w:rsidRPr="0011631A" w:rsidRDefault="007B6541" w:rsidP="000E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B6541" w:rsidRPr="00161E24" w14:paraId="13062118" w14:textId="77777777" w:rsidTr="000E797E">
        <w:trPr>
          <w:cantSplit/>
        </w:trPr>
        <w:tc>
          <w:tcPr>
            <w:tcW w:w="2250" w:type="dxa"/>
            <w:shd w:val="clear" w:color="auto" w:fill="auto"/>
          </w:tcPr>
          <w:p w14:paraId="0D7AE47F" w14:textId="714B06BA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เบ็ทเทอร์ฟาร์ม่า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br/>
              <w:t xml:space="preserve"> 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(อินโดนีเซีย) จำกัด</w:t>
            </w:r>
          </w:p>
        </w:tc>
        <w:tc>
          <w:tcPr>
            <w:tcW w:w="2621" w:type="dxa"/>
            <w:vAlign w:val="bottom"/>
          </w:tcPr>
          <w:p w14:paraId="3E9C9755" w14:textId="674E10DC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pacing w:val="-2"/>
                <w:sz w:val="22"/>
                <w:szCs w:val="22"/>
                <w:cs/>
              </w:rPr>
              <w:t xml:space="preserve">ร้านจำหน่ายเวชภัณฑ์ </w:t>
            </w:r>
            <w:r w:rsidRPr="0011631A">
              <w:rPr>
                <w:rFonts w:asciiTheme="majorBidi" w:hAnsiTheme="majorBidi" w:cstheme="majorBidi"/>
                <w:spacing w:val="-2"/>
                <w:sz w:val="22"/>
                <w:szCs w:val="22"/>
              </w:rPr>
              <w:br/>
            </w:r>
            <w:r w:rsidRPr="0011631A">
              <w:rPr>
                <w:rFonts w:asciiTheme="majorBidi" w:hAnsiTheme="majorBidi" w:cstheme="majorBidi"/>
                <w:spacing w:val="-4"/>
                <w:sz w:val="22"/>
                <w:szCs w:val="22"/>
                <w:cs/>
              </w:rPr>
              <w:t>อาหารเสริมและเคมีภัณฑ์สำหรับสัตว์</w:t>
            </w:r>
          </w:p>
        </w:tc>
        <w:tc>
          <w:tcPr>
            <w:tcW w:w="810" w:type="dxa"/>
            <w:vAlign w:val="bottom"/>
          </w:tcPr>
          <w:p w14:paraId="18665E64" w14:textId="38E9B41E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อินโดนีเซีย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2A3FD2E2" w14:textId="17EA037E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95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D89F68D" w14:textId="0A91DD32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95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0C45FE1" w14:textId="3D90253C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89F20DD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3BBCAE3B" w14:textId="5257710B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074CF25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2C3BA3BF" w14:textId="345B6BEE" w:rsidR="007B6541" w:rsidRPr="0011631A" w:rsidRDefault="007B6541" w:rsidP="005C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705A00C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DD98EAC" w14:textId="418ED7CC" w:rsidR="007B6541" w:rsidRPr="0011631A" w:rsidRDefault="007B6541" w:rsidP="005C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180" w:type="dxa"/>
            <w:vAlign w:val="bottom"/>
          </w:tcPr>
          <w:p w14:paraId="1E436408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A615103" w14:textId="63B82CEB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(6)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6DAC38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474A8CC" w14:textId="55067175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(6)</w:t>
            </w:r>
          </w:p>
        </w:tc>
        <w:tc>
          <w:tcPr>
            <w:tcW w:w="180" w:type="dxa"/>
            <w:vAlign w:val="bottom"/>
          </w:tcPr>
          <w:p w14:paraId="6A7C8CBF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7307824" w14:textId="7C5251C8" w:rsidR="007B6541" w:rsidRPr="0011631A" w:rsidRDefault="007B6541" w:rsidP="00821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97DE77A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E260A76" w14:textId="6E5C4FB4" w:rsidR="007B6541" w:rsidRPr="0011631A" w:rsidRDefault="007B6541" w:rsidP="00821D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46C3438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761C4300" w14:textId="643E67D9" w:rsidR="007B6541" w:rsidRPr="0011631A" w:rsidRDefault="007B6541" w:rsidP="0014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5433E2D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6FB522D4" w14:textId="185A8E3D" w:rsidR="007B6541" w:rsidRPr="0011631A" w:rsidRDefault="007B6541" w:rsidP="000E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B6541" w:rsidRPr="00161E24" w14:paraId="6F5CE2FE" w14:textId="4F8B7761" w:rsidTr="000E797E">
        <w:trPr>
          <w:cantSplit/>
        </w:trPr>
        <w:tc>
          <w:tcPr>
            <w:tcW w:w="2250" w:type="dxa"/>
            <w:shd w:val="clear" w:color="auto" w:fill="auto"/>
          </w:tcPr>
          <w:p w14:paraId="5382C569" w14:textId="785095DB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8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บี. อินเตอร์เนชั่นแนล แอนด์ 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ab/>
              <w:t>เทคโนโลยี จำกัด</w:t>
            </w:r>
          </w:p>
        </w:tc>
        <w:tc>
          <w:tcPr>
            <w:tcW w:w="2621" w:type="dxa"/>
            <w:vAlign w:val="bottom"/>
          </w:tcPr>
          <w:p w14:paraId="21B59C49" w14:textId="7DDF710A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ประกอบและจำหน่าย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เครื่องจักร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และอุปกรณ์ที่ใช้ในการเลี้ยงสัตว์</w:t>
            </w:r>
          </w:p>
        </w:tc>
        <w:tc>
          <w:tcPr>
            <w:tcW w:w="810" w:type="dxa"/>
            <w:vAlign w:val="bottom"/>
          </w:tcPr>
          <w:p w14:paraId="52A687C8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0268DEFC" w14:textId="0794AF06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009FE7D" w14:textId="7C06099B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8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.</w:t>
            </w:r>
            <w:r w:rsidRPr="0011631A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879E8EB" w14:textId="5DF13275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77E96D10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74F20F41" w14:textId="1B7692DF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5403876" w14:textId="2734B632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5D82D641" w14:textId="32485584" w:rsidR="007B6541" w:rsidRPr="0011631A" w:rsidRDefault="007B6541" w:rsidP="005C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62602A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C1B33CE" w14:textId="4208B1F8" w:rsidR="007B6541" w:rsidRPr="0011631A" w:rsidRDefault="007B6541" w:rsidP="005C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80" w:type="dxa"/>
            <w:vAlign w:val="bottom"/>
          </w:tcPr>
          <w:p w14:paraId="46E03903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DB05B1B" w14:textId="2BA027E3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A41E3C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028AE5A" w14:textId="4A2874C5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F885AE0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B98167F" w14:textId="7D1867A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4A3E811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BA1811F" w14:textId="23F945BA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80" w:type="dxa"/>
            <w:vAlign w:val="bottom"/>
          </w:tcPr>
          <w:p w14:paraId="3EB48F00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7936C1BF" w14:textId="4922D5D0" w:rsidR="007B6541" w:rsidRPr="0011631A" w:rsidRDefault="007B6541" w:rsidP="0014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4B3C714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3FE92C7F" w14:textId="1E0D1F72" w:rsidR="007B6541" w:rsidRPr="0011631A" w:rsidRDefault="007B6541" w:rsidP="000E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B6541" w:rsidRPr="00161E24" w14:paraId="4B427DB4" w14:textId="77777777" w:rsidTr="000E797E">
        <w:trPr>
          <w:cantSplit/>
        </w:trPr>
        <w:tc>
          <w:tcPr>
            <w:tcW w:w="2250" w:type="dxa"/>
            <w:shd w:val="clear" w:color="auto" w:fill="auto"/>
          </w:tcPr>
          <w:p w14:paraId="679B7404" w14:textId="50DD49DE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6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ศูนย์พัฒนาทรัพยากรมนุษย์ เครือเบทาโกร จำกัด</w:t>
            </w:r>
          </w:p>
        </w:tc>
        <w:tc>
          <w:tcPr>
            <w:tcW w:w="2621" w:type="dxa"/>
            <w:vAlign w:val="bottom"/>
          </w:tcPr>
          <w:p w14:paraId="51BEB689" w14:textId="5F813413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ให้บริการฝึกอบรมและสัมมนาความรู้ด้านวิชาการแก่บริษัทในเครือ</w:t>
            </w:r>
          </w:p>
        </w:tc>
        <w:tc>
          <w:tcPr>
            <w:tcW w:w="810" w:type="dxa"/>
            <w:vAlign w:val="bottom"/>
          </w:tcPr>
          <w:p w14:paraId="1C6D93FE" w14:textId="2C4B1DF6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2D3322B" w14:textId="6E0B4022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6B386C9E" w14:textId="6E7A30F9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8" w:right="-17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EABD0CC" w14:textId="09298D2C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5076156C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5D20BF0D" w14:textId="5E7E6F51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4C4E485D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723AEE2D" w14:textId="1C056A71" w:rsidR="007B6541" w:rsidRPr="0011631A" w:rsidRDefault="007B6541" w:rsidP="005C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D01EBF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0385C88" w14:textId="394849C7" w:rsidR="007B6541" w:rsidRPr="0011631A" w:rsidRDefault="007B6541" w:rsidP="005C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80" w:type="dxa"/>
            <w:vAlign w:val="bottom"/>
          </w:tcPr>
          <w:p w14:paraId="2D428A66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CC43F59" w14:textId="3A26F440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BF206F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24C19C5" w14:textId="6791B7FC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C854D11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0EA6F5A" w14:textId="2C4D7791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CBE91EF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5F1472D" w14:textId="4179C432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80" w:type="dxa"/>
            <w:vAlign w:val="bottom"/>
          </w:tcPr>
          <w:p w14:paraId="44448E58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1515AFB2" w14:textId="58715F35" w:rsidR="007B6541" w:rsidRPr="0011631A" w:rsidRDefault="007B6541" w:rsidP="0014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C01FE73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738B8A38" w14:textId="4DD1EE1B" w:rsidR="007B6541" w:rsidRPr="0011631A" w:rsidRDefault="007B6541" w:rsidP="000E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B6541" w:rsidRPr="00161E24" w14:paraId="030D76CC" w14:textId="77777777" w:rsidTr="000E797E">
        <w:trPr>
          <w:cantSplit/>
        </w:trPr>
        <w:tc>
          <w:tcPr>
            <w:tcW w:w="2250" w:type="dxa"/>
            <w:shd w:val="clear" w:color="auto" w:fill="auto"/>
          </w:tcPr>
          <w:p w14:paraId="5A399BBC" w14:textId="715A0013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6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ฮอบบี้ฟาร์มเมอร์ส จำกัด</w:t>
            </w:r>
          </w:p>
        </w:tc>
        <w:tc>
          <w:tcPr>
            <w:tcW w:w="2621" w:type="dxa"/>
            <w:vAlign w:val="bottom"/>
          </w:tcPr>
          <w:p w14:paraId="6F185DD3" w14:textId="4FEC6554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ผลิตและจำหน่ายอุปกรณ์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ที่ใช้สำหรับการเลี้ยงสัตว์</w:t>
            </w:r>
          </w:p>
        </w:tc>
        <w:tc>
          <w:tcPr>
            <w:tcW w:w="810" w:type="dxa"/>
            <w:vAlign w:val="bottom"/>
          </w:tcPr>
          <w:p w14:paraId="14D46263" w14:textId="3AF8324A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ไทย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32CF37D2" w14:textId="40A85914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529D548C" w14:textId="55314862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8" w:right="-17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99.9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8C14FDB" w14:textId="3E205EB5" w:rsidR="007B6541" w:rsidRPr="0011631A" w:rsidRDefault="005414E8" w:rsidP="005414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2B216BF6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3C378952" w14:textId="06832941" w:rsidR="007B6541" w:rsidRPr="0011631A" w:rsidRDefault="007B6541" w:rsidP="005C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99BD72C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2A9A784B" w14:textId="16D14174" w:rsidR="007B6541" w:rsidRPr="0011631A" w:rsidRDefault="007B6541" w:rsidP="005C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305AFC3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C348F81" w14:textId="19DE23C6" w:rsidR="007B6541" w:rsidRPr="0011631A" w:rsidRDefault="007B6541" w:rsidP="005C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71FC2A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AE3BFD9" w14:textId="03750B5A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E43C844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966A9C7" w14:textId="71DCB6C4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28BFF4C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FCDF5CE" w14:textId="32F0BFEE" w:rsidR="007B6541" w:rsidRPr="0011631A" w:rsidRDefault="007B6541" w:rsidP="005C3D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5BA898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65F9101" w14:textId="7DE7558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180" w:type="dxa"/>
            <w:vAlign w:val="bottom"/>
          </w:tcPr>
          <w:p w14:paraId="2B4ABFA3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6DA695BF" w14:textId="105E5B82" w:rsidR="007B6541" w:rsidRPr="0011631A" w:rsidRDefault="007B6541" w:rsidP="0014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ACBAFCF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63244F92" w14:textId="1C746E19" w:rsidR="007B6541" w:rsidRPr="0011631A" w:rsidRDefault="007B6541" w:rsidP="000E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44C29" w:rsidRPr="00890448" w14:paraId="58150B25" w14:textId="77777777" w:rsidTr="000E797E">
        <w:trPr>
          <w:cantSplit/>
        </w:trPr>
        <w:tc>
          <w:tcPr>
            <w:tcW w:w="2250" w:type="dxa"/>
            <w:shd w:val="clear" w:color="auto" w:fill="auto"/>
          </w:tcPr>
          <w:p w14:paraId="088E88C7" w14:textId="7BC5AA34" w:rsidR="00844C29" w:rsidRPr="0011631A" w:rsidRDefault="001D5AE0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60" w:hanging="191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บริษัท เบทาโกร เทรดดิ้ง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สิงคโปร์</w:t>
            </w:r>
            <w:r w:rsidR="000729BE">
              <w:rPr>
                <w:rFonts w:asciiTheme="majorBidi" w:hAnsiTheme="majorBidi" w:cstheme="majorBidi"/>
                <w:sz w:val="22"/>
                <w:szCs w:val="22"/>
              </w:rPr>
              <w:t xml:space="preserve">) </w:t>
            </w:r>
            <w:r w:rsidR="000729BE"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2621" w:type="dxa"/>
            <w:vAlign w:val="bottom"/>
          </w:tcPr>
          <w:p w14:paraId="5F21EF57" w14:textId="73C0B6FB" w:rsidR="00844C29" w:rsidRPr="0011631A" w:rsidRDefault="005B7DDE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ซื้อมาขายไปเพื่อส่งออก</w:t>
            </w:r>
          </w:p>
        </w:tc>
        <w:tc>
          <w:tcPr>
            <w:tcW w:w="810" w:type="dxa"/>
            <w:vAlign w:val="bottom"/>
          </w:tcPr>
          <w:p w14:paraId="33E7CD86" w14:textId="05D3AFCD" w:rsidR="00844C29" w:rsidRPr="0011631A" w:rsidRDefault="005B7DDE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5EC45D41" w14:textId="5F2280D3" w:rsidR="00844C29" w:rsidRPr="0011631A" w:rsidRDefault="005B7DDE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100.0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2E3A5CB5" w14:textId="42EFBDD9" w:rsidR="00844C29" w:rsidRPr="0011631A" w:rsidRDefault="005B7DDE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8" w:right="-17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0035A48" w14:textId="62ED9A47" w:rsidR="00844C29" w:rsidRDefault="00890448" w:rsidP="0014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BAB3D6B" w14:textId="77777777" w:rsidR="00844C29" w:rsidRPr="0011631A" w:rsidRDefault="00844C29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236013BB" w14:textId="70B71AC4" w:rsidR="00844C29" w:rsidRPr="0011631A" w:rsidRDefault="00890448" w:rsidP="0089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37E1A91A" w14:textId="77777777" w:rsidR="00844C29" w:rsidRPr="0011631A" w:rsidRDefault="00844C29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67211ED0" w14:textId="54A2165B" w:rsidR="00844C29" w:rsidRPr="0011631A" w:rsidRDefault="00890448" w:rsidP="0089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A7FFA1" w14:textId="77777777" w:rsidR="00844C29" w:rsidRPr="0011631A" w:rsidRDefault="00844C29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406BD2C" w14:textId="6BF3A17D" w:rsidR="00844C29" w:rsidRPr="0011631A" w:rsidRDefault="00890448" w:rsidP="0089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1941A3A" w14:textId="77777777" w:rsidR="00844C29" w:rsidRPr="0011631A" w:rsidRDefault="00844C29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9BEE35C" w14:textId="6857AA71" w:rsidR="00844C29" w:rsidRPr="0011631A" w:rsidRDefault="00890448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25146B" w14:textId="77777777" w:rsidR="00844C29" w:rsidRPr="0011631A" w:rsidRDefault="00844C29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88D181A" w14:textId="5E23862F" w:rsidR="00844C29" w:rsidRPr="0011631A" w:rsidRDefault="00890448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7E25F01" w14:textId="77777777" w:rsidR="00844C29" w:rsidRPr="0011631A" w:rsidRDefault="00844C29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263A718" w14:textId="07A2F82D" w:rsidR="00844C29" w:rsidRPr="0011631A" w:rsidRDefault="00890448" w:rsidP="0089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0E15C5" w14:textId="77777777" w:rsidR="00844C29" w:rsidRPr="0011631A" w:rsidRDefault="00844C29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B65D613" w14:textId="2E371C7F" w:rsidR="00844C29" w:rsidRPr="0011631A" w:rsidRDefault="00890448" w:rsidP="0089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CD25085" w14:textId="77777777" w:rsidR="00844C29" w:rsidRPr="0011631A" w:rsidRDefault="00844C29" w:rsidP="0089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2B67F24F" w14:textId="0A74EBA8" w:rsidR="00844C29" w:rsidRPr="0011631A" w:rsidRDefault="00890448" w:rsidP="0089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DC77B11" w14:textId="77777777" w:rsidR="00844C29" w:rsidRPr="00890448" w:rsidRDefault="00844C29" w:rsidP="00890448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78C9281E" w14:textId="7379AF61" w:rsidR="00844C29" w:rsidRPr="0011631A" w:rsidRDefault="00890448" w:rsidP="0089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44C29" w:rsidRPr="00890448" w14:paraId="18A33285" w14:textId="77777777" w:rsidTr="000E797E">
        <w:trPr>
          <w:cantSplit/>
        </w:trPr>
        <w:tc>
          <w:tcPr>
            <w:tcW w:w="2250" w:type="dxa"/>
            <w:shd w:val="clear" w:color="auto" w:fill="auto"/>
          </w:tcPr>
          <w:p w14:paraId="2C1F5312" w14:textId="3E8F70A3" w:rsidR="00844C29" w:rsidRPr="0011631A" w:rsidRDefault="007D15C8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6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บริษัท เบทาโกร ฟู้ดส์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สิงคโปร์</w:t>
            </w:r>
            <w:r>
              <w:rPr>
                <w:rFonts w:asciiTheme="majorBidi" w:hAnsiTheme="majorBidi" w:cstheme="majorBidi"/>
                <w:sz w:val="22"/>
                <w:szCs w:val="22"/>
              </w:rPr>
              <w:t xml:space="preserve">) 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จำกัด</w:t>
            </w:r>
          </w:p>
        </w:tc>
        <w:tc>
          <w:tcPr>
            <w:tcW w:w="2621" w:type="dxa"/>
            <w:vAlign w:val="bottom"/>
          </w:tcPr>
          <w:p w14:paraId="48C2A9A3" w14:textId="0E31538F" w:rsidR="00844C29" w:rsidRPr="0011631A" w:rsidRDefault="005B7DDE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t>ผลิตอาหารแปรรูปจาก</w:t>
            </w:r>
            <w:r w:rsidRPr="0011631A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เนื้อไก่แช่แข็งและฟาร์มไก่</w:t>
            </w:r>
          </w:p>
        </w:tc>
        <w:tc>
          <w:tcPr>
            <w:tcW w:w="810" w:type="dxa"/>
            <w:vAlign w:val="bottom"/>
          </w:tcPr>
          <w:p w14:paraId="6EF2B2B8" w14:textId="17EF9BF6" w:rsidR="00844C29" w:rsidRPr="0011631A" w:rsidRDefault="005B7DDE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สิงคโปร์</w:t>
            </w:r>
          </w:p>
        </w:tc>
        <w:tc>
          <w:tcPr>
            <w:tcW w:w="648" w:type="dxa"/>
            <w:shd w:val="clear" w:color="auto" w:fill="auto"/>
            <w:vAlign w:val="bottom"/>
          </w:tcPr>
          <w:p w14:paraId="6FBF3B3F" w14:textId="10C3CF2D" w:rsidR="00844C29" w:rsidRPr="0011631A" w:rsidRDefault="005B7DDE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6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75.0</w:t>
            </w:r>
          </w:p>
        </w:tc>
        <w:tc>
          <w:tcPr>
            <w:tcW w:w="630" w:type="dxa"/>
            <w:shd w:val="clear" w:color="auto" w:fill="auto"/>
            <w:vAlign w:val="bottom"/>
          </w:tcPr>
          <w:p w14:paraId="1650CA36" w14:textId="02531922" w:rsidR="00844C29" w:rsidRPr="0011631A" w:rsidRDefault="005B7DDE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8" w:right="-17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46A49DE" w14:textId="50448BE1" w:rsidR="00844C29" w:rsidRDefault="00890448" w:rsidP="001465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6CA091BA" w14:textId="77777777" w:rsidR="00844C29" w:rsidRPr="0011631A" w:rsidRDefault="00844C29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7" w:type="dxa"/>
            <w:shd w:val="clear" w:color="auto" w:fill="auto"/>
            <w:vAlign w:val="bottom"/>
          </w:tcPr>
          <w:p w14:paraId="670382BB" w14:textId="3B8ABDDA" w:rsidR="00844C29" w:rsidRPr="0011631A" w:rsidRDefault="00890448" w:rsidP="0089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0CBB2B02" w14:textId="77777777" w:rsidR="00844C29" w:rsidRPr="0011631A" w:rsidRDefault="00844C29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  <w:shd w:val="clear" w:color="auto" w:fill="auto"/>
            <w:vAlign w:val="bottom"/>
          </w:tcPr>
          <w:p w14:paraId="036DB4DC" w14:textId="694089CE" w:rsidR="00844C29" w:rsidRPr="0011631A" w:rsidRDefault="00890448" w:rsidP="0089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2C01A30" w14:textId="77777777" w:rsidR="00844C29" w:rsidRPr="0011631A" w:rsidRDefault="00844C29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EB97B1B" w14:textId="7C8729B3" w:rsidR="00844C29" w:rsidRPr="0011631A" w:rsidRDefault="00890448" w:rsidP="0089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CB48236" w14:textId="77777777" w:rsidR="00844C29" w:rsidRPr="0011631A" w:rsidRDefault="00844C29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3F455CA" w14:textId="063298FB" w:rsidR="00844C29" w:rsidRPr="0011631A" w:rsidRDefault="00890448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F8C101C" w14:textId="77777777" w:rsidR="00844C29" w:rsidRPr="0011631A" w:rsidRDefault="00844C29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B52C0F7" w14:textId="13DFB156" w:rsidR="00844C29" w:rsidRPr="0011631A" w:rsidRDefault="00890448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0C17F73" w14:textId="77777777" w:rsidR="00844C29" w:rsidRPr="0011631A" w:rsidRDefault="00844C29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A432FB3" w14:textId="12179836" w:rsidR="00844C29" w:rsidRPr="0011631A" w:rsidRDefault="00890448" w:rsidP="0089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89C676" w14:textId="77777777" w:rsidR="00844C29" w:rsidRPr="0011631A" w:rsidRDefault="00844C29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68F6DF1" w14:textId="134CF58D" w:rsidR="00844C29" w:rsidRPr="0011631A" w:rsidRDefault="00890448" w:rsidP="0089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7797E90" w14:textId="77777777" w:rsidR="00844C29" w:rsidRPr="0011631A" w:rsidRDefault="00844C29" w:rsidP="0089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18" w:type="dxa"/>
            <w:shd w:val="clear" w:color="auto" w:fill="auto"/>
            <w:vAlign w:val="bottom"/>
          </w:tcPr>
          <w:p w14:paraId="5AF8FCC7" w14:textId="42813FCF" w:rsidR="00844C29" w:rsidRPr="0011631A" w:rsidRDefault="00890448" w:rsidP="0089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1D064D6A" w14:textId="77777777" w:rsidR="00844C29" w:rsidRPr="00890448" w:rsidRDefault="00844C29" w:rsidP="00890448">
            <w:pPr>
              <w:pStyle w:val="acctfourfigures"/>
              <w:tabs>
                <w:tab w:val="clear" w:pos="765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13" w:type="dxa"/>
            <w:shd w:val="clear" w:color="auto" w:fill="auto"/>
            <w:vAlign w:val="bottom"/>
          </w:tcPr>
          <w:p w14:paraId="15D49D4C" w14:textId="1E4A0B82" w:rsidR="00844C29" w:rsidRPr="0011631A" w:rsidRDefault="00890448" w:rsidP="008904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7"/>
              </w:tabs>
              <w:spacing w:line="240" w:lineRule="auto"/>
              <w:ind w:left="-186" w:right="-6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7B6541" w:rsidRPr="00161E24" w14:paraId="44229168" w14:textId="77777777" w:rsidTr="000E797E">
        <w:trPr>
          <w:cantSplit/>
        </w:trPr>
        <w:tc>
          <w:tcPr>
            <w:tcW w:w="2250" w:type="dxa"/>
            <w:shd w:val="clear" w:color="auto" w:fill="auto"/>
          </w:tcPr>
          <w:p w14:paraId="342AA5C3" w14:textId="7D312250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-60" w:hanging="191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1631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2621" w:type="dxa"/>
            <w:shd w:val="clear" w:color="auto" w:fill="auto"/>
            <w:vAlign w:val="bottom"/>
          </w:tcPr>
          <w:p w14:paraId="6325F956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36" w:right="-17" w:hanging="153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2DB4DBB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7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48" w:type="dxa"/>
            <w:shd w:val="clear" w:color="auto" w:fill="auto"/>
            <w:vAlign w:val="bottom"/>
          </w:tcPr>
          <w:p w14:paraId="7241D194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0" w:type="dxa"/>
            <w:shd w:val="clear" w:color="auto" w:fill="auto"/>
            <w:vAlign w:val="bottom"/>
          </w:tcPr>
          <w:p w14:paraId="62120204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77" w:right="-23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E438FB" w14:textId="3DE97E24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44D6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3B468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A44D6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="00100159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63</w:t>
            </w:r>
            <w:r w:rsidR="00C35C6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183" w:type="dxa"/>
            <w:shd w:val="clear" w:color="auto" w:fill="auto"/>
            <w:vAlign w:val="bottom"/>
          </w:tcPr>
          <w:p w14:paraId="396AD3BE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6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4A02B4" w14:textId="4A2AFA90" w:rsidR="007B6541" w:rsidRPr="0011631A" w:rsidRDefault="00DB785D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B785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11,267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7C5695B1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B9B37E" w14:textId="23D2F555" w:rsidR="007B6541" w:rsidRPr="0011631A" w:rsidRDefault="007B6541" w:rsidP="000E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46C7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12,640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F27BCEC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875C8A" w14:textId="30C15B1C" w:rsidR="007B6541" w:rsidRPr="0011631A" w:rsidRDefault="007B6541" w:rsidP="000E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Pr="0011631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1</w:t>
            </w:r>
            <w:r w:rsidRPr="0011631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,884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F5D375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BDE141" w14:textId="5FA606B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8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46C74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(1,005)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7782D5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E307E9" w14:textId="66830DAE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(1,035)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0B34A03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2B4329" w14:textId="005F9A00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84D2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11,635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BC4F36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37CA39" w14:textId="73397B0C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10,849</w:t>
            </w:r>
          </w:p>
        </w:tc>
        <w:tc>
          <w:tcPr>
            <w:tcW w:w="180" w:type="dxa"/>
            <w:vAlign w:val="bottom"/>
          </w:tcPr>
          <w:p w14:paraId="2155AD13" w14:textId="77777777" w:rsidR="007B6541" w:rsidRPr="0011631A" w:rsidRDefault="007B6541" w:rsidP="007B65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1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EDD6680" w14:textId="5B56BC4E" w:rsidR="007B6541" w:rsidRPr="0011631A" w:rsidRDefault="007B6541" w:rsidP="000E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84D20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EB229F8" w14:textId="77777777" w:rsidR="007B6541" w:rsidRPr="0011631A" w:rsidRDefault="007B6541" w:rsidP="007B6541">
            <w:pPr>
              <w:pStyle w:val="acctfourfigures"/>
              <w:tabs>
                <w:tab w:val="clear" w:pos="765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1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00F778" w14:textId="41687372" w:rsidR="007B6541" w:rsidRPr="0011631A" w:rsidRDefault="007B6541" w:rsidP="000E79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9"/>
              </w:tabs>
              <w:spacing w:line="240" w:lineRule="auto"/>
              <w:ind w:left="-186" w:right="-6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11631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30</w:t>
            </w:r>
          </w:p>
        </w:tc>
      </w:tr>
    </w:tbl>
    <w:p w14:paraId="393B1DF1" w14:textId="4B03BDA5" w:rsidR="00673679" w:rsidRPr="00161E24" w:rsidRDefault="00E23E07" w:rsidP="00791849">
      <w:pPr>
        <w:pStyle w:val="block"/>
        <w:spacing w:after="0" w:line="240" w:lineRule="auto"/>
        <w:ind w:left="0"/>
        <w:jc w:val="thaiDistribute"/>
        <w:rPr>
          <w:rFonts w:asciiTheme="majorBidi" w:hAnsiTheme="majorBidi" w:cstheme="majorBidi"/>
          <w:sz w:val="2"/>
          <w:szCs w:val="2"/>
          <w:lang w:bidi="th-TH"/>
        </w:rPr>
      </w:pPr>
      <w:r w:rsidRPr="00161E24">
        <w:rPr>
          <w:rFonts w:asciiTheme="majorBidi" w:hAnsiTheme="majorBidi" w:cstheme="majorBidi"/>
          <w:sz w:val="2"/>
          <w:szCs w:val="2"/>
          <w:lang w:bidi="th-TH"/>
        </w:rPr>
        <w:tab/>
      </w:r>
      <w:r w:rsidR="00C31D61" w:rsidRPr="00161E24">
        <w:rPr>
          <w:rFonts w:asciiTheme="majorBidi" w:hAnsiTheme="majorBidi" w:cstheme="majorBidi"/>
          <w:sz w:val="2"/>
          <w:szCs w:val="2"/>
          <w:lang w:bidi="th-TH"/>
        </w:rPr>
        <w:tab/>
      </w:r>
      <w:r w:rsidR="00BA5964" w:rsidRPr="00161E24">
        <w:rPr>
          <w:rFonts w:asciiTheme="majorBidi" w:hAnsiTheme="majorBidi" w:cstheme="majorBidi"/>
          <w:sz w:val="2"/>
          <w:szCs w:val="2"/>
          <w:lang w:bidi="th-TH"/>
        </w:rPr>
        <w:tab/>
      </w:r>
      <w:r w:rsidR="00BA5964" w:rsidRPr="00161E24">
        <w:rPr>
          <w:rFonts w:asciiTheme="majorBidi" w:hAnsiTheme="majorBidi" w:cstheme="majorBidi"/>
          <w:sz w:val="2"/>
          <w:szCs w:val="2"/>
          <w:lang w:bidi="th-TH"/>
        </w:rPr>
        <w:tab/>
      </w:r>
    </w:p>
    <w:p w14:paraId="30911D43" w14:textId="77777777" w:rsidR="001C16DC" w:rsidRPr="00161E24" w:rsidRDefault="00745695" w:rsidP="00792F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  <w:sectPr w:rsidR="001C16DC" w:rsidRPr="00161E24" w:rsidSect="00C65B61">
          <w:footerReference w:type="default" r:id="rId17"/>
          <w:footerReference w:type="first" r:id="rId18"/>
          <w:pgSz w:w="16834" w:h="11909" w:orient="landscape" w:code="9"/>
          <w:pgMar w:top="691" w:right="1152" w:bottom="576" w:left="1152" w:header="720" w:footer="720" w:gutter="0"/>
          <w:cols w:space="720"/>
          <w:titlePg/>
        </w:sectPr>
      </w:pPr>
      <w:r w:rsidRPr="00161E24">
        <w:rPr>
          <w:rFonts w:asciiTheme="majorBidi" w:hAnsiTheme="majorBidi" w:cstheme="majorBidi"/>
          <w:b/>
          <w:bCs/>
          <w:sz w:val="24"/>
          <w:szCs w:val="24"/>
          <w:cs/>
        </w:rPr>
        <w:br w:type="page"/>
      </w:r>
    </w:p>
    <w:p w14:paraId="5661275E" w14:textId="77777777" w:rsidR="001C16DC" w:rsidRPr="00161E24" w:rsidRDefault="001C16DC" w:rsidP="00D646E5">
      <w:pPr>
        <w:pStyle w:val="BodyText2"/>
        <w:ind w:left="630" w:right="562" w:firstLine="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การทดสอบการด้อยค่า</w:t>
      </w:r>
    </w:p>
    <w:p w14:paraId="683020D4" w14:textId="77777777" w:rsidR="001C16DC" w:rsidRPr="00161E24" w:rsidRDefault="001C16DC" w:rsidP="00D646E5">
      <w:pPr>
        <w:pStyle w:val="BodyText2"/>
        <w:tabs>
          <w:tab w:val="left" w:pos="900"/>
        </w:tabs>
        <w:ind w:left="630" w:right="562" w:hanging="180"/>
        <w:jc w:val="thaiDistribute"/>
        <w:rPr>
          <w:rFonts w:asciiTheme="majorBidi" w:hAnsiTheme="majorBidi" w:cstheme="majorBidi"/>
          <w:sz w:val="30"/>
          <w:szCs w:val="30"/>
        </w:rPr>
      </w:pPr>
    </w:p>
    <w:p w14:paraId="1968637F" w14:textId="77777777" w:rsidR="001C16DC" w:rsidRPr="00161E24" w:rsidRDefault="001C16DC" w:rsidP="00922014">
      <w:pPr>
        <w:pStyle w:val="BodyText2"/>
        <w:tabs>
          <w:tab w:val="left" w:pos="540"/>
        </w:tabs>
        <w:ind w:left="630" w:right="-25" w:firstLine="0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161E24">
        <w:rPr>
          <w:rFonts w:asciiTheme="majorBidi" w:hAnsiTheme="majorBidi" w:cstheme="majorBidi"/>
          <w:spacing w:val="6"/>
          <w:sz w:val="30"/>
          <w:szCs w:val="30"/>
          <w:cs/>
        </w:rPr>
        <w:t xml:space="preserve">ในการประเมินและทดสอบการด้อยค่า กลุ่มบริษัทกำหนดมูลค่าที่จะได้รับคืนจากมูลค่าที่สูงกว่า ระหว่างมูลค่าจากการใช้ซึ่งประมาณจากการคิดลดกระแสเงินสดที่คาดว่าจะได้รับในอนาคต และมูลค่ายุติธรรมหักด้วยค่าใช้จ่ายที่เกี่ยวข้องหากมีการขายธุรกิจ </w:t>
      </w:r>
    </w:p>
    <w:p w14:paraId="54BDC9FD" w14:textId="77777777" w:rsidR="001C16DC" w:rsidRPr="00161E24" w:rsidRDefault="001C16DC" w:rsidP="00D646E5">
      <w:pPr>
        <w:pStyle w:val="BodyText2"/>
        <w:ind w:left="630" w:right="562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FADA5C" w14:textId="5B402235" w:rsidR="001C16DC" w:rsidRPr="00161E24" w:rsidRDefault="001C16DC" w:rsidP="00922014">
      <w:pPr>
        <w:pStyle w:val="BodyText2"/>
        <w:tabs>
          <w:tab w:val="left" w:pos="540"/>
        </w:tabs>
        <w:ind w:left="630" w:right="-25" w:firstLine="0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161E24">
        <w:rPr>
          <w:rFonts w:asciiTheme="majorBidi" w:hAnsiTheme="majorBidi" w:cstheme="majorBidi"/>
          <w:spacing w:val="6"/>
          <w:sz w:val="30"/>
          <w:szCs w:val="30"/>
          <w:cs/>
        </w:rPr>
        <w:t>ทั้งนี้ในการจัดทำประมาณการกระแสเงินสดในอนาคตที่กลุ่มบริษัทคาดว่าจะได้รับนั้น มาจากการกำหนด</w:t>
      </w:r>
      <w:r w:rsidR="009F42DA">
        <w:rPr>
          <w:rFonts w:asciiTheme="majorBidi" w:hAnsiTheme="majorBidi" w:cstheme="majorBidi"/>
          <w:spacing w:val="6"/>
          <w:sz w:val="30"/>
          <w:szCs w:val="30"/>
        </w:rPr>
        <w:br/>
      </w:r>
      <w:r w:rsidRPr="00161E24">
        <w:rPr>
          <w:rFonts w:asciiTheme="majorBidi" w:hAnsiTheme="majorBidi" w:cstheme="majorBidi"/>
          <w:spacing w:val="6"/>
          <w:sz w:val="30"/>
          <w:szCs w:val="30"/>
          <w:cs/>
        </w:rPr>
        <w:t xml:space="preserve">ข้อสมมติทางการเงินจากการประเมินในระยะยาวของผู้บริหารโดยพิจารณาจากปัจจัยต่างๆ ที่เกี่ยวข้อง แนวโน้มการเติบโตในอนาคตของอุตสาหกรรมที่เกี่ยวข้อง และข้อมูลทางการเงินในอดีตจากแหล่งข้อมูลภายนอกและภายใน </w:t>
      </w:r>
    </w:p>
    <w:p w14:paraId="2597C108" w14:textId="77777777" w:rsidR="001C16DC" w:rsidRPr="00161E24" w:rsidRDefault="001C16DC" w:rsidP="00D646E5">
      <w:pPr>
        <w:tabs>
          <w:tab w:val="left" w:pos="-720"/>
        </w:tabs>
        <w:autoSpaceDE w:val="0"/>
        <w:autoSpaceDN w:val="0"/>
        <w:adjustRightInd w:val="0"/>
        <w:spacing w:line="240" w:lineRule="auto"/>
        <w:ind w:left="630" w:right="562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49D51FEE" w14:textId="77777777" w:rsidR="001C16DC" w:rsidRPr="00161E24" w:rsidRDefault="001C16DC" w:rsidP="00D646E5">
      <w:pPr>
        <w:tabs>
          <w:tab w:val="left" w:pos="-720"/>
        </w:tabs>
        <w:autoSpaceDE w:val="0"/>
        <w:autoSpaceDN w:val="0"/>
        <w:adjustRightInd w:val="0"/>
        <w:spacing w:line="240" w:lineRule="auto"/>
        <w:ind w:left="630" w:right="562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161E24">
        <w:rPr>
          <w:rFonts w:asciiTheme="majorBidi" w:hAnsiTheme="majorBidi" w:cstheme="majorBidi"/>
          <w:spacing w:val="6"/>
          <w:sz w:val="30"/>
          <w:szCs w:val="30"/>
          <w:cs/>
        </w:rPr>
        <w:t>ข้อสมมติหลักที่ใช้ในการประมาณการมูลค่าที่จะได้รับคืนมีดังนี้</w:t>
      </w:r>
    </w:p>
    <w:p w14:paraId="1036C701" w14:textId="77777777" w:rsidR="001C16DC" w:rsidRPr="00161E24" w:rsidRDefault="001C16DC" w:rsidP="00D646E5">
      <w:pPr>
        <w:pStyle w:val="BodyText2"/>
        <w:ind w:left="630" w:right="562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7D272A" w14:textId="77777777" w:rsidR="001C16DC" w:rsidRPr="00161E24" w:rsidRDefault="001C16DC" w:rsidP="00D646E5">
      <w:pPr>
        <w:tabs>
          <w:tab w:val="left" w:pos="-720"/>
        </w:tabs>
        <w:autoSpaceDE w:val="0"/>
        <w:autoSpaceDN w:val="0"/>
        <w:adjustRightInd w:val="0"/>
        <w:spacing w:line="240" w:lineRule="auto"/>
        <w:ind w:left="630" w:right="562"/>
        <w:jc w:val="thaiDistribute"/>
        <w:rPr>
          <w:rFonts w:asciiTheme="majorBidi" w:hAnsiTheme="majorBidi" w:cstheme="majorBidi"/>
          <w:i/>
          <w:iCs/>
          <w:spacing w:val="6"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pacing w:val="6"/>
          <w:sz w:val="30"/>
          <w:szCs w:val="30"/>
          <w:cs/>
        </w:rPr>
        <w:t>อัตราคิดลด</w:t>
      </w:r>
    </w:p>
    <w:p w14:paraId="7C5439C4" w14:textId="77777777" w:rsidR="001C16DC" w:rsidRPr="00161E24" w:rsidRDefault="001C16DC" w:rsidP="00D646E5">
      <w:pPr>
        <w:tabs>
          <w:tab w:val="left" w:pos="-720"/>
        </w:tabs>
        <w:autoSpaceDE w:val="0"/>
        <w:autoSpaceDN w:val="0"/>
        <w:adjustRightInd w:val="0"/>
        <w:spacing w:line="240" w:lineRule="auto"/>
        <w:ind w:left="630" w:right="562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4639074B" w14:textId="4F4D980C" w:rsidR="001C16DC" w:rsidRPr="00161E24" w:rsidRDefault="001C16DC" w:rsidP="00922014">
      <w:pPr>
        <w:tabs>
          <w:tab w:val="left" w:pos="-720"/>
        </w:tabs>
        <w:autoSpaceDE w:val="0"/>
        <w:autoSpaceDN w:val="0"/>
        <w:adjustRightInd w:val="0"/>
        <w:spacing w:line="240" w:lineRule="auto"/>
        <w:ind w:left="630" w:right="-25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161E24">
        <w:rPr>
          <w:rFonts w:asciiTheme="majorBidi" w:hAnsiTheme="majorBidi" w:cstheme="majorBidi"/>
          <w:spacing w:val="6"/>
          <w:sz w:val="30"/>
          <w:szCs w:val="30"/>
          <w:cs/>
        </w:rPr>
        <w:t>อัตราคิดลดที่ใช้มาจากต้นทุนถัวเฉลี่ยถ่วงน้ำหนักของเงินทุน</w:t>
      </w:r>
      <w:r w:rsidRPr="00161E24">
        <w:rPr>
          <w:rFonts w:asciiTheme="majorBidi" w:hAnsiTheme="majorBidi" w:cstheme="majorBidi"/>
          <w:spacing w:val="6"/>
          <w:sz w:val="30"/>
          <w:szCs w:val="30"/>
        </w:rPr>
        <w:t xml:space="preserve"> (Weighted Average Cost of Capital)</w:t>
      </w:r>
      <w:r w:rsidR="000434D6">
        <w:rPr>
          <w:rFonts w:asciiTheme="majorBidi" w:hAnsiTheme="majorBidi" w:cstheme="majorBidi"/>
          <w:spacing w:val="6"/>
          <w:sz w:val="30"/>
          <w:szCs w:val="30"/>
        </w:rPr>
        <w:t xml:space="preserve"> </w:t>
      </w:r>
      <w:r w:rsidR="00A31741">
        <w:rPr>
          <w:rFonts w:asciiTheme="majorBidi" w:hAnsiTheme="majorBidi" w:cstheme="majorBidi"/>
          <w:spacing w:val="6"/>
          <w:sz w:val="30"/>
          <w:szCs w:val="30"/>
        </w:rPr>
        <w:br/>
      </w:r>
      <w:r w:rsidRPr="00161E24">
        <w:rPr>
          <w:rFonts w:asciiTheme="majorBidi" w:hAnsiTheme="majorBidi" w:cstheme="majorBidi"/>
          <w:spacing w:val="6"/>
          <w:sz w:val="30"/>
          <w:szCs w:val="30"/>
          <w:cs/>
        </w:rPr>
        <w:t>ซึ่งประกอบด้วยข้อสมมติทางการเงินที่สำคัญ ได้แก่ สัดส่วนโครงสร้างทางการเงินเป้าหมาย ต้นทุนของหนี้สิน และต้นทุนของส่วนของผู้ถือหุ้น</w:t>
      </w:r>
    </w:p>
    <w:p w14:paraId="14D9A217" w14:textId="77777777" w:rsidR="001C16DC" w:rsidRPr="00161E24" w:rsidRDefault="001C16DC" w:rsidP="00D646E5">
      <w:pPr>
        <w:tabs>
          <w:tab w:val="left" w:pos="-720"/>
        </w:tabs>
        <w:autoSpaceDE w:val="0"/>
        <w:autoSpaceDN w:val="0"/>
        <w:adjustRightInd w:val="0"/>
        <w:spacing w:line="240" w:lineRule="auto"/>
        <w:ind w:left="630" w:right="562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7C2BF7A9" w14:textId="77777777" w:rsidR="001C16DC" w:rsidRPr="00161E24" w:rsidRDefault="001C16DC" w:rsidP="00D646E5">
      <w:pPr>
        <w:tabs>
          <w:tab w:val="left" w:pos="-720"/>
        </w:tabs>
        <w:autoSpaceDE w:val="0"/>
        <w:autoSpaceDN w:val="0"/>
        <w:adjustRightInd w:val="0"/>
        <w:spacing w:line="240" w:lineRule="auto"/>
        <w:ind w:left="630" w:right="562"/>
        <w:jc w:val="thaiDistribute"/>
        <w:rPr>
          <w:rFonts w:asciiTheme="majorBidi" w:hAnsiTheme="majorBidi" w:cstheme="majorBidi"/>
          <w:i/>
          <w:iCs/>
          <w:spacing w:val="6"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pacing w:val="6"/>
          <w:sz w:val="30"/>
          <w:szCs w:val="30"/>
          <w:cs/>
        </w:rPr>
        <w:t>อัตราการเติบโตสุดท้าย</w:t>
      </w:r>
    </w:p>
    <w:p w14:paraId="3DC90E26" w14:textId="77777777" w:rsidR="001C16DC" w:rsidRPr="00161E24" w:rsidRDefault="001C16DC" w:rsidP="00D646E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630" w:right="562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6530961A" w14:textId="77F06F81" w:rsidR="001C16DC" w:rsidRPr="00161E24" w:rsidRDefault="001C16DC" w:rsidP="00922014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630" w:right="-25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  <w:r w:rsidRPr="00161E24">
        <w:rPr>
          <w:rFonts w:asciiTheme="majorBidi" w:hAnsiTheme="majorBidi" w:cstheme="majorBidi"/>
          <w:spacing w:val="6"/>
          <w:sz w:val="30"/>
          <w:szCs w:val="30"/>
          <w:cs/>
        </w:rPr>
        <w:t>อัตราการเติบโตสุดท้ายพิจารณาจากค่าเฉลี่ยการเติบโตระยะยาวของดัชนีผู้บริโภค อัตราเงินเฟ้อ อัตรากา</w:t>
      </w:r>
      <w:r w:rsidR="000835E6" w:rsidRPr="00161E24">
        <w:rPr>
          <w:rFonts w:asciiTheme="majorBidi" w:hAnsiTheme="majorBidi" w:cstheme="majorBidi"/>
          <w:spacing w:val="6"/>
          <w:sz w:val="30"/>
          <w:szCs w:val="30"/>
          <w:cs/>
        </w:rPr>
        <w:t>ร</w:t>
      </w:r>
      <w:r w:rsidRPr="00161E24">
        <w:rPr>
          <w:rFonts w:asciiTheme="majorBidi" w:hAnsiTheme="majorBidi" w:cstheme="majorBidi"/>
          <w:spacing w:val="6"/>
          <w:sz w:val="30"/>
          <w:szCs w:val="30"/>
          <w:cs/>
        </w:rPr>
        <w:t>เติบโตระยะยาวของอุตสาหกรรมที่เกี่ยวข้องในประเทศที่ดำเนินธุรกิจ และแผนการเติบโตในระยะยาว รวมถึงการเปรียบเทียบกับธุรกิจในอุตสาหกรรมเดียวกัน</w:t>
      </w:r>
    </w:p>
    <w:p w14:paraId="13FB5C88" w14:textId="77777777" w:rsidR="001C16DC" w:rsidRPr="00161E24" w:rsidRDefault="001C16DC" w:rsidP="00D646E5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630" w:right="562"/>
        <w:rPr>
          <w:rFonts w:asciiTheme="majorBidi" w:hAnsiTheme="majorBidi" w:cstheme="majorBidi"/>
          <w:i/>
          <w:iCs/>
          <w:spacing w:val="6"/>
          <w:sz w:val="30"/>
          <w:szCs w:val="30"/>
        </w:rPr>
      </w:pPr>
    </w:p>
    <w:p w14:paraId="2D199544" w14:textId="77777777" w:rsidR="001C16DC" w:rsidRPr="00161E24" w:rsidRDefault="001C16DC" w:rsidP="00D646E5">
      <w:pPr>
        <w:tabs>
          <w:tab w:val="left" w:pos="-720"/>
        </w:tabs>
        <w:autoSpaceDE w:val="0"/>
        <w:autoSpaceDN w:val="0"/>
        <w:adjustRightInd w:val="0"/>
        <w:spacing w:line="240" w:lineRule="auto"/>
        <w:ind w:left="630" w:right="562"/>
        <w:jc w:val="thaiDistribute"/>
        <w:rPr>
          <w:rFonts w:asciiTheme="majorBidi" w:hAnsiTheme="majorBidi" w:cstheme="majorBidi"/>
          <w:i/>
          <w:iCs/>
          <w:spacing w:val="6"/>
          <w:sz w:val="30"/>
          <w:szCs w:val="30"/>
          <w:cs/>
        </w:rPr>
      </w:pPr>
      <w:r w:rsidRPr="00161E24">
        <w:rPr>
          <w:rFonts w:asciiTheme="majorBidi" w:hAnsiTheme="majorBidi" w:cstheme="majorBidi"/>
          <w:i/>
          <w:iCs/>
          <w:spacing w:val="6"/>
          <w:sz w:val="30"/>
          <w:szCs w:val="30"/>
          <w:cs/>
        </w:rPr>
        <w:t>ประมาณการกระแสเงินสดที่กลุ่มบริษัทคาดว่าจะได้รับในอนาคต</w:t>
      </w:r>
    </w:p>
    <w:p w14:paraId="49800C99" w14:textId="77777777" w:rsidR="001C16DC" w:rsidRPr="00161E24" w:rsidRDefault="001C16DC" w:rsidP="00D646E5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630" w:right="562"/>
        <w:jc w:val="thaiDistribute"/>
        <w:rPr>
          <w:rFonts w:asciiTheme="majorBidi" w:hAnsiTheme="majorBidi" w:cstheme="majorBidi"/>
          <w:spacing w:val="6"/>
          <w:sz w:val="30"/>
          <w:szCs w:val="30"/>
        </w:rPr>
      </w:pPr>
    </w:p>
    <w:p w14:paraId="25B90727" w14:textId="68B6835F" w:rsidR="001C16DC" w:rsidRPr="00161E24" w:rsidRDefault="001C16DC" w:rsidP="00922014">
      <w:pPr>
        <w:autoSpaceDE w:val="0"/>
        <w:autoSpaceDN w:val="0"/>
        <w:adjustRightInd w:val="0"/>
        <w:spacing w:line="240" w:lineRule="auto"/>
        <w:ind w:left="630" w:right="-25"/>
        <w:jc w:val="thaiDistribute"/>
        <w:rPr>
          <w:rFonts w:asciiTheme="majorBidi" w:hAnsiTheme="majorBidi" w:cstheme="majorBidi"/>
          <w:b/>
          <w:bCs/>
          <w:spacing w:val="8"/>
          <w:sz w:val="24"/>
          <w:szCs w:val="24"/>
        </w:rPr>
      </w:pPr>
      <w:r w:rsidRPr="00161E24">
        <w:rPr>
          <w:rFonts w:asciiTheme="majorBidi" w:hAnsiTheme="majorBidi" w:cstheme="majorBidi"/>
          <w:spacing w:val="8"/>
          <w:sz w:val="30"/>
          <w:szCs w:val="30"/>
          <w:cs/>
        </w:rPr>
        <w:t>ประมาณการกระแสเงินสดที่กลุ่มบริษัทคาดว่าจะได้รับในอนาคต โดยหลักประกอบด้วยการประมาณการเติบโตของรายได้ รวมทั้งต้นทุนและค่าใช้จ่ายที่เกี่ยวข้อง โดยพิจารณาจากอัตราเติบโตถัวเฉลี่ยในอดีตที่ผ่านมา และประมาณการปริมาณขาย ราคาขาย และค่าใช้จ่าย โดยอ้างอิงถึงแนวโน้มการเติบโตของตลาด ประกอบกับแผนกลยุทธ์และการดำเนินธุรกิจในอนาคต</w:t>
      </w:r>
    </w:p>
    <w:p w14:paraId="7D400D7E" w14:textId="77777777" w:rsidR="001C16DC" w:rsidRPr="00161E24" w:rsidRDefault="001C16DC" w:rsidP="009220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right="-25"/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14:paraId="1D068CD4" w14:textId="049257D4" w:rsidR="001C16DC" w:rsidRPr="00161E24" w:rsidRDefault="001C16DC" w:rsidP="00792F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4"/>
          <w:szCs w:val="24"/>
          <w:cs/>
        </w:rPr>
        <w:sectPr w:rsidR="001C16DC" w:rsidRPr="00161E24" w:rsidSect="00933D8A">
          <w:footerReference w:type="first" r:id="rId19"/>
          <w:pgSz w:w="11909" w:h="16834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1F55711E" w14:textId="3E2A12C1" w:rsidR="00783249" w:rsidRDefault="001E2F35" w:rsidP="0051180B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 w:rsidR="00783249" w:rsidRPr="00161E24">
        <w:rPr>
          <w:rFonts w:asciiTheme="majorBidi" w:hAnsiTheme="majorBidi" w:cstheme="majorBidi"/>
          <w:sz w:val="30"/>
          <w:szCs w:val="30"/>
          <w:u w:val="none"/>
          <w:cs/>
        </w:rPr>
        <w:t xml:space="preserve">ที่ดิน อาคารและอุปกรณ์ </w:t>
      </w:r>
    </w:p>
    <w:p w14:paraId="6F1E40BD" w14:textId="77777777" w:rsidR="004F10F9" w:rsidRPr="00B618AA" w:rsidRDefault="004F10F9" w:rsidP="004F10F9">
      <w:pPr>
        <w:rPr>
          <w:rFonts w:asciiTheme="majorBidi" w:hAnsiTheme="majorBidi" w:cstheme="majorBidi"/>
          <w:sz w:val="24"/>
          <w:szCs w:val="24"/>
        </w:rPr>
      </w:pPr>
    </w:p>
    <w:tbl>
      <w:tblPr>
        <w:tblW w:w="144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36"/>
        <w:gridCol w:w="1078"/>
        <w:gridCol w:w="236"/>
        <w:gridCol w:w="1079"/>
        <w:gridCol w:w="236"/>
        <w:gridCol w:w="1194"/>
        <w:gridCol w:w="236"/>
        <w:gridCol w:w="1080"/>
        <w:gridCol w:w="241"/>
        <w:gridCol w:w="1075"/>
        <w:gridCol w:w="236"/>
        <w:gridCol w:w="1080"/>
        <w:gridCol w:w="239"/>
        <w:gridCol w:w="1077"/>
        <w:gridCol w:w="236"/>
        <w:gridCol w:w="1080"/>
        <w:gridCol w:w="236"/>
        <w:gridCol w:w="1083"/>
      </w:tblGrid>
      <w:tr w:rsidR="00347DC0" w:rsidRPr="00A31155" w14:paraId="7DA94BA7" w14:textId="77777777" w:rsidTr="00624FDF">
        <w:trPr>
          <w:trHeight w:val="20"/>
          <w:tblHeader/>
        </w:trPr>
        <w:tc>
          <w:tcPr>
            <w:tcW w:w="2736" w:type="dxa"/>
          </w:tcPr>
          <w:p w14:paraId="1493FF85" w14:textId="77777777" w:rsidR="00347DC0" w:rsidRPr="006B6FDD" w:rsidRDefault="00347DC0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722" w:type="dxa"/>
            <w:gridSpan w:val="17"/>
          </w:tcPr>
          <w:p w14:paraId="0CBE5AAD" w14:textId="6DC1E612" w:rsidR="00347DC0" w:rsidRPr="006B6FDD" w:rsidRDefault="00347DC0" w:rsidP="00DA77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B23585" w:rsidRPr="00A31155" w14:paraId="130C2259" w14:textId="77777777" w:rsidTr="00624FDF">
        <w:trPr>
          <w:trHeight w:val="20"/>
          <w:tblHeader/>
        </w:trPr>
        <w:tc>
          <w:tcPr>
            <w:tcW w:w="2736" w:type="dxa"/>
          </w:tcPr>
          <w:p w14:paraId="62C83755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78" w:type="dxa"/>
          </w:tcPr>
          <w:p w14:paraId="35FFA6D9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36" w:type="dxa"/>
          </w:tcPr>
          <w:p w14:paraId="2BB0AD0C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79" w:type="dxa"/>
          </w:tcPr>
          <w:p w14:paraId="33EB7383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36" w:type="dxa"/>
          </w:tcPr>
          <w:p w14:paraId="6ABB2D5F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94" w:type="dxa"/>
          </w:tcPr>
          <w:p w14:paraId="29C88BFA" w14:textId="15B05903" w:rsidR="0074150F" w:rsidRPr="006B6FDD" w:rsidRDefault="00F721D4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โรงงาน </w:t>
            </w:r>
          </w:p>
        </w:tc>
        <w:tc>
          <w:tcPr>
            <w:tcW w:w="236" w:type="dxa"/>
          </w:tcPr>
          <w:p w14:paraId="0DAEAFF8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01A16EC6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41" w:type="dxa"/>
          </w:tcPr>
          <w:p w14:paraId="292365D1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75" w:type="dxa"/>
          </w:tcPr>
          <w:p w14:paraId="4E05CC22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14:paraId="4F750516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5750FF26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4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9" w:type="dxa"/>
          </w:tcPr>
          <w:p w14:paraId="59592CB2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77" w:type="dxa"/>
          </w:tcPr>
          <w:p w14:paraId="4D1484FA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36" w:type="dxa"/>
          </w:tcPr>
          <w:p w14:paraId="273E3C45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199AE78E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66B1E6CF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3" w:type="dxa"/>
          </w:tcPr>
          <w:p w14:paraId="51F08431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23585" w:rsidRPr="00A31155" w14:paraId="254E8A5A" w14:textId="77777777" w:rsidTr="00624FDF">
        <w:trPr>
          <w:trHeight w:val="20"/>
          <w:tblHeader/>
        </w:trPr>
        <w:tc>
          <w:tcPr>
            <w:tcW w:w="2736" w:type="dxa"/>
          </w:tcPr>
          <w:p w14:paraId="538E5BF0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78" w:type="dxa"/>
          </w:tcPr>
          <w:p w14:paraId="1769FB74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36" w:type="dxa"/>
          </w:tcPr>
          <w:p w14:paraId="57E04EE1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79" w:type="dxa"/>
          </w:tcPr>
          <w:p w14:paraId="533F015A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36" w:type="dxa"/>
          </w:tcPr>
          <w:p w14:paraId="3323BDF3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94" w:type="dxa"/>
          </w:tcPr>
          <w:p w14:paraId="7D3AEE76" w14:textId="01608960" w:rsidR="0074150F" w:rsidRPr="006B6FDD" w:rsidRDefault="00F721D4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58DB273E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6A7D5175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เครื่องจักร</w:t>
            </w:r>
          </w:p>
        </w:tc>
        <w:tc>
          <w:tcPr>
            <w:tcW w:w="241" w:type="dxa"/>
          </w:tcPr>
          <w:p w14:paraId="64AAF0D5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75" w:type="dxa"/>
          </w:tcPr>
          <w:p w14:paraId="0CE61AD6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ติดตั้งและ</w:t>
            </w:r>
          </w:p>
        </w:tc>
        <w:tc>
          <w:tcPr>
            <w:tcW w:w="236" w:type="dxa"/>
          </w:tcPr>
          <w:p w14:paraId="72A03617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74812F6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44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9" w:type="dxa"/>
          </w:tcPr>
          <w:p w14:paraId="730C0B8E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77" w:type="dxa"/>
          </w:tcPr>
          <w:p w14:paraId="30243C86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53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36" w:type="dxa"/>
          </w:tcPr>
          <w:p w14:paraId="7932B6EB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29A05833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ระหว่าง</w:t>
            </w:r>
          </w:p>
        </w:tc>
        <w:tc>
          <w:tcPr>
            <w:tcW w:w="236" w:type="dxa"/>
          </w:tcPr>
          <w:p w14:paraId="076455B4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3" w:type="dxa"/>
          </w:tcPr>
          <w:p w14:paraId="2F387E35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23585" w:rsidRPr="00A31155" w14:paraId="4B56B6D0" w14:textId="77777777" w:rsidTr="00624FDF">
        <w:trPr>
          <w:trHeight w:val="20"/>
          <w:tblHeader/>
        </w:trPr>
        <w:tc>
          <w:tcPr>
            <w:tcW w:w="2736" w:type="dxa"/>
          </w:tcPr>
          <w:p w14:paraId="511E6307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78" w:type="dxa"/>
          </w:tcPr>
          <w:p w14:paraId="15C9F690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ที่ดินและ</w:t>
            </w:r>
          </w:p>
        </w:tc>
        <w:tc>
          <w:tcPr>
            <w:tcW w:w="236" w:type="dxa"/>
          </w:tcPr>
          <w:p w14:paraId="00049ED3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79" w:type="dxa"/>
          </w:tcPr>
          <w:p w14:paraId="4C4DB415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5C0262A5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94" w:type="dxa"/>
          </w:tcPr>
          <w:p w14:paraId="628F338C" w14:textId="2A43169A" w:rsidR="0074150F" w:rsidRPr="006B6FDD" w:rsidRDefault="00837B4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โรงงาน</w:t>
            </w:r>
            <w:r w:rsidR="00F721D4"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และส่วน</w:t>
            </w:r>
          </w:p>
        </w:tc>
        <w:tc>
          <w:tcPr>
            <w:tcW w:w="236" w:type="dxa"/>
          </w:tcPr>
          <w:p w14:paraId="2AB9795F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2872007D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ไซโลและ</w:t>
            </w:r>
          </w:p>
        </w:tc>
        <w:tc>
          <w:tcPr>
            <w:tcW w:w="241" w:type="dxa"/>
          </w:tcPr>
          <w:p w14:paraId="3889801F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75" w:type="dxa"/>
          </w:tcPr>
          <w:p w14:paraId="0E04EE65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อุปกรณ์</w:t>
            </w:r>
          </w:p>
        </w:tc>
        <w:tc>
          <w:tcPr>
            <w:tcW w:w="236" w:type="dxa"/>
          </w:tcPr>
          <w:p w14:paraId="6E3A56F4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F26CCAB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9" w:type="dxa"/>
          </w:tcPr>
          <w:p w14:paraId="1E86AA0B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77" w:type="dxa"/>
          </w:tcPr>
          <w:p w14:paraId="2F362D62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5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ระบบ</w:t>
            </w:r>
          </w:p>
        </w:tc>
        <w:tc>
          <w:tcPr>
            <w:tcW w:w="236" w:type="dxa"/>
          </w:tcPr>
          <w:p w14:paraId="4C77C3B8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299C4FBF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ก่อสร้าง</w:t>
            </w:r>
          </w:p>
        </w:tc>
        <w:tc>
          <w:tcPr>
            <w:tcW w:w="236" w:type="dxa"/>
          </w:tcPr>
          <w:p w14:paraId="6CAC2D6C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3" w:type="dxa"/>
          </w:tcPr>
          <w:p w14:paraId="24577CAD" w14:textId="77777777" w:rsidR="0074150F" w:rsidRPr="006B6FDD" w:rsidRDefault="0074150F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B23585" w:rsidRPr="00A31155" w14:paraId="586130F8" w14:textId="77777777" w:rsidTr="00624FDF">
        <w:trPr>
          <w:trHeight w:val="20"/>
          <w:tblHeader/>
        </w:trPr>
        <w:tc>
          <w:tcPr>
            <w:tcW w:w="2736" w:type="dxa"/>
          </w:tcPr>
          <w:p w14:paraId="58B02BB8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78" w:type="dxa"/>
          </w:tcPr>
          <w:p w14:paraId="798A09BB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ส่วนปรับปรุง</w:t>
            </w:r>
          </w:p>
        </w:tc>
        <w:tc>
          <w:tcPr>
            <w:tcW w:w="236" w:type="dxa"/>
          </w:tcPr>
          <w:p w14:paraId="3FA44D9C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79" w:type="dxa"/>
          </w:tcPr>
          <w:p w14:paraId="1D422B1F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ที่ดินเช่า</w:t>
            </w:r>
          </w:p>
        </w:tc>
        <w:tc>
          <w:tcPr>
            <w:tcW w:w="236" w:type="dxa"/>
          </w:tcPr>
          <w:p w14:paraId="0E7D08C0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194" w:type="dxa"/>
          </w:tcPr>
          <w:p w14:paraId="6DC561F9" w14:textId="6AC6CAAA" w:rsidR="00E3421A" w:rsidRPr="006B6FDD" w:rsidRDefault="00837B49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>ปรับปรุง</w:t>
            </w:r>
            <w:r w:rsidR="00F721D4" w:rsidRPr="006B6FDD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>อาคารเช่า</w:t>
            </w:r>
          </w:p>
        </w:tc>
        <w:tc>
          <w:tcPr>
            <w:tcW w:w="236" w:type="dxa"/>
          </w:tcPr>
          <w:p w14:paraId="484C7E73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399BD852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อุปกรณ์</w:t>
            </w:r>
          </w:p>
        </w:tc>
        <w:tc>
          <w:tcPr>
            <w:tcW w:w="241" w:type="dxa"/>
          </w:tcPr>
          <w:p w14:paraId="2AC693C3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75" w:type="dxa"/>
          </w:tcPr>
          <w:p w14:paraId="1F1F6EBE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236" w:type="dxa"/>
          </w:tcPr>
          <w:p w14:paraId="13E82CC4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D0A2874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239" w:type="dxa"/>
          </w:tcPr>
          <w:p w14:paraId="19BECE66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77" w:type="dxa"/>
          </w:tcPr>
          <w:p w14:paraId="4800D3E1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53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สาธารณูปโภค</w:t>
            </w:r>
          </w:p>
        </w:tc>
        <w:tc>
          <w:tcPr>
            <w:tcW w:w="236" w:type="dxa"/>
          </w:tcPr>
          <w:p w14:paraId="62CD3AC0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7653B3AF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และติดตั้ง</w:t>
            </w:r>
          </w:p>
        </w:tc>
        <w:tc>
          <w:tcPr>
            <w:tcW w:w="236" w:type="dxa"/>
          </w:tcPr>
          <w:p w14:paraId="04213BE9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3" w:type="dxa"/>
          </w:tcPr>
          <w:p w14:paraId="0A040C86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91556D" w:rsidRPr="00A31155" w14:paraId="2496382B" w14:textId="77777777" w:rsidTr="00624FDF">
        <w:trPr>
          <w:trHeight w:val="20"/>
          <w:tblHeader/>
        </w:trPr>
        <w:tc>
          <w:tcPr>
            <w:tcW w:w="2736" w:type="dxa"/>
          </w:tcPr>
          <w:p w14:paraId="0A403751" w14:textId="77777777" w:rsidR="0091556D" w:rsidRPr="006B6FDD" w:rsidRDefault="0091556D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1722" w:type="dxa"/>
            <w:gridSpan w:val="17"/>
          </w:tcPr>
          <w:p w14:paraId="3E858D9B" w14:textId="7CDF574C" w:rsidR="0091556D" w:rsidRPr="006B6FDD" w:rsidRDefault="0091556D" w:rsidP="006A55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i/>
                <w:iCs/>
                <w:sz w:val="23"/>
                <w:szCs w:val="23"/>
              </w:rPr>
              <w:t>(</w:t>
            </w:r>
            <w:r w:rsidRPr="006B6FDD">
              <w:rPr>
                <w:rFonts w:asciiTheme="majorBidi" w:hAnsiTheme="majorBidi" w:cstheme="majorBidi" w:hint="cs"/>
                <w:i/>
                <w:iCs/>
                <w:sz w:val="23"/>
                <w:szCs w:val="23"/>
                <w:cs/>
              </w:rPr>
              <w:t>ล้านบาท</w:t>
            </w:r>
            <w:r w:rsidRPr="006B6FDD">
              <w:rPr>
                <w:rFonts w:asciiTheme="majorBidi" w:hAnsiTheme="majorBidi" w:cstheme="majorBidi"/>
                <w:i/>
                <w:iCs/>
                <w:sz w:val="23"/>
                <w:szCs w:val="23"/>
              </w:rPr>
              <w:t>)</w:t>
            </w:r>
          </w:p>
        </w:tc>
      </w:tr>
      <w:tr w:rsidR="00B23585" w:rsidRPr="00A31155" w14:paraId="0211ABE7" w14:textId="77777777" w:rsidTr="00A761D6">
        <w:trPr>
          <w:trHeight w:val="20"/>
        </w:trPr>
        <w:tc>
          <w:tcPr>
            <w:tcW w:w="2736" w:type="dxa"/>
          </w:tcPr>
          <w:p w14:paraId="239EC774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078" w:type="dxa"/>
          </w:tcPr>
          <w:p w14:paraId="1D567F0A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1A546A91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9" w:type="dxa"/>
          </w:tcPr>
          <w:p w14:paraId="3388FE8A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2999C103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4" w:type="dxa"/>
          </w:tcPr>
          <w:p w14:paraId="0A8E5181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10D98B4C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4C19664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1" w:type="dxa"/>
          </w:tcPr>
          <w:p w14:paraId="11B31B26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5" w:type="dxa"/>
          </w:tcPr>
          <w:p w14:paraId="1F2549B6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74899AD7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5E060E22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9" w:type="dxa"/>
          </w:tcPr>
          <w:p w14:paraId="29591B13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</w:tcPr>
          <w:p w14:paraId="5A7070E2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26A764CC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ED29FA7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7143B6B0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3" w:type="dxa"/>
          </w:tcPr>
          <w:p w14:paraId="4DC462DE" w14:textId="77777777" w:rsidR="00E3421A" w:rsidRPr="006B6FDD" w:rsidRDefault="00E3421A" w:rsidP="004F10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23585" w:rsidRPr="00A31155" w14:paraId="5DD42442" w14:textId="77777777" w:rsidTr="00A761D6">
        <w:trPr>
          <w:trHeight w:val="20"/>
        </w:trPr>
        <w:tc>
          <w:tcPr>
            <w:tcW w:w="2736" w:type="dxa"/>
          </w:tcPr>
          <w:p w14:paraId="78CB89FC" w14:textId="38013DD8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6B6FDD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มกราคม </w:t>
            </w:r>
            <w:r w:rsidRPr="006B6FDD">
              <w:rPr>
                <w:rFonts w:asciiTheme="majorBidi" w:hAnsiTheme="majorBidi" w:cstheme="majorBidi"/>
                <w:sz w:val="23"/>
                <w:szCs w:val="23"/>
              </w:rPr>
              <w:t>256</w:t>
            </w:r>
            <w:r w:rsidRPr="006B6FDD">
              <w:rPr>
                <w:rFonts w:asciiTheme="majorBidi" w:hAnsiTheme="majorBidi" w:cstheme="majorBidi" w:hint="cs"/>
                <w:sz w:val="23"/>
                <w:szCs w:val="23"/>
                <w:cs/>
              </w:rPr>
              <w:t>6</w:t>
            </w:r>
          </w:p>
        </w:tc>
        <w:tc>
          <w:tcPr>
            <w:tcW w:w="1078" w:type="dxa"/>
          </w:tcPr>
          <w:p w14:paraId="337986CD" w14:textId="6551A89B" w:rsidR="008D3165" w:rsidRPr="006B6FDD" w:rsidRDefault="008D3165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 w:hint="cs"/>
                <w:sz w:val="23"/>
                <w:szCs w:val="23"/>
                <w:cs/>
              </w:rPr>
              <w:t>3</w:t>
            </w:r>
            <w:r w:rsidRPr="006B6FDD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6B6FDD">
              <w:rPr>
                <w:rFonts w:asciiTheme="majorBidi" w:hAnsiTheme="majorBidi" w:cstheme="majorBidi" w:hint="cs"/>
                <w:sz w:val="23"/>
                <w:szCs w:val="23"/>
                <w:cs/>
              </w:rPr>
              <w:t>936</w:t>
            </w:r>
          </w:p>
        </w:tc>
        <w:tc>
          <w:tcPr>
            <w:tcW w:w="236" w:type="dxa"/>
          </w:tcPr>
          <w:p w14:paraId="583542DC" w14:textId="77777777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9" w:type="dxa"/>
          </w:tcPr>
          <w:p w14:paraId="0E52CA57" w14:textId="024A5876" w:rsidR="008D3165" w:rsidRPr="006B6FDD" w:rsidRDefault="008D3165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 w:hint="cs"/>
                <w:sz w:val="23"/>
                <w:szCs w:val="23"/>
                <w:cs/>
              </w:rPr>
              <w:t>5</w:t>
            </w:r>
            <w:r w:rsidRPr="006B6FDD">
              <w:rPr>
                <w:rFonts w:asciiTheme="majorBidi" w:hAnsiTheme="majorBidi" w:cstheme="majorBidi"/>
                <w:sz w:val="23"/>
                <w:szCs w:val="23"/>
              </w:rPr>
              <w:t>6</w:t>
            </w:r>
          </w:p>
        </w:tc>
        <w:tc>
          <w:tcPr>
            <w:tcW w:w="236" w:type="dxa"/>
          </w:tcPr>
          <w:p w14:paraId="19292BF9" w14:textId="77777777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4" w:type="dxa"/>
          </w:tcPr>
          <w:p w14:paraId="5B88A40E" w14:textId="4E433C70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fldChar w:fldCharType="begin"/>
            </w: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instrText xml:space="preserve"> =</w:instrText>
            </w:r>
            <w:r w:rsidRPr="006B6FDD">
              <w:rPr>
                <w:rFonts w:asciiTheme="majorBidi" w:hAnsiTheme="majorBidi" w:cstheme="majorBidi"/>
                <w:sz w:val="23"/>
                <w:szCs w:val="23"/>
              </w:rPr>
              <w:instrText>SUM(ABOVE)</w:instrText>
            </w: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instrText xml:space="preserve"> </w:instrText>
            </w: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fldChar w:fldCharType="separate"/>
            </w:r>
            <w:r w:rsidRPr="006B6FDD">
              <w:rPr>
                <w:rFonts w:asciiTheme="majorBidi" w:hAnsiTheme="majorBidi" w:cstheme="majorBidi"/>
                <w:noProof/>
                <w:sz w:val="23"/>
                <w:szCs w:val="23"/>
                <w:cs/>
              </w:rPr>
              <w:t>15</w:t>
            </w:r>
            <w:r w:rsidRPr="006B6FDD">
              <w:rPr>
                <w:rFonts w:asciiTheme="majorBidi" w:hAnsiTheme="majorBidi" w:cstheme="majorBidi"/>
                <w:noProof/>
                <w:sz w:val="23"/>
                <w:szCs w:val="23"/>
              </w:rPr>
              <w:t>,</w:t>
            </w:r>
            <w:r w:rsidRPr="006B6FDD">
              <w:rPr>
                <w:rFonts w:asciiTheme="majorBidi" w:hAnsiTheme="majorBidi" w:cstheme="majorBidi"/>
                <w:noProof/>
                <w:sz w:val="23"/>
                <w:szCs w:val="23"/>
                <w:cs/>
              </w:rPr>
              <w:t>085</w:t>
            </w: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fldChar w:fldCharType="end"/>
            </w:r>
          </w:p>
        </w:tc>
        <w:tc>
          <w:tcPr>
            <w:tcW w:w="236" w:type="dxa"/>
          </w:tcPr>
          <w:p w14:paraId="240A9A8F" w14:textId="77777777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45D821E3" w14:textId="346BC9B3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fldChar w:fldCharType="begin"/>
            </w: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instrText xml:space="preserve"> =</w:instrText>
            </w:r>
            <w:r w:rsidRPr="006B6FDD">
              <w:rPr>
                <w:rFonts w:asciiTheme="majorBidi" w:hAnsiTheme="majorBidi" w:cstheme="majorBidi"/>
                <w:sz w:val="23"/>
                <w:szCs w:val="23"/>
              </w:rPr>
              <w:instrText>SUM(ABOVE)</w:instrText>
            </w: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instrText xml:space="preserve"> </w:instrText>
            </w: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fldChar w:fldCharType="separate"/>
            </w:r>
            <w:r w:rsidRPr="006B6FDD">
              <w:rPr>
                <w:rFonts w:asciiTheme="majorBidi" w:hAnsiTheme="majorBidi" w:cstheme="majorBidi"/>
                <w:noProof/>
                <w:sz w:val="23"/>
                <w:szCs w:val="23"/>
                <w:cs/>
              </w:rPr>
              <w:t>15</w:t>
            </w:r>
            <w:r w:rsidRPr="006B6FDD">
              <w:rPr>
                <w:rFonts w:asciiTheme="majorBidi" w:hAnsiTheme="majorBidi" w:cstheme="majorBidi"/>
                <w:noProof/>
                <w:sz w:val="23"/>
                <w:szCs w:val="23"/>
              </w:rPr>
              <w:t>,</w:t>
            </w:r>
            <w:r w:rsidRPr="006B6FDD">
              <w:rPr>
                <w:rFonts w:asciiTheme="majorBidi" w:hAnsiTheme="majorBidi" w:cstheme="majorBidi"/>
                <w:noProof/>
                <w:sz w:val="23"/>
                <w:szCs w:val="23"/>
                <w:cs/>
              </w:rPr>
              <w:t>530</w:t>
            </w: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fldChar w:fldCharType="end"/>
            </w:r>
          </w:p>
        </w:tc>
        <w:tc>
          <w:tcPr>
            <w:tcW w:w="241" w:type="dxa"/>
          </w:tcPr>
          <w:p w14:paraId="0F98D550" w14:textId="77777777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5" w:type="dxa"/>
          </w:tcPr>
          <w:p w14:paraId="753C1B5A" w14:textId="0DEEF14A" w:rsidR="008D3165" w:rsidRPr="006B6FDD" w:rsidRDefault="008D3165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</w:rPr>
              <w:fldChar w:fldCharType="begin"/>
            </w:r>
            <w:r w:rsidRPr="006B6FDD">
              <w:rPr>
                <w:rFonts w:asciiTheme="majorBidi" w:hAnsiTheme="majorBidi" w:cstheme="majorBidi"/>
                <w:sz w:val="23"/>
                <w:szCs w:val="23"/>
              </w:rPr>
              <w:instrText xml:space="preserve"> =SUM(ABOVE) </w:instrText>
            </w:r>
            <w:r w:rsidRPr="006B6FDD">
              <w:rPr>
                <w:rFonts w:asciiTheme="majorBidi" w:hAnsiTheme="majorBidi" w:cstheme="majorBidi"/>
                <w:sz w:val="23"/>
                <w:szCs w:val="23"/>
              </w:rPr>
              <w:fldChar w:fldCharType="separate"/>
            </w:r>
            <w:r w:rsidRPr="006B6FDD">
              <w:rPr>
                <w:rFonts w:asciiTheme="majorBidi" w:hAnsiTheme="majorBidi" w:cstheme="majorBidi"/>
                <w:noProof/>
                <w:sz w:val="23"/>
                <w:szCs w:val="23"/>
              </w:rPr>
              <w:t>2,533</w:t>
            </w:r>
            <w:r w:rsidRPr="006B6FDD">
              <w:rPr>
                <w:rFonts w:asciiTheme="majorBidi" w:hAnsiTheme="majorBidi" w:cstheme="majorBidi"/>
                <w:sz w:val="23"/>
                <w:szCs w:val="23"/>
              </w:rPr>
              <w:fldChar w:fldCharType="end"/>
            </w:r>
          </w:p>
        </w:tc>
        <w:tc>
          <w:tcPr>
            <w:tcW w:w="236" w:type="dxa"/>
          </w:tcPr>
          <w:p w14:paraId="1DF23BDE" w14:textId="77777777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0EF63F9" w14:textId="25A74F0A" w:rsidR="008D3165" w:rsidRPr="006B6FDD" w:rsidRDefault="008D3165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 w:hint="cs"/>
                <w:sz w:val="23"/>
                <w:szCs w:val="23"/>
                <w:cs/>
              </w:rPr>
              <w:t>446</w:t>
            </w:r>
          </w:p>
        </w:tc>
        <w:tc>
          <w:tcPr>
            <w:tcW w:w="239" w:type="dxa"/>
          </w:tcPr>
          <w:p w14:paraId="2ADB4DBB" w14:textId="77777777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</w:tcPr>
          <w:p w14:paraId="3A41C597" w14:textId="14A06DA3" w:rsidR="008D3165" w:rsidRPr="006B6FDD" w:rsidRDefault="008D3165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</w:rPr>
              <w:t>6,748</w:t>
            </w:r>
          </w:p>
        </w:tc>
        <w:tc>
          <w:tcPr>
            <w:tcW w:w="236" w:type="dxa"/>
          </w:tcPr>
          <w:p w14:paraId="084616B6" w14:textId="77777777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3E20A54" w14:textId="6F4E52EB" w:rsidR="008D3165" w:rsidRPr="006B6FDD" w:rsidRDefault="008D3165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fldChar w:fldCharType="begin"/>
            </w: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instrText xml:space="preserve"> =</w:instrText>
            </w:r>
            <w:r w:rsidRPr="006B6FDD">
              <w:rPr>
                <w:rFonts w:asciiTheme="majorBidi" w:hAnsiTheme="majorBidi" w:cstheme="majorBidi"/>
                <w:sz w:val="23"/>
                <w:szCs w:val="23"/>
              </w:rPr>
              <w:instrText>SUM(ABOVE)</w:instrText>
            </w: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instrText xml:space="preserve"> </w:instrText>
            </w: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fldChar w:fldCharType="separate"/>
            </w: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642</w:t>
            </w: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fldChar w:fldCharType="end"/>
            </w:r>
          </w:p>
        </w:tc>
        <w:tc>
          <w:tcPr>
            <w:tcW w:w="236" w:type="dxa"/>
          </w:tcPr>
          <w:p w14:paraId="11B2F390" w14:textId="77777777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3" w:type="dxa"/>
          </w:tcPr>
          <w:p w14:paraId="193693E3" w14:textId="0871BACF" w:rsidR="008D3165" w:rsidRPr="006B6FDD" w:rsidRDefault="008D3165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</w:rPr>
              <w:t>44,976</w:t>
            </w:r>
          </w:p>
        </w:tc>
      </w:tr>
      <w:tr w:rsidR="00B23585" w:rsidRPr="00A31155" w14:paraId="0B9D2A7E" w14:textId="77777777" w:rsidTr="00A761D6">
        <w:trPr>
          <w:trHeight w:val="20"/>
        </w:trPr>
        <w:tc>
          <w:tcPr>
            <w:tcW w:w="2736" w:type="dxa"/>
          </w:tcPr>
          <w:p w14:paraId="33A44B9D" w14:textId="77777777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078" w:type="dxa"/>
          </w:tcPr>
          <w:p w14:paraId="40F5A352" w14:textId="103EBE51" w:rsidR="008D3165" w:rsidRPr="006B6FDD" w:rsidRDefault="008D3165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</w:rPr>
              <w:t>26</w:t>
            </w:r>
          </w:p>
        </w:tc>
        <w:tc>
          <w:tcPr>
            <w:tcW w:w="236" w:type="dxa"/>
          </w:tcPr>
          <w:p w14:paraId="2A876019" w14:textId="77777777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9" w:type="dxa"/>
          </w:tcPr>
          <w:p w14:paraId="267E7AB9" w14:textId="7B7099D5" w:rsidR="008D3165" w:rsidRPr="006B6FDD" w:rsidRDefault="008D3165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</w:rPr>
              <w:t>5</w:t>
            </w:r>
          </w:p>
        </w:tc>
        <w:tc>
          <w:tcPr>
            <w:tcW w:w="236" w:type="dxa"/>
          </w:tcPr>
          <w:p w14:paraId="5D36C44D" w14:textId="77777777" w:rsidR="008D3165" w:rsidRPr="006B6FDD" w:rsidRDefault="008D3165" w:rsidP="008D3165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3"/>
                <w:szCs w:val="23"/>
              </w:rPr>
            </w:pPr>
          </w:p>
        </w:tc>
        <w:tc>
          <w:tcPr>
            <w:tcW w:w="1194" w:type="dxa"/>
          </w:tcPr>
          <w:p w14:paraId="1915A78D" w14:textId="586BC92F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</w:rPr>
              <w:t>297</w:t>
            </w:r>
          </w:p>
        </w:tc>
        <w:tc>
          <w:tcPr>
            <w:tcW w:w="236" w:type="dxa"/>
          </w:tcPr>
          <w:p w14:paraId="6EC97D13" w14:textId="77777777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42D02C3A" w14:textId="5C7E2539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noProof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noProof/>
                <w:sz w:val="23"/>
                <w:szCs w:val="23"/>
              </w:rPr>
              <w:t>637</w:t>
            </w:r>
          </w:p>
        </w:tc>
        <w:tc>
          <w:tcPr>
            <w:tcW w:w="241" w:type="dxa"/>
          </w:tcPr>
          <w:p w14:paraId="473D7D52" w14:textId="77777777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5" w:type="dxa"/>
          </w:tcPr>
          <w:p w14:paraId="1CFD7ADF" w14:textId="79CD9105" w:rsidR="008D3165" w:rsidRPr="006B6FDD" w:rsidRDefault="008D3165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noProof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noProof/>
                <w:sz w:val="23"/>
                <w:szCs w:val="23"/>
              </w:rPr>
              <w:t>138</w:t>
            </w:r>
          </w:p>
        </w:tc>
        <w:tc>
          <w:tcPr>
            <w:tcW w:w="236" w:type="dxa"/>
          </w:tcPr>
          <w:p w14:paraId="435F8CCF" w14:textId="77777777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3A9CC32" w14:textId="0E5F31CF" w:rsidR="008D3165" w:rsidRPr="006B6FDD" w:rsidRDefault="008D3165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239" w:type="dxa"/>
          </w:tcPr>
          <w:p w14:paraId="640B82B0" w14:textId="77777777" w:rsidR="008D3165" w:rsidRPr="006B6FDD" w:rsidRDefault="008D3165" w:rsidP="008D3165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3"/>
                <w:szCs w:val="23"/>
              </w:rPr>
            </w:pPr>
          </w:p>
        </w:tc>
        <w:tc>
          <w:tcPr>
            <w:tcW w:w="1077" w:type="dxa"/>
          </w:tcPr>
          <w:p w14:paraId="28A182B0" w14:textId="1754233D" w:rsidR="008D3165" w:rsidRPr="006B6FDD" w:rsidRDefault="008D3165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</w:rPr>
              <w:t>385</w:t>
            </w:r>
          </w:p>
        </w:tc>
        <w:tc>
          <w:tcPr>
            <w:tcW w:w="236" w:type="dxa"/>
          </w:tcPr>
          <w:p w14:paraId="571F713A" w14:textId="77777777" w:rsidR="008D3165" w:rsidRPr="006B6FDD" w:rsidRDefault="008D3165" w:rsidP="008D3165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3"/>
                <w:szCs w:val="23"/>
              </w:rPr>
            </w:pPr>
          </w:p>
        </w:tc>
        <w:tc>
          <w:tcPr>
            <w:tcW w:w="1080" w:type="dxa"/>
          </w:tcPr>
          <w:p w14:paraId="6C47AF5C" w14:textId="3AA8A31D" w:rsidR="008D3165" w:rsidRPr="00D247AE" w:rsidRDefault="008D3165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</w:rPr>
              <w:t>3,147</w:t>
            </w:r>
          </w:p>
        </w:tc>
        <w:tc>
          <w:tcPr>
            <w:tcW w:w="236" w:type="dxa"/>
          </w:tcPr>
          <w:p w14:paraId="151F4ED7" w14:textId="77777777" w:rsidR="008D3165" w:rsidRPr="006B6FDD" w:rsidRDefault="008D3165" w:rsidP="008D3165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3"/>
                <w:szCs w:val="23"/>
              </w:rPr>
            </w:pPr>
          </w:p>
        </w:tc>
        <w:tc>
          <w:tcPr>
            <w:tcW w:w="1083" w:type="dxa"/>
          </w:tcPr>
          <w:p w14:paraId="6D204FAA" w14:textId="2865E67B" w:rsidR="008D3165" w:rsidRPr="006B6FDD" w:rsidRDefault="008D3165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</w:rPr>
              <w:t>4,636</w:t>
            </w:r>
          </w:p>
        </w:tc>
      </w:tr>
      <w:tr w:rsidR="00B23585" w:rsidRPr="00A31155" w14:paraId="4785B2A8" w14:textId="77777777" w:rsidTr="00A761D6">
        <w:trPr>
          <w:trHeight w:val="20"/>
        </w:trPr>
        <w:tc>
          <w:tcPr>
            <w:tcW w:w="2736" w:type="dxa"/>
          </w:tcPr>
          <w:p w14:paraId="2773CF75" w14:textId="77777777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โอน</w:t>
            </w:r>
          </w:p>
        </w:tc>
        <w:tc>
          <w:tcPr>
            <w:tcW w:w="1078" w:type="dxa"/>
          </w:tcPr>
          <w:p w14:paraId="20EA9160" w14:textId="2576B5F1" w:rsidR="008D3165" w:rsidRPr="006B6FDD" w:rsidRDefault="008D3165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</w:rPr>
              <w:t>68</w:t>
            </w:r>
          </w:p>
        </w:tc>
        <w:tc>
          <w:tcPr>
            <w:tcW w:w="236" w:type="dxa"/>
          </w:tcPr>
          <w:p w14:paraId="61D7C97E" w14:textId="77777777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9" w:type="dxa"/>
          </w:tcPr>
          <w:p w14:paraId="2E59DAC4" w14:textId="571480A4" w:rsidR="008D3165" w:rsidRPr="006B6FDD" w:rsidRDefault="008D3165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</w:rPr>
              <w:t>4</w:t>
            </w:r>
          </w:p>
        </w:tc>
        <w:tc>
          <w:tcPr>
            <w:tcW w:w="236" w:type="dxa"/>
          </w:tcPr>
          <w:p w14:paraId="482A4B92" w14:textId="77777777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4" w:type="dxa"/>
          </w:tcPr>
          <w:p w14:paraId="19A20CFD" w14:textId="08286BCA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</w:rPr>
              <w:t>451</w:t>
            </w:r>
          </w:p>
        </w:tc>
        <w:tc>
          <w:tcPr>
            <w:tcW w:w="236" w:type="dxa"/>
          </w:tcPr>
          <w:p w14:paraId="78D8FD6E" w14:textId="77777777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377F55A7" w14:textId="6BB442DB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noProof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noProof/>
                <w:sz w:val="23"/>
                <w:szCs w:val="23"/>
              </w:rPr>
              <w:t>361</w:t>
            </w:r>
          </w:p>
        </w:tc>
        <w:tc>
          <w:tcPr>
            <w:tcW w:w="241" w:type="dxa"/>
          </w:tcPr>
          <w:p w14:paraId="2B05C8B4" w14:textId="77777777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5" w:type="dxa"/>
          </w:tcPr>
          <w:p w14:paraId="17F15D7C" w14:textId="260F0387" w:rsidR="008D3165" w:rsidRPr="006B6FDD" w:rsidRDefault="008D3165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noProof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noProof/>
                <w:sz w:val="23"/>
                <w:szCs w:val="23"/>
              </w:rPr>
              <w:t>72</w:t>
            </w:r>
          </w:p>
        </w:tc>
        <w:tc>
          <w:tcPr>
            <w:tcW w:w="236" w:type="dxa"/>
          </w:tcPr>
          <w:p w14:paraId="219C2B73" w14:textId="77777777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7F3BA69A" w14:textId="0F207D56" w:rsidR="008D3165" w:rsidRPr="006B6FDD" w:rsidRDefault="008D3165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239" w:type="dxa"/>
          </w:tcPr>
          <w:p w14:paraId="2E735B41" w14:textId="77777777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</w:tcPr>
          <w:p w14:paraId="1A80A974" w14:textId="5D8EDE04" w:rsidR="008D3165" w:rsidRPr="006B6FDD" w:rsidRDefault="008D3165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</w:rPr>
              <w:t>269</w:t>
            </w:r>
          </w:p>
        </w:tc>
        <w:tc>
          <w:tcPr>
            <w:tcW w:w="236" w:type="dxa"/>
          </w:tcPr>
          <w:p w14:paraId="54F17CA3" w14:textId="77777777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4F476D94" w14:textId="030776EB" w:rsidR="008D3165" w:rsidRPr="00D247AE" w:rsidRDefault="008D3165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</w:rPr>
              <w:t>(1,240)</w:t>
            </w:r>
          </w:p>
        </w:tc>
        <w:tc>
          <w:tcPr>
            <w:tcW w:w="236" w:type="dxa"/>
          </w:tcPr>
          <w:p w14:paraId="0243A3FB" w14:textId="77777777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3" w:type="dxa"/>
          </w:tcPr>
          <w:p w14:paraId="77F68628" w14:textId="030658A2" w:rsidR="008D3165" w:rsidRPr="006B6FDD" w:rsidRDefault="008D3165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</w:rPr>
              <w:t>(14)</w:t>
            </w:r>
          </w:p>
        </w:tc>
      </w:tr>
      <w:tr w:rsidR="00B23585" w:rsidRPr="00A31155" w14:paraId="1E309565" w14:textId="77777777" w:rsidTr="00A761D6">
        <w:trPr>
          <w:trHeight w:val="20"/>
        </w:trPr>
        <w:tc>
          <w:tcPr>
            <w:tcW w:w="2736" w:type="dxa"/>
          </w:tcPr>
          <w:p w14:paraId="6F23A6D4" w14:textId="77777777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078" w:type="dxa"/>
          </w:tcPr>
          <w:p w14:paraId="45C3FE03" w14:textId="2D3DDF2E" w:rsidR="008D3165" w:rsidRPr="006B6FDD" w:rsidRDefault="008D3165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</w:rPr>
              <w:t>(6)</w:t>
            </w:r>
          </w:p>
        </w:tc>
        <w:tc>
          <w:tcPr>
            <w:tcW w:w="236" w:type="dxa"/>
          </w:tcPr>
          <w:p w14:paraId="0AF4A19E" w14:textId="77777777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9" w:type="dxa"/>
          </w:tcPr>
          <w:p w14:paraId="65E8ECC8" w14:textId="728E1D57" w:rsidR="008D3165" w:rsidRPr="006B6FDD" w:rsidRDefault="008D3165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33D0B250" w14:textId="77777777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4" w:type="dxa"/>
          </w:tcPr>
          <w:p w14:paraId="685571FD" w14:textId="51E09657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</w:rPr>
              <w:t>(175)</w:t>
            </w:r>
          </w:p>
        </w:tc>
        <w:tc>
          <w:tcPr>
            <w:tcW w:w="236" w:type="dxa"/>
          </w:tcPr>
          <w:p w14:paraId="3102E954" w14:textId="77777777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57BDFD00" w14:textId="4F5EEC29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noProof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noProof/>
                <w:sz w:val="23"/>
                <w:szCs w:val="23"/>
              </w:rPr>
              <w:t>(255)</w:t>
            </w:r>
          </w:p>
        </w:tc>
        <w:tc>
          <w:tcPr>
            <w:tcW w:w="241" w:type="dxa"/>
          </w:tcPr>
          <w:p w14:paraId="2E9FDFC3" w14:textId="77777777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5" w:type="dxa"/>
          </w:tcPr>
          <w:p w14:paraId="465811DC" w14:textId="3D302857" w:rsidR="008D3165" w:rsidRPr="006B6FDD" w:rsidRDefault="008D3165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noProof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noProof/>
                <w:sz w:val="23"/>
                <w:szCs w:val="23"/>
              </w:rPr>
              <w:t>(88)</w:t>
            </w:r>
          </w:p>
        </w:tc>
        <w:tc>
          <w:tcPr>
            <w:tcW w:w="236" w:type="dxa"/>
          </w:tcPr>
          <w:p w14:paraId="3BB1EC7B" w14:textId="77777777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33C9F011" w14:textId="398C3D3C" w:rsidR="008D3165" w:rsidRPr="006B6FDD" w:rsidRDefault="008D3165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</w:rPr>
              <w:t>(27)</w:t>
            </w:r>
          </w:p>
        </w:tc>
        <w:tc>
          <w:tcPr>
            <w:tcW w:w="239" w:type="dxa"/>
          </w:tcPr>
          <w:p w14:paraId="650B9DA8" w14:textId="77777777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</w:tcPr>
          <w:p w14:paraId="09AC1BF0" w14:textId="6C653066" w:rsidR="008D3165" w:rsidRPr="006B6FDD" w:rsidRDefault="008D3165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</w:rPr>
              <w:t>(25)</w:t>
            </w:r>
          </w:p>
        </w:tc>
        <w:tc>
          <w:tcPr>
            <w:tcW w:w="236" w:type="dxa"/>
          </w:tcPr>
          <w:p w14:paraId="2AB87ADD" w14:textId="77777777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024E3E5D" w14:textId="46D6AD92" w:rsidR="008D3165" w:rsidRPr="006B6FDD" w:rsidRDefault="008D3165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0EBB339B" w14:textId="77777777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3" w:type="dxa"/>
          </w:tcPr>
          <w:p w14:paraId="3EB76F2B" w14:textId="4AFFFAC8" w:rsidR="008D3165" w:rsidRPr="006B6FDD" w:rsidRDefault="008D3165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</w:rPr>
              <w:t>(576)</w:t>
            </w:r>
          </w:p>
        </w:tc>
      </w:tr>
      <w:tr w:rsidR="00B23585" w:rsidRPr="00A31155" w14:paraId="707AA603" w14:textId="77777777" w:rsidTr="00A761D6">
        <w:trPr>
          <w:trHeight w:val="20"/>
        </w:trPr>
        <w:tc>
          <w:tcPr>
            <w:tcW w:w="2736" w:type="dxa"/>
          </w:tcPr>
          <w:p w14:paraId="48E01630" w14:textId="77777777" w:rsidR="008D3165" w:rsidRPr="006B6FDD" w:rsidRDefault="008D3165" w:rsidP="008D3165">
            <w:pPr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ผลต่างจากการแปลงค่างบการเงิน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7C008C0" w14:textId="3C024FCE" w:rsidR="008D3165" w:rsidRPr="006B6FDD" w:rsidRDefault="008D3165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</w:tcPr>
          <w:p w14:paraId="7D1C9B5E" w14:textId="77777777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4D815B63" w14:textId="3ADD5920" w:rsidR="008D3165" w:rsidRPr="006B6FDD" w:rsidRDefault="008D3165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</w:rPr>
              <w:t>(1)</w:t>
            </w:r>
          </w:p>
        </w:tc>
        <w:tc>
          <w:tcPr>
            <w:tcW w:w="236" w:type="dxa"/>
          </w:tcPr>
          <w:p w14:paraId="769BB0B7" w14:textId="77777777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4DD74ED2" w14:textId="14B424E0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</w:rPr>
              <w:t>(10)</w:t>
            </w:r>
          </w:p>
        </w:tc>
        <w:tc>
          <w:tcPr>
            <w:tcW w:w="236" w:type="dxa"/>
          </w:tcPr>
          <w:p w14:paraId="57F7AF52" w14:textId="77777777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0DBF3E" w14:textId="780992FB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noProof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noProof/>
                <w:sz w:val="23"/>
                <w:szCs w:val="23"/>
              </w:rPr>
              <w:t>(9)</w:t>
            </w:r>
          </w:p>
        </w:tc>
        <w:tc>
          <w:tcPr>
            <w:tcW w:w="241" w:type="dxa"/>
          </w:tcPr>
          <w:p w14:paraId="2E6EA14A" w14:textId="77777777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652E5FB5" w14:textId="3D345D0F" w:rsidR="008D3165" w:rsidRPr="006B6FDD" w:rsidRDefault="008D3165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noProof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noProof/>
                <w:sz w:val="23"/>
                <w:szCs w:val="23"/>
              </w:rPr>
              <w:t>(6)</w:t>
            </w:r>
          </w:p>
        </w:tc>
        <w:tc>
          <w:tcPr>
            <w:tcW w:w="236" w:type="dxa"/>
          </w:tcPr>
          <w:p w14:paraId="3F1A9C10" w14:textId="77777777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E1EE92" w14:textId="45B43234" w:rsidR="008D3165" w:rsidRPr="006B6FDD" w:rsidRDefault="008D3165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239" w:type="dxa"/>
          </w:tcPr>
          <w:p w14:paraId="488A524C" w14:textId="77777777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7D83FFCD" w14:textId="13518E84" w:rsidR="008D3165" w:rsidRPr="006B6FDD" w:rsidRDefault="008D3165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</w:rPr>
              <w:t>(3)</w:t>
            </w:r>
          </w:p>
        </w:tc>
        <w:tc>
          <w:tcPr>
            <w:tcW w:w="236" w:type="dxa"/>
          </w:tcPr>
          <w:p w14:paraId="4BF965A4" w14:textId="77777777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9BD1C52" w14:textId="198C2BD6" w:rsidR="008D3165" w:rsidRPr="00D247AE" w:rsidRDefault="008D3165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</w:rPr>
              <w:t>(2)</w:t>
            </w:r>
          </w:p>
        </w:tc>
        <w:tc>
          <w:tcPr>
            <w:tcW w:w="236" w:type="dxa"/>
          </w:tcPr>
          <w:p w14:paraId="26F4442A" w14:textId="77777777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03E7D8F3" w14:textId="40F8D7C8" w:rsidR="008D3165" w:rsidRPr="006B6FDD" w:rsidRDefault="008D3165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</w:rPr>
              <w:t>(30)</w:t>
            </w:r>
          </w:p>
        </w:tc>
      </w:tr>
      <w:tr w:rsidR="00B23585" w:rsidRPr="00A31155" w14:paraId="0ED844A0" w14:textId="77777777" w:rsidTr="00A761D6">
        <w:trPr>
          <w:trHeight w:val="20"/>
        </w:trPr>
        <w:tc>
          <w:tcPr>
            <w:tcW w:w="2736" w:type="dxa"/>
          </w:tcPr>
          <w:p w14:paraId="2C3FA2B9" w14:textId="15F7AF76" w:rsidR="00D2114F" w:rsidRPr="006B6FDD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6B6FD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Pr="006B6FD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6B6FD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</w:t>
            </w:r>
            <w:r w:rsidR="008D3165" w:rsidRPr="006B6FDD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6</w:t>
            </w:r>
            <w:r w:rsidRPr="006B6FD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</w:t>
            </w:r>
            <w:r w:rsidRPr="006B6FD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และ</w:t>
            </w: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205260C3" w14:textId="22558D97" w:rsidR="00D2114F" w:rsidRPr="006B6FDD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1356CC3E" w14:textId="77777777" w:rsidR="00D2114F" w:rsidRPr="006B6FDD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03E6313B" w14:textId="62CE6069" w:rsidR="00D2114F" w:rsidRPr="006B6FDD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30FB5B95" w14:textId="77777777" w:rsidR="00D2114F" w:rsidRPr="006B6FDD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</w:tcPr>
          <w:p w14:paraId="35F530FB" w14:textId="172ADF8A" w:rsidR="00D2114F" w:rsidRPr="006B6FDD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1A64DC76" w14:textId="77777777" w:rsidR="00D2114F" w:rsidRPr="006B6FDD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6A5517" w14:textId="32C6FED4" w:rsidR="00D2114F" w:rsidRPr="006B6FDD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41" w:type="dxa"/>
          </w:tcPr>
          <w:p w14:paraId="4C4F0C00" w14:textId="77777777" w:rsidR="00D2114F" w:rsidRPr="006B6FDD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</w:tcPr>
          <w:p w14:paraId="0F8C4221" w14:textId="28AA929B" w:rsidR="00D2114F" w:rsidRPr="006B6FDD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12D1B592" w14:textId="77777777" w:rsidR="00D2114F" w:rsidRPr="006B6FDD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22F63C1" w14:textId="2F173720" w:rsidR="00D2114F" w:rsidRPr="006B6FDD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9" w:type="dxa"/>
          </w:tcPr>
          <w:p w14:paraId="3F12A20E" w14:textId="77777777" w:rsidR="00D2114F" w:rsidRPr="006B6FDD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48DFBCBE" w14:textId="5828C4EA" w:rsidR="00D2114F" w:rsidRPr="006B6FDD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4A588DB4" w14:textId="77777777" w:rsidR="00D2114F" w:rsidRPr="006B6FDD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2411393" w14:textId="544AE464" w:rsidR="00D2114F" w:rsidRPr="006B6FDD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3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5598B86E" w14:textId="77777777" w:rsidR="00D2114F" w:rsidRPr="006B6FDD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</w:tcPr>
          <w:p w14:paraId="5EE83F7B" w14:textId="56C164F5" w:rsidR="00D2114F" w:rsidRPr="006B6FDD" w:rsidRDefault="00D2114F" w:rsidP="00D211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  <w:tr w:rsidR="00B23585" w:rsidRPr="00A31155" w14:paraId="6D97372D" w14:textId="77777777" w:rsidTr="00A761D6">
        <w:trPr>
          <w:trHeight w:val="20"/>
        </w:trPr>
        <w:tc>
          <w:tcPr>
            <w:tcW w:w="2736" w:type="dxa"/>
          </w:tcPr>
          <w:p w14:paraId="19CD7A08" w14:textId="26776A54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  </w:t>
            </w:r>
            <w:r w:rsidRPr="006B6FDD">
              <w:rPr>
                <w:rFonts w:asciiTheme="majorBidi" w:hAnsiTheme="majorBidi" w:cstheme="majorBidi"/>
                <w:b/>
                <w:bCs/>
                <w:sz w:val="23"/>
                <w:szCs w:val="23"/>
                <w:lang w:eastAsia="ja-JP"/>
              </w:rPr>
              <w:t xml:space="preserve">1 </w:t>
            </w:r>
            <w:r w:rsidRPr="006B6FD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  <w:lang w:eastAsia="ja-JP"/>
              </w:rPr>
              <w:t xml:space="preserve">มกราคม </w:t>
            </w:r>
            <w:r w:rsidRPr="006B6FDD">
              <w:rPr>
                <w:rFonts w:asciiTheme="majorBidi" w:hAnsiTheme="majorBidi" w:cstheme="majorBidi"/>
                <w:b/>
                <w:bCs/>
                <w:sz w:val="23"/>
                <w:szCs w:val="23"/>
                <w:lang w:eastAsia="ja-JP"/>
              </w:rPr>
              <w:t>256</w:t>
            </w:r>
            <w:r w:rsidRPr="006B6FDD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  <w:lang w:eastAsia="ja-JP"/>
              </w:rPr>
              <w:t>7</w:t>
            </w:r>
          </w:p>
        </w:tc>
        <w:tc>
          <w:tcPr>
            <w:tcW w:w="1078" w:type="dxa"/>
          </w:tcPr>
          <w:p w14:paraId="7ACF3874" w14:textId="751BAAB4" w:rsidR="008D3165" w:rsidRPr="006B6FDD" w:rsidRDefault="008D3165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4,024</w:t>
            </w:r>
          </w:p>
        </w:tc>
        <w:tc>
          <w:tcPr>
            <w:tcW w:w="236" w:type="dxa"/>
          </w:tcPr>
          <w:p w14:paraId="7AB5B924" w14:textId="77777777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79" w:type="dxa"/>
          </w:tcPr>
          <w:p w14:paraId="288C95C9" w14:textId="1CD6A82C" w:rsidR="008D3165" w:rsidRPr="008F085E" w:rsidRDefault="008D3165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8F085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64</w:t>
            </w:r>
          </w:p>
        </w:tc>
        <w:tc>
          <w:tcPr>
            <w:tcW w:w="236" w:type="dxa"/>
          </w:tcPr>
          <w:p w14:paraId="345B15AA" w14:textId="77777777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4" w:type="dxa"/>
          </w:tcPr>
          <w:p w14:paraId="255AE5D7" w14:textId="47782926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15,648</w:t>
            </w:r>
          </w:p>
        </w:tc>
        <w:tc>
          <w:tcPr>
            <w:tcW w:w="236" w:type="dxa"/>
          </w:tcPr>
          <w:p w14:paraId="2B301CBC" w14:textId="77777777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6FCB118A" w14:textId="1AAB8C6E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16,264</w:t>
            </w:r>
          </w:p>
        </w:tc>
        <w:tc>
          <w:tcPr>
            <w:tcW w:w="241" w:type="dxa"/>
          </w:tcPr>
          <w:p w14:paraId="5C6CD2A4" w14:textId="77777777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75" w:type="dxa"/>
          </w:tcPr>
          <w:p w14:paraId="55D9D2FD" w14:textId="54799C76" w:rsidR="008D3165" w:rsidRPr="006B6FDD" w:rsidRDefault="008D3165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2,649</w:t>
            </w:r>
          </w:p>
        </w:tc>
        <w:tc>
          <w:tcPr>
            <w:tcW w:w="236" w:type="dxa"/>
          </w:tcPr>
          <w:p w14:paraId="208025F4" w14:textId="77777777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14:paraId="6F3CC6A6" w14:textId="00586FED" w:rsidR="008D3165" w:rsidRPr="006B6FDD" w:rsidRDefault="008D3165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422</w:t>
            </w:r>
          </w:p>
        </w:tc>
        <w:tc>
          <w:tcPr>
            <w:tcW w:w="239" w:type="dxa"/>
          </w:tcPr>
          <w:p w14:paraId="099DB350" w14:textId="77777777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77" w:type="dxa"/>
          </w:tcPr>
          <w:p w14:paraId="01F4B1D9" w14:textId="034185F1" w:rsidR="008D3165" w:rsidRPr="006B6FDD" w:rsidRDefault="008D3165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7,374</w:t>
            </w:r>
          </w:p>
        </w:tc>
        <w:tc>
          <w:tcPr>
            <w:tcW w:w="236" w:type="dxa"/>
          </w:tcPr>
          <w:p w14:paraId="235784A3" w14:textId="77777777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</w:tcPr>
          <w:p w14:paraId="6F881A89" w14:textId="65AB5E9C" w:rsidR="008D3165" w:rsidRPr="006B6FDD" w:rsidRDefault="008D3165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2,547</w:t>
            </w:r>
          </w:p>
        </w:tc>
        <w:tc>
          <w:tcPr>
            <w:tcW w:w="236" w:type="dxa"/>
          </w:tcPr>
          <w:p w14:paraId="536EE8E3" w14:textId="77777777" w:rsidR="008D3165" w:rsidRPr="006B6FDD" w:rsidRDefault="008D3165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83" w:type="dxa"/>
          </w:tcPr>
          <w:p w14:paraId="60E934B0" w14:textId="53AC822B" w:rsidR="008D3165" w:rsidRPr="006B6FDD" w:rsidRDefault="008D3165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48,992</w:t>
            </w:r>
          </w:p>
        </w:tc>
      </w:tr>
      <w:tr w:rsidR="003C574D" w:rsidRPr="00A31155" w14:paraId="59B852B1" w14:textId="77777777" w:rsidTr="00A761D6">
        <w:trPr>
          <w:trHeight w:val="20"/>
        </w:trPr>
        <w:tc>
          <w:tcPr>
            <w:tcW w:w="2736" w:type="dxa"/>
          </w:tcPr>
          <w:p w14:paraId="63DA7915" w14:textId="7AB63444" w:rsidR="0019537F" w:rsidRPr="001E7AF1" w:rsidRDefault="00EA6438" w:rsidP="00300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E7AF1">
              <w:rPr>
                <w:rFonts w:asciiTheme="majorBidi" w:hAnsiTheme="majorBidi" w:cstheme="majorBidi"/>
                <w:sz w:val="23"/>
                <w:szCs w:val="23"/>
                <w:cs/>
              </w:rPr>
              <w:t>ผลกระทบจากการปรับปรุง</w:t>
            </w:r>
            <w:r w:rsidR="007573D6" w:rsidRPr="001E7AF1">
              <w:rPr>
                <w:rFonts w:asciiTheme="majorBidi" w:hAnsiTheme="majorBidi" w:cstheme="majorBidi"/>
                <w:sz w:val="23"/>
                <w:szCs w:val="23"/>
                <w:cs/>
              </w:rPr>
              <w:br/>
            </w:r>
            <w:r w:rsidR="007573D6" w:rsidRPr="001E7AF1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  </w:t>
            </w:r>
            <w:r w:rsidR="0019537F" w:rsidRPr="001E7AF1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ภาวะเงินเฟ้อรุนแรง </w:t>
            </w:r>
            <w:r w:rsidR="0019537F" w:rsidRPr="001E7AF1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 xml:space="preserve">(ดูหมายเหตุข้อ </w:t>
            </w:r>
            <w:r w:rsidR="00AB737F" w:rsidRPr="001E7AF1">
              <w:rPr>
                <w:rFonts w:asciiTheme="majorBidi" w:hAnsiTheme="majorBidi" w:cstheme="majorBidi" w:hint="cs"/>
                <w:i/>
                <w:iCs/>
                <w:sz w:val="23"/>
                <w:szCs w:val="23"/>
                <w:cs/>
              </w:rPr>
              <w:t>4</w:t>
            </w:r>
            <w:r w:rsidR="0019537F" w:rsidRPr="001E7AF1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)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63FAFC" w14:textId="5D56175E" w:rsidR="0019537F" w:rsidRPr="006B6FDD" w:rsidRDefault="004E621C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A08604" w14:textId="77777777" w:rsidR="0019537F" w:rsidRPr="006B6FDD" w:rsidRDefault="0019537F" w:rsidP="00195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21395" w14:textId="1EA61193" w:rsidR="0019537F" w:rsidRPr="006B6FDD" w:rsidRDefault="0089664E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9664E">
              <w:rPr>
                <w:rFonts w:asciiTheme="majorBidi" w:hAnsiTheme="majorBidi" w:cstheme="majorBidi"/>
                <w:sz w:val="23"/>
                <w:szCs w:val="23"/>
              </w:rPr>
              <w:t>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F60396" w14:textId="77777777" w:rsidR="0019537F" w:rsidRPr="006B6FDD" w:rsidRDefault="0019537F" w:rsidP="00195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F45DC4" w14:textId="75773A5B" w:rsidR="0019537F" w:rsidRPr="006B6FDD" w:rsidRDefault="0089664E" w:rsidP="00195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9664E">
              <w:rPr>
                <w:rFonts w:asciiTheme="majorBidi" w:hAnsiTheme="majorBidi" w:cstheme="majorBidi"/>
                <w:sz w:val="23"/>
                <w:szCs w:val="23"/>
              </w:rPr>
              <w:t>24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BE24F7" w14:textId="77777777" w:rsidR="0019537F" w:rsidRPr="006B6FDD" w:rsidRDefault="0019537F" w:rsidP="00195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9CB57B" w14:textId="3845A91C" w:rsidR="0019537F" w:rsidRPr="006B6FDD" w:rsidRDefault="0089664E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9664E">
              <w:rPr>
                <w:rFonts w:asciiTheme="majorBidi" w:hAnsiTheme="majorBidi" w:cstheme="majorBidi"/>
                <w:sz w:val="23"/>
                <w:szCs w:val="23"/>
              </w:rPr>
              <w:t>53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BEAE76F" w14:textId="77777777" w:rsidR="0019537F" w:rsidRPr="006B6FDD" w:rsidRDefault="0019537F" w:rsidP="00195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D51B2" w14:textId="4AC179DB" w:rsidR="0019537F" w:rsidRPr="006B6FDD" w:rsidRDefault="0089664E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9664E">
              <w:rPr>
                <w:rFonts w:asciiTheme="majorBidi" w:hAnsiTheme="majorBidi" w:cstheme="majorBidi"/>
                <w:sz w:val="23"/>
                <w:szCs w:val="23"/>
              </w:rPr>
              <w:t>32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2F3FCFC" w14:textId="77777777" w:rsidR="0019537F" w:rsidRPr="006B6FDD" w:rsidRDefault="0019537F" w:rsidP="00195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3D0D37" w14:textId="56612A6C" w:rsidR="0019537F" w:rsidRPr="006B6FDD" w:rsidRDefault="00243696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</w:rPr>
              <w:t>1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230BD44" w14:textId="77777777" w:rsidR="0019537F" w:rsidRPr="006B6FDD" w:rsidRDefault="0019537F" w:rsidP="00195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99BB8" w14:textId="12B58ABA" w:rsidR="0019537F" w:rsidRPr="006B6FDD" w:rsidRDefault="0089664E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89664E">
              <w:rPr>
                <w:rFonts w:asciiTheme="majorBidi" w:hAnsiTheme="majorBidi" w:cstheme="majorBidi"/>
                <w:sz w:val="23"/>
                <w:szCs w:val="23"/>
              </w:rPr>
              <w:t>10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37964D" w14:textId="77777777" w:rsidR="0019537F" w:rsidRPr="006B6FDD" w:rsidRDefault="0019537F" w:rsidP="00195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8DB1C9" w14:textId="4F21D2B5" w:rsidR="0019537F" w:rsidRPr="006B6FDD" w:rsidRDefault="003C574D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3C574D">
              <w:rPr>
                <w:rFonts w:asciiTheme="majorBidi" w:hAnsiTheme="majorBidi" w:cstheme="majorBidi"/>
                <w:sz w:val="23"/>
                <w:szCs w:val="23"/>
              </w:rPr>
              <w:t>15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EA2D23" w14:textId="77777777" w:rsidR="0019537F" w:rsidRPr="006B6FDD" w:rsidRDefault="0019537F" w:rsidP="00195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24545" w14:textId="0A7F9BBE" w:rsidR="0019537F" w:rsidRPr="006B6FDD" w:rsidRDefault="003C574D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3C574D">
              <w:rPr>
                <w:rFonts w:asciiTheme="majorBidi" w:hAnsiTheme="majorBidi" w:cstheme="majorBidi"/>
                <w:sz w:val="23"/>
                <w:szCs w:val="23"/>
              </w:rPr>
              <w:t>147</w:t>
            </w:r>
          </w:p>
        </w:tc>
      </w:tr>
      <w:tr w:rsidR="004B05D7" w:rsidRPr="00A31155" w14:paraId="0A728DEC" w14:textId="77777777" w:rsidTr="00A761D6">
        <w:trPr>
          <w:trHeight w:val="20"/>
        </w:trPr>
        <w:tc>
          <w:tcPr>
            <w:tcW w:w="2736" w:type="dxa"/>
          </w:tcPr>
          <w:p w14:paraId="616AB465" w14:textId="73E9E444" w:rsidR="0019537F" w:rsidRPr="001E7AF1" w:rsidRDefault="0019537F" w:rsidP="008D31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E7AF1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1E7AF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</w:t>
            </w:r>
            <w:r w:rsidRPr="001E7AF1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มกราคม</w:t>
            </w:r>
            <w:r w:rsidRPr="001E7AF1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2567 </w:t>
            </w:r>
            <w:r w:rsidRPr="001E7AF1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ปรับปรุงใหม่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975F55" w14:textId="5A4575BA" w:rsidR="0019537F" w:rsidRPr="006B6FDD" w:rsidRDefault="002245B0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4,026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B311526" w14:textId="77777777" w:rsidR="0019537F" w:rsidRPr="006B6FDD" w:rsidRDefault="0019537F" w:rsidP="00195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52168" w14:textId="07256A5D" w:rsidR="0019537F" w:rsidRPr="006B6FDD" w:rsidRDefault="00496FF3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96FF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DF5B04" w14:textId="77777777" w:rsidR="0019537F" w:rsidRPr="006B6FDD" w:rsidRDefault="0019537F" w:rsidP="00195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B35FD4" w14:textId="56B300E6" w:rsidR="0019537F" w:rsidRPr="006B6FDD" w:rsidRDefault="00496FF3" w:rsidP="00195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96FF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15,672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700468" w14:textId="77777777" w:rsidR="0019537F" w:rsidRPr="006B6FDD" w:rsidRDefault="0019537F" w:rsidP="00195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65FE8E" w14:textId="54037B3E" w:rsidR="0019537F" w:rsidRPr="006B6FDD" w:rsidRDefault="00496FF3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96FF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16,317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2E37DFA" w14:textId="77777777" w:rsidR="0019537F" w:rsidRPr="006B6FDD" w:rsidRDefault="0019537F" w:rsidP="00195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4CB58" w14:textId="27328B75" w:rsidR="0019537F" w:rsidRPr="006B6FDD" w:rsidRDefault="00496FF3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496FF3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2,681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D9BB9E" w14:textId="77777777" w:rsidR="0019537F" w:rsidRPr="006B6FDD" w:rsidRDefault="0019537F" w:rsidP="00195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F95A1" w14:textId="4F9C465B" w:rsidR="0019537F" w:rsidRPr="006B6FDD" w:rsidRDefault="00E81D79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81D7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423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01C3DA6" w14:textId="77777777" w:rsidR="0019537F" w:rsidRPr="006B6FDD" w:rsidRDefault="0019537F" w:rsidP="00195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5BC08" w14:textId="65E4333E" w:rsidR="0019537F" w:rsidRPr="006B6FDD" w:rsidRDefault="00E81D79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81D7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7,384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BB579F" w14:textId="77777777" w:rsidR="0019537F" w:rsidRPr="006B6FDD" w:rsidRDefault="0019537F" w:rsidP="00195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D5963" w14:textId="1A1D1DFF" w:rsidR="0019537F" w:rsidRPr="006B6FDD" w:rsidRDefault="00E81D79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81D7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2,562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FAF0B9" w14:textId="77777777" w:rsidR="0019537F" w:rsidRPr="006B6FDD" w:rsidRDefault="0019537F" w:rsidP="001953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F1C72B" w14:textId="38FBDD04" w:rsidR="0019537F" w:rsidRPr="006B6FDD" w:rsidRDefault="00E81D79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E81D7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49,139</w:t>
            </w:r>
          </w:p>
        </w:tc>
      </w:tr>
      <w:tr w:rsidR="001434B1" w:rsidRPr="00A31155" w14:paraId="2FBBD5F0" w14:textId="77777777" w:rsidTr="00A761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132397DC" w14:textId="77777777" w:rsidR="001434B1" w:rsidRPr="006B6FDD" w:rsidRDefault="001434B1" w:rsidP="00143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590E3" w14:textId="47B44651" w:rsidR="001434B1" w:rsidRPr="006B6FDD" w:rsidRDefault="001434B1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1434B1">
              <w:rPr>
                <w:rFonts w:asciiTheme="majorBidi" w:hAnsiTheme="majorBidi" w:cstheme="majorBidi"/>
                <w:sz w:val="23"/>
                <w:szCs w:val="23"/>
              </w:rPr>
              <w:t xml:space="preserve"> 51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14369F" w14:textId="77777777" w:rsidR="001434B1" w:rsidRPr="006B6FDD" w:rsidRDefault="001434B1" w:rsidP="00143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8049A7" w14:textId="44CCDA14" w:rsidR="001434B1" w:rsidRPr="006B6FDD" w:rsidRDefault="001434B1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1434B1">
              <w:rPr>
                <w:rFonts w:asciiTheme="majorBidi" w:hAnsiTheme="majorBidi" w:cstheme="majorBidi"/>
                <w:sz w:val="23"/>
                <w:szCs w:val="23"/>
              </w:rPr>
              <w:t xml:space="preserve"> 4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9667FB" w14:textId="77777777" w:rsidR="001434B1" w:rsidRPr="006B6FDD" w:rsidRDefault="001434B1" w:rsidP="001434B1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3"/>
                <w:szCs w:val="23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1FD9A1" w14:textId="1AEAB090" w:rsidR="001434B1" w:rsidRPr="006B6FDD" w:rsidRDefault="00DC2356" w:rsidP="00AE0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AE019C">
              <w:rPr>
                <w:rFonts w:asciiTheme="majorBidi" w:hAnsiTheme="majorBidi" w:cstheme="majorBidi"/>
                <w:sz w:val="23"/>
                <w:szCs w:val="23"/>
              </w:rPr>
              <w:t>532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CE056" w14:textId="5DB6B0FC" w:rsidR="001434B1" w:rsidRPr="006B6FDD" w:rsidRDefault="001434B1" w:rsidP="00AE01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71DFC" w14:textId="3692BD19" w:rsidR="001434B1" w:rsidRPr="006B6FDD" w:rsidRDefault="005F2000" w:rsidP="00143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5F2000">
              <w:rPr>
                <w:rFonts w:asciiTheme="majorBidi" w:hAnsiTheme="majorBidi" w:cstheme="majorBidi"/>
                <w:sz w:val="23"/>
                <w:szCs w:val="23"/>
              </w:rPr>
              <w:t>1,407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5FEC0" w14:textId="44B092DB" w:rsidR="001434B1" w:rsidRPr="006B6FDD" w:rsidRDefault="001434B1" w:rsidP="00143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ADA0C" w14:textId="305EC89B" w:rsidR="001434B1" w:rsidRPr="006B6FDD" w:rsidRDefault="005F2000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5F2000">
              <w:rPr>
                <w:rFonts w:asciiTheme="majorBidi" w:hAnsiTheme="majorBidi" w:cstheme="majorBidi"/>
                <w:sz w:val="23"/>
                <w:szCs w:val="23"/>
              </w:rPr>
              <w:t>156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BF772" w14:textId="758ADB6C" w:rsidR="001434B1" w:rsidRPr="006B6FDD" w:rsidRDefault="001434B1" w:rsidP="00143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E09845" w14:textId="328A5240" w:rsidR="001434B1" w:rsidRPr="006B6FDD" w:rsidRDefault="00B63836" w:rsidP="00B638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4</w:t>
            </w:r>
            <w:r w:rsidR="001434B1" w:rsidRPr="001434B1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3E7053" w14:textId="77777777" w:rsidR="001434B1" w:rsidRPr="006B6FDD" w:rsidRDefault="001434B1" w:rsidP="001434B1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67F127" w14:textId="794412B7" w:rsidR="001434B1" w:rsidRPr="006B6FDD" w:rsidRDefault="005F2000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5F2000">
              <w:rPr>
                <w:rFonts w:asciiTheme="majorBidi" w:hAnsiTheme="majorBidi" w:cstheme="majorBidi"/>
                <w:sz w:val="23"/>
                <w:szCs w:val="23"/>
              </w:rPr>
              <w:t>709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B2635" w14:textId="73B39B85" w:rsidR="001434B1" w:rsidRPr="006B6FDD" w:rsidRDefault="001434B1" w:rsidP="001434B1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158C34" w14:textId="20C59753" w:rsidR="001434B1" w:rsidRPr="006B6FDD" w:rsidRDefault="001434B1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434B1">
              <w:rPr>
                <w:rFonts w:asciiTheme="majorBidi" w:hAnsiTheme="majorBidi" w:cstheme="majorBidi"/>
                <w:sz w:val="23"/>
                <w:szCs w:val="23"/>
              </w:rPr>
              <w:t xml:space="preserve"> 307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095A3" w14:textId="01475950" w:rsidR="001434B1" w:rsidRPr="006B6FDD" w:rsidRDefault="001434B1" w:rsidP="001434B1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3"/>
                <w:szCs w:val="23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953AD" w14:textId="3E7E1E34" w:rsidR="001434B1" w:rsidRPr="006B6FDD" w:rsidRDefault="005F2000" w:rsidP="00D247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5F2000">
              <w:rPr>
                <w:rFonts w:asciiTheme="majorBidi" w:hAnsiTheme="majorBidi" w:cstheme="majorBidi"/>
                <w:sz w:val="23"/>
                <w:szCs w:val="23"/>
              </w:rPr>
              <w:t>3,170</w:t>
            </w:r>
          </w:p>
        </w:tc>
      </w:tr>
      <w:tr w:rsidR="002838D9" w:rsidRPr="00A31155" w14:paraId="473D4807" w14:textId="77777777" w:rsidTr="00A761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0F29C60" w14:textId="74EBF1BD" w:rsidR="002838D9" w:rsidRPr="006B6FDD" w:rsidRDefault="002838D9" w:rsidP="00624F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4" w:hanging="164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85184">
              <w:rPr>
                <w:rFonts w:asciiTheme="majorBidi" w:hAnsiTheme="majorBidi" w:hint="cs"/>
                <w:sz w:val="23"/>
                <w:szCs w:val="23"/>
                <w:cs/>
              </w:rPr>
              <w:t>ได้มาจากการรวมธุรกิจ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5C1E6" w14:textId="10D6B220" w:rsidR="002838D9" w:rsidRPr="001434B1" w:rsidRDefault="00624FDF" w:rsidP="0030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C8925" w14:textId="77777777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B627BC" w14:textId="0C585374" w:rsidR="002838D9" w:rsidRPr="001434B1" w:rsidRDefault="00624FDF" w:rsidP="0030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1F2239" w14:textId="77777777" w:rsidR="002838D9" w:rsidRPr="006B6FDD" w:rsidRDefault="002838D9" w:rsidP="002838D9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3"/>
                <w:szCs w:val="23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70D71F" w14:textId="1631420D" w:rsidR="002838D9" w:rsidRPr="00634003" w:rsidRDefault="00C84C66" w:rsidP="0030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 w:rsidRPr="00C84C66">
              <w:rPr>
                <w:rFonts w:asciiTheme="majorBidi" w:hAnsiTheme="majorBidi" w:cstheme="majorBidi"/>
                <w:sz w:val="23"/>
                <w:szCs w:val="23"/>
              </w:rPr>
              <w:t>41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F9A82F" w14:textId="77777777" w:rsidR="002838D9" w:rsidRPr="001434B1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B610CE" w14:textId="685672F7" w:rsidR="002838D9" w:rsidRPr="00366A8B" w:rsidRDefault="002F5989" w:rsidP="0030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2F5989">
              <w:rPr>
                <w:rFonts w:asciiTheme="majorBidi" w:hAnsiTheme="majorBidi" w:cstheme="majorBidi"/>
                <w:sz w:val="23"/>
                <w:szCs w:val="23"/>
              </w:rPr>
              <w:t>12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F80E2" w14:textId="77777777" w:rsidR="002838D9" w:rsidRPr="001434B1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F033F8" w14:textId="32113B71" w:rsidR="002838D9" w:rsidRPr="00FE1BF6" w:rsidRDefault="002F5989" w:rsidP="0030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69114" w14:textId="77777777" w:rsidR="002838D9" w:rsidRPr="001434B1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879E4" w14:textId="20143FCE" w:rsidR="00612EFF" w:rsidRDefault="00612EFF" w:rsidP="0030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90090" w14:textId="77777777" w:rsidR="002838D9" w:rsidRPr="006B6FDD" w:rsidRDefault="002838D9" w:rsidP="002838D9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 w:val="0"/>
                <w:bCs w:val="0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75AE6" w14:textId="2B4A4D42" w:rsidR="005C35A1" w:rsidRPr="001434B1" w:rsidRDefault="00F50AD6" w:rsidP="0030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F50AD6">
              <w:rPr>
                <w:rFonts w:asciiTheme="majorBidi" w:hAnsiTheme="majorBidi" w:cstheme="majorBidi"/>
                <w:sz w:val="23"/>
                <w:szCs w:val="23"/>
              </w:rPr>
              <w:t>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6E114" w14:textId="77777777" w:rsidR="002838D9" w:rsidRPr="001434B1" w:rsidRDefault="002838D9" w:rsidP="002838D9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A58697" w14:textId="65E72808" w:rsidR="002838D9" w:rsidRPr="001434B1" w:rsidRDefault="005C35A1" w:rsidP="0030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  <w:r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295641" w14:textId="77777777" w:rsidR="002838D9" w:rsidRPr="001434B1" w:rsidRDefault="002838D9" w:rsidP="002838D9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3"/>
                <w:szCs w:val="23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DEB7C8" w14:textId="370989EF" w:rsidR="008365FD" w:rsidRPr="001434B1" w:rsidRDefault="002D1088" w:rsidP="00304A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2D1088">
              <w:rPr>
                <w:rFonts w:asciiTheme="majorBidi" w:hAnsiTheme="majorBidi" w:cstheme="majorBidi"/>
                <w:sz w:val="23"/>
                <w:szCs w:val="23"/>
              </w:rPr>
              <w:t>62</w:t>
            </w:r>
          </w:p>
        </w:tc>
      </w:tr>
      <w:tr w:rsidR="002838D9" w:rsidRPr="00A31155" w14:paraId="77009645" w14:textId="77777777" w:rsidTr="00EF527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540B139B" w14:textId="77777777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โอน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BFCB9" w14:textId="1A8113CC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3F5F0E">
              <w:rPr>
                <w:rFonts w:asciiTheme="majorBidi" w:hAnsiTheme="majorBidi" w:cstheme="majorBidi"/>
                <w:sz w:val="23"/>
                <w:szCs w:val="23"/>
              </w:rPr>
              <w:t xml:space="preserve">86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B0FC3" w14:textId="77777777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87B6B" w14:textId="52B072B4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3F5F0E">
              <w:rPr>
                <w:rFonts w:asciiTheme="majorBidi" w:hAnsiTheme="majorBidi" w:cstheme="majorBidi"/>
                <w:sz w:val="23"/>
                <w:szCs w:val="23"/>
              </w:rPr>
              <w:t xml:space="preserve"> 51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E3679A" w14:textId="77777777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0A4D78" w14:textId="226D1CC5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  <w:r w:rsidRPr="003F5F0E">
              <w:rPr>
                <w:rFonts w:asciiTheme="majorBidi" w:hAnsiTheme="majorBidi" w:cstheme="majorBidi"/>
                <w:sz w:val="23"/>
                <w:szCs w:val="23"/>
              </w:rPr>
              <w:t xml:space="preserve"> 664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4ADC38" w14:textId="6A55A089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EF3233" w14:textId="4170D8C0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3F5F0E">
              <w:rPr>
                <w:rFonts w:asciiTheme="majorBidi" w:hAnsiTheme="majorBidi" w:cstheme="majorBidi"/>
                <w:sz w:val="23"/>
                <w:szCs w:val="23"/>
              </w:rPr>
              <w:t xml:space="preserve"> 661 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65B0E8" w14:textId="44FEC2A9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0A114" w14:textId="5325DC8F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3F5F0E">
              <w:rPr>
                <w:rFonts w:asciiTheme="majorBidi" w:hAnsiTheme="majorBidi" w:cstheme="majorBidi"/>
                <w:sz w:val="23"/>
                <w:szCs w:val="23"/>
              </w:rPr>
              <w:t xml:space="preserve"> 73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704C36" w14:textId="6B10A602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8AC8E" w14:textId="33427CD7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3F5F0E">
              <w:rPr>
                <w:rFonts w:asciiTheme="majorBidi" w:hAnsiTheme="majorBidi" w:cstheme="majorBidi"/>
                <w:sz w:val="23"/>
                <w:szCs w:val="23"/>
              </w:rPr>
              <w:t xml:space="preserve">2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07DA8" w14:textId="77777777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1671B" w14:textId="17F7F2A3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3F5F0E">
              <w:rPr>
                <w:rFonts w:asciiTheme="majorBidi" w:hAnsiTheme="majorBidi" w:cstheme="majorBidi"/>
                <w:sz w:val="23"/>
                <w:szCs w:val="23"/>
              </w:rPr>
              <w:t xml:space="preserve"> 486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D3ED1" w14:textId="4C622FCE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FA0C1" w14:textId="633818F7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F5F0E">
              <w:rPr>
                <w:rFonts w:asciiTheme="majorBidi" w:hAnsiTheme="majorBidi" w:cstheme="majorBidi"/>
                <w:sz w:val="23"/>
                <w:szCs w:val="23"/>
              </w:rPr>
              <w:t xml:space="preserve"> (2,048)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56FB3C" w14:textId="293A023E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0EEA9" w14:textId="0FBE7C2A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3F5F0E">
              <w:rPr>
                <w:rFonts w:asciiTheme="majorBidi" w:hAnsiTheme="majorBidi" w:cstheme="majorBidi"/>
                <w:sz w:val="23"/>
                <w:szCs w:val="23"/>
              </w:rPr>
              <w:t xml:space="preserve"> (25)</w:t>
            </w:r>
          </w:p>
        </w:tc>
      </w:tr>
      <w:tr w:rsidR="002838D9" w:rsidRPr="00A31155" w14:paraId="01D6F23C" w14:textId="77777777" w:rsidTr="00A20572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6C91BCD7" w14:textId="77777777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0673FA" w14:textId="14137EB8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BF8A4" w14:textId="77777777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E759C" w14:textId="1914BE59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12A6D5" w14:textId="77777777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705F5" w14:textId="145B28FA" w:rsidR="002838D9" w:rsidRPr="006B6FDD" w:rsidRDefault="00B654A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654A9">
              <w:rPr>
                <w:rFonts w:asciiTheme="majorBidi" w:hAnsiTheme="majorBidi" w:cstheme="majorBidi"/>
                <w:sz w:val="23"/>
                <w:szCs w:val="23"/>
              </w:rPr>
              <w:t>(60)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CC53E9" w14:textId="77777777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BBC533" w14:textId="0F78C48C" w:rsidR="002838D9" w:rsidRPr="006B6FDD" w:rsidRDefault="00B654A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654A9">
              <w:rPr>
                <w:rFonts w:asciiTheme="majorBidi" w:hAnsiTheme="majorBidi" w:cstheme="majorBidi"/>
                <w:sz w:val="23"/>
                <w:szCs w:val="23"/>
              </w:rPr>
              <w:t>(291)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8E7CF" w14:textId="77777777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19F1A" w14:textId="6C06F386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A20572">
              <w:rPr>
                <w:rFonts w:asciiTheme="majorBidi" w:hAnsiTheme="majorBidi" w:cstheme="majorBidi"/>
                <w:sz w:val="23"/>
                <w:szCs w:val="23"/>
              </w:rPr>
              <w:t>(98)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B19D6A" w14:textId="77777777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098FD" w14:textId="0A604B3E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</w:rPr>
              <w:t>(37)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A0591" w14:textId="77777777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24557B" w14:textId="300D0432" w:rsidR="002838D9" w:rsidRPr="006B6FDD" w:rsidRDefault="002065F5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2065F5">
              <w:rPr>
                <w:rFonts w:asciiTheme="majorBidi" w:hAnsiTheme="majorBidi" w:cstheme="majorBidi"/>
                <w:sz w:val="23"/>
                <w:szCs w:val="23"/>
              </w:rPr>
              <w:t>(46)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0264D" w14:textId="77777777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FA30EA" w14:textId="686B02B6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334BC9" w14:textId="77777777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EF427F" w14:textId="060219B0" w:rsidR="002838D9" w:rsidRPr="006B6FDD" w:rsidRDefault="005F284C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F284C">
              <w:rPr>
                <w:rFonts w:asciiTheme="majorBidi" w:hAnsiTheme="majorBidi" w:cstheme="majorBidi"/>
                <w:sz w:val="23"/>
                <w:szCs w:val="23"/>
              </w:rPr>
              <w:t>(532)</w:t>
            </w:r>
          </w:p>
        </w:tc>
      </w:tr>
      <w:tr w:rsidR="002838D9" w:rsidRPr="00A31155" w14:paraId="0355D5C1" w14:textId="77777777" w:rsidTr="00A761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2E179115" w14:textId="77777777" w:rsidR="002838D9" w:rsidRPr="006B6FDD" w:rsidRDefault="002838D9" w:rsidP="002838D9">
            <w:pPr>
              <w:spacing w:line="240" w:lineRule="auto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  <w:cs/>
              </w:rPr>
              <w:t>ผลต่างจากการแปลงค่างบการเงิน</w:t>
            </w: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5AFB1" w14:textId="0E953D6E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1FAB6" w14:textId="77777777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8BD0B0" w14:textId="38FCCB6F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D1CF19" w14:textId="77777777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02BFC9" w14:textId="6BD78589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</w:rPr>
              <w:t>(5)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4435B" w14:textId="77777777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8E2E2" w14:textId="0F01A7F5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1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</w:rPr>
              <w:t>(4)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C4D65C" w14:textId="77777777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07497" w14:textId="148C8A79" w:rsidR="002838D9" w:rsidRPr="006B6FDD" w:rsidRDefault="00612EFF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612EFF">
              <w:rPr>
                <w:rFonts w:asciiTheme="majorBidi" w:hAnsiTheme="majorBidi" w:cstheme="majorBidi"/>
                <w:sz w:val="23"/>
                <w:szCs w:val="23"/>
              </w:rPr>
              <w:t>(2)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5B7B8" w14:textId="77777777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5F923" w14:textId="4B4A41B4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EF5278">
              <w:rPr>
                <w:rFonts w:asciiTheme="majorBidi" w:hAnsiTheme="majorBidi" w:cstheme="majorBidi"/>
                <w:sz w:val="23"/>
                <w:szCs w:val="23"/>
              </w:rPr>
              <w:t>(1)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73B81E" w14:textId="77777777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B08E1" w14:textId="44678148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6B6FDD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405922" w14:textId="77777777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A84C70" w14:textId="2317DF92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sz w:val="23"/>
                <w:szCs w:val="23"/>
              </w:rPr>
              <w:t>(12)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92B6C" w14:textId="77777777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5393B1" w14:textId="2AB3ABD2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C31E07">
              <w:rPr>
                <w:rFonts w:asciiTheme="majorBidi" w:hAnsiTheme="majorBidi" w:cstheme="majorBidi"/>
                <w:sz w:val="23"/>
                <w:szCs w:val="23"/>
              </w:rPr>
              <w:t>(27)</w:t>
            </w:r>
          </w:p>
        </w:tc>
      </w:tr>
      <w:tr w:rsidR="002838D9" w:rsidRPr="00A31155" w14:paraId="1D54A859" w14:textId="77777777" w:rsidTr="00A761D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81"/>
        </w:trPr>
        <w:tc>
          <w:tcPr>
            <w:tcW w:w="2736" w:type="dxa"/>
            <w:tcBorders>
              <w:top w:val="nil"/>
              <w:left w:val="nil"/>
              <w:bottom w:val="nil"/>
              <w:right w:val="nil"/>
            </w:tcBorders>
          </w:tcPr>
          <w:p w14:paraId="0EF60889" w14:textId="2BCBAC71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6B6FD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6B6FD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Pr="006B6FDD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6B6FD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</w:t>
            </w:r>
            <w:r w:rsidRPr="006B6FDD">
              <w:rPr>
                <w:rFonts w:asciiTheme="majorBidi" w:hAnsiTheme="majorBidi" w:cstheme="majorBidi" w:hint="cs"/>
                <w:b/>
                <w:bCs/>
                <w:sz w:val="23"/>
                <w:szCs w:val="23"/>
                <w:cs/>
              </w:rPr>
              <w:t>7</w:t>
            </w: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B224D2" w14:textId="2A262F9F" w:rsidR="002838D9" w:rsidRPr="00D247AE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D247A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4,163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B56D8" w14:textId="77777777" w:rsidR="002838D9" w:rsidRPr="00D247AE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7F6C0B" w14:textId="43204220" w:rsidR="002838D9" w:rsidRPr="00D247AE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D247A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129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60B817" w14:textId="77777777" w:rsidR="002838D9" w:rsidRPr="00D247AE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8318E2" w14:textId="6F38F094" w:rsidR="002838D9" w:rsidRPr="00D247AE" w:rsidRDefault="001832B6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832B6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16,844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E575E" w14:textId="71FC9A85" w:rsidR="002838D9" w:rsidRPr="00D247AE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4A6CA5" w14:textId="77F3BF08" w:rsidR="002838D9" w:rsidRPr="00D247AE" w:rsidRDefault="00E4611E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E4611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18,102</w:t>
            </w:r>
          </w:p>
        </w:tc>
        <w:tc>
          <w:tcPr>
            <w:tcW w:w="2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6B1F5" w14:textId="02C0D44F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55F0CC" w14:textId="05C8066E" w:rsidR="002838D9" w:rsidRPr="006B6FDD" w:rsidRDefault="00013E75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13E7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2,810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03B86D" w14:textId="78BD8A97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C6D9E2" w14:textId="630E4CEB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D668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391 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173FE" w14:textId="1A7ACA67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EB964B" w14:textId="2E00DB37" w:rsidR="002838D9" w:rsidRPr="006B6FDD" w:rsidRDefault="002065F5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065F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8,539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16582" w14:textId="6DD0E0A7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FCFF0CA" w14:textId="2CE5B6C6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8D6688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 809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553094" w14:textId="3174D67F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356445" w14:textId="283E91A4" w:rsidR="002838D9" w:rsidRPr="006B6FDD" w:rsidRDefault="002065F5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2065F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51,787</w:t>
            </w:r>
          </w:p>
        </w:tc>
      </w:tr>
      <w:tr w:rsidR="002838D9" w:rsidRPr="00A31155" w14:paraId="30BA61E3" w14:textId="77777777" w:rsidTr="0069128E">
        <w:trPr>
          <w:trHeight w:val="67"/>
        </w:trPr>
        <w:tc>
          <w:tcPr>
            <w:tcW w:w="2736" w:type="dxa"/>
          </w:tcPr>
          <w:p w14:paraId="06877038" w14:textId="77777777" w:rsidR="002838D9" w:rsidRPr="006B6FDD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1078" w:type="dxa"/>
          </w:tcPr>
          <w:p w14:paraId="14E8DA8E" w14:textId="77777777" w:rsidR="002838D9" w:rsidRPr="00D247AE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441534A1" w14:textId="77777777" w:rsidR="002838D9" w:rsidRPr="00D247AE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79" w:type="dxa"/>
          </w:tcPr>
          <w:p w14:paraId="7C90E36B" w14:textId="77777777" w:rsidR="002838D9" w:rsidRPr="00D247AE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08" w:right="-3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5D718564" w14:textId="77777777" w:rsidR="002838D9" w:rsidRPr="00D247AE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194" w:type="dxa"/>
          </w:tcPr>
          <w:p w14:paraId="6717418A" w14:textId="77777777" w:rsidR="002838D9" w:rsidRPr="00D247AE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36" w:type="dxa"/>
          </w:tcPr>
          <w:p w14:paraId="023A40C6" w14:textId="77777777" w:rsidR="002838D9" w:rsidRPr="00D247AE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80" w:type="dxa"/>
          </w:tcPr>
          <w:p w14:paraId="0FD3A627" w14:textId="77777777" w:rsidR="002838D9" w:rsidRPr="00D247AE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241" w:type="dxa"/>
          </w:tcPr>
          <w:p w14:paraId="4599DED1" w14:textId="77777777" w:rsidR="002838D9" w:rsidRPr="00A31155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5" w:type="dxa"/>
          </w:tcPr>
          <w:p w14:paraId="3B05CEB2" w14:textId="77777777" w:rsidR="002838D9" w:rsidRPr="00A31155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68D7432D" w14:textId="77777777" w:rsidR="002838D9" w:rsidRPr="00A31155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2538FE40" w14:textId="77777777" w:rsidR="002838D9" w:rsidRPr="00A31155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9" w:type="dxa"/>
          </w:tcPr>
          <w:p w14:paraId="167E9C1E" w14:textId="77777777" w:rsidR="002838D9" w:rsidRPr="00A31155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7" w:type="dxa"/>
          </w:tcPr>
          <w:p w14:paraId="1237ED96" w14:textId="77777777" w:rsidR="002838D9" w:rsidRPr="00A31155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236" w:type="dxa"/>
          </w:tcPr>
          <w:p w14:paraId="06A2604C" w14:textId="77777777" w:rsidR="002838D9" w:rsidRPr="00A31155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</w:tcPr>
          <w:p w14:paraId="1E54FE0E" w14:textId="77777777" w:rsidR="002838D9" w:rsidRPr="00A31155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236" w:type="dxa"/>
          </w:tcPr>
          <w:p w14:paraId="3DA32CA3" w14:textId="77777777" w:rsidR="002838D9" w:rsidRPr="00A31155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3" w:type="dxa"/>
          </w:tcPr>
          <w:p w14:paraId="37F442FB" w14:textId="77777777" w:rsidR="002838D9" w:rsidRPr="00A31155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2838D9" w:rsidRPr="009F230F" w14:paraId="21483246" w14:textId="77777777" w:rsidTr="00A761D6">
        <w:trPr>
          <w:trHeight w:val="20"/>
        </w:trPr>
        <w:tc>
          <w:tcPr>
            <w:tcW w:w="2736" w:type="dxa"/>
          </w:tcPr>
          <w:p w14:paraId="6E255C77" w14:textId="71EFB99F" w:rsidR="002838D9" w:rsidRPr="00FF376C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2"/>
                <w:szCs w:val="22"/>
                <w:cs/>
              </w:rPr>
            </w:pPr>
            <w:r w:rsidRPr="00FF376C">
              <w:rPr>
                <w:rFonts w:asciiTheme="majorBidi" w:hAnsiTheme="majorBidi" w:cstheme="majorBidi" w:hint="cs"/>
                <w:b/>
                <w:bCs/>
                <w:i/>
                <w:iCs/>
                <w:spacing w:val="-6"/>
                <w:sz w:val="22"/>
                <w:szCs w:val="22"/>
                <w:cs/>
              </w:rPr>
              <w:lastRenderedPageBreak/>
              <w:t>ค่าเสื่อมราคาสะสมและขาดทุนจากการด้อยค่า</w:t>
            </w:r>
          </w:p>
        </w:tc>
        <w:tc>
          <w:tcPr>
            <w:tcW w:w="1078" w:type="dxa"/>
          </w:tcPr>
          <w:p w14:paraId="2A594375" w14:textId="77777777" w:rsidR="002838D9" w:rsidRPr="00FF376C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D7DADA8" w14:textId="77777777" w:rsidR="002838D9" w:rsidRPr="00FF376C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</w:tcPr>
          <w:p w14:paraId="197BCAD1" w14:textId="77777777" w:rsidR="002838D9" w:rsidRPr="00FF376C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D208406" w14:textId="77777777" w:rsidR="002838D9" w:rsidRPr="00FF376C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</w:tcPr>
          <w:p w14:paraId="2375BAB0" w14:textId="77777777" w:rsidR="002838D9" w:rsidRPr="00FF376C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7687C9FA" w14:textId="77777777" w:rsidR="002838D9" w:rsidRPr="00FF376C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25C6611" w14:textId="77777777" w:rsidR="002838D9" w:rsidRPr="00FF376C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</w:tcPr>
          <w:p w14:paraId="3DC489E5" w14:textId="77777777" w:rsidR="002838D9" w:rsidRPr="00FF376C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5" w:type="dxa"/>
          </w:tcPr>
          <w:p w14:paraId="37EAE95D" w14:textId="77777777" w:rsidR="002838D9" w:rsidRPr="00FF376C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A076016" w14:textId="77777777" w:rsidR="002838D9" w:rsidRPr="00FF376C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7FE1AE4" w14:textId="77777777" w:rsidR="002838D9" w:rsidRPr="00FF376C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</w:tcPr>
          <w:p w14:paraId="0A5A49B7" w14:textId="77777777" w:rsidR="002838D9" w:rsidRPr="00FF376C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</w:tcPr>
          <w:p w14:paraId="44CA9D63" w14:textId="77777777" w:rsidR="002838D9" w:rsidRPr="00FF376C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2C04C9BD" w14:textId="77777777" w:rsidR="002838D9" w:rsidRPr="00FF376C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EBC2B48" w14:textId="77777777" w:rsidR="002838D9" w:rsidRPr="00FF376C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3D537E8" w14:textId="77777777" w:rsidR="002838D9" w:rsidRPr="00FF376C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</w:tcPr>
          <w:p w14:paraId="45CE9573" w14:textId="77777777" w:rsidR="002838D9" w:rsidRPr="00FF376C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838D9" w:rsidRPr="009F230F" w14:paraId="55FD309D" w14:textId="77777777" w:rsidTr="00A761D6">
        <w:trPr>
          <w:trHeight w:val="20"/>
        </w:trPr>
        <w:tc>
          <w:tcPr>
            <w:tcW w:w="2736" w:type="dxa"/>
          </w:tcPr>
          <w:p w14:paraId="3CCCFDF3" w14:textId="7CB2C56E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ณ วันที่ </w:t>
            </w:r>
            <w:r w:rsidRPr="00221F12">
              <w:rPr>
                <w:rFonts w:asciiTheme="majorBidi" w:hAnsiTheme="majorBidi" w:cstheme="majorBidi"/>
                <w:sz w:val="22"/>
                <w:szCs w:val="22"/>
              </w:rPr>
              <w:t xml:space="preserve">1 </w:t>
            </w:r>
            <w:r w:rsidRPr="00221F1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มกราคม </w:t>
            </w:r>
            <w:r w:rsidRPr="00221F12">
              <w:rPr>
                <w:rFonts w:asciiTheme="majorBidi" w:hAnsiTheme="majorBidi" w:cstheme="majorBidi"/>
                <w:sz w:val="22"/>
                <w:szCs w:val="22"/>
              </w:rPr>
              <w:t>256</w:t>
            </w:r>
            <w:r w:rsidRPr="00221F12">
              <w:rPr>
                <w:rFonts w:asciiTheme="majorBidi" w:hAnsiTheme="majorBidi" w:cstheme="majorBidi" w:hint="cs"/>
                <w:sz w:val="22"/>
                <w:szCs w:val="22"/>
                <w:cs/>
              </w:rPr>
              <w:t>6</w:t>
            </w:r>
          </w:p>
        </w:tc>
        <w:tc>
          <w:tcPr>
            <w:tcW w:w="1078" w:type="dxa"/>
          </w:tcPr>
          <w:p w14:paraId="1F371824" w14:textId="59A07FA4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fldChar w:fldCharType="begin"/>
            </w:r>
            <w:r w:rsidRPr="00221F12">
              <w:rPr>
                <w:rFonts w:asciiTheme="majorBidi" w:hAnsiTheme="majorBidi" w:cstheme="majorBidi"/>
                <w:sz w:val="22"/>
                <w:szCs w:val="22"/>
              </w:rPr>
              <w:instrText xml:space="preserve"> =SUM(ABOVE) </w:instrText>
            </w:r>
            <w:r w:rsidRPr="00221F12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221F12">
              <w:rPr>
                <w:rFonts w:asciiTheme="majorBidi" w:hAnsiTheme="majorBidi" w:cstheme="majorBidi"/>
                <w:sz w:val="22"/>
                <w:szCs w:val="22"/>
              </w:rPr>
              <w:t>399</w:t>
            </w:r>
            <w:r w:rsidRPr="00221F12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1FA5CDC9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</w:tcPr>
          <w:p w14:paraId="36D44E0B" w14:textId="280B381C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27</w:t>
            </w:r>
          </w:p>
        </w:tc>
        <w:tc>
          <w:tcPr>
            <w:tcW w:w="236" w:type="dxa"/>
          </w:tcPr>
          <w:p w14:paraId="09C2D46A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</w:tcPr>
          <w:p w14:paraId="125BA6E0" w14:textId="73F7D4C4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8,030</w:t>
            </w:r>
          </w:p>
        </w:tc>
        <w:tc>
          <w:tcPr>
            <w:tcW w:w="236" w:type="dxa"/>
          </w:tcPr>
          <w:p w14:paraId="611D93F9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6C2A4ED" w14:textId="73BD29A6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fldChar w:fldCharType="begin"/>
            </w:r>
            <w:r w:rsidRPr="00221F12">
              <w:rPr>
                <w:rFonts w:asciiTheme="majorBidi" w:hAnsiTheme="majorBidi" w:cstheme="majorBidi"/>
                <w:sz w:val="22"/>
                <w:szCs w:val="22"/>
              </w:rPr>
              <w:instrText xml:space="preserve"> =SUM(ABOVE) </w:instrText>
            </w:r>
            <w:r w:rsidRPr="00221F12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221F12">
              <w:rPr>
                <w:rFonts w:asciiTheme="majorBidi" w:hAnsiTheme="majorBidi" w:cstheme="majorBidi"/>
                <w:sz w:val="22"/>
                <w:szCs w:val="22"/>
              </w:rPr>
              <w:t>11,209</w:t>
            </w:r>
            <w:r w:rsidRPr="00221F12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241" w:type="dxa"/>
          </w:tcPr>
          <w:p w14:paraId="343E0066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5" w:type="dxa"/>
          </w:tcPr>
          <w:p w14:paraId="49A21CE6" w14:textId="3185E516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fldChar w:fldCharType="begin"/>
            </w:r>
            <w:r w:rsidRPr="00221F12">
              <w:rPr>
                <w:rFonts w:asciiTheme="majorBidi" w:hAnsiTheme="majorBidi" w:cstheme="majorBidi"/>
                <w:sz w:val="22"/>
                <w:szCs w:val="22"/>
              </w:rPr>
              <w:instrText xml:space="preserve"> =SUM(ABOVE) </w:instrText>
            </w:r>
            <w:r w:rsidRPr="00221F12">
              <w:rPr>
                <w:rFonts w:asciiTheme="majorBidi" w:hAnsiTheme="majorBidi" w:cstheme="majorBidi"/>
                <w:sz w:val="22"/>
                <w:szCs w:val="22"/>
              </w:rPr>
              <w:fldChar w:fldCharType="separate"/>
            </w:r>
            <w:r w:rsidRPr="00221F12">
              <w:rPr>
                <w:rFonts w:asciiTheme="majorBidi" w:hAnsiTheme="majorBidi" w:cstheme="majorBidi"/>
                <w:noProof/>
                <w:sz w:val="22"/>
                <w:szCs w:val="22"/>
              </w:rPr>
              <w:t>2,095</w:t>
            </w:r>
            <w:r w:rsidRPr="00221F12">
              <w:rPr>
                <w:rFonts w:asciiTheme="majorBidi" w:hAnsiTheme="majorBidi" w:cstheme="majorBidi"/>
                <w:sz w:val="22"/>
                <w:szCs w:val="22"/>
              </w:rPr>
              <w:fldChar w:fldCharType="end"/>
            </w:r>
          </w:p>
        </w:tc>
        <w:tc>
          <w:tcPr>
            <w:tcW w:w="236" w:type="dxa"/>
          </w:tcPr>
          <w:p w14:paraId="6B3B8735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5BEEC6B" w14:textId="6A10B9B3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noProof/>
                <w:sz w:val="22"/>
                <w:szCs w:val="22"/>
              </w:rPr>
              <w:fldChar w:fldCharType="begin"/>
            </w:r>
            <w:r w:rsidRPr="00221F12">
              <w:rPr>
                <w:rFonts w:asciiTheme="majorBidi" w:hAnsiTheme="majorBidi" w:cstheme="majorBidi"/>
                <w:noProof/>
                <w:sz w:val="22"/>
                <w:szCs w:val="22"/>
              </w:rPr>
              <w:instrText xml:space="preserve"> =SUM(ABOVE) </w:instrText>
            </w:r>
            <w:r w:rsidRPr="00221F12">
              <w:rPr>
                <w:rFonts w:asciiTheme="majorBidi" w:hAnsiTheme="majorBidi" w:cstheme="majorBidi"/>
                <w:noProof/>
                <w:sz w:val="22"/>
                <w:szCs w:val="22"/>
              </w:rPr>
              <w:fldChar w:fldCharType="separate"/>
            </w:r>
            <w:r w:rsidRPr="00221F12">
              <w:rPr>
                <w:rFonts w:asciiTheme="majorBidi" w:hAnsiTheme="majorBidi" w:cstheme="majorBidi"/>
                <w:noProof/>
                <w:sz w:val="22"/>
                <w:szCs w:val="22"/>
              </w:rPr>
              <w:t>407</w:t>
            </w:r>
            <w:r w:rsidRPr="00221F12">
              <w:rPr>
                <w:rFonts w:asciiTheme="majorBidi" w:hAnsiTheme="majorBidi" w:cstheme="majorBidi"/>
                <w:noProof/>
                <w:sz w:val="22"/>
                <w:szCs w:val="22"/>
              </w:rPr>
              <w:fldChar w:fldCharType="end"/>
            </w:r>
          </w:p>
        </w:tc>
        <w:tc>
          <w:tcPr>
            <w:tcW w:w="239" w:type="dxa"/>
          </w:tcPr>
          <w:p w14:paraId="6880C1ED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</w:tcPr>
          <w:p w14:paraId="2E9C8102" w14:textId="056AF594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3,864</w:t>
            </w:r>
          </w:p>
        </w:tc>
        <w:tc>
          <w:tcPr>
            <w:tcW w:w="236" w:type="dxa"/>
          </w:tcPr>
          <w:p w14:paraId="450DF062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2CBC475" w14:textId="28A12393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</w:p>
        </w:tc>
        <w:tc>
          <w:tcPr>
            <w:tcW w:w="236" w:type="dxa"/>
          </w:tcPr>
          <w:p w14:paraId="1E3C82B7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</w:tcPr>
          <w:p w14:paraId="126F6187" w14:textId="1BC5F3C1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26,031</w:t>
            </w:r>
          </w:p>
        </w:tc>
      </w:tr>
      <w:tr w:rsidR="002838D9" w:rsidRPr="009F230F" w14:paraId="5E8000CE" w14:textId="77777777" w:rsidTr="00A761D6">
        <w:trPr>
          <w:trHeight w:val="20"/>
        </w:trPr>
        <w:tc>
          <w:tcPr>
            <w:tcW w:w="2736" w:type="dxa"/>
          </w:tcPr>
          <w:p w14:paraId="14E0CA0A" w14:textId="7FB50AC4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78" w:type="dxa"/>
          </w:tcPr>
          <w:p w14:paraId="0EB3A3CC" w14:textId="0A30C9BF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42</w:t>
            </w:r>
          </w:p>
        </w:tc>
        <w:tc>
          <w:tcPr>
            <w:tcW w:w="236" w:type="dxa"/>
          </w:tcPr>
          <w:p w14:paraId="1C9F8B80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</w:tcPr>
          <w:p w14:paraId="2FB75E6E" w14:textId="1762E736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28AE6CE4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</w:tcPr>
          <w:p w14:paraId="469432E1" w14:textId="4137B0CC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642</w:t>
            </w:r>
          </w:p>
        </w:tc>
        <w:tc>
          <w:tcPr>
            <w:tcW w:w="236" w:type="dxa"/>
          </w:tcPr>
          <w:p w14:paraId="3E70C997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7F27642" w14:textId="0D572CE4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1,020</w:t>
            </w:r>
          </w:p>
        </w:tc>
        <w:tc>
          <w:tcPr>
            <w:tcW w:w="241" w:type="dxa"/>
          </w:tcPr>
          <w:p w14:paraId="7BAF71A1" w14:textId="77777777" w:rsidR="002838D9" w:rsidRPr="00221F12" w:rsidRDefault="002838D9" w:rsidP="002838D9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075" w:type="dxa"/>
          </w:tcPr>
          <w:p w14:paraId="14A71B69" w14:textId="1C732C4F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157</w:t>
            </w:r>
          </w:p>
        </w:tc>
        <w:tc>
          <w:tcPr>
            <w:tcW w:w="236" w:type="dxa"/>
          </w:tcPr>
          <w:p w14:paraId="69D3509A" w14:textId="77777777" w:rsidR="002838D9" w:rsidRPr="00221F12" w:rsidRDefault="002838D9" w:rsidP="002838D9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080" w:type="dxa"/>
          </w:tcPr>
          <w:p w14:paraId="6AC80C65" w14:textId="49719D5F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15</w:t>
            </w:r>
          </w:p>
        </w:tc>
        <w:tc>
          <w:tcPr>
            <w:tcW w:w="239" w:type="dxa"/>
          </w:tcPr>
          <w:p w14:paraId="1790607A" w14:textId="77777777" w:rsidR="002838D9" w:rsidRPr="00221F12" w:rsidRDefault="002838D9" w:rsidP="002838D9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077" w:type="dxa"/>
          </w:tcPr>
          <w:p w14:paraId="18D1DD72" w14:textId="29EA937F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519</w:t>
            </w:r>
          </w:p>
        </w:tc>
        <w:tc>
          <w:tcPr>
            <w:tcW w:w="236" w:type="dxa"/>
          </w:tcPr>
          <w:p w14:paraId="46292FF0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520D5A4" w14:textId="71218732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7B0CB0C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</w:tcPr>
          <w:p w14:paraId="646A565C" w14:textId="45F472DD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2,395</w:t>
            </w:r>
          </w:p>
        </w:tc>
      </w:tr>
      <w:tr w:rsidR="002838D9" w:rsidRPr="009F230F" w14:paraId="4273648C" w14:textId="77777777" w:rsidTr="00A761D6">
        <w:trPr>
          <w:trHeight w:val="20"/>
        </w:trPr>
        <w:tc>
          <w:tcPr>
            <w:tcW w:w="2736" w:type="dxa"/>
          </w:tcPr>
          <w:p w14:paraId="6FABC290" w14:textId="270AC591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 w:hint="cs"/>
                <w:sz w:val="22"/>
                <w:szCs w:val="22"/>
                <w:cs/>
              </w:rPr>
              <w:t>ขาดทุนจากการด้อยค่า</w:t>
            </w:r>
          </w:p>
        </w:tc>
        <w:tc>
          <w:tcPr>
            <w:tcW w:w="1078" w:type="dxa"/>
          </w:tcPr>
          <w:p w14:paraId="2B540573" w14:textId="3FAC62CF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161DF6C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</w:tcPr>
          <w:p w14:paraId="32C5197D" w14:textId="5B33442D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E6F8F6D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</w:tcPr>
          <w:p w14:paraId="28DE1939" w14:textId="0ED409F6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B7A6444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1656642" w14:textId="3CBFFBE0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</w:tcPr>
          <w:p w14:paraId="3A10DEFF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5" w:type="dxa"/>
          </w:tcPr>
          <w:p w14:paraId="3447C17E" w14:textId="125507DD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3FD6C4FB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D4FB298" w14:textId="2C972CF1" w:rsidR="002838D9" w:rsidRPr="00221F12" w:rsidRDefault="002838D9" w:rsidP="00612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658329CA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</w:tcPr>
          <w:p w14:paraId="73E7098A" w14:textId="32F6926A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36" w:type="dxa"/>
          </w:tcPr>
          <w:p w14:paraId="0165E733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D6350F1" w14:textId="32E9609C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2624F6FC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</w:tcPr>
          <w:p w14:paraId="7323E0C9" w14:textId="3BD6F2B6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2838D9" w:rsidRPr="009F230F" w14:paraId="00AC7561" w14:textId="77777777" w:rsidTr="00A761D6">
        <w:trPr>
          <w:trHeight w:val="20"/>
        </w:trPr>
        <w:tc>
          <w:tcPr>
            <w:tcW w:w="2736" w:type="dxa"/>
          </w:tcPr>
          <w:p w14:paraId="7CB50DD9" w14:textId="634A0046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1078" w:type="dxa"/>
          </w:tcPr>
          <w:p w14:paraId="48E1350B" w14:textId="402A101A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36" w:type="dxa"/>
          </w:tcPr>
          <w:p w14:paraId="02BCC08A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</w:tcPr>
          <w:p w14:paraId="1E3323EF" w14:textId="28B88313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(1)</w:t>
            </w:r>
          </w:p>
        </w:tc>
        <w:tc>
          <w:tcPr>
            <w:tcW w:w="236" w:type="dxa"/>
          </w:tcPr>
          <w:p w14:paraId="2AF64B57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</w:tcPr>
          <w:p w14:paraId="45B505F9" w14:textId="49892A45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CB2F23B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080393EF" w14:textId="2E278603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41" w:type="dxa"/>
          </w:tcPr>
          <w:p w14:paraId="0C4EEAC7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5" w:type="dxa"/>
          </w:tcPr>
          <w:p w14:paraId="4A919B8D" w14:textId="3D4CFEFA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4F094018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0ECCAB0" w14:textId="4DDE8726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07287FFB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</w:tcPr>
          <w:p w14:paraId="37C282F2" w14:textId="6CF39DD6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3C2651AF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5188343" w14:textId="58FAFD32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38706F44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</w:tcPr>
          <w:p w14:paraId="4C6959F2" w14:textId="2FD05B14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2838D9" w:rsidRPr="009F230F" w14:paraId="77512D74" w14:textId="77777777" w:rsidTr="00A761D6">
        <w:trPr>
          <w:trHeight w:val="20"/>
        </w:trPr>
        <w:tc>
          <w:tcPr>
            <w:tcW w:w="2736" w:type="dxa"/>
          </w:tcPr>
          <w:p w14:paraId="04D10BA6" w14:textId="0386E1DC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078" w:type="dxa"/>
          </w:tcPr>
          <w:p w14:paraId="62B8A4C3" w14:textId="0CCC459D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(6)</w:t>
            </w:r>
          </w:p>
        </w:tc>
        <w:tc>
          <w:tcPr>
            <w:tcW w:w="236" w:type="dxa"/>
          </w:tcPr>
          <w:p w14:paraId="6095B54A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</w:tcPr>
          <w:p w14:paraId="6A58B9A9" w14:textId="2EC58BED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8D78A2B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</w:tcPr>
          <w:p w14:paraId="2FDC848A" w14:textId="6DB46718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8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(169)</w:t>
            </w:r>
          </w:p>
        </w:tc>
        <w:tc>
          <w:tcPr>
            <w:tcW w:w="236" w:type="dxa"/>
          </w:tcPr>
          <w:p w14:paraId="39D571B5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C7802D9" w14:textId="0D80BFA6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(250)</w:t>
            </w:r>
          </w:p>
        </w:tc>
        <w:tc>
          <w:tcPr>
            <w:tcW w:w="241" w:type="dxa"/>
          </w:tcPr>
          <w:p w14:paraId="33120D5C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5" w:type="dxa"/>
          </w:tcPr>
          <w:p w14:paraId="569743AF" w14:textId="31B99F7B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(88)</w:t>
            </w:r>
          </w:p>
        </w:tc>
        <w:tc>
          <w:tcPr>
            <w:tcW w:w="236" w:type="dxa"/>
          </w:tcPr>
          <w:p w14:paraId="040C726F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C8EC857" w14:textId="4BCE3936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(27)</w:t>
            </w:r>
          </w:p>
        </w:tc>
        <w:tc>
          <w:tcPr>
            <w:tcW w:w="239" w:type="dxa"/>
          </w:tcPr>
          <w:p w14:paraId="3CA89E67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</w:tcPr>
          <w:p w14:paraId="2BD1A55E" w14:textId="59DE83E8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(24)</w:t>
            </w:r>
          </w:p>
        </w:tc>
        <w:tc>
          <w:tcPr>
            <w:tcW w:w="236" w:type="dxa"/>
          </w:tcPr>
          <w:p w14:paraId="24C1D9B9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BCA4821" w14:textId="22CA3A94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5A3DDD1F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</w:tcPr>
          <w:p w14:paraId="1258E4E0" w14:textId="0B399B3D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(564)</w:t>
            </w:r>
          </w:p>
        </w:tc>
      </w:tr>
      <w:tr w:rsidR="002838D9" w:rsidRPr="009F230F" w14:paraId="11623CC9" w14:textId="77777777" w:rsidTr="00A761D6">
        <w:trPr>
          <w:trHeight w:val="20"/>
        </w:trPr>
        <w:tc>
          <w:tcPr>
            <w:tcW w:w="2736" w:type="dxa"/>
          </w:tcPr>
          <w:p w14:paraId="63D5C378" w14:textId="7932ED12" w:rsidR="002838D9" w:rsidRPr="00221F12" w:rsidRDefault="002838D9" w:rsidP="002838D9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1AB8BEB8" w14:textId="2B7A3A78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(2)</w:t>
            </w:r>
          </w:p>
        </w:tc>
        <w:tc>
          <w:tcPr>
            <w:tcW w:w="236" w:type="dxa"/>
          </w:tcPr>
          <w:p w14:paraId="3C795071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150FD05A" w14:textId="2A826F7F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 w:hint="cs"/>
                <w:sz w:val="22"/>
                <w:szCs w:val="22"/>
                <w:cs/>
              </w:rPr>
              <w:t>1</w:t>
            </w:r>
          </w:p>
        </w:tc>
        <w:tc>
          <w:tcPr>
            <w:tcW w:w="236" w:type="dxa"/>
          </w:tcPr>
          <w:p w14:paraId="1AB8C33F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3D27045B" w14:textId="2A58FCBB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8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(2)</w:t>
            </w:r>
          </w:p>
        </w:tc>
        <w:tc>
          <w:tcPr>
            <w:tcW w:w="236" w:type="dxa"/>
          </w:tcPr>
          <w:p w14:paraId="1CDEE0F1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D6834C6" w14:textId="005AB8DB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(7)</w:t>
            </w:r>
          </w:p>
        </w:tc>
        <w:tc>
          <w:tcPr>
            <w:tcW w:w="241" w:type="dxa"/>
          </w:tcPr>
          <w:p w14:paraId="11BD64C0" w14:textId="77777777" w:rsidR="002838D9" w:rsidRPr="00221F12" w:rsidRDefault="002838D9" w:rsidP="002838D9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</w:tcPr>
          <w:p w14:paraId="29CEE4E8" w14:textId="44AD1C59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(5)</w:t>
            </w:r>
          </w:p>
        </w:tc>
        <w:tc>
          <w:tcPr>
            <w:tcW w:w="236" w:type="dxa"/>
          </w:tcPr>
          <w:p w14:paraId="013052E1" w14:textId="77777777" w:rsidR="002838D9" w:rsidRPr="00221F12" w:rsidRDefault="002838D9" w:rsidP="002838D9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5E836DD" w14:textId="764A9EC3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</w:tcPr>
          <w:p w14:paraId="288D8DCF" w14:textId="77777777" w:rsidR="002838D9" w:rsidRPr="00221F12" w:rsidRDefault="002838D9" w:rsidP="002838D9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5986151D" w14:textId="16F1DC80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(2)</w:t>
            </w:r>
          </w:p>
        </w:tc>
        <w:tc>
          <w:tcPr>
            <w:tcW w:w="236" w:type="dxa"/>
          </w:tcPr>
          <w:p w14:paraId="07E4EE5A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498ACFD" w14:textId="6CCBAFF5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20314BE4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1E39258C" w14:textId="398A8F25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(17)</w:t>
            </w:r>
          </w:p>
        </w:tc>
      </w:tr>
      <w:tr w:rsidR="002838D9" w:rsidRPr="009F230F" w14:paraId="525EB002" w14:textId="77777777" w:rsidTr="00A761D6">
        <w:trPr>
          <w:trHeight w:val="20"/>
        </w:trPr>
        <w:tc>
          <w:tcPr>
            <w:tcW w:w="2736" w:type="dxa"/>
          </w:tcPr>
          <w:p w14:paraId="00C2A518" w14:textId="3EA52D84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Pr="00221F1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6</w:t>
            </w: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</w:t>
            </w: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ja-JP"/>
              </w:rPr>
              <w:t xml:space="preserve">และ </w:t>
            </w:r>
          </w:p>
        </w:tc>
        <w:tc>
          <w:tcPr>
            <w:tcW w:w="1078" w:type="dxa"/>
          </w:tcPr>
          <w:p w14:paraId="4644346E" w14:textId="410BC634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19C27F8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14:paraId="1EB62964" w14:textId="49A10363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4D5EA211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4" w:type="dxa"/>
          </w:tcPr>
          <w:p w14:paraId="427C3D9E" w14:textId="7CEDCB66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3354AF44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2D48783" w14:textId="6795E7E3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1" w:type="dxa"/>
          </w:tcPr>
          <w:p w14:paraId="3E5F9531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75" w:type="dxa"/>
          </w:tcPr>
          <w:p w14:paraId="73EB4227" w14:textId="7B1ECC70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355CBB4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2D7483D8" w14:textId="6B35698A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9" w:type="dxa"/>
          </w:tcPr>
          <w:p w14:paraId="69F2CBEF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</w:tcPr>
          <w:p w14:paraId="22868131" w14:textId="39DCEB23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D1707D3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1793E705" w14:textId="3D13C0EC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36" w:type="dxa"/>
          </w:tcPr>
          <w:p w14:paraId="20127B97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3" w:type="dxa"/>
          </w:tcPr>
          <w:p w14:paraId="001C225B" w14:textId="770CB1F3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838D9" w:rsidRPr="009F230F" w14:paraId="46205508" w14:textId="77777777" w:rsidTr="00A761D6">
        <w:trPr>
          <w:trHeight w:val="20"/>
        </w:trPr>
        <w:tc>
          <w:tcPr>
            <w:tcW w:w="2736" w:type="dxa"/>
          </w:tcPr>
          <w:p w14:paraId="15932A5A" w14:textId="0333EB2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ja-JP"/>
              </w:rPr>
            </w:pP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ja-JP"/>
              </w:rPr>
              <w:t xml:space="preserve">   1 </w:t>
            </w: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  <w:lang w:eastAsia="ja-JP"/>
              </w:rPr>
              <w:t xml:space="preserve">มกราคม </w:t>
            </w: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ja-JP"/>
              </w:rPr>
              <w:t>256</w:t>
            </w:r>
            <w:r w:rsidRPr="00221F1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  <w:lang w:eastAsia="ja-JP"/>
              </w:rPr>
              <w:t>7</w:t>
            </w:r>
          </w:p>
        </w:tc>
        <w:tc>
          <w:tcPr>
            <w:tcW w:w="1078" w:type="dxa"/>
          </w:tcPr>
          <w:p w14:paraId="49CC7697" w14:textId="67694261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434</w:t>
            </w:r>
          </w:p>
        </w:tc>
        <w:tc>
          <w:tcPr>
            <w:tcW w:w="236" w:type="dxa"/>
          </w:tcPr>
          <w:p w14:paraId="43EE6C07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79" w:type="dxa"/>
          </w:tcPr>
          <w:p w14:paraId="2CB314F9" w14:textId="035C2A96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236" w:type="dxa"/>
          </w:tcPr>
          <w:p w14:paraId="6D38526C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4" w:type="dxa"/>
          </w:tcPr>
          <w:p w14:paraId="24BEDB64" w14:textId="7780C61D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8,501</w:t>
            </w:r>
          </w:p>
        </w:tc>
        <w:tc>
          <w:tcPr>
            <w:tcW w:w="236" w:type="dxa"/>
          </w:tcPr>
          <w:p w14:paraId="48F3635E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3C37F766" w14:textId="20F29350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11,972</w:t>
            </w:r>
          </w:p>
        </w:tc>
        <w:tc>
          <w:tcPr>
            <w:tcW w:w="241" w:type="dxa"/>
          </w:tcPr>
          <w:p w14:paraId="4A1ACD42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75" w:type="dxa"/>
          </w:tcPr>
          <w:p w14:paraId="01414894" w14:textId="41666196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2,159</w:t>
            </w:r>
          </w:p>
        </w:tc>
        <w:tc>
          <w:tcPr>
            <w:tcW w:w="236" w:type="dxa"/>
          </w:tcPr>
          <w:p w14:paraId="408A02F3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099FEC10" w14:textId="03A298D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395</w:t>
            </w:r>
          </w:p>
        </w:tc>
        <w:tc>
          <w:tcPr>
            <w:tcW w:w="239" w:type="dxa"/>
          </w:tcPr>
          <w:p w14:paraId="572FE133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</w:tcPr>
          <w:p w14:paraId="62DF54FD" w14:textId="70AE0E84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4,358</w:t>
            </w:r>
          </w:p>
        </w:tc>
        <w:tc>
          <w:tcPr>
            <w:tcW w:w="236" w:type="dxa"/>
          </w:tcPr>
          <w:p w14:paraId="2CCC6A98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</w:tcPr>
          <w:p w14:paraId="39220649" w14:textId="3CF869BB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</w:tcPr>
          <w:p w14:paraId="6957F9C8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3" w:type="dxa"/>
          </w:tcPr>
          <w:p w14:paraId="6F1650A2" w14:textId="26E083C4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27,846</w:t>
            </w:r>
          </w:p>
        </w:tc>
      </w:tr>
      <w:tr w:rsidR="002838D9" w:rsidRPr="009F230F" w14:paraId="48299C81" w14:textId="77777777" w:rsidTr="00A761D6">
        <w:trPr>
          <w:trHeight w:val="20"/>
        </w:trPr>
        <w:tc>
          <w:tcPr>
            <w:tcW w:w="2736" w:type="dxa"/>
          </w:tcPr>
          <w:p w14:paraId="7F401C46" w14:textId="26386AB6" w:rsidR="002838D9" w:rsidRPr="001E7AF1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lang w:eastAsia="ja-JP"/>
              </w:rPr>
            </w:pPr>
            <w:r w:rsidRPr="001E7AF1">
              <w:rPr>
                <w:rFonts w:asciiTheme="majorBidi" w:hAnsiTheme="majorBidi" w:cstheme="majorBidi"/>
                <w:sz w:val="22"/>
                <w:szCs w:val="22"/>
                <w:cs/>
              </w:rPr>
              <w:t>ผลกระทบจากการปรับปรุง</w:t>
            </w:r>
            <w:r w:rsidRPr="001E7AF1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1E7AF1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</w:t>
            </w:r>
            <w:r w:rsidRPr="001E7AF1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ภาวะเงินเฟ้อรุนแรง </w:t>
            </w:r>
            <w:r w:rsidRPr="001E7AF1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 xml:space="preserve">(ดูหมายเหตุข้อ </w:t>
            </w:r>
            <w:r w:rsidRPr="001E7AF1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>4</w:t>
            </w:r>
            <w:r w:rsidRPr="001E7AF1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)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auto" w:fill="auto"/>
          </w:tcPr>
          <w:p w14:paraId="11AE6961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9899493" w14:textId="275F64E5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E15C204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  <w:shd w:val="clear" w:color="auto" w:fill="auto"/>
          </w:tcPr>
          <w:p w14:paraId="7D19A7C0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73C0DB88" w14:textId="7B0DA96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48B2E691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  <w:tcBorders>
              <w:bottom w:val="single" w:sz="4" w:space="0" w:color="auto"/>
            </w:tcBorders>
            <w:shd w:val="clear" w:color="auto" w:fill="auto"/>
          </w:tcPr>
          <w:p w14:paraId="6E531AA9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24433C0" w14:textId="5C456C28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236" w:type="dxa"/>
            <w:shd w:val="clear" w:color="auto" w:fill="auto"/>
          </w:tcPr>
          <w:p w14:paraId="5D8215E1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8156D6F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628E3D5D" w14:textId="208E359A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C4D29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2B514B">
              <w:rPr>
                <w:rFonts w:asciiTheme="majorBidi" w:hAnsiTheme="majorBidi" w:cstheme="majorBidi"/>
                <w:sz w:val="22"/>
                <w:szCs w:val="22"/>
              </w:rPr>
              <w:t>9</w:t>
            </w:r>
          </w:p>
        </w:tc>
        <w:tc>
          <w:tcPr>
            <w:tcW w:w="241" w:type="dxa"/>
            <w:shd w:val="clear" w:color="auto" w:fill="auto"/>
          </w:tcPr>
          <w:p w14:paraId="05D516D2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5" w:type="dxa"/>
            <w:tcBorders>
              <w:bottom w:val="single" w:sz="4" w:space="0" w:color="auto"/>
            </w:tcBorders>
            <w:shd w:val="clear" w:color="auto" w:fill="auto"/>
          </w:tcPr>
          <w:p w14:paraId="4C0DA808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5AD91755" w14:textId="0758C7CF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DF1275">
              <w:rPr>
                <w:rFonts w:asciiTheme="majorBidi" w:hAnsiTheme="majorBidi" w:cstheme="majorBidi"/>
                <w:sz w:val="22"/>
                <w:szCs w:val="22"/>
              </w:rPr>
              <w:t>13</w:t>
            </w:r>
          </w:p>
        </w:tc>
        <w:tc>
          <w:tcPr>
            <w:tcW w:w="236" w:type="dxa"/>
            <w:shd w:val="clear" w:color="auto" w:fill="auto"/>
          </w:tcPr>
          <w:p w14:paraId="5560F5B0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BE8F13D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3BE4AAA" w14:textId="42F42980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39" w:type="dxa"/>
            <w:shd w:val="clear" w:color="auto" w:fill="auto"/>
          </w:tcPr>
          <w:p w14:paraId="36431A8C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  <w:shd w:val="clear" w:color="auto" w:fill="auto"/>
          </w:tcPr>
          <w:p w14:paraId="7426A37E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475E4EF1" w14:textId="227B6D8E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0807447A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0807D2EB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19DAB664" w14:textId="095B20D9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693EB66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auto"/>
          </w:tcPr>
          <w:p w14:paraId="58D2EDC6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23BA966D" w14:textId="15B7D74D" w:rsidR="002838D9" w:rsidRPr="00221F12" w:rsidRDefault="00E14ECF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14ECF">
              <w:rPr>
                <w:rFonts w:asciiTheme="majorBidi" w:hAnsiTheme="majorBidi" w:cstheme="majorBidi"/>
                <w:sz w:val="22"/>
                <w:szCs w:val="22"/>
              </w:rPr>
              <w:t>62</w:t>
            </w:r>
          </w:p>
        </w:tc>
      </w:tr>
      <w:tr w:rsidR="002838D9" w:rsidRPr="009F230F" w14:paraId="259DFEFA" w14:textId="77777777" w:rsidTr="00A761D6">
        <w:trPr>
          <w:trHeight w:val="20"/>
        </w:trPr>
        <w:tc>
          <w:tcPr>
            <w:tcW w:w="2736" w:type="dxa"/>
          </w:tcPr>
          <w:p w14:paraId="5E2D827D" w14:textId="7919487F" w:rsidR="002838D9" w:rsidRPr="001E7AF1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lang w:eastAsia="ja-JP"/>
              </w:rPr>
            </w:pPr>
            <w:r w:rsidRPr="001E7AF1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ณ วันที่ </w:t>
            </w:r>
            <w:r w:rsidRPr="001E7AF1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>1</w:t>
            </w:r>
            <w:r w:rsidRPr="001E7AF1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 xml:space="preserve"> มกราคม</w:t>
            </w:r>
            <w:r w:rsidRPr="001E7AF1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</w:rPr>
              <w:t xml:space="preserve"> 2567 </w:t>
            </w:r>
            <w:r w:rsidRPr="001E7AF1">
              <w:rPr>
                <w:rFonts w:asciiTheme="majorBidi" w:hAnsiTheme="majorBidi" w:cstheme="majorBidi"/>
                <w:b/>
                <w:bCs/>
                <w:spacing w:val="-4"/>
                <w:sz w:val="22"/>
                <w:szCs w:val="22"/>
                <w:cs/>
              </w:rPr>
              <w:t>ปรับปรุงใหม่</w:t>
            </w: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auto" w:fill="auto"/>
          </w:tcPr>
          <w:p w14:paraId="12F3DB48" w14:textId="2EF89E8C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434</w:t>
            </w:r>
          </w:p>
        </w:tc>
        <w:tc>
          <w:tcPr>
            <w:tcW w:w="236" w:type="dxa"/>
            <w:shd w:val="clear" w:color="auto" w:fill="auto"/>
          </w:tcPr>
          <w:p w14:paraId="30300584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shd w:val="clear" w:color="auto" w:fill="auto"/>
          </w:tcPr>
          <w:p w14:paraId="3D5060CF" w14:textId="614FF2E3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28</w:t>
            </w:r>
          </w:p>
        </w:tc>
        <w:tc>
          <w:tcPr>
            <w:tcW w:w="236" w:type="dxa"/>
            <w:shd w:val="clear" w:color="auto" w:fill="auto"/>
          </w:tcPr>
          <w:p w14:paraId="4F9EC675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auto"/>
          </w:tcPr>
          <w:p w14:paraId="19304781" w14:textId="206CAA6D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8,507</w:t>
            </w:r>
          </w:p>
        </w:tc>
        <w:tc>
          <w:tcPr>
            <w:tcW w:w="236" w:type="dxa"/>
            <w:shd w:val="clear" w:color="auto" w:fill="auto"/>
          </w:tcPr>
          <w:p w14:paraId="6C33E0E6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1D47CADF" w14:textId="045569B8" w:rsidR="002838D9" w:rsidRPr="00221F12" w:rsidRDefault="002B514B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B514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12,011</w:t>
            </w:r>
          </w:p>
        </w:tc>
        <w:tc>
          <w:tcPr>
            <w:tcW w:w="241" w:type="dxa"/>
            <w:shd w:val="clear" w:color="auto" w:fill="auto"/>
          </w:tcPr>
          <w:p w14:paraId="663E9577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single" w:sz="4" w:space="0" w:color="auto"/>
            </w:tcBorders>
            <w:shd w:val="clear" w:color="auto" w:fill="auto"/>
          </w:tcPr>
          <w:p w14:paraId="09F8E8E0" w14:textId="3C83B2AD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4700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2,172</w:t>
            </w:r>
          </w:p>
        </w:tc>
        <w:tc>
          <w:tcPr>
            <w:tcW w:w="236" w:type="dxa"/>
            <w:shd w:val="clear" w:color="auto" w:fill="auto"/>
          </w:tcPr>
          <w:p w14:paraId="2D0A8968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8461ED2" w14:textId="41AF5D9F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397</w:t>
            </w:r>
          </w:p>
        </w:tc>
        <w:tc>
          <w:tcPr>
            <w:tcW w:w="239" w:type="dxa"/>
            <w:shd w:val="clear" w:color="auto" w:fill="auto"/>
          </w:tcPr>
          <w:p w14:paraId="05190F12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  <w:shd w:val="clear" w:color="auto" w:fill="auto"/>
          </w:tcPr>
          <w:p w14:paraId="2D63E288" w14:textId="56AEA16B" w:rsidR="002838D9" w:rsidRPr="005A7ACA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A7AC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4,359</w:t>
            </w:r>
          </w:p>
        </w:tc>
        <w:tc>
          <w:tcPr>
            <w:tcW w:w="236" w:type="dxa"/>
            <w:shd w:val="clear" w:color="auto" w:fill="auto"/>
          </w:tcPr>
          <w:p w14:paraId="6BF64FB3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635C6D20" w14:textId="5A1D0FED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BD3626D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</w:tcBorders>
            <w:shd w:val="clear" w:color="auto" w:fill="auto"/>
          </w:tcPr>
          <w:p w14:paraId="2773EED4" w14:textId="146BD263" w:rsidR="002838D9" w:rsidRPr="00221F12" w:rsidRDefault="00E14ECF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14EC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27,908</w:t>
            </w:r>
          </w:p>
        </w:tc>
      </w:tr>
      <w:tr w:rsidR="002838D9" w:rsidRPr="009F230F" w14:paraId="045F781A" w14:textId="77777777" w:rsidTr="00A70C56">
        <w:trPr>
          <w:trHeight w:val="20"/>
        </w:trPr>
        <w:tc>
          <w:tcPr>
            <w:tcW w:w="2736" w:type="dxa"/>
          </w:tcPr>
          <w:p w14:paraId="3A847D3B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078" w:type="dxa"/>
            <w:shd w:val="clear" w:color="auto" w:fill="auto"/>
          </w:tcPr>
          <w:p w14:paraId="07C50359" w14:textId="0AE558E2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45</w:t>
            </w:r>
          </w:p>
        </w:tc>
        <w:tc>
          <w:tcPr>
            <w:tcW w:w="236" w:type="dxa"/>
            <w:shd w:val="clear" w:color="auto" w:fill="auto"/>
          </w:tcPr>
          <w:p w14:paraId="2C1E28AD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1C0B494B" w14:textId="75173E1E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36" w:type="dxa"/>
            <w:shd w:val="clear" w:color="auto" w:fill="auto"/>
          </w:tcPr>
          <w:p w14:paraId="780790EB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  <w:shd w:val="clear" w:color="auto" w:fill="auto"/>
          </w:tcPr>
          <w:p w14:paraId="554F7CEF" w14:textId="24E18432" w:rsidR="002838D9" w:rsidRPr="00221F12" w:rsidRDefault="001A4290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1A4290">
              <w:rPr>
                <w:rFonts w:asciiTheme="majorBidi" w:hAnsiTheme="majorBidi" w:cstheme="majorBidi"/>
                <w:sz w:val="22"/>
                <w:szCs w:val="22"/>
              </w:rPr>
              <w:t>705</w:t>
            </w:r>
          </w:p>
        </w:tc>
        <w:tc>
          <w:tcPr>
            <w:tcW w:w="236" w:type="dxa"/>
            <w:shd w:val="clear" w:color="auto" w:fill="auto"/>
          </w:tcPr>
          <w:p w14:paraId="6578B683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2FEA9B0" w14:textId="2ACEBB4F" w:rsidR="002838D9" w:rsidRPr="00221F12" w:rsidRDefault="00C15216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C15216">
              <w:rPr>
                <w:rFonts w:asciiTheme="majorBidi" w:hAnsiTheme="majorBidi" w:cstheme="majorBidi"/>
                <w:sz w:val="22"/>
                <w:szCs w:val="22"/>
              </w:rPr>
              <w:t>1,071</w:t>
            </w:r>
          </w:p>
        </w:tc>
        <w:tc>
          <w:tcPr>
            <w:tcW w:w="241" w:type="dxa"/>
            <w:shd w:val="clear" w:color="auto" w:fill="auto"/>
          </w:tcPr>
          <w:p w14:paraId="5EC0A691" w14:textId="77777777" w:rsidR="002838D9" w:rsidRPr="00221F12" w:rsidRDefault="002838D9" w:rsidP="002838D9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075" w:type="dxa"/>
            <w:shd w:val="clear" w:color="auto" w:fill="auto"/>
          </w:tcPr>
          <w:p w14:paraId="1FC2FC84" w14:textId="24283ABA" w:rsidR="002838D9" w:rsidRPr="00221F12" w:rsidRDefault="00721EBD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21EBD">
              <w:rPr>
                <w:rFonts w:asciiTheme="majorBidi" w:hAnsiTheme="majorBidi" w:cstheme="majorBidi"/>
                <w:sz w:val="22"/>
                <w:szCs w:val="22"/>
              </w:rPr>
              <w:t>163</w:t>
            </w:r>
          </w:p>
        </w:tc>
        <w:tc>
          <w:tcPr>
            <w:tcW w:w="236" w:type="dxa"/>
            <w:shd w:val="clear" w:color="auto" w:fill="auto"/>
          </w:tcPr>
          <w:p w14:paraId="165E26C0" w14:textId="77777777" w:rsidR="002838D9" w:rsidRPr="00221F12" w:rsidRDefault="002838D9" w:rsidP="002838D9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080" w:type="dxa"/>
            <w:shd w:val="clear" w:color="auto" w:fill="auto"/>
          </w:tcPr>
          <w:p w14:paraId="35016293" w14:textId="3CDC87AC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0459B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39" w:type="dxa"/>
            <w:shd w:val="clear" w:color="auto" w:fill="auto"/>
          </w:tcPr>
          <w:p w14:paraId="112F7E8B" w14:textId="77777777" w:rsidR="002838D9" w:rsidRPr="00221F12" w:rsidRDefault="002838D9" w:rsidP="002838D9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077" w:type="dxa"/>
            <w:shd w:val="clear" w:color="auto" w:fill="auto"/>
          </w:tcPr>
          <w:p w14:paraId="66164581" w14:textId="6DB3AC56" w:rsidR="002838D9" w:rsidRPr="00221F12" w:rsidRDefault="00E34E05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34E05">
              <w:rPr>
                <w:rFonts w:asciiTheme="majorBidi" w:hAnsiTheme="majorBidi" w:cstheme="majorBidi"/>
                <w:sz w:val="22"/>
                <w:szCs w:val="22"/>
              </w:rPr>
              <w:t>597</w:t>
            </w:r>
          </w:p>
        </w:tc>
        <w:tc>
          <w:tcPr>
            <w:tcW w:w="236" w:type="dxa"/>
            <w:shd w:val="clear" w:color="auto" w:fill="auto"/>
          </w:tcPr>
          <w:p w14:paraId="7F7549BD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519ADCBB" w14:textId="31DD9EC8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D12E28D" w14:textId="77777777" w:rsidR="002838D9" w:rsidRPr="00221F12" w:rsidRDefault="002838D9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188A154A" w14:textId="7C009A46" w:rsidR="002838D9" w:rsidRPr="00221F12" w:rsidRDefault="00E34E05" w:rsidP="00283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E34E05">
              <w:rPr>
                <w:rFonts w:asciiTheme="majorBidi" w:hAnsiTheme="majorBidi" w:cstheme="majorBidi"/>
                <w:sz w:val="22"/>
                <w:szCs w:val="22"/>
              </w:rPr>
              <w:t>2,586</w:t>
            </w:r>
          </w:p>
        </w:tc>
      </w:tr>
      <w:tr w:rsidR="008A533D" w:rsidRPr="009F230F" w14:paraId="1190304D" w14:textId="77777777" w:rsidTr="00A761D6">
        <w:trPr>
          <w:trHeight w:val="20"/>
        </w:trPr>
        <w:tc>
          <w:tcPr>
            <w:tcW w:w="2736" w:type="dxa"/>
          </w:tcPr>
          <w:p w14:paraId="774C75A2" w14:textId="527343FC" w:rsidR="008A533D" w:rsidRPr="00221F12" w:rsidRDefault="0069417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กลับรายการผล</w:t>
            </w:r>
            <w:r w:rsidR="008A533D" w:rsidRPr="00221F12">
              <w:rPr>
                <w:rFonts w:asciiTheme="majorBidi" w:hAnsiTheme="majorBidi" w:cstheme="majorBidi" w:hint="cs"/>
                <w:sz w:val="22"/>
                <w:szCs w:val="22"/>
                <w:cs/>
              </w:rPr>
              <w:t>ขาดทุนจากการด้อยค่า</w:t>
            </w:r>
          </w:p>
        </w:tc>
        <w:tc>
          <w:tcPr>
            <w:tcW w:w="1078" w:type="dxa"/>
            <w:shd w:val="clear" w:color="auto" w:fill="auto"/>
          </w:tcPr>
          <w:p w14:paraId="4B49C522" w14:textId="6582FA43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81C77CD" w14:textId="77777777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272CD422" w14:textId="6CC7BD4B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DD2DBF6" w14:textId="77777777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  <w:shd w:val="clear" w:color="auto" w:fill="auto"/>
          </w:tcPr>
          <w:p w14:paraId="1D4D74BD" w14:textId="23C197C9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7E363D">
              <w:rPr>
                <w:rFonts w:asciiTheme="majorBidi" w:hAnsiTheme="majorBidi" w:cstheme="majorBidi"/>
                <w:sz w:val="22"/>
                <w:szCs w:val="22"/>
              </w:rPr>
              <w:t>(19)</w:t>
            </w:r>
          </w:p>
        </w:tc>
        <w:tc>
          <w:tcPr>
            <w:tcW w:w="236" w:type="dxa"/>
            <w:shd w:val="clear" w:color="auto" w:fill="auto"/>
          </w:tcPr>
          <w:p w14:paraId="3F84409D" w14:textId="77777777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FAFAB97" w14:textId="1175032C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20821">
              <w:rPr>
                <w:rFonts w:asciiTheme="majorBidi" w:hAnsiTheme="majorBidi" w:cstheme="majorBidi"/>
                <w:sz w:val="22"/>
                <w:szCs w:val="22"/>
              </w:rPr>
              <w:t>(1)</w:t>
            </w:r>
          </w:p>
        </w:tc>
        <w:tc>
          <w:tcPr>
            <w:tcW w:w="241" w:type="dxa"/>
            <w:shd w:val="clear" w:color="auto" w:fill="auto"/>
          </w:tcPr>
          <w:p w14:paraId="2156908E" w14:textId="77777777" w:rsidR="008A533D" w:rsidRPr="00221F12" w:rsidRDefault="008A533D" w:rsidP="008A533D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075" w:type="dxa"/>
            <w:shd w:val="clear" w:color="auto" w:fill="auto"/>
          </w:tcPr>
          <w:p w14:paraId="10F4631E" w14:textId="54F9AAF8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20821">
              <w:rPr>
                <w:rFonts w:asciiTheme="majorBidi" w:hAnsiTheme="majorBidi" w:cstheme="majorBidi"/>
                <w:sz w:val="22"/>
                <w:szCs w:val="22"/>
              </w:rPr>
              <w:t>(4)</w:t>
            </w:r>
          </w:p>
        </w:tc>
        <w:tc>
          <w:tcPr>
            <w:tcW w:w="236" w:type="dxa"/>
            <w:shd w:val="clear" w:color="auto" w:fill="auto"/>
          </w:tcPr>
          <w:p w14:paraId="0A8B2CF9" w14:textId="77777777" w:rsidR="008A533D" w:rsidRPr="00221F12" w:rsidRDefault="008A533D" w:rsidP="008A533D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080" w:type="dxa"/>
            <w:shd w:val="clear" w:color="auto" w:fill="auto"/>
          </w:tcPr>
          <w:p w14:paraId="18491358" w14:textId="2F15F189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E363D">
              <w:rPr>
                <w:rFonts w:asciiTheme="majorBidi" w:hAnsiTheme="majorBidi" w:cstheme="majorBidi"/>
                <w:sz w:val="22"/>
                <w:szCs w:val="22"/>
              </w:rPr>
              <w:t>(3)</w:t>
            </w:r>
          </w:p>
        </w:tc>
        <w:tc>
          <w:tcPr>
            <w:tcW w:w="239" w:type="dxa"/>
            <w:shd w:val="clear" w:color="auto" w:fill="auto"/>
          </w:tcPr>
          <w:p w14:paraId="4677C400" w14:textId="77777777" w:rsidR="008A533D" w:rsidRPr="00221F12" w:rsidRDefault="008A533D" w:rsidP="008A533D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077" w:type="dxa"/>
            <w:shd w:val="clear" w:color="auto" w:fill="auto"/>
          </w:tcPr>
          <w:p w14:paraId="7BA71434" w14:textId="083FDDBD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20821">
              <w:rPr>
                <w:rFonts w:asciiTheme="majorBidi" w:hAnsiTheme="majorBidi" w:cstheme="majorBidi"/>
                <w:sz w:val="22"/>
                <w:szCs w:val="22"/>
              </w:rPr>
              <w:t>(6)</w:t>
            </w:r>
          </w:p>
        </w:tc>
        <w:tc>
          <w:tcPr>
            <w:tcW w:w="236" w:type="dxa"/>
            <w:shd w:val="clear" w:color="auto" w:fill="auto"/>
          </w:tcPr>
          <w:p w14:paraId="53BF17C9" w14:textId="77777777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5004E76" w14:textId="109358C9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CEF9E7" w14:textId="77777777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3A56087B" w14:textId="7E4E9A2B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720821">
              <w:rPr>
                <w:rFonts w:asciiTheme="majorBidi" w:hAnsiTheme="majorBidi" w:cstheme="majorBidi"/>
                <w:sz w:val="22"/>
                <w:szCs w:val="22"/>
              </w:rPr>
              <w:t>(33)</w:t>
            </w:r>
          </w:p>
        </w:tc>
      </w:tr>
      <w:tr w:rsidR="008A533D" w:rsidRPr="009F230F" w14:paraId="68FFBE6D" w14:textId="77777777" w:rsidTr="00A70C56">
        <w:trPr>
          <w:trHeight w:val="20"/>
        </w:trPr>
        <w:tc>
          <w:tcPr>
            <w:tcW w:w="2736" w:type="dxa"/>
          </w:tcPr>
          <w:p w14:paraId="651C6A02" w14:textId="01DDE627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 w:hint="cs"/>
                <w:sz w:val="22"/>
                <w:szCs w:val="22"/>
                <w:cs/>
              </w:rPr>
              <w:t>โอน</w:t>
            </w:r>
          </w:p>
        </w:tc>
        <w:tc>
          <w:tcPr>
            <w:tcW w:w="1078" w:type="dxa"/>
            <w:shd w:val="clear" w:color="auto" w:fill="auto"/>
          </w:tcPr>
          <w:p w14:paraId="0E1BC8A3" w14:textId="26A21B3E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(1)</w:t>
            </w:r>
          </w:p>
        </w:tc>
        <w:tc>
          <w:tcPr>
            <w:tcW w:w="236" w:type="dxa"/>
            <w:shd w:val="clear" w:color="auto" w:fill="auto"/>
          </w:tcPr>
          <w:p w14:paraId="5AECDCFF" w14:textId="77777777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4BE6FCED" w14:textId="40BBA7D9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(1)</w:t>
            </w:r>
          </w:p>
        </w:tc>
        <w:tc>
          <w:tcPr>
            <w:tcW w:w="236" w:type="dxa"/>
            <w:shd w:val="clear" w:color="auto" w:fill="auto"/>
          </w:tcPr>
          <w:p w14:paraId="7781E537" w14:textId="77777777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  <w:shd w:val="clear" w:color="auto" w:fill="auto"/>
          </w:tcPr>
          <w:p w14:paraId="4D435602" w14:textId="1DCD2E54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40CC">
              <w:rPr>
                <w:rFonts w:asciiTheme="majorBidi" w:hAnsiTheme="majorBidi" w:cstheme="majorBidi"/>
                <w:sz w:val="22"/>
                <w:szCs w:val="22"/>
              </w:rPr>
              <w:t>37</w:t>
            </w:r>
          </w:p>
        </w:tc>
        <w:tc>
          <w:tcPr>
            <w:tcW w:w="236" w:type="dxa"/>
            <w:shd w:val="clear" w:color="auto" w:fill="auto"/>
          </w:tcPr>
          <w:p w14:paraId="2B475B47" w14:textId="77777777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6B857062" w14:textId="098926EB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E40CC">
              <w:rPr>
                <w:rFonts w:asciiTheme="majorBidi" w:hAnsiTheme="majorBidi" w:cstheme="majorBidi"/>
                <w:sz w:val="22"/>
                <w:szCs w:val="22"/>
              </w:rPr>
              <w:t>(3)</w:t>
            </w:r>
          </w:p>
        </w:tc>
        <w:tc>
          <w:tcPr>
            <w:tcW w:w="241" w:type="dxa"/>
            <w:shd w:val="clear" w:color="auto" w:fill="auto"/>
          </w:tcPr>
          <w:p w14:paraId="79354547" w14:textId="77777777" w:rsidR="008A533D" w:rsidRPr="00221F12" w:rsidRDefault="008A533D" w:rsidP="008A533D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075" w:type="dxa"/>
            <w:shd w:val="clear" w:color="auto" w:fill="auto"/>
          </w:tcPr>
          <w:p w14:paraId="0BAFA15E" w14:textId="21FFCAB3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E40CC">
              <w:rPr>
                <w:rFonts w:asciiTheme="majorBidi" w:hAnsiTheme="majorBidi" w:cstheme="majorBidi"/>
                <w:sz w:val="22"/>
                <w:szCs w:val="22"/>
              </w:rPr>
              <w:t>(18)</w:t>
            </w:r>
          </w:p>
        </w:tc>
        <w:tc>
          <w:tcPr>
            <w:tcW w:w="236" w:type="dxa"/>
            <w:shd w:val="clear" w:color="auto" w:fill="auto"/>
          </w:tcPr>
          <w:p w14:paraId="6BCE4E44" w14:textId="77777777" w:rsidR="008A533D" w:rsidRPr="00221F12" w:rsidRDefault="008A533D" w:rsidP="008A533D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14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080" w:type="dxa"/>
            <w:shd w:val="clear" w:color="auto" w:fill="auto"/>
          </w:tcPr>
          <w:p w14:paraId="649D6C9B" w14:textId="07FE80B7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065C515A" w14:textId="77777777" w:rsidR="008A533D" w:rsidRPr="00221F12" w:rsidRDefault="008A533D" w:rsidP="008A533D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140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077" w:type="dxa"/>
            <w:shd w:val="clear" w:color="auto" w:fill="auto"/>
          </w:tcPr>
          <w:p w14:paraId="1EA99169" w14:textId="0055653A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F130D">
              <w:rPr>
                <w:rFonts w:asciiTheme="majorBidi" w:hAnsiTheme="majorBidi" w:cstheme="majorBidi"/>
                <w:sz w:val="22"/>
                <w:szCs w:val="22"/>
              </w:rPr>
              <w:t>(14)</w:t>
            </w:r>
          </w:p>
        </w:tc>
        <w:tc>
          <w:tcPr>
            <w:tcW w:w="236" w:type="dxa"/>
            <w:shd w:val="clear" w:color="auto" w:fill="auto"/>
          </w:tcPr>
          <w:p w14:paraId="6A3C26F5" w14:textId="77777777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0AF7F97" w14:textId="4A2C7B04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7BE7DA1" w14:textId="77777777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31E63EB0" w14:textId="277820A5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A533D" w:rsidRPr="009F230F" w14:paraId="58732E58" w14:textId="77777777" w:rsidTr="0050459B">
        <w:trPr>
          <w:trHeight w:val="20"/>
        </w:trPr>
        <w:tc>
          <w:tcPr>
            <w:tcW w:w="2736" w:type="dxa"/>
          </w:tcPr>
          <w:p w14:paraId="4D257E46" w14:textId="77777777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  <w:cs/>
              </w:rPr>
              <w:t>จำหน่าย</w:t>
            </w:r>
          </w:p>
        </w:tc>
        <w:tc>
          <w:tcPr>
            <w:tcW w:w="1078" w:type="dxa"/>
            <w:shd w:val="clear" w:color="auto" w:fill="auto"/>
          </w:tcPr>
          <w:p w14:paraId="326A2A4F" w14:textId="4D94EE90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DE5DB3D" w14:textId="77777777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66187206" w14:textId="6590DF47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2DB393A" w14:textId="77777777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  <w:shd w:val="clear" w:color="auto" w:fill="auto"/>
          </w:tcPr>
          <w:p w14:paraId="3F2F593C" w14:textId="689D55E1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(53)</w:t>
            </w:r>
          </w:p>
        </w:tc>
        <w:tc>
          <w:tcPr>
            <w:tcW w:w="236" w:type="dxa"/>
            <w:shd w:val="clear" w:color="auto" w:fill="auto"/>
          </w:tcPr>
          <w:p w14:paraId="167F339B" w14:textId="77777777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8EB8EDC" w14:textId="650F2FE1" w:rsidR="008A533D" w:rsidRPr="00221F12" w:rsidRDefault="00812C6C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812C6C">
              <w:rPr>
                <w:rFonts w:asciiTheme="majorBidi" w:hAnsiTheme="majorBidi" w:cstheme="majorBidi"/>
                <w:sz w:val="22"/>
                <w:szCs w:val="22"/>
              </w:rPr>
              <w:t>(290)</w:t>
            </w:r>
          </w:p>
        </w:tc>
        <w:tc>
          <w:tcPr>
            <w:tcW w:w="241" w:type="dxa"/>
            <w:shd w:val="clear" w:color="auto" w:fill="auto"/>
          </w:tcPr>
          <w:p w14:paraId="6FD467AF" w14:textId="77777777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5" w:type="dxa"/>
            <w:shd w:val="clear" w:color="auto" w:fill="auto"/>
          </w:tcPr>
          <w:p w14:paraId="429A95A4" w14:textId="607C64F3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47C85">
              <w:rPr>
                <w:rFonts w:asciiTheme="majorBidi" w:hAnsiTheme="majorBidi" w:cstheme="majorBidi"/>
                <w:sz w:val="22"/>
                <w:szCs w:val="22"/>
              </w:rPr>
              <w:t>(97)</w:t>
            </w:r>
          </w:p>
        </w:tc>
        <w:tc>
          <w:tcPr>
            <w:tcW w:w="236" w:type="dxa"/>
            <w:shd w:val="clear" w:color="auto" w:fill="auto"/>
          </w:tcPr>
          <w:p w14:paraId="3F6B922A" w14:textId="77777777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1CD32A14" w14:textId="653A9FA9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(37)</w:t>
            </w:r>
          </w:p>
        </w:tc>
        <w:tc>
          <w:tcPr>
            <w:tcW w:w="239" w:type="dxa"/>
            <w:shd w:val="clear" w:color="auto" w:fill="auto"/>
          </w:tcPr>
          <w:p w14:paraId="6C020C6B" w14:textId="77777777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7" w:type="dxa"/>
            <w:shd w:val="clear" w:color="auto" w:fill="auto"/>
          </w:tcPr>
          <w:p w14:paraId="25A345D5" w14:textId="03A1C0E6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FF130D">
              <w:rPr>
                <w:rFonts w:asciiTheme="majorBidi" w:hAnsiTheme="majorBidi" w:cstheme="majorBidi"/>
                <w:sz w:val="22"/>
                <w:szCs w:val="22"/>
              </w:rPr>
              <w:t>(33)</w:t>
            </w:r>
          </w:p>
        </w:tc>
        <w:tc>
          <w:tcPr>
            <w:tcW w:w="236" w:type="dxa"/>
            <w:shd w:val="clear" w:color="auto" w:fill="auto"/>
          </w:tcPr>
          <w:p w14:paraId="03BAB1A8" w14:textId="77777777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2C3E3321" w14:textId="06D3A928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93C3C32" w14:textId="77777777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46DE47BE" w14:textId="6F55561B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147763">
              <w:rPr>
                <w:rFonts w:asciiTheme="majorBidi" w:hAnsiTheme="majorBidi" w:cstheme="majorBidi"/>
                <w:sz w:val="22"/>
                <w:szCs w:val="22"/>
              </w:rPr>
              <w:t>(510)</w:t>
            </w:r>
          </w:p>
        </w:tc>
      </w:tr>
      <w:tr w:rsidR="008A533D" w:rsidRPr="009F230F" w14:paraId="58C7EC7B" w14:textId="77777777" w:rsidTr="00A761D6">
        <w:trPr>
          <w:trHeight w:val="20"/>
        </w:trPr>
        <w:tc>
          <w:tcPr>
            <w:tcW w:w="2736" w:type="dxa"/>
          </w:tcPr>
          <w:p w14:paraId="55C5DC81" w14:textId="77777777" w:rsidR="008A533D" w:rsidRPr="00221F12" w:rsidRDefault="008A533D" w:rsidP="008A533D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  <w:cs/>
              </w:rPr>
              <w:t>ผลต่างจากการแปลงค่างบการเงิน</w:t>
            </w:r>
          </w:p>
        </w:tc>
        <w:tc>
          <w:tcPr>
            <w:tcW w:w="1078" w:type="dxa"/>
            <w:shd w:val="clear" w:color="auto" w:fill="auto"/>
          </w:tcPr>
          <w:p w14:paraId="22A92857" w14:textId="71CBD144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(1)</w:t>
            </w:r>
          </w:p>
        </w:tc>
        <w:tc>
          <w:tcPr>
            <w:tcW w:w="236" w:type="dxa"/>
            <w:shd w:val="clear" w:color="auto" w:fill="auto"/>
          </w:tcPr>
          <w:p w14:paraId="4E7D6586" w14:textId="77777777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  <w:shd w:val="clear" w:color="auto" w:fill="auto"/>
          </w:tcPr>
          <w:p w14:paraId="3BACB04E" w14:textId="6E3313BC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6AF46604" w14:textId="77777777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94" w:type="dxa"/>
            <w:shd w:val="clear" w:color="auto" w:fill="auto"/>
          </w:tcPr>
          <w:p w14:paraId="3CFAA4CF" w14:textId="3BEC0660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(2)</w:t>
            </w:r>
          </w:p>
        </w:tc>
        <w:tc>
          <w:tcPr>
            <w:tcW w:w="236" w:type="dxa"/>
            <w:shd w:val="clear" w:color="auto" w:fill="auto"/>
          </w:tcPr>
          <w:p w14:paraId="76916EB0" w14:textId="77777777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4505FCE" w14:textId="51D00373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C4D29">
              <w:rPr>
                <w:rFonts w:asciiTheme="majorBidi" w:hAnsiTheme="majorBidi" w:cstheme="majorBidi"/>
                <w:sz w:val="22"/>
                <w:szCs w:val="22"/>
              </w:rPr>
              <w:t>(4)</w:t>
            </w:r>
          </w:p>
        </w:tc>
        <w:tc>
          <w:tcPr>
            <w:tcW w:w="241" w:type="dxa"/>
            <w:shd w:val="clear" w:color="auto" w:fill="auto"/>
          </w:tcPr>
          <w:p w14:paraId="5A784411" w14:textId="77777777" w:rsidR="008A533D" w:rsidRPr="00221F12" w:rsidRDefault="008A533D" w:rsidP="008A533D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075" w:type="dxa"/>
            <w:shd w:val="clear" w:color="auto" w:fill="auto"/>
          </w:tcPr>
          <w:p w14:paraId="52D81F09" w14:textId="514391E8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11A26">
              <w:rPr>
                <w:rFonts w:asciiTheme="majorBidi" w:hAnsiTheme="majorBidi" w:cstheme="majorBidi"/>
                <w:sz w:val="22"/>
                <w:szCs w:val="22"/>
              </w:rPr>
              <w:t>(2)</w:t>
            </w:r>
          </w:p>
        </w:tc>
        <w:tc>
          <w:tcPr>
            <w:tcW w:w="236" w:type="dxa"/>
            <w:shd w:val="clear" w:color="auto" w:fill="auto"/>
          </w:tcPr>
          <w:p w14:paraId="482B7476" w14:textId="77777777" w:rsidR="008A533D" w:rsidRPr="00221F12" w:rsidRDefault="008A533D" w:rsidP="008A533D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080" w:type="dxa"/>
            <w:shd w:val="clear" w:color="auto" w:fill="auto"/>
          </w:tcPr>
          <w:p w14:paraId="461FA4B0" w14:textId="5F384B64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6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9" w:type="dxa"/>
            <w:shd w:val="clear" w:color="auto" w:fill="auto"/>
          </w:tcPr>
          <w:p w14:paraId="46FDDB43" w14:textId="77777777" w:rsidR="008A533D" w:rsidRPr="00221F12" w:rsidRDefault="008A533D" w:rsidP="008A533D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</w:rPr>
            </w:pPr>
          </w:p>
        </w:tc>
        <w:tc>
          <w:tcPr>
            <w:tcW w:w="1077" w:type="dxa"/>
            <w:shd w:val="clear" w:color="auto" w:fill="auto"/>
          </w:tcPr>
          <w:p w14:paraId="13D185B0" w14:textId="217154D8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E363D">
              <w:rPr>
                <w:rFonts w:asciiTheme="majorBidi" w:hAnsiTheme="majorBidi" w:cstheme="majorBidi"/>
                <w:sz w:val="22"/>
                <w:szCs w:val="22"/>
              </w:rPr>
              <w:t>(2)</w:t>
            </w:r>
          </w:p>
        </w:tc>
        <w:tc>
          <w:tcPr>
            <w:tcW w:w="236" w:type="dxa"/>
            <w:shd w:val="clear" w:color="auto" w:fill="auto"/>
          </w:tcPr>
          <w:p w14:paraId="68027D70" w14:textId="77777777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</w:tcPr>
          <w:p w14:paraId="42931CFC" w14:textId="18B8FAF4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0CBCD96" w14:textId="77777777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3" w:type="dxa"/>
            <w:shd w:val="clear" w:color="auto" w:fill="auto"/>
          </w:tcPr>
          <w:p w14:paraId="459AA565" w14:textId="2CB0E11E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sz w:val="22"/>
                <w:szCs w:val="22"/>
              </w:rPr>
              <w:t>(10)</w:t>
            </w:r>
          </w:p>
        </w:tc>
      </w:tr>
      <w:tr w:rsidR="008A533D" w:rsidRPr="009F230F" w14:paraId="068621F7" w14:textId="77777777" w:rsidTr="00DF7EC6">
        <w:trPr>
          <w:trHeight w:val="82"/>
        </w:trPr>
        <w:tc>
          <w:tcPr>
            <w:tcW w:w="2736" w:type="dxa"/>
          </w:tcPr>
          <w:p w14:paraId="08C80DE4" w14:textId="61531042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Pr="00221F1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7</w:t>
            </w: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C9AA2F" w14:textId="2A033156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477</w:t>
            </w:r>
          </w:p>
        </w:tc>
        <w:tc>
          <w:tcPr>
            <w:tcW w:w="236" w:type="dxa"/>
            <w:shd w:val="clear" w:color="auto" w:fill="auto"/>
          </w:tcPr>
          <w:p w14:paraId="3C92BC6B" w14:textId="77777777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32BB6" w14:textId="7CC0FF47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</w:t>
            </w:r>
          </w:p>
        </w:tc>
        <w:tc>
          <w:tcPr>
            <w:tcW w:w="236" w:type="dxa"/>
            <w:shd w:val="clear" w:color="auto" w:fill="auto"/>
          </w:tcPr>
          <w:p w14:paraId="65C0D2F6" w14:textId="77777777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A0C26" w14:textId="1B908B3A" w:rsidR="008A533D" w:rsidRPr="00221F12" w:rsidRDefault="00D10511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1051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9,175</w:t>
            </w:r>
          </w:p>
        </w:tc>
        <w:tc>
          <w:tcPr>
            <w:tcW w:w="236" w:type="dxa"/>
            <w:shd w:val="clear" w:color="auto" w:fill="auto"/>
          </w:tcPr>
          <w:p w14:paraId="4C60CD0B" w14:textId="77777777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A70486" w14:textId="3292201A" w:rsidR="008A533D" w:rsidRPr="00221F12" w:rsidRDefault="00D10511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D1051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12,784</w:t>
            </w:r>
          </w:p>
        </w:tc>
        <w:tc>
          <w:tcPr>
            <w:tcW w:w="241" w:type="dxa"/>
            <w:shd w:val="clear" w:color="auto" w:fill="auto"/>
          </w:tcPr>
          <w:p w14:paraId="7A65673C" w14:textId="77777777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F3671D8" w14:textId="373FA9F3" w:rsidR="008A533D" w:rsidRPr="00221F12" w:rsidRDefault="00D10511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1051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2,214</w:t>
            </w:r>
          </w:p>
        </w:tc>
        <w:tc>
          <w:tcPr>
            <w:tcW w:w="236" w:type="dxa"/>
            <w:shd w:val="clear" w:color="auto" w:fill="auto"/>
          </w:tcPr>
          <w:p w14:paraId="06BA277D" w14:textId="77777777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9ACD8" w14:textId="4795EFBF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326C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360</w:t>
            </w:r>
          </w:p>
        </w:tc>
        <w:tc>
          <w:tcPr>
            <w:tcW w:w="239" w:type="dxa"/>
            <w:shd w:val="clear" w:color="auto" w:fill="auto"/>
          </w:tcPr>
          <w:p w14:paraId="72B8AA6A" w14:textId="77777777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6E9D71" w14:textId="6B441921" w:rsidR="008A533D" w:rsidRPr="00221F12" w:rsidRDefault="00D10511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D10511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4,901</w:t>
            </w:r>
          </w:p>
        </w:tc>
        <w:tc>
          <w:tcPr>
            <w:tcW w:w="236" w:type="dxa"/>
            <w:shd w:val="clear" w:color="auto" w:fill="auto"/>
          </w:tcPr>
          <w:p w14:paraId="7B9AD87B" w14:textId="77777777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FDE1E" w14:textId="78E3D59E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A9136B" w14:textId="77777777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5AC6B8" w14:textId="689E29BC" w:rsidR="008A533D" w:rsidRPr="00221F12" w:rsidRDefault="00825F27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25F2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29,941</w:t>
            </w:r>
          </w:p>
        </w:tc>
      </w:tr>
      <w:tr w:rsidR="008A533D" w:rsidRPr="009F230F" w14:paraId="15808FD1" w14:textId="77777777" w:rsidTr="00DF7EC6">
        <w:trPr>
          <w:trHeight w:hRule="exact" w:val="67"/>
        </w:trPr>
        <w:tc>
          <w:tcPr>
            <w:tcW w:w="2736" w:type="dxa"/>
          </w:tcPr>
          <w:p w14:paraId="79333BFD" w14:textId="2A7CAE4A" w:rsidR="008A533D" w:rsidRPr="00DF7EC6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078" w:type="dxa"/>
          </w:tcPr>
          <w:p w14:paraId="3D91549E" w14:textId="77777777" w:rsidR="008A533D" w:rsidRPr="00DF7EC6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0B68070C" w14:textId="77777777" w:rsidR="008A533D" w:rsidRPr="00DF7EC6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079" w:type="dxa"/>
          </w:tcPr>
          <w:p w14:paraId="30E2FC13" w14:textId="77777777" w:rsidR="008A533D" w:rsidRPr="00DF7EC6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08" w:right="-36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0EED3EE5" w14:textId="77777777" w:rsidR="008A533D" w:rsidRPr="00DF7EC6" w:rsidRDefault="008A533D" w:rsidP="008A533D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1194" w:type="dxa"/>
          </w:tcPr>
          <w:p w14:paraId="3E929070" w14:textId="77777777" w:rsidR="008A533D" w:rsidRPr="00DF7EC6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236" w:type="dxa"/>
          </w:tcPr>
          <w:p w14:paraId="17BBE9D6" w14:textId="77777777" w:rsidR="008A533D" w:rsidRPr="00DF7EC6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1F0685B8" w14:textId="77777777" w:rsidR="008A533D" w:rsidRPr="00DF7EC6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firstLine="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41" w:type="dxa"/>
          </w:tcPr>
          <w:p w14:paraId="5844A88D" w14:textId="77777777" w:rsidR="008A533D" w:rsidRPr="00DF7EC6" w:rsidRDefault="008A533D" w:rsidP="008A533D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1075" w:type="dxa"/>
          </w:tcPr>
          <w:p w14:paraId="5D0318B7" w14:textId="77777777" w:rsidR="008A533D" w:rsidRPr="00DF7EC6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5AD8091C" w14:textId="77777777" w:rsidR="008A533D" w:rsidRPr="00DF7EC6" w:rsidRDefault="008A533D" w:rsidP="008A533D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1080" w:type="dxa"/>
          </w:tcPr>
          <w:p w14:paraId="2CE24ED7" w14:textId="77777777" w:rsidR="008A533D" w:rsidRPr="00DF7EC6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9" w:type="dxa"/>
          </w:tcPr>
          <w:p w14:paraId="00F75584" w14:textId="77777777" w:rsidR="008A533D" w:rsidRPr="00DF7EC6" w:rsidRDefault="008A533D" w:rsidP="008A533D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1077" w:type="dxa"/>
          </w:tcPr>
          <w:p w14:paraId="2B986067" w14:textId="77777777" w:rsidR="008A533D" w:rsidRPr="00DF7EC6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36" w:type="dxa"/>
          </w:tcPr>
          <w:p w14:paraId="0FB712C8" w14:textId="77777777" w:rsidR="008A533D" w:rsidRPr="00DF7EC6" w:rsidRDefault="008A533D" w:rsidP="008A533D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1080" w:type="dxa"/>
          </w:tcPr>
          <w:p w14:paraId="7D584CF2" w14:textId="77777777" w:rsidR="008A533D" w:rsidRPr="00DF7EC6" w:rsidRDefault="008A533D" w:rsidP="008A533D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236" w:type="dxa"/>
          </w:tcPr>
          <w:p w14:paraId="3F8CD0A5" w14:textId="77777777" w:rsidR="008A533D" w:rsidRPr="00DF7EC6" w:rsidRDefault="008A533D" w:rsidP="008A533D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18"/>
                <w:szCs w:val="18"/>
                <w:u w:val="single"/>
                <w:cs/>
              </w:rPr>
            </w:pPr>
          </w:p>
        </w:tc>
        <w:tc>
          <w:tcPr>
            <w:tcW w:w="1083" w:type="dxa"/>
          </w:tcPr>
          <w:p w14:paraId="182D1B64" w14:textId="77777777" w:rsidR="008A533D" w:rsidRPr="00DF7EC6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cs/>
              </w:rPr>
            </w:pPr>
          </w:p>
        </w:tc>
      </w:tr>
      <w:tr w:rsidR="008A533D" w:rsidRPr="009F230F" w14:paraId="6BFC5DAA" w14:textId="77777777" w:rsidTr="00A761D6">
        <w:trPr>
          <w:trHeight w:val="20"/>
        </w:trPr>
        <w:tc>
          <w:tcPr>
            <w:tcW w:w="2736" w:type="dxa"/>
          </w:tcPr>
          <w:p w14:paraId="021E9E1E" w14:textId="04138C70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มูลค่าสุทธิทางบัญชี</w:t>
            </w:r>
          </w:p>
        </w:tc>
        <w:tc>
          <w:tcPr>
            <w:tcW w:w="1078" w:type="dxa"/>
          </w:tcPr>
          <w:p w14:paraId="6BA48890" w14:textId="77777777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217E7D7" w14:textId="77777777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79" w:type="dxa"/>
          </w:tcPr>
          <w:p w14:paraId="0A25E053" w14:textId="77777777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108" w:right="-3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6A1B92FC" w14:textId="77777777" w:rsidR="008A533D" w:rsidRPr="00221F12" w:rsidRDefault="008A533D" w:rsidP="008A533D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</w:tcPr>
          <w:p w14:paraId="3EE2CEA6" w14:textId="77777777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</w:tcPr>
          <w:p w14:paraId="1E1E8EDF" w14:textId="77777777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55BCF51" w14:textId="77777777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left="-108" w:firstLine="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41" w:type="dxa"/>
          </w:tcPr>
          <w:p w14:paraId="7E2D02C8" w14:textId="77777777" w:rsidR="008A533D" w:rsidRPr="00221F12" w:rsidRDefault="008A533D" w:rsidP="008A533D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075" w:type="dxa"/>
          </w:tcPr>
          <w:p w14:paraId="1FD0A0E1" w14:textId="77777777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1B892B6" w14:textId="77777777" w:rsidR="008A533D" w:rsidRPr="00221F12" w:rsidRDefault="008A533D" w:rsidP="008A533D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</w:tcPr>
          <w:p w14:paraId="40E101B8" w14:textId="77777777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9" w:type="dxa"/>
          </w:tcPr>
          <w:p w14:paraId="130BD320" w14:textId="77777777" w:rsidR="008A533D" w:rsidRPr="00221F12" w:rsidRDefault="008A533D" w:rsidP="008A533D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077" w:type="dxa"/>
          </w:tcPr>
          <w:p w14:paraId="47AF3FF3" w14:textId="77777777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36" w:type="dxa"/>
          </w:tcPr>
          <w:p w14:paraId="29353880" w14:textId="77777777" w:rsidR="008A533D" w:rsidRPr="00221F12" w:rsidRDefault="008A533D" w:rsidP="008A533D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</w:tcPr>
          <w:p w14:paraId="79C55D90" w14:textId="77777777" w:rsidR="008A533D" w:rsidRPr="00221F12" w:rsidRDefault="008A533D" w:rsidP="008A533D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236" w:type="dxa"/>
          </w:tcPr>
          <w:p w14:paraId="23A36010" w14:textId="77777777" w:rsidR="008A533D" w:rsidRPr="00221F12" w:rsidRDefault="008A533D" w:rsidP="008A533D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</w:p>
        </w:tc>
        <w:tc>
          <w:tcPr>
            <w:tcW w:w="1083" w:type="dxa"/>
          </w:tcPr>
          <w:p w14:paraId="4DA91E4D" w14:textId="77777777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 w:right="-9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</w:tr>
      <w:tr w:rsidR="008A533D" w:rsidRPr="009F230F" w14:paraId="2EB81793" w14:textId="77777777" w:rsidTr="00A761D6">
        <w:trPr>
          <w:trHeight w:val="20"/>
        </w:trPr>
        <w:tc>
          <w:tcPr>
            <w:tcW w:w="2736" w:type="dxa"/>
          </w:tcPr>
          <w:p w14:paraId="21E8A03B" w14:textId="00AF4F27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31 </w:t>
            </w: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ธันวาคม </w:t>
            </w: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Pr="00221F1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6</w:t>
            </w:r>
          </w:p>
        </w:tc>
        <w:tc>
          <w:tcPr>
            <w:tcW w:w="1078" w:type="dxa"/>
            <w:tcBorders>
              <w:bottom w:val="double" w:sz="4" w:space="0" w:color="auto"/>
            </w:tcBorders>
          </w:tcPr>
          <w:p w14:paraId="7457B971" w14:textId="55277EBB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3,590</w:t>
            </w:r>
          </w:p>
        </w:tc>
        <w:tc>
          <w:tcPr>
            <w:tcW w:w="236" w:type="dxa"/>
          </w:tcPr>
          <w:p w14:paraId="6472253A" w14:textId="77777777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</w:tcPr>
          <w:p w14:paraId="0A0B019C" w14:textId="1092A9B1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</w:t>
            </w:r>
          </w:p>
        </w:tc>
        <w:tc>
          <w:tcPr>
            <w:tcW w:w="236" w:type="dxa"/>
          </w:tcPr>
          <w:p w14:paraId="6349617C" w14:textId="77777777" w:rsidR="008A533D" w:rsidRPr="00221F12" w:rsidRDefault="008A533D" w:rsidP="008A533D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14:paraId="112DCB82" w14:textId="2B42102D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7,147</w:t>
            </w:r>
          </w:p>
        </w:tc>
        <w:tc>
          <w:tcPr>
            <w:tcW w:w="236" w:type="dxa"/>
          </w:tcPr>
          <w:p w14:paraId="24E4FE90" w14:textId="77777777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006A6F8" w14:textId="0185C3C2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4,292</w:t>
            </w:r>
          </w:p>
        </w:tc>
        <w:tc>
          <w:tcPr>
            <w:tcW w:w="241" w:type="dxa"/>
          </w:tcPr>
          <w:p w14:paraId="1A40249B" w14:textId="77777777" w:rsidR="008A533D" w:rsidRPr="00221F12" w:rsidRDefault="008A533D" w:rsidP="008A533D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</w:tcPr>
          <w:p w14:paraId="29C8FDBE" w14:textId="1CD28BBB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490</w:t>
            </w:r>
          </w:p>
        </w:tc>
        <w:tc>
          <w:tcPr>
            <w:tcW w:w="236" w:type="dxa"/>
          </w:tcPr>
          <w:p w14:paraId="1EBB2255" w14:textId="77777777" w:rsidR="008A533D" w:rsidRPr="00221F12" w:rsidRDefault="008A533D" w:rsidP="008A533D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0C20E302" w14:textId="4C193E90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27</w:t>
            </w:r>
          </w:p>
        </w:tc>
        <w:tc>
          <w:tcPr>
            <w:tcW w:w="239" w:type="dxa"/>
          </w:tcPr>
          <w:p w14:paraId="64B18C2E" w14:textId="77777777" w:rsidR="008A533D" w:rsidRPr="00221F12" w:rsidRDefault="008A533D" w:rsidP="008A533D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</w:tcPr>
          <w:p w14:paraId="0A5BB35B" w14:textId="391B5B59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3,016</w:t>
            </w:r>
          </w:p>
        </w:tc>
        <w:tc>
          <w:tcPr>
            <w:tcW w:w="236" w:type="dxa"/>
          </w:tcPr>
          <w:p w14:paraId="7AFC5A16" w14:textId="77777777" w:rsidR="008A533D" w:rsidRPr="00221F12" w:rsidRDefault="008A533D" w:rsidP="008A533D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3E18E864" w14:textId="423E253A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2,</w:t>
            </w: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547</w:t>
            </w:r>
          </w:p>
        </w:tc>
        <w:tc>
          <w:tcPr>
            <w:tcW w:w="236" w:type="dxa"/>
          </w:tcPr>
          <w:p w14:paraId="5C981B78" w14:textId="77777777" w:rsidR="008A533D" w:rsidRPr="00221F12" w:rsidRDefault="008A533D" w:rsidP="008A533D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</w:tcPr>
          <w:p w14:paraId="5262ADF3" w14:textId="25E550F0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21,146</w:t>
            </w:r>
          </w:p>
        </w:tc>
      </w:tr>
      <w:tr w:rsidR="008A533D" w:rsidRPr="009F230F" w14:paraId="7883C7A2" w14:textId="77777777" w:rsidTr="00A761D6">
        <w:trPr>
          <w:trHeight w:val="20"/>
        </w:trPr>
        <w:tc>
          <w:tcPr>
            <w:tcW w:w="2736" w:type="dxa"/>
          </w:tcPr>
          <w:p w14:paraId="081206B1" w14:textId="186DDDC6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ณ วันที่ </w:t>
            </w: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</w:t>
            </w: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ธันวาคม </w:t>
            </w:r>
            <w:r w:rsidRPr="00221F1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256</w:t>
            </w:r>
            <w:r w:rsidRPr="00221F12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7</w:t>
            </w:r>
          </w:p>
        </w:tc>
        <w:tc>
          <w:tcPr>
            <w:tcW w:w="1078" w:type="dxa"/>
            <w:tcBorders>
              <w:bottom w:val="double" w:sz="4" w:space="0" w:color="auto"/>
            </w:tcBorders>
            <w:shd w:val="clear" w:color="auto" w:fill="auto"/>
          </w:tcPr>
          <w:p w14:paraId="36975E09" w14:textId="229E1F99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761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3,686 </w:t>
            </w:r>
          </w:p>
        </w:tc>
        <w:tc>
          <w:tcPr>
            <w:tcW w:w="236" w:type="dxa"/>
            <w:shd w:val="clear" w:color="auto" w:fill="auto"/>
          </w:tcPr>
          <w:p w14:paraId="67FF5FC6" w14:textId="3A9D9512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79" w:type="dxa"/>
            <w:tcBorders>
              <w:bottom w:val="double" w:sz="4" w:space="0" w:color="auto"/>
            </w:tcBorders>
            <w:shd w:val="clear" w:color="auto" w:fill="auto"/>
          </w:tcPr>
          <w:p w14:paraId="4B0A2D55" w14:textId="47B5F577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761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99 </w:t>
            </w:r>
          </w:p>
        </w:tc>
        <w:tc>
          <w:tcPr>
            <w:tcW w:w="236" w:type="dxa"/>
            <w:shd w:val="clear" w:color="auto" w:fill="auto"/>
          </w:tcPr>
          <w:p w14:paraId="607A0020" w14:textId="4A6C9A20" w:rsidR="008A533D" w:rsidRPr="00221F12" w:rsidRDefault="008A533D" w:rsidP="008A533D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  <w:shd w:val="clear" w:color="auto" w:fill="auto"/>
          </w:tcPr>
          <w:p w14:paraId="4363BB31" w14:textId="0C6F5506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761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7,669 </w:t>
            </w:r>
          </w:p>
        </w:tc>
        <w:tc>
          <w:tcPr>
            <w:tcW w:w="236" w:type="dxa"/>
            <w:shd w:val="clear" w:color="auto" w:fill="auto"/>
          </w:tcPr>
          <w:p w14:paraId="64113265" w14:textId="43618C26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2C7469B" w14:textId="5B0EBF2E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038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5,318</w:t>
            </w:r>
          </w:p>
        </w:tc>
        <w:tc>
          <w:tcPr>
            <w:tcW w:w="241" w:type="dxa"/>
            <w:shd w:val="clear" w:color="auto" w:fill="auto"/>
          </w:tcPr>
          <w:p w14:paraId="31EC49BA" w14:textId="104A756F" w:rsidR="008A533D" w:rsidRPr="00221F12" w:rsidRDefault="008A533D" w:rsidP="008A533D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75" w:type="dxa"/>
            <w:tcBorders>
              <w:bottom w:val="double" w:sz="4" w:space="0" w:color="auto"/>
            </w:tcBorders>
            <w:shd w:val="clear" w:color="auto" w:fill="auto"/>
          </w:tcPr>
          <w:p w14:paraId="50D53EDC" w14:textId="5E340A9B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038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596</w:t>
            </w:r>
          </w:p>
        </w:tc>
        <w:tc>
          <w:tcPr>
            <w:tcW w:w="236" w:type="dxa"/>
            <w:shd w:val="clear" w:color="auto" w:fill="auto"/>
          </w:tcPr>
          <w:p w14:paraId="1FD96A0C" w14:textId="1387DED2" w:rsidR="008A533D" w:rsidRPr="00221F12" w:rsidRDefault="008A533D" w:rsidP="008A533D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72C605F4" w14:textId="7B38262F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761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31 </w:t>
            </w:r>
          </w:p>
        </w:tc>
        <w:tc>
          <w:tcPr>
            <w:tcW w:w="239" w:type="dxa"/>
            <w:shd w:val="clear" w:color="auto" w:fill="auto"/>
          </w:tcPr>
          <w:p w14:paraId="31DF594D" w14:textId="5E7BDA4E" w:rsidR="008A533D" w:rsidRPr="00221F12" w:rsidRDefault="008A533D" w:rsidP="008A533D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77" w:type="dxa"/>
            <w:tcBorders>
              <w:bottom w:val="double" w:sz="4" w:space="0" w:color="auto"/>
            </w:tcBorders>
            <w:shd w:val="clear" w:color="auto" w:fill="auto"/>
          </w:tcPr>
          <w:p w14:paraId="6071BBF5" w14:textId="32BE810E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038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3,638</w:t>
            </w:r>
          </w:p>
        </w:tc>
        <w:tc>
          <w:tcPr>
            <w:tcW w:w="236" w:type="dxa"/>
            <w:shd w:val="clear" w:color="auto" w:fill="auto"/>
          </w:tcPr>
          <w:p w14:paraId="06448FCE" w14:textId="5072CF22" w:rsidR="008A533D" w:rsidRPr="00221F12" w:rsidRDefault="008A533D" w:rsidP="008A533D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0F4D9799" w14:textId="623257DC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A761D6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809 </w:t>
            </w:r>
          </w:p>
        </w:tc>
        <w:tc>
          <w:tcPr>
            <w:tcW w:w="236" w:type="dxa"/>
            <w:shd w:val="clear" w:color="auto" w:fill="auto"/>
          </w:tcPr>
          <w:p w14:paraId="2EBD802E" w14:textId="5F811B4C" w:rsidR="008A533D" w:rsidRPr="00221F12" w:rsidRDefault="008A533D" w:rsidP="008A533D">
            <w:pPr>
              <w:pStyle w:val="a1"/>
              <w:tabs>
                <w:tab w:val="clear" w:pos="360"/>
                <w:tab w:val="clear" w:pos="720"/>
                <w:tab w:val="clear" w:pos="1080"/>
                <w:tab w:val="decimal" w:pos="89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083" w:type="dxa"/>
            <w:tcBorders>
              <w:bottom w:val="double" w:sz="4" w:space="0" w:color="auto"/>
            </w:tcBorders>
            <w:shd w:val="clear" w:color="auto" w:fill="auto"/>
          </w:tcPr>
          <w:p w14:paraId="36EB3602" w14:textId="6A135318" w:rsidR="008A533D" w:rsidRPr="00221F12" w:rsidRDefault="008A533D" w:rsidP="008A53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line="240" w:lineRule="auto"/>
              <w:ind w:left="-10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A0380A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21,846</w:t>
            </w:r>
          </w:p>
        </w:tc>
      </w:tr>
    </w:tbl>
    <w:p w14:paraId="3EDF3B5E" w14:textId="77777777" w:rsidR="00307C9B" w:rsidRPr="00161E24" w:rsidRDefault="00307C9B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307C9B" w:rsidRPr="00161E24" w:rsidSect="00933D8A">
          <w:footerReference w:type="first" r:id="rId20"/>
          <w:pgSz w:w="16834" w:h="11909" w:orient="landscape" w:code="9"/>
          <w:pgMar w:top="691" w:right="1152" w:bottom="576" w:left="1152" w:header="720" w:footer="720" w:gutter="0"/>
          <w:cols w:space="720"/>
          <w:titlePg/>
        </w:sectPr>
      </w:pPr>
    </w:p>
    <w:tbl>
      <w:tblPr>
        <w:tblW w:w="1454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170"/>
        <w:gridCol w:w="270"/>
        <w:gridCol w:w="1350"/>
        <w:gridCol w:w="270"/>
        <w:gridCol w:w="1170"/>
        <w:gridCol w:w="270"/>
        <w:gridCol w:w="1170"/>
        <w:gridCol w:w="270"/>
        <w:gridCol w:w="1215"/>
        <w:gridCol w:w="270"/>
        <w:gridCol w:w="1170"/>
        <w:gridCol w:w="270"/>
        <w:gridCol w:w="1170"/>
        <w:gridCol w:w="270"/>
        <w:gridCol w:w="1176"/>
      </w:tblGrid>
      <w:tr w:rsidR="00A12805" w:rsidRPr="00161E24" w14:paraId="667BC096" w14:textId="77777777" w:rsidTr="00516440">
        <w:trPr>
          <w:tblHeader/>
        </w:trPr>
        <w:tc>
          <w:tcPr>
            <w:tcW w:w="3060" w:type="dxa"/>
            <w:shd w:val="clear" w:color="auto" w:fill="auto"/>
          </w:tcPr>
          <w:p w14:paraId="14F56B47" w14:textId="77777777" w:rsidR="00A12805" w:rsidRPr="00161E24" w:rsidRDefault="00A12805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1" w:type="dxa"/>
            <w:gridSpan w:val="15"/>
            <w:shd w:val="clear" w:color="auto" w:fill="auto"/>
          </w:tcPr>
          <w:p w14:paraId="26214C60" w14:textId="77777777" w:rsidR="00A12805" w:rsidRPr="00161E24" w:rsidRDefault="00A12805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D0884" w:rsidRPr="00161E24" w14:paraId="5D9612D6" w14:textId="77777777" w:rsidTr="00516440">
        <w:trPr>
          <w:tblHeader/>
        </w:trPr>
        <w:tc>
          <w:tcPr>
            <w:tcW w:w="3060" w:type="dxa"/>
            <w:shd w:val="clear" w:color="auto" w:fill="auto"/>
          </w:tcPr>
          <w:p w14:paraId="34981FCC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4B089EC3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4BF8DE3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3B2F848" w14:textId="4FA87094" w:rsidR="003D0884" w:rsidRPr="00161E24" w:rsidRDefault="000C71B0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โรงงาน</w:t>
            </w:r>
          </w:p>
        </w:tc>
        <w:tc>
          <w:tcPr>
            <w:tcW w:w="270" w:type="dxa"/>
            <w:shd w:val="clear" w:color="auto" w:fill="auto"/>
          </w:tcPr>
          <w:p w14:paraId="63EBD28C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8F93061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AC1EC2E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C8E6C9D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  <w:shd w:val="clear" w:color="auto" w:fill="auto"/>
          </w:tcPr>
          <w:p w14:paraId="3EE99CF3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2336EEEB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7882A5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3389C2D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CC58F2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37CF349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1B8E1A47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3592D8DB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D0884" w:rsidRPr="00161E24" w14:paraId="3226E1C2" w14:textId="77777777" w:rsidTr="00516440">
        <w:trPr>
          <w:tblHeader/>
        </w:trPr>
        <w:tc>
          <w:tcPr>
            <w:tcW w:w="3060" w:type="dxa"/>
            <w:shd w:val="clear" w:color="auto" w:fill="auto"/>
          </w:tcPr>
          <w:p w14:paraId="615D8E4E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5D293C1F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1F45FC9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70B526C" w14:textId="6E56977A" w:rsidR="003D0884" w:rsidRPr="00161E24" w:rsidRDefault="000C71B0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shd w:val="clear" w:color="auto" w:fill="auto"/>
          </w:tcPr>
          <w:p w14:paraId="3865E01D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7537B13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  <w:shd w:val="clear" w:color="auto" w:fill="auto"/>
          </w:tcPr>
          <w:p w14:paraId="18A546C5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798B641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  <w:shd w:val="clear" w:color="auto" w:fill="auto"/>
          </w:tcPr>
          <w:p w14:paraId="5894A86A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5A0DCB50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E3DAFFA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F94E395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EBBC33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79FA7C0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  <w:shd w:val="clear" w:color="auto" w:fill="auto"/>
          </w:tcPr>
          <w:p w14:paraId="32F34592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39C0BD31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74F61" w:rsidRPr="00161E24" w14:paraId="01073D61" w14:textId="77777777" w:rsidTr="00516440">
        <w:trPr>
          <w:tblHeader/>
        </w:trPr>
        <w:tc>
          <w:tcPr>
            <w:tcW w:w="3060" w:type="dxa"/>
            <w:shd w:val="clear" w:color="auto" w:fill="auto"/>
          </w:tcPr>
          <w:p w14:paraId="18AFAAF7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263E9741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0" w:type="dxa"/>
            <w:shd w:val="clear" w:color="auto" w:fill="auto"/>
          </w:tcPr>
          <w:p w14:paraId="4A3D6411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3034B6A5" w14:textId="0AFE21F4" w:rsidR="00D74F61" w:rsidRPr="00161E24" w:rsidRDefault="000C71B0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โรงงานและส่วน</w:t>
            </w:r>
          </w:p>
        </w:tc>
        <w:tc>
          <w:tcPr>
            <w:tcW w:w="270" w:type="dxa"/>
            <w:shd w:val="clear" w:color="auto" w:fill="auto"/>
          </w:tcPr>
          <w:p w14:paraId="714FA2F1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72AF0F0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ไซโลและ</w:t>
            </w:r>
          </w:p>
        </w:tc>
        <w:tc>
          <w:tcPr>
            <w:tcW w:w="270" w:type="dxa"/>
            <w:shd w:val="clear" w:color="auto" w:fill="auto"/>
          </w:tcPr>
          <w:p w14:paraId="6569E48D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A71EC5C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  <w:shd w:val="clear" w:color="auto" w:fill="auto"/>
          </w:tcPr>
          <w:p w14:paraId="6F8557EA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698AABAF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7E94633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B36BC0A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0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ระบบ</w:t>
            </w:r>
          </w:p>
        </w:tc>
        <w:tc>
          <w:tcPr>
            <w:tcW w:w="270" w:type="dxa"/>
            <w:shd w:val="clear" w:color="auto" w:fill="auto"/>
          </w:tcPr>
          <w:p w14:paraId="1DD8973D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92EBD34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  <w:shd w:val="clear" w:color="auto" w:fill="auto"/>
          </w:tcPr>
          <w:p w14:paraId="311D36A7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48C67870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4F61" w:rsidRPr="00161E24" w14:paraId="6D6C4A9B" w14:textId="77777777" w:rsidTr="00516440">
        <w:trPr>
          <w:tblHeader/>
        </w:trPr>
        <w:tc>
          <w:tcPr>
            <w:tcW w:w="3060" w:type="dxa"/>
            <w:shd w:val="clear" w:color="auto" w:fill="auto"/>
          </w:tcPr>
          <w:p w14:paraId="0DCA59CE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26E3E3B8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shd w:val="clear" w:color="auto" w:fill="auto"/>
          </w:tcPr>
          <w:p w14:paraId="0FA3CB72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9C09C16" w14:textId="59EF4ADD" w:rsidR="00D74F61" w:rsidRPr="00161E24" w:rsidRDefault="000C71B0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ปรับปรุงอาคารเช่า</w:t>
            </w:r>
          </w:p>
        </w:tc>
        <w:tc>
          <w:tcPr>
            <w:tcW w:w="270" w:type="dxa"/>
            <w:shd w:val="clear" w:color="auto" w:fill="auto"/>
          </w:tcPr>
          <w:p w14:paraId="0D30B4A6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08F0C6D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  <w:shd w:val="clear" w:color="auto" w:fill="auto"/>
          </w:tcPr>
          <w:p w14:paraId="2ADC71B3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602B5C8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  <w:shd w:val="clear" w:color="auto" w:fill="auto"/>
          </w:tcPr>
          <w:p w14:paraId="1104A25F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79D5D719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</w:tcPr>
          <w:p w14:paraId="1BA9C9F4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BB55075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80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270" w:type="dxa"/>
            <w:shd w:val="clear" w:color="auto" w:fill="auto"/>
          </w:tcPr>
          <w:p w14:paraId="55DC88E5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87CA4B8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shd w:val="clear" w:color="auto" w:fill="auto"/>
          </w:tcPr>
          <w:p w14:paraId="30C7CD0F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6" w:type="dxa"/>
            <w:shd w:val="clear" w:color="auto" w:fill="auto"/>
          </w:tcPr>
          <w:p w14:paraId="7C128459" w14:textId="77777777" w:rsidR="00D74F61" w:rsidRPr="00161E24" w:rsidRDefault="00D74F61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3D0884" w:rsidRPr="00161E24" w14:paraId="71BFE86C" w14:textId="77777777" w:rsidTr="00516440">
        <w:trPr>
          <w:tblHeader/>
        </w:trPr>
        <w:tc>
          <w:tcPr>
            <w:tcW w:w="3060" w:type="dxa"/>
            <w:shd w:val="clear" w:color="auto" w:fill="auto"/>
          </w:tcPr>
          <w:p w14:paraId="6E771B4F" w14:textId="77777777" w:rsidR="003D0884" w:rsidRPr="00161E24" w:rsidRDefault="003D0884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81" w:type="dxa"/>
            <w:gridSpan w:val="15"/>
            <w:shd w:val="clear" w:color="auto" w:fill="auto"/>
          </w:tcPr>
          <w:p w14:paraId="6A5FA167" w14:textId="16F58C58" w:rsidR="003D0884" w:rsidRPr="00161E24" w:rsidRDefault="003D0884" w:rsidP="00B83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99" w:right="-9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="006507D1" w:rsidRPr="00161E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</w:t>
            </w:r>
            <w:r w:rsidRPr="00161E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3D0884" w:rsidRPr="00161E24" w14:paraId="4B3B6FBA" w14:textId="77777777" w:rsidTr="00516440">
        <w:tc>
          <w:tcPr>
            <w:tcW w:w="3060" w:type="dxa"/>
            <w:shd w:val="clear" w:color="auto" w:fill="auto"/>
          </w:tcPr>
          <w:p w14:paraId="6A4468AC" w14:textId="77777777" w:rsidR="003D0884" w:rsidRPr="00161E24" w:rsidRDefault="003D0884" w:rsidP="005115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70" w:type="dxa"/>
            <w:shd w:val="clear" w:color="auto" w:fill="auto"/>
          </w:tcPr>
          <w:p w14:paraId="5D708EFC" w14:textId="77777777" w:rsidR="003D0884" w:rsidRPr="00161E24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22A4718" w14:textId="77777777" w:rsidR="003D0884" w:rsidRPr="00161E24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AF62C9F" w14:textId="77777777" w:rsidR="003D0884" w:rsidRPr="00161E24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11AC5DA" w14:textId="77777777" w:rsidR="003D0884" w:rsidRPr="00161E24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B24F9DC" w14:textId="77777777" w:rsidR="003D0884" w:rsidRPr="00161E24" w:rsidRDefault="003D0884" w:rsidP="00F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4925991" w14:textId="77777777" w:rsidR="003D0884" w:rsidRPr="00161E24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D830398" w14:textId="77777777" w:rsidR="003D0884" w:rsidRPr="00161E24" w:rsidRDefault="003D0884" w:rsidP="00F269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62D919E" w14:textId="77777777" w:rsidR="003D0884" w:rsidRPr="00161E24" w:rsidRDefault="003D0884" w:rsidP="00C43A72">
            <w:pPr>
              <w:pStyle w:val="T"/>
              <w:tabs>
                <w:tab w:val="decimal" w:pos="954"/>
              </w:tabs>
              <w:ind w:left="-108" w:right="-108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215" w:type="dxa"/>
            <w:shd w:val="clear" w:color="auto" w:fill="auto"/>
          </w:tcPr>
          <w:p w14:paraId="4D384B77" w14:textId="77777777" w:rsidR="003D0884" w:rsidRPr="00161E24" w:rsidRDefault="003D0884" w:rsidP="00C43A72">
            <w:pPr>
              <w:pStyle w:val="T"/>
              <w:tabs>
                <w:tab w:val="decimal" w:pos="954"/>
              </w:tabs>
              <w:ind w:left="-108" w:right="-108"/>
              <w:jc w:val="lef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shd w:val="clear" w:color="auto" w:fill="auto"/>
          </w:tcPr>
          <w:p w14:paraId="03B3F1D2" w14:textId="77777777" w:rsidR="003D0884" w:rsidRPr="00161E24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950B3BF" w14:textId="77777777" w:rsidR="003D0884" w:rsidRPr="00161E24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80C718B" w14:textId="77777777" w:rsidR="003D0884" w:rsidRPr="00161E24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6C9C17" w14:textId="77777777" w:rsidR="003D0884" w:rsidRPr="00161E24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1ACF9D8" w14:textId="77777777" w:rsidR="003D0884" w:rsidRPr="00161E24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73F9A4FD" w14:textId="77777777" w:rsidR="003D0884" w:rsidRPr="00161E24" w:rsidRDefault="003D0884" w:rsidP="00C43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A43F65" w:rsidRPr="00161E24" w14:paraId="207AAC7B" w14:textId="77777777" w:rsidTr="00516440">
        <w:tc>
          <w:tcPr>
            <w:tcW w:w="3060" w:type="dxa"/>
            <w:shd w:val="clear" w:color="auto" w:fill="auto"/>
          </w:tcPr>
          <w:p w14:paraId="3C27B451" w14:textId="0C20D6DF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161E2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5A3D5799" w14:textId="397E3228" w:rsidR="00A43F65" w:rsidRPr="00A43F65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43F65">
              <w:rPr>
                <w:rFonts w:asciiTheme="majorBidi" w:hAnsiTheme="majorBidi" w:cstheme="majorBidi"/>
                <w:sz w:val="28"/>
                <w:szCs w:val="28"/>
              </w:rPr>
              <w:t>601</w:t>
            </w:r>
          </w:p>
        </w:tc>
        <w:tc>
          <w:tcPr>
            <w:tcW w:w="270" w:type="dxa"/>
            <w:shd w:val="clear" w:color="auto" w:fill="auto"/>
          </w:tcPr>
          <w:p w14:paraId="7E56700E" w14:textId="77777777" w:rsidR="00A43F65" w:rsidRPr="00A43F65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515C35E" w14:textId="570BEA53" w:rsidR="00A43F65" w:rsidRPr="00A43F65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43F65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A43F65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A43F65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A43F65">
              <w:rPr>
                <w:rFonts w:asciiTheme="majorBidi" w:hAnsiTheme="majorBidi" w:cstheme="majorBidi"/>
                <w:noProof/>
                <w:sz w:val="28"/>
                <w:szCs w:val="28"/>
              </w:rPr>
              <w:t>3,268</w:t>
            </w:r>
            <w:r w:rsidRPr="00A43F65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3EF4D7C6" w14:textId="77777777" w:rsidR="00A43F65" w:rsidRPr="00A43F65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2068C9D" w14:textId="7054C9EC" w:rsidR="00A43F65" w:rsidRPr="00A43F65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43F65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A43F65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A43F65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A43F65">
              <w:rPr>
                <w:rFonts w:asciiTheme="majorBidi" w:hAnsiTheme="majorBidi" w:cstheme="majorBidi"/>
                <w:noProof/>
                <w:sz w:val="28"/>
                <w:szCs w:val="28"/>
              </w:rPr>
              <w:t>3,803</w:t>
            </w:r>
            <w:r w:rsidRPr="00A43F65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604D3A06" w14:textId="77777777" w:rsidR="00A43F65" w:rsidRPr="00A43F65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DB7F3F7" w14:textId="6AC3EBBA" w:rsidR="00A43F65" w:rsidRPr="00A43F65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43F65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A43F65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A43F65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A43F65">
              <w:rPr>
                <w:rFonts w:asciiTheme="majorBidi" w:hAnsiTheme="majorBidi" w:cstheme="majorBidi"/>
                <w:noProof/>
                <w:sz w:val="28"/>
                <w:szCs w:val="28"/>
              </w:rPr>
              <w:t>651</w:t>
            </w:r>
            <w:r w:rsidRPr="00A43F65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651700E7" w14:textId="77777777" w:rsidR="00A43F65" w:rsidRPr="00A43F65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3E8A8445" w14:textId="546DA643" w:rsidR="00A43F65" w:rsidRPr="00A43F65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43F65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A43F65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A43F65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A43F65">
              <w:rPr>
                <w:rFonts w:asciiTheme="majorBidi" w:hAnsiTheme="majorBidi" w:cstheme="majorBidi"/>
                <w:noProof/>
                <w:sz w:val="28"/>
                <w:szCs w:val="28"/>
              </w:rPr>
              <w:t>47</w:t>
            </w:r>
            <w:r w:rsidRPr="00A43F65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6301298D" w14:textId="77777777" w:rsidR="00A43F65" w:rsidRPr="00A43F65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EA3E1EF" w14:textId="6E9FEEDD" w:rsidR="00A43F65" w:rsidRPr="00A43F65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43F65">
              <w:rPr>
                <w:rFonts w:asciiTheme="majorBidi" w:hAnsiTheme="majorBidi" w:cstheme="majorBidi"/>
                <w:sz w:val="28"/>
                <w:szCs w:val="28"/>
              </w:rPr>
              <w:t>1,485</w:t>
            </w:r>
          </w:p>
        </w:tc>
        <w:tc>
          <w:tcPr>
            <w:tcW w:w="270" w:type="dxa"/>
            <w:shd w:val="clear" w:color="auto" w:fill="auto"/>
          </w:tcPr>
          <w:p w14:paraId="301F7441" w14:textId="77777777" w:rsidR="00A43F65" w:rsidRPr="00A43F65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1BBA0B4" w14:textId="53B90FDD" w:rsidR="00A43F65" w:rsidRPr="00A43F65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43F65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A43F65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A43F65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A43F65">
              <w:rPr>
                <w:rFonts w:asciiTheme="majorBidi" w:hAnsiTheme="majorBidi" w:cstheme="majorBidi"/>
                <w:noProof/>
                <w:sz w:val="28"/>
                <w:szCs w:val="28"/>
              </w:rPr>
              <w:t>98</w:t>
            </w:r>
            <w:r w:rsidRPr="00A43F65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270" w:type="dxa"/>
            <w:shd w:val="clear" w:color="auto" w:fill="auto"/>
          </w:tcPr>
          <w:p w14:paraId="5610F0FB" w14:textId="77777777" w:rsidR="00A43F65" w:rsidRPr="00A43F65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62F9B3FC" w14:textId="5B8155F5" w:rsidR="00A43F65" w:rsidRPr="00A43F65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43F65">
              <w:rPr>
                <w:rFonts w:asciiTheme="majorBidi" w:hAnsiTheme="majorBidi" w:cstheme="majorBidi"/>
                <w:sz w:val="28"/>
                <w:szCs w:val="28"/>
              </w:rPr>
              <w:t>9,953</w:t>
            </w:r>
          </w:p>
        </w:tc>
      </w:tr>
      <w:tr w:rsidR="00A43F65" w:rsidRPr="00161E24" w14:paraId="20E46FB7" w14:textId="77777777" w:rsidTr="00516440">
        <w:tc>
          <w:tcPr>
            <w:tcW w:w="3060" w:type="dxa"/>
            <w:shd w:val="clear" w:color="auto" w:fill="auto"/>
          </w:tcPr>
          <w:p w14:paraId="4E3A4419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2C535D7B" w14:textId="0E85E6FA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3</w:t>
            </w:r>
          </w:p>
        </w:tc>
        <w:tc>
          <w:tcPr>
            <w:tcW w:w="270" w:type="dxa"/>
            <w:shd w:val="clear" w:color="auto" w:fill="auto"/>
          </w:tcPr>
          <w:p w14:paraId="15360ED4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5E39802" w14:textId="49A2971C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70" w:type="dxa"/>
            <w:shd w:val="clear" w:color="auto" w:fill="auto"/>
          </w:tcPr>
          <w:p w14:paraId="174B5906" w14:textId="77777777" w:rsidR="00A43F65" w:rsidRPr="00161E24" w:rsidRDefault="00A43F65" w:rsidP="00A43F65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0A2FBEB" w14:textId="7C0A65AC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93</w:t>
            </w:r>
          </w:p>
        </w:tc>
        <w:tc>
          <w:tcPr>
            <w:tcW w:w="270" w:type="dxa"/>
            <w:shd w:val="clear" w:color="auto" w:fill="auto"/>
          </w:tcPr>
          <w:p w14:paraId="47A73DD0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5FB2D6D" w14:textId="231C868D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270" w:type="dxa"/>
            <w:shd w:val="clear" w:color="auto" w:fill="auto"/>
          </w:tcPr>
          <w:p w14:paraId="400A98C5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7193A63D" w14:textId="19FFD361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5D68D9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28C1BE2" w14:textId="349B9506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</w:t>
            </w:r>
          </w:p>
        </w:tc>
        <w:tc>
          <w:tcPr>
            <w:tcW w:w="270" w:type="dxa"/>
            <w:shd w:val="clear" w:color="auto" w:fill="auto"/>
          </w:tcPr>
          <w:p w14:paraId="141678C8" w14:textId="77777777" w:rsidR="00A43F65" w:rsidRPr="00161E24" w:rsidRDefault="00A43F65" w:rsidP="00A43F65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D2455AA" w14:textId="4F05F660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845</w:t>
            </w:r>
          </w:p>
        </w:tc>
        <w:tc>
          <w:tcPr>
            <w:tcW w:w="270" w:type="dxa"/>
            <w:shd w:val="clear" w:color="auto" w:fill="auto"/>
          </w:tcPr>
          <w:p w14:paraId="35F73FC3" w14:textId="77777777" w:rsidR="00A43F65" w:rsidRPr="00161E24" w:rsidRDefault="00A43F65" w:rsidP="00A43F65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6955EFFB" w14:textId="7E5D6C53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1,032</w:t>
            </w:r>
          </w:p>
        </w:tc>
      </w:tr>
      <w:tr w:rsidR="00A43F65" w:rsidRPr="00161E24" w14:paraId="3F981CA3" w14:textId="77777777" w:rsidTr="00516440">
        <w:tc>
          <w:tcPr>
            <w:tcW w:w="3060" w:type="dxa"/>
            <w:shd w:val="clear" w:color="auto" w:fill="auto"/>
          </w:tcPr>
          <w:p w14:paraId="769E78CC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388D2897" w14:textId="7F64017D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15</w:t>
            </w:r>
          </w:p>
        </w:tc>
        <w:tc>
          <w:tcPr>
            <w:tcW w:w="270" w:type="dxa"/>
            <w:shd w:val="clear" w:color="auto" w:fill="auto"/>
          </w:tcPr>
          <w:p w14:paraId="1A5AF3B6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2E445234" w14:textId="4233CD70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270" w:type="dxa"/>
            <w:shd w:val="clear" w:color="auto" w:fill="auto"/>
          </w:tcPr>
          <w:p w14:paraId="0E125A81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126B085" w14:textId="077CF5A4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103</w:t>
            </w:r>
          </w:p>
        </w:tc>
        <w:tc>
          <w:tcPr>
            <w:tcW w:w="270" w:type="dxa"/>
            <w:shd w:val="clear" w:color="auto" w:fill="auto"/>
          </w:tcPr>
          <w:p w14:paraId="744EDE37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0AFE695" w14:textId="6CC7F6C4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72DACAF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3E468526" w14:textId="534DDDBD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26ED8E6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183BE14" w14:textId="5BFFABA5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161</w:t>
            </w:r>
          </w:p>
        </w:tc>
        <w:tc>
          <w:tcPr>
            <w:tcW w:w="270" w:type="dxa"/>
            <w:shd w:val="clear" w:color="auto" w:fill="auto"/>
          </w:tcPr>
          <w:p w14:paraId="161FECE5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1CFC8AF" w14:textId="2199068D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(377)</w:t>
            </w:r>
          </w:p>
        </w:tc>
        <w:tc>
          <w:tcPr>
            <w:tcW w:w="270" w:type="dxa"/>
            <w:shd w:val="clear" w:color="auto" w:fill="auto"/>
          </w:tcPr>
          <w:p w14:paraId="7B52C3F4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31345470" w14:textId="5043E149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3F65" w:rsidRPr="00161E24" w14:paraId="3739B3B8" w14:textId="77777777" w:rsidTr="00516440">
        <w:tc>
          <w:tcPr>
            <w:tcW w:w="3060" w:type="dxa"/>
            <w:shd w:val="clear" w:color="auto" w:fill="auto"/>
          </w:tcPr>
          <w:p w14:paraId="498F6BC9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1E26DE4E" w14:textId="7CECDD0A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270" w:type="dxa"/>
            <w:shd w:val="clear" w:color="auto" w:fill="auto"/>
          </w:tcPr>
          <w:p w14:paraId="542B1979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147D0735" w14:textId="6B5FAEAA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270" w:type="dxa"/>
            <w:shd w:val="clear" w:color="auto" w:fill="auto"/>
          </w:tcPr>
          <w:p w14:paraId="1B8A4456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226C670B" w14:textId="6E338AAA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(66)</w:t>
            </w:r>
          </w:p>
        </w:tc>
        <w:tc>
          <w:tcPr>
            <w:tcW w:w="270" w:type="dxa"/>
            <w:shd w:val="clear" w:color="auto" w:fill="auto"/>
          </w:tcPr>
          <w:p w14:paraId="33B9D5A2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7B456A03" w14:textId="37559FDF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(27)</w:t>
            </w:r>
          </w:p>
        </w:tc>
        <w:tc>
          <w:tcPr>
            <w:tcW w:w="270" w:type="dxa"/>
            <w:shd w:val="clear" w:color="auto" w:fill="auto"/>
          </w:tcPr>
          <w:p w14:paraId="3100DDD7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094B588D" w14:textId="213E388D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270" w:type="dxa"/>
            <w:shd w:val="clear" w:color="auto" w:fill="auto"/>
          </w:tcPr>
          <w:p w14:paraId="2A90CBBA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FE46262" w14:textId="51FB2892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270" w:type="dxa"/>
            <w:shd w:val="clear" w:color="auto" w:fill="auto"/>
          </w:tcPr>
          <w:p w14:paraId="479F0BD7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B960076" w14:textId="433EEB19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9C820B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033584F1" w14:textId="7A7C381D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(109)</w:t>
            </w:r>
          </w:p>
        </w:tc>
      </w:tr>
      <w:tr w:rsidR="00A43F65" w:rsidRPr="00161E24" w14:paraId="5057C7A8" w14:textId="77777777" w:rsidTr="00516440">
        <w:tc>
          <w:tcPr>
            <w:tcW w:w="3060" w:type="dxa"/>
            <w:shd w:val="clear" w:color="auto" w:fill="auto"/>
          </w:tcPr>
          <w:p w14:paraId="3BB06D18" w14:textId="4276496F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และ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A55F4A0" w14:textId="4C0A522C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E96A632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0472A09D" w14:textId="6D4D5D89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C884F59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458D888" w14:textId="2707B23C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F77B305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5E1BA9F2" w14:textId="0E211AA4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6538EBD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shd w:val="clear" w:color="auto" w:fill="auto"/>
          </w:tcPr>
          <w:p w14:paraId="2E97E318" w14:textId="03452174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3EFE1EB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74BAB1CF" w14:textId="032D7DF0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944504E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0CC98ECA" w14:textId="14FE847D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7795AE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25B5F3D4" w14:textId="5D9E17A9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43F65" w:rsidRPr="00161E24" w14:paraId="5743C295" w14:textId="77777777" w:rsidTr="00516440">
        <w:tc>
          <w:tcPr>
            <w:tcW w:w="3060" w:type="dxa"/>
            <w:shd w:val="clear" w:color="auto" w:fill="auto"/>
          </w:tcPr>
          <w:p w14:paraId="52936859" w14:textId="4EE71A93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 xml:space="preserve">   1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มกราคม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ja-JP"/>
              </w:rPr>
              <w:t>7</w:t>
            </w:r>
          </w:p>
        </w:tc>
        <w:tc>
          <w:tcPr>
            <w:tcW w:w="1170" w:type="dxa"/>
            <w:shd w:val="clear" w:color="auto" w:fill="auto"/>
          </w:tcPr>
          <w:p w14:paraId="7C1702E2" w14:textId="7678B86C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617</w:t>
            </w:r>
          </w:p>
        </w:tc>
        <w:tc>
          <w:tcPr>
            <w:tcW w:w="270" w:type="dxa"/>
            <w:shd w:val="clear" w:color="auto" w:fill="auto"/>
          </w:tcPr>
          <w:p w14:paraId="19D68F2A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73F09DC" w14:textId="3760594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3,384</w:t>
            </w:r>
          </w:p>
        </w:tc>
        <w:tc>
          <w:tcPr>
            <w:tcW w:w="270" w:type="dxa"/>
            <w:shd w:val="clear" w:color="auto" w:fill="auto"/>
          </w:tcPr>
          <w:p w14:paraId="286A2154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A8D5648" w14:textId="7300BDBC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3,933</w:t>
            </w:r>
          </w:p>
        </w:tc>
        <w:tc>
          <w:tcPr>
            <w:tcW w:w="270" w:type="dxa"/>
            <w:shd w:val="clear" w:color="auto" w:fill="auto"/>
          </w:tcPr>
          <w:p w14:paraId="6B33B58F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9C93200" w14:textId="6FCE806A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648</w:t>
            </w:r>
          </w:p>
        </w:tc>
        <w:tc>
          <w:tcPr>
            <w:tcW w:w="270" w:type="dxa"/>
            <w:shd w:val="clear" w:color="auto" w:fill="auto"/>
          </w:tcPr>
          <w:p w14:paraId="768FF7FF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0C29F537" w14:textId="798A4C3E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270" w:type="dxa"/>
            <w:shd w:val="clear" w:color="auto" w:fill="auto"/>
          </w:tcPr>
          <w:p w14:paraId="40B0F0F5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5F18C6C3" w14:textId="7D6AD9D4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1,684</w:t>
            </w:r>
          </w:p>
        </w:tc>
        <w:tc>
          <w:tcPr>
            <w:tcW w:w="270" w:type="dxa"/>
            <w:shd w:val="clear" w:color="auto" w:fill="auto"/>
          </w:tcPr>
          <w:p w14:paraId="548E05EC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67861BD4" w14:textId="602659E2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566</w:t>
            </w:r>
          </w:p>
        </w:tc>
        <w:tc>
          <w:tcPr>
            <w:tcW w:w="270" w:type="dxa"/>
            <w:shd w:val="clear" w:color="auto" w:fill="auto"/>
          </w:tcPr>
          <w:p w14:paraId="1EE67FD7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0BC31D32" w14:textId="1F88E6B3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10,876</w:t>
            </w:r>
          </w:p>
        </w:tc>
      </w:tr>
      <w:tr w:rsidR="00A43F65" w:rsidRPr="00161E24" w14:paraId="531101AD" w14:textId="77777777" w:rsidTr="00516440">
        <w:tc>
          <w:tcPr>
            <w:tcW w:w="3060" w:type="dxa"/>
            <w:shd w:val="clear" w:color="auto" w:fill="auto"/>
          </w:tcPr>
          <w:p w14:paraId="6CC4D74E" w14:textId="6E801DB5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  <w:shd w:val="clear" w:color="auto" w:fill="auto"/>
          </w:tcPr>
          <w:p w14:paraId="5684C551" w14:textId="162117E2" w:rsidR="00A43F65" w:rsidRPr="00161E24" w:rsidRDefault="004D2C4D" w:rsidP="00C43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92A98A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1B7EE94E" w14:textId="209A77C7" w:rsidR="00A43F65" w:rsidRPr="00161E24" w:rsidRDefault="004D2C4D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D2C4D"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270" w:type="dxa"/>
            <w:shd w:val="clear" w:color="auto" w:fill="auto"/>
          </w:tcPr>
          <w:p w14:paraId="6EC90477" w14:textId="77777777" w:rsidR="00A43F65" w:rsidRPr="00161E24" w:rsidRDefault="00A43F65" w:rsidP="00A43F65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BD2CBD" w14:textId="5BCB0F8E" w:rsidR="00A43F65" w:rsidRPr="00161E24" w:rsidRDefault="004D2C4D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D2C4D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  <w:tc>
          <w:tcPr>
            <w:tcW w:w="270" w:type="dxa"/>
            <w:shd w:val="clear" w:color="auto" w:fill="auto"/>
          </w:tcPr>
          <w:p w14:paraId="646A0A87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322BBE7" w14:textId="2210EACA" w:rsidR="00A43F65" w:rsidRPr="00161E24" w:rsidRDefault="004D2C4D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2C4D"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270" w:type="dxa"/>
            <w:shd w:val="clear" w:color="auto" w:fill="auto"/>
          </w:tcPr>
          <w:p w14:paraId="768F651B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7626B4FE" w14:textId="4345E803" w:rsidR="00A43F65" w:rsidRPr="00161E24" w:rsidRDefault="004D2C4D" w:rsidP="00C43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45FA5B99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98E901" w14:textId="432D7DF5" w:rsidR="00A43F65" w:rsidRPr="00161E24" w:rsidRDefault="004D2C4D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4D2C4D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270" w:type="dxa"/>
            <w:shd w:val="clear" w:color="auto" w:fill="auto"/>
          </w:tcPr>
          <w:p w14:paraId="752F9ED5" w14:textId="77777777" w:rsidR="00A43F65" w:rsidRPr="00161E24" w:rsidRDefault="00A43F65" w:rsidP="00A43F65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EED388E" w14:textId="67F160AB" w:rsidR="00A43F65" w:rsidRPr="00161E24" w:rsidRDefault="00860EC3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60EC3">
              <w:rPr>
                <w:rFonts w:asciiTheme="majorBidi" w:hAnsiTheme="majorBidi" w:cstheme="majorBidi"/>
                <w:sz w:val="28"/>
                <w:szCs w:val="28"/>
              </w:rPr>
              <w:t>916</w:t>
            </w:r>
          </w:p>
        </w:tc>
        <w:tc>
          <w:tcPr>
            <w:tcW w:w="270" w:type="dxa"/>
            <w:shd w:val="clear" w:color="auto" w:fill="auto"/>
          </w:tcPr>
          <w:p w14:paraId="2D9F7E12" w14:textId="77777777" w:rsidR="00A43F65" w:rsidRPr="00161E24" w:rsidRDefault="00A43F65" w:rsidP="00A43F65">
            <w:pPr>
              <w:pStyle w:val="AAheadingwocontents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5AB45440" w14:textId="661ABA32" w:rsidR="00A43F65" w:rsidRPr="00161E24" w:rsidRDefault="00860EC3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60EC3">
              <w:rPr>
                <w:rFonts w:asciiTheme="majorBidi" w:hAnsiTheme="majorBidi" w:cstheme="majorBidi"/>
                <w:sz w:val="28"/>
                <w:szCs w:val="28"/>
              </w:rPr>
              <w:t>1,102</w:t>
            </w:r>
          </w:p>
        </w:tc>
      </w:tr>
      <w:tr w:rsidR="00A43F65" w:rsidRPr="00161E24" w14:paraId="46A00AFB" w14:textId="77777777" w:rsidTr="00516440">
        <w:tc>
          <w:tcPr>
            <w:tcW w:w="3060" w:type="dxa"/>
            <w:shd w:val="clear" w:color="auto" w:fill="auto"/>
          </w:tcPr>
          <w:p w14:paraId="4E7A2F4D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170" w:type="dxa"/>
            <w:shd w:val="clear" w:color="auto" w:fill="auto"/>
          </w:tcPr>
          <w:p w14:paraId="40757490" w14:textId="4C0FD311" w:rsidR="00A43F65" w:rsidRPr="00161E24" w:rsidRDefault="004D2C4D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4D2C4D">
              <w:rPr>
                <w:rFonts w:asciiTheme="majorBidi" w:hAnsiTheme="majorBidi" w:cstheme="majorBidi"/>
                <w:sz w:val="28"/>
                <w:szCs w:val="28"/>
              </w:rPr>
              <w:t>76</w:t>
            </w:r>
          </w:p>
        </w:tc>
        <w:tc>
          <w:tcPr>
            <w:tcW w:w="270" w:type="dxa"/>
            <w:shd w:val="clear" w:color="auto" w:fill="auto"/>
          </w:tcPr>
          <w:p w14:paraId="75059F1C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3B5FD77" w14:textId="533CA179" w:rsidR="00A43F65" w:rsidRPr="00161E24" w:rsidRDefault="009E64C4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E64C4">
              <w:rPr>
                <w:rFonts w:asciiTheme="majorBidi" w:hAnsiTheme="majorBidi" w:cstheme="majorBidi"/>
                <w:sz w:val="28"/>
                <w:szCs w:val="28"/>
              </w:rPr>
              <w:t>275</w:t>
            </w:r>
          </w:p>
        </w:tc>
        <w:tc>
          <w:tcPr>
            <w:tcW w:w="270" w:type="dxa"/>
            <w:shd w:val="clear" w:color="auto" w:fill="auto"/>
          </w:tcPr>
          <w:p w14:paraId="27C9A7A8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E31A162" w14:textId="7713A706" w:rsidR="00A43F65" w:rsidRPr="00161E24" w:rsidRDefault="009E64C4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E64C4">
              <w:rPr>
                <w:rFonts w:asciiTheme="majorBidi" w:hAnsiTheme="majorBidi" w:cstheme="majorBidi"/>
                <w:sz w:val="28"/>
                <w:szCs w:val="28"/>
              </w:rPr>
              <w:t>568</w:t>
            </w:r>
          </w:p>
        </w:tc>
        <w:tc>
          <w:tcPr>
            <w:tcW w:w="270" w:type="dxa"/>
            <w:shd w:val="clear" w:color="auto" w:fill="auto"/>
          </w:tcPr>
          <w:p w14:paraId="51092622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708D82A" w14:textId="509B6623" w:rsidR="00A43F65" w:rsidRPr="00161E24" w:rsidRDefault="00860EC3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60EC3">
              <w:rPr>
                <w:rFonts w:asciiTheme="majorBidi" w:hAnsiTheme="majorBidi" w:cstheme="majorBidi"/>
                <w:sz w:val="28"/>
                <w:szCs w:val="28"/>
              </w:rPr>
              <w:t>26</w:t>
            </w:r>
          </w:p>
        </w:tc>
        <w:tc>
          <w:tcPr>
            <w:tcW w:w="270" w:type="dxa"/>
            <w:shd w:val="clear" w:color="auto" w:fill="auto"/>
          </w:tcPr>
          <w:p w14:paraId="5959C016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632AFD5B" w14:textId="74AA38E9" w:rsidR="00A43F65" w:rsidRPr="00161E24" w:rsidRDefault="00860EC3" w:rsidP="005F4A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468572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437A23C8" w14:textId="02456862" w:rsidR="00A43F65" w:rsidRPr="00161E24" w:rsidRDefault="00860EC3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60EC3">
              <w:rPr>
                <w:rFonts w:asciiTheme="majorBidi" w:hAnsiTheme="majorBidi" w:cstheme="majorBidi"/>
                <w:sz w:val="28"/>
                <w:szCs w:val="28"/>
              </w:rPr>
              <w:t>362</w:t>
            </w:r>
          </w:p>
        </w:tc>
        <w:tc>
          <w:tcPr>
            <w:tcW w:w="270" w:type="dxa"/>
            <w:shd w:val="clear" w:color="auto" w:fill="auto"/>
          </w:tcPr>
          <w:p w14:paraId="3FBB806E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73AE576" w14:textId="4F4F3F7E" w:rsidR="00A43F65" w:rsidRPr="00161E24" w:rsidRDefault="00860EC3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60EC3">
              <w:rPr>
                <w:rFonts w:asciiTheme="majorBidi" w:hAnsiTheme="majorBidi" w:cstheme="majorBidi"/>
                <w:sz w:val="28"/>
                <w:szCs w:val="28"/>
              </w:rPr>
              <w:t>(1,307)</w:t>
            </w:r>
          </w:p>
        </w:tc>
        <w:tc>
          <w:tcPr>
            <w:tcW w:w="270" w:type="dxa"/>
            <w:shd w:val="clear" w:color="auto" w:fill="auto"/>
          </w:tcPr>
          <w:p w14:paraId="4981B01D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8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14:paraId="0F4E36FC" w14:textId="0EA74E02" w:rsidR="00A43F65" w:rsidRPr="00161E24" w:rsidRDefault="00860EC3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43F65" w:rsidRPr="00161E24" w14:paraId="1D5C9BFA" w14:textId="77777777" w:rsidTr="00516440">
        <w:tc>
          <w:tcPr>
            <w:tcW w:w="3060" w:type="dxa"/>
            <w:shd w:val="clear" w:color="auto" w:fill="auto"/>
          </w:tcPr>
          <w:p w14:paraId="04D22A2F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DA90F3D" w14:textId="580B9019" w:rsidR="00A43F65" w:rsidRPr="00161E24" w:rsidRDefault="009E64C4" w:rsidP="001222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9BA598C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6D0A2726" w14:textId="38B1AB7A" w:rsidR="00A43F65" w:rsidRPr="00161E24" w:rsidRDefault="009E64C4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E64C4">
              <w:rPr>
                <w:rFonts w:asciiTheme="majorBidi" w:hAnsiTheme="majorBidi" w:cstheme="majorBidi"/>
                <w:sz w:val="28"/>
                <w:szCs w:val="28"/>
              </w:rPr>
              <w:t>(10)</w:t>
            </w:r>
          </w:p>
        </w:tc>
        <w:tc>
          <w:tcPr>
            <w:tcW w:w="270" w:type="dxa"/>
            <w:shd w:val="clear" w:color="auto" w:fill="auto"/>
          </w:tcPr>
          <w:p w14:paraId="398CCE19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69CB6122" w14:textId="00F1DD69" w:rsidR="00A43F65" w:rsidRPr="00161E24" w:rsidRDefault="009E64C4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E64C4">
              <w:rPr>
                <w:rFonts w:asciiTheme="majorBidi" w:hAnsiTheme="majorBidi" w:cstheme="majorBidi"/>
                <w:sz w:val="28"/>
                <w:szCs w:val="28"/>
              </w:rPr>
              <w:t>(76)</w:t>
            </w:r>
          </w:p>
        </w:tc>
        <w:tc>
          <w:tcPr>
            <w:tcW w:w="270" w:type="dxa"/>
            <w:shd w:val="clear" w:color="auto" w:fill="auto"/>
          </w:tcPr>
          <w:p w14:paraId="3A5A3D34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32EAC44A" w14:textId="55C0A711" w:rsidR="00A43F65" w:rsidRPr="00161E24" w:rsidRDefault="009E64C4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64C4">
              <w:rPr>
                <w:rFonts w:asciiTheme="majorBidi" w:hAnsiTheme="majorBidi" w:cstheme="majorBidi"/>
                <w:sz w:val="28"/>
                <w:szCs w:val="28"/>
              </w:rPr>
              <w:t>(13)</w:t>
            </w:r>
          </w:p>
        </w:tc>
        <w:tc>
          <w:tcPr>
            <w:tcW w:w="270" w:type="dxa"/>
            <w:shd w:val="clear" w:color="auto" w:fill="auto"/>
          </w:tcPr>
          <w:p w14:paraId="737920E6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  <w:shd w:val="clear" w:color="auto" w:fill="auto"/>
          </w:tcPr>
          <w:p w14:paraId="08F0057A" w14:textId="7F76A311" w:rsidR="00A43F65" w:rsidRPr="00161E24" w:rsidRDefault="009E64C4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64C4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270" w:type="dxa"/>
            <w:shd w:val="clear" w:color="auto" w:fill="auto"/>
          </w:tcPr>
          <w:p w14:paraId="7B0EDEC7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048560BF" w14:textId="381BE4D9" w:rsidR="00A43F65" w:rsidRPr="00161E24" w:rsidRDefault="009E64C4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E64C4">
              <w:rPr>
                <w:rFonts w:asciiTheme="majorBidi" w:hAnsiTheme="majorBidi" w:cstheme="majorBidi"/>
                <w:sz w:val="28"/>
                <w:szCs w:val="28"/>
              </w:rPr>
              <w:t>(13)</w:t>
            </w:r>
          </w:p>
        </w:tc>
        <w:tc>
          <w:tcPr>
            <w:tcW w:w="270" w:type="dxa"/>
            <w:shd w:val="clear" w:color="auto" w:fill="auto"/>
          </w:tcPr>
          <w:p w14:paraId="0BDD3AF5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14:paraId="412B8BFD" w14:textId="57E20080" w:rsidR="00A43F65" w:rsidRPr="00161E24" w:rsidRDefault="005C4A4B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A65196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0D94B7D2" w14:textId="506004DC" w:rsidR="00A43F65" w:rsidRPr="00161E24" w:rsidRDefault="00860EC3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860EC3">
              <w:rPr>
                <w:rFonts w:asciiTheme="majorBidi" w:hAnsiTheme="majorBidi" w:cstheme="majorBidi"/>
                <w:sz w:val="28"/>
                <w:szCs w:val="28"/>
              </w:rPr>
              <w:t>(115)</w:t>
            </w:r>
          </w:p>
        </w:tc>
      </w:tr>
      <w:tr w:rsidR="00A43F65" w:rsidRPr="00161E24" w14:paraId="7332DBD3" w14:textId="77777777" w:rsidTr="00516440">
        <w:trPr>
          <w:trHeight w:val="325"/>
        </w:trPr>
        <w:tc>
          <w:tcPr>
            <w:tcW w:w="3060" w:type="dxa"/>
            <w:shd w:val="clear" w:color="auto" w:fill="auto"/>
          </w:tcPr>
          <w:p w14:paraId="04D89180" w14:textId="1ED28069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52A083" w14:textId="6C2FBAF3" w:rsidR="00A43F65" w:rsidRPr="00161E24" w:rsidRDefault="00A6786E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78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693</w:t>
            </w:r>
          </w:p>
        </w:tc>
        <w:tc>
          <w:tcPr>
            <w:tcW w:w="270" w:type="dxa"/>
            <w:shd w:val="clear" w:color="auto" w:fill="auto"/>
          </w:tcPr>
          <w:p w14:paraId="13E4803C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182B95" w14:textId="17808C9D" w:rsidR="00A43F65" w:rsidRPr="00161E24" w:rsidRDefault="00A6786E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78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3,665</w:t>
            </w:r>
          </w:p>
        </w:tc>
        <w:tc>
          <w:tcPr>
            <w:tcW w:w="270" w:type="dxa"/>
            <w:shd w:val="clear" w:color="auto" w:fill="auto"/>
          </w:tcPr>
          <w:p w14:paraId="7A4CBCEE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F8F370" w14:textId="614EBF7E" w:rsidR="00A43F65" w:rsidRPr="00161E24" w:rsidRDefault="00A6786E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678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4,524</w:t>
            </w:r>
          </w:p>
        </w:tc>
        <w:tc>
          <w:tcPr>
            <w:tcW w:w="270" w:type="dxa"/>
            <w:shd w:val="clear" w:color="auto" w:fill="auto"/>
          </w:tcPr>
          <w:p w14:paraId="25A00EFE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6BF121" w14:textId="02751CC0" w:rsidR="00A43F65" w:rsidRPr="00161E24" w:rsidRDefault="00A6786E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78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685</w:t>
            </w:r>
          </w:p>
        </w:tc>
        <w:tc>
          <w:tcPr>
            <w:tcW w:w="270" w:type="dxa"/>
            <w:shd w:val="clear" w:color="auto" w:fill="auto"/>
          </w:tcPr>
          <w:p w14:paraId="300E4413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565283" w14:textId="7FB57439" w:rsidR="00A43F65" w:rsidRPr="00E85F11" w:rsidRDefault="00A6786E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78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</w:t>
            </w:r>
          </w:p>
        </w:tc>
        <w:tc>
          <w:tcPr>
            <w:tcW w:w="270" w:type="dxa"/>
            <w:shd w:val="clear" w:color="auto" w:fill="auto"/>
          </w:tcPr>
          <w:p w14:paraId="40A83B9D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03CF94" w14:textId="1A61673F" w:rsidR="00A43F65" w:rsidRPr="00E85F11" w:rsidRDefault="00E912E2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12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2,076</w:t>
            </w:r>
          </w:p>
        </w:tc>
        <w:tc>
          <w:tcPr>
            <w:tcW w:w="270" w:type="dxa"/>
            <w:shd w:val="clear" w:color="auto" w:fill="auto"/>
          </w:tcPr>
          <w:p w14:paraId="5A3F1690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517C30" w14:textId="3B54B94D" w:rsidR="00A43F65" w:rsidRPr="00161E24" w:rsidRDefault="00E912E2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912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175</w:t>
            </w:r>
          </w:p>
        </w:tc>
        <w:tc>
          <w:tcPr>
            <w:tcW w:w="270" w:type="dxa"/>
            <w:shd w:val="clear" w:color="auto" w:fill="auto"/>
          </w:tcPr>
          <w:p w14:paraId="6E160A29" w14:textId="77777777" w:rsidR="00A43F65" w:rsidRPr="00161E24" w:rsidRDefault="00A43F65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90C718" w14:textId="011F1669" w:rsidR="00A43F65" w:rsidRPr="00161E24" w:rsidRDefault="00E912E2" w:rsidP="00A43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12E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11,863</w:t>
            </w:r>
          </w:p>
        </w:tc>
      </w:tr>
    </w:tbl>
    <w:p w14:paraId="01283461" w14:textId="10867BBA" w:rsidR="003D3544" w:rsidRDefault="003D3544" w:rsidP="005B045C">
      <w:pPr>
        <w:spacing w:line="240" w:lineRule="auto"/>
        <w:rPr>
          <w:rFonts w:asciiTheme="majorBidi" w:hAnsiTheme="majorBidi" w:cstheme="majorBidi"/>
          <w:sz w:val="10"/>
          <w:szCs w:val="10"/>
        </w:rPr>
      </w:pPr>
    </w:p>
    <w:p w14:paraId="12453CBB" w14:textId="77777777" w:rsidR="003D3544" w:rsidRDefault="003D3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0"/>
          <w:szCs w:val="10"/>
        </w:rPr>
      </w:pPr>
      <w:r>
        <w:rPr>
          <w:rFonts w:asciiTheme="majorBidi" w:hAnsiTheme="majorBidi" w:cstheme="majorBidi"/>
          <w:sz w:val="10"/>
          <w:szCs w:val="10"/>
        </w:rPr>
        <w:br w:type="page"/>
      </w:r>
    </w:p>
    <w:p w14:paraId="4598C33B" w14:textId="77777777" w:rsidR="005F0D49" w:rsidRPr="00161E24" w:rsidRDefault="005F0D49" w:rsidP="005B045C">
      <w:pPr>
        <w:spacing w:line="240" w:lineRule="auto"/>
        <w:rPr>
          <w:rFonts w:asciiTheme="majorBidi" w:hAnsiTheme="majorBidi" w:cstheme="majorBidi"/>
          <w:sz w:val="10"/>
          <w:szCs w:val="10"/>
        </w:rPr>
      </w:pPr>
    </w:p>
    <w:tbl>
      <w:tblPr>
        <w:tblW w:w="14445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970"/>
        <w:gridCol w:w="1170"/>
        <w:gridCol w:w="270"/>
        <w:gridCol w:w="1350"/>
        <w:gridCol w:w="270"/>
        <w:gridCol w:w="1170"/>
        <w:gridCol w:w="270"/>
        <w:gridCol w:w="1170"/>
        <w:gridCol w:w="270"/>
        <w:gridCol w:w="1215"/>
        <w:gridCol w:w="270"/>
        <w:gridCol w:w="1170"/>
        <w:gridCol w:w="270"/>
        <w:gridCol w:w="1170"/>
        <w:gridCol w:w="270"/>
        <w:gridCol w:w="1170"/>
      </w:tblGrid>
      <w:tr w:rsidR="005F0D49" w:rsidRPr="00161E24" w14:paraId="4AC659D7" w14:textId="77777777" w:rsidTr="00516440">
        <w:trPr>
          <w:tblHeader/>
        </w:trPr>
        <w:tc>
          <w:tcPr>
            <w:tcW w:w="2970" w:type="dxa"/>
            <w:shd w:val="clear" w:color="auto" w:fill="auto"/>
          </w:tcPr>
          <w:p w14:paraId="7E6E1120" w14:textId="77777777" w:rsidR="005F0D49" w:rsidRPr="00161E24" w:rsidRDefault="005F0D49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75" w:type="dxa"/>
            <w:gridSpan w:val="15"/>
            <w:shd w:val="clear" w:color="auto" w:fill="auto"/>
          </w:tcPr>
          <w:p w14:paraId="5F93F90D" w14:textId="77777777" w:rsidR="005F0D49" w:rsidRPr="00161E24" w:rsidRDefault="005F0D49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1BFF" w:rsidRPr="00161E24" w14:paraId="10DB96E7" w14:textId="77777777" w:rsidTr="00516440">
        <w:trPr>
          <w:tblHeader/>
        </w:trPr>
        <w:tc>
          <w:tcPr>
            <w:tcW w:w="2970" w:type="dxa"/>
            <w:shd w:val="clear" w:color="auto" w:fill="auto"/>
          </w:tcPr>
          <w:p w14:paraId="36715915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35735B83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58A851C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E2158D0" w14:textId="47B6A831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โรงงาน</w:t>
            </w:r>
          </w:p>
        </w:tc>
        <w:tc>
          <w:tcPr>
            <w:tcW w:w="270" w:type="dxa"/>
            <w:shd w:val="clear" w:color="auto" w:fill="auto"/>
          </w:tcPr>
          <w:p w14:paraId="70591500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487A15B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245D962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CB1365A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  <w:shd w:val="clear" w:color="auto" w:fill="auto"/>
          </w:tcPr>
          <w:p w14:paraId="457F0BEA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35F8EC18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98637A0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D10C5FA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87BAEC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1D1AC4EE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  <w:shd w:val="clear" w:color="auto" w:fill="auto"/>
          </w:tcPr>
          <w:p w14:paraId="2701A618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054DB313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1BFF" w:rsidRPr="00161E24" w14:paraId="40B3CE97" w14:textId="77777777" w:rsidTr="00516440">
        <w:trPr>
          <w:tblHeader/>
        </w:trPr>
        <w:tc>
          <w:tcPr>
            <w:tcW w:w="2970" w:type="dxa"/>
            <w:shd w:val="clear" w:color="auto" w:fill="auto"/>
          </w:tcPr>
          <w:p w14:paraId="5338DBD5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475651E5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5909E06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80B323C" w14:textId="6F89AD63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shd w:val="clear" w:color="auto" w:fill="auto"/>
          </w:tcPr>
          <w:p w14:paraId="5092EA68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F3783FB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</w:t>
            </w:r>
          </w:p>
        </w:tc>
        <w:tc>
          <w:tcPr>
            <w:tcW w:w="270" w:type="dxa"/>
            <w:shd w:val="clear" w:color="auto" w:fill="auto"/>
          </w:tcPr>
          <w:p w14:paraId="7FCEF2BF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1437CED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ติดตั้งและ</w:t>
            </w:r>
          </w:p>
        </w:tc>
        <w:tc>
          <w:tcPr>
            <w:tcW w:w="270" w:type="dxa"/>
            <w:shd w:val="clear" w:color="auto" w:fill="auto"/>
          </w:tcPr>
          <w:p w14:paraId="551C6D88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3EA2E7A7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A9DC511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19DD705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F4EBD58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AC2D3B4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</w:t>
            </w:r>
          </w:p>
        </w:tc>
        <w:tc>
          <w:tcPr>
            <w:tcW w:w="270" w:type="dxa"/>
            <w:shd w:val="clear" w:color="auto" w:fill="auto"/>
          </w:tcPr>
          <w:p w14:paraId="6F40683F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4EC1A26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11BFF" w:rsidRPr="00161E24" w14:paraId="78344F83" w14:textId="77777777" w:rsidTr="00516440">
        <w:trPr>
          <w:tblHeader/>
        </w:trPr>
        <w:tc>
          <w:tcPr>
            <w:tcW w:w="2970" w:type="dxa"/>
            <w:shd w:val="clear" w:color="auto" w:fill="auto"/>
          </w:tcPr>
          <w:p w14:paraId="4D0945D4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77C8C116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</w:t>
            </w:r>
          </w:p>
        </w:tc>
        <w:tc>
          <w:tcPr>
            <w:tcW w:w="270" w:type="dxa"/>
            <w:shd w:val="clear" w:color="auto" w:fill="auto"/>
          </w:tcPr>
          <w:p w14:paraId="6BA4587C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AE371AE" w14:textId="601F1DDE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  <w:t>โรงงานและส่วน</w:t>
            </w:r>
          </w:p>
        </w:tc>
        <w:tc>
          <w:tcPr>
            <w:tcW w:w="270" w:type="dxa"/>
            <w:shd w:val="clear" w:color="auto" w:fill="auto"/>
          </w:tcPr>
          <w:p w14:paraId="228CD197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F515C3C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ไซโลและ</w:t>
            </w:r>
          </w:p>
        </w:tc>
        <w:tc>
          <w:tcPr>
            <w:tcW w:w="270" w:type="dxa"/>
            <w:shd w:val="clear" w:color="auto" w:fill="auto"/>
          </w:tcPr>
          <w:p w14:paraId="3F4C1D20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606185C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  <w:shd w:val="clear" w:color="auto" w:fill="auto"/>
          </w:tcPr>
          <w:p w14:paraId="12E1630E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6BA1DD8F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BBDB01C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719F111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ระบบ</w:t>
            </w:r>
          </w:p>
        </w:tc>
        <w:tc>
          <w:tcPr>
            <w:tcW w:w="270" w:type="dxa"/>
            <w:shd w:val="clear" w:color="auto" w:fill="auto"/>
          </w:tcPr>
          <w:p w14:paraId="394223A5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95E3E31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</w:t>
            </w:r>
          </w:p>
        </w:tc>
        <w:tc>
          <w:tcPr>
            <w:tcW w:w="270" w:type="dxa"/>
            <w:shd w:val="clear" w:color="auto" w:fill="auto"/>
          </w:tcPr>
          <w:p w14:paraId="6F84C20D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3156E46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1BFF" w:rsidRPr="00161E24" w14:paraId="3F8E6219" w14:textId="77777777" w:rsidTr="00516440">
        <w:trPr>
          <w:tblHeader/>
        </w:trPr>
        <w:tc>
          <w:tcPr>
            <w:tcW w:w="2970" w:type="dxa"/>
            <w:shd w:val="clear" w:color="auto" w:fill="auto"/>
          </w:tcPr>
          <w:p w14:paraId="09DB5DDD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shd w:val="clear" w:color="auto" w:fill="auto"/>
          </w:tcPr>
          <w:p w14:paraId="3FAC91C5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  <w:shd w:val="clear" w:color="auto" w:fill="auto"/>
          </w:tcPr>
          <w:p w14:paraId="5A610C08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58176419" w14:textId="69787D91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pacing w:val="-8"/>
                <w:sz w:val="28"/>
                <w:szCs w:val="28"/>
                <w:cs/>
              </w:rPr>
              <w:t>ปรับปรุงอาคารเช่า</w:t>
            </w:r>
          </w:p>
        </w:tc>
        <w:tc>
          <w:tcPr>
            <w:tcW w:w="270" w:type="dxa"/>
            <w:shd w:val="clear" w:color="auto" w:fill="auto"/>
          </w:tcPr>
          <w:p w14:paraId="14680114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74FE289D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70" w:type="dxa"/>
            <w:shd w:val="clear" w:color="auto" w:fill="auto"/>
          </w:tcPr>
          <w:p w14:paraId="556912C2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B0182E7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9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  <w:shd w:val="clear" w:color="auto" w:fill="auto"/>
          </w:tcPr>
          <w:p w14:paraId="4407BD5F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5" w:type="dxa"/>
            <w:shd w:val="clear" w:color="auto" w:fill="auto"/>
          </w:tcPr>
          <w:p w14:paraId="77F8BD1A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  <w:shd w:val="clear" w:color="auto" w:fill="auto"/>
          </w:tcPr>
          <w:p w14:paraId="1C7B7540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74DD3D1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270" w:type="dxa"/>
            <w:shd w:val="clear" w:color="auto" w:fill="auto"/>
          </w:tcPr>
          <w:p w14:paraId="0FC3E247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8CC801A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และติดตั้ง</w:t>
            </w:r>
          </w:p>
        </w:tc>
        <w:tc>
          <w:tcPr>
            <w:tcW w:w="270" w:type="dxa"/>
            <w:shd w:val="clear" w:color="auto" w:fill="auto"/>
          </w:tcPr>
          <w:p w14:paraId="085B5C23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3EA5367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11BFF" w:rsidRPr="00161E24" w14:paraId="0AB7C692" w14:textId="77777777" w:rsidTr="00516440">
        <w:trPr>
          <w:tblHeader/>
        </w:trPr>
        <w:tc>
          <w:tcPr>
            <w:tcW w:w="2970" w:type="dxa"/>
            <w:shd w:val="clear" w:color="auto" w:fill="auto"/>
          </w:tcPr>
          <w:p w14:paraId="54561E17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75" w:type="dxa"/>
            <w:gridSpan w:val="15"/>
            <w:shd w:val="clear" w:color="auto" w:fill="auto"/>
          </w:tcPr>
          <w:p w14:paraId="06CD3D5D" w14:textId="05BBC85A" w:rsidR="00511BFF" w:rsidRPr="00161E24" w:rsidRDefault="00511BFF" w:rsidP="00B83B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11BFF" w:rsidRPr="00161E24" w14:paraId="79701117" w14:textId="77777777" w:rsidTr="00516440">
        <w:tc>
          <w:tcPr>
            <w:tcW w:w="2970" w:type="dxa"/>
          </w:tcPr>
          <w:p w14:paraId="474981D7" w14:textId="77777777" w:rsidR="00511BFF" w:rsidRPr="00161E24" w:rsidRDefault="00511BFF" w:rsidP="005B04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170" w:type="dxa"/>
          </w:tcPr>
          <w:p w14:paraId="6A06F4C9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7E9C180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DB1165A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DB36625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6625F0E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6E545C0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4B189EE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A052542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42733EDA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A3EFDEC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3DA02093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30E7913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47A74B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0E9B678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10A0BB7" w14:textId="77777777" w:rsidR="00511BFF" w:rsidRPr="00161E24" w:rsidRDefault="00511BFF" w:rsidP="006704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3528A0" w:rsidRPr="00161E24" w14:paraId="18ABBDD0" w14:textId="77777777" w:rsidTr="00516440">
        <w:tc>
          <w:tcPr>
            <w:tcW w:w="2970" w:type="dxa"/>
          </w:tcPr>
          <w:p w14:paraId="68AD4517" w14:textId="091286E6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161E24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6</w:t>
            </w:r>
          </w:p>
        </w:tc>
        <w:tc>
          <w:tcPr>
            <w:tcW w:w="1170" w:type="dxa"/>
            <w:vAlign w:val="center"/>
          </w:tcPr>
          <w:p w14:paraId="5A4067AF" w14:textId="06A4BD41" w:rsidR="003528A0" w:rsidRPr="003528A0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528A0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begin"/>
            </w:r>
            <w:r w:rsidRPr="003528A0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</w:instrText>
            </w:r>
            <w:r w:rsidRPr="003528A0">
              <w:rPr>
                <w:rFonts w:asciiTheme="majorBidi" w:hAnsiTheme="majorBidi" w:cstheme="majorBidi" w:hint="cs"/>
                <w:sz w:val="28"/>
                <w:szCs w:val="28"/>
                <w:cs/>
              </w:rPr>
              <w:instrText>=</w:instrText>
            </w:r>
            <w:r w:rsidRPr="003528A0">
              <w:rPr>
                <w:rFonts w:asciiTheme="majorBidi" w:hAnsiTheme="majorBidi" w:cstheme="majorBidi" w:hint="cs"/>
                <w:sz w:val="28"/>
                <w:szCs w:val="28"/>
              </w:rPr>
              <w:instrText>SUM(ABOVE)</w:instrText>
            </w:r>
            <w:r w:rsidRPr="003528A0">
              <w:rPr>
                <w:rFonts w:asciiTheme="majorBidi" w:hAnsiTheme="majorBidi" w:cstheme="majorBidi"/>
                <w:sz w:val="28"/>
                <w:szCs w:val="28"/>
                <w:cs/>
              </w:rPr>
              <w:instrText xml:space="preserve"> </w:instrText>
            </w:r>
            <w:r w:rsidRPr="003528A0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separate"/>
            </w:r>
            <w:r w:rsidRPr="003528A0">
              <w:rPr>
                <w:rFonts w:asciiTheme="majorBidi" w:hAnsiTheme="majorBidi" w:cstheme="majorBidi"/>
                <w:noProof/>
                <w:sz w:val="28"/>
                <w:szCs w:val="28"/>
                <w:cs/>
              </w:rPr>
              <w:t>46</w:t>
            </w:r>
            <w:r w:rsidRPr="003528A0">
              <w:rPr>
                <w:rFonts w:asciiTheme="majorBidi" w:hAnsiTheme="majorBidi" w:cstheme="majorBidi"/>
                <w:sz w:val="28"/>
                <w:szCs w:val="28"/>
                <w:cs/>
              </w:rPr>
              <w:fldChar w:fldCharType="end"/>
            </w:r>
          </w:p>
        </w:tc>
        <w:tc>
          <w:tcPr>
            <w:tcW w:w="270" w:type="dxa"/>
            <w:vAlign w:val="center"/>
          </w:tcPr>
          <w:p w14:paraId="73D686BA" w14:textId="77777777" w:rsidR="003528A0" w:rsidRPr="003528A0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7FB8BD4" w14:textId="1F423897" w:rsidR="003528A0" w:rsidRPr="003528A0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528A0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3528A0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3528A0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3528A0">
              <w:rPr>
                <w:rFonts w:asciiTheme="majorBidi" w:hAnsiTheme="majorBidi" w:cstheme="majorBidi"/>
                <w:noProof/>
                <w:sz w:val="28"/>
                <w:szCs w:val="28"/>
              </w:rPr>
              <w:t>1,489</w:t>
            </w:r>
            <w:r w:rsidRPr="003528A0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270" w:type="dxa"/>
            <w:vAlign w:val="center"/>
          </w:tcPr>
          <w:p w14:paraId="582FFA0A" w14:textId="77777777" w:rsidR="003528A0" w:rsidRPr="003528A0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3982A0C" w14:textId="6B3310C2" w:rsidR="003528A0" w:rsidRPr="003528A0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528A0">
              <w:rPr>
                <w:rFonts w:asciiTheme="majorBidi" w:hAnsiTheme="majorBidi" w:cstheme="majorBidi"/>
                <w:sz w:val="28"/>
                <w:szCs w:val="28"/>
              </w:rPr>
              <w:t>2,490</w:t>
            </w:r>
          </w:p>
        </w:tc>
        <w:tc>
          <w:tcPr>
            <w:tcW w:w="270" w:type="dxa"/>
            <w:vAlign w:val="center"/>
          </w:tcPr>
          <w:p w14:paraId="3F91F516" w14:textId="77777777" w:rsidR="003528A0" w:rsidRPr="003528A0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D7427F4" w14:textId="0117F79B" w:rsidR="003528A0" w:rsidRPr="003528A0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528A0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3528A0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3528A0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3528A0">
              <w:rPr>
                <w:rFonts w:asciiTheme="majorBidi" w:hAnsiTheme="majorBidi" w:cstheme="majorBidi"/>
                <w:noProof/>
                <w:sz w:val="28"/>
                <w:szCs w:val="28"/>
              </w:rPr>
              <w:t>533</w:t>
            </w:r>
            <w:r w:rsidRPr="003528A0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270" w:type="dxa"/>
            <w:vAlign w:val="center"/>
          </w:tcPr>
          <w:p w14:paraId="4C2DA91C" w14:textId="77777777" w:rsidR="003528A0" w:rsidRPr="003528A0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</w:tcPr>
          <w:p w14:paraId="0EBD7F7A" w14:textId="23D6CA15" w:rsidR="003528A0" w:rsidRPr="003528A0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528A0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3528A0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3528A0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3528A0">
              <w:rPr>
                <w:rFonts w:asciiTheme="majorBidi" w:hAnsiTheme="majorBidi" w:cstheme="majorBidi"/>
                <w:noProof/>
                <w:sz w:val="28"/>
                <w:szCs w:val="28"/>
              </w:rPr>
              <w:t>46</w:t>
            </w:r>
            <w:r w:rsidRPr="003528A0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270" w:type="dxa"/>
            <w:vAlign w:val="center"/>
          </w:tcPr>
          <w:p w14:paraId="16D018CE" w14:textId="77777777" w:rsidR="003528A0" w:rsidRPr="003528A0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8545421" w14:textId="37AB3296" w:rsidR="003528A0" w:rsidRPr="003528A0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528A0">
              <w:rPr>
                <w:rFonts w:asciiTheme="majorBidi" w:hAnsiTheme="majorBidi" w:cstheme="majorBidi"/>
                <w:sz w:val="28"/>
                <w:szCs w:val="28"/>
              </w:rPr>
              <w:fldChar w:fldCharType="begin"/>
            </w:r>
            <w:r w:rsidRPr="003528A0">
              <w:rPr>
                <w:rFonts w:asciiTheme="majorBidi" w:hAnsiTheme="majorBidi" w:cstheme="majorBidi"/>
                <w:sz w:val="28"/>
                <w:szCs w:val="28"/>
              </w:rPr>
              <w:instrText xml:space="preserve"> =SUM(ABOVE) </w:instrText>
            </w:r>
            <w:r w:rsidRPr="003528A0">
              <w:rPr>
                <w:rFonts w:asciiTheme="majorBidi" w:hAnsiTheme="majorBidi" w:cstheme="majorBidi"/>
                <w:sz w:val="28"/>
                <w:szCs w:val="28"/>
              </w:rPr>
              <w:fldChar w:fldCharType="separate"/>
            </w:r>
            <w:r w:rsidRPr="003528A0">
              <w:rPr>
                <w:rFonts w:asciiTheme="majorBidi" w:hAnsiTheme="majorBidi" w:cstheme="majorBidi"/>
                <w:noProof/>
                <w:sz w:val="28"/>
                <w:szCs w:val="28"/>
              </w:rPr>
              <w:t>816</w:t>
            </w:r>
            <w:r w:rsidRPr="003528A0">
              <w:rPr>
                <w:rFonts w:asciiTheme="majorBidi" w:hAnsiTheme="majorBidi" w:cstheme="majorBidi"/>
                <w:sz w:val="28"/>
                <w:szCs w:val="28"/>
              </w:rPr>
              <w:fldChar w:fldCharType="end"/>
            </w:r>
          </w:p>
        </w:tc>
        <w:tc>
          <w:tcPr>
            <w:tcW w:w="270" w:type="dxa"/>
            <w:vAlign w:val="center"/>
          </w:tcPr>
          <w:p w14:paraId="662C3FCA" w14:textId="77777777" w:rsidR="003528A0" w:rsidRPr="003528A0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A98255D" w14:textId="1E49899B" w:rsidR="003528A0" w:rsidRPr="003528A0" w:rsidRDefault="003528A0" w:rsidP="00A9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528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49DE39BA" w14:textId="77777777" w:rsidR="003528A0" w:rsidRPr="003528A0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D595F59" w14:textId="19C846D6" w:rsidR="003528A0" w:rsidRPr="003528A0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3528A0">
              <w:rPr>
                <w:rFonts w:asciiTheme="majorBidi" w:hAnsiTheme="majorBidi" w:cstheme="majorBidi"/>
                <w:sz w:val="28"/>
                <w:szCs w:val="28"/>
              </w:rPr>
              <w:t>5,420</w:t>
            </w:r>
          </w:p>
        </w:tc>
      </w:tr>
      <w:tr w:rsidR="003528A0" w:rsidRPr="00161E24" w14:paraId="493B9401" w14:textId="77777777" w:rsidTr="00516440">
        <w:tc>
          <w:tcPr>
            <w:tcW w:w="2970" w:type="dxa"/>
          </w:tcPr>
          <w:p w14:paraId="6771E3DC" w14:textId="60647756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173F58CC" w14:textId="14233D78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743E56D5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6962996" w14:textId="5A1F64FF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270" w:type="dxa"/>
          </w:tcPr>
          <w:p w14:paraId="19C60AE1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9C13BB" w14:textId="1D2D9664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240</w:t>
            </w:r>
          </w:p>
        </w:tc>
        <w:tc>
          <w:tcPr>
            <w:tcW w:w="270" w:type="dxa"/>
          </w:tcPr>
          <w:p w14:paraId="47ADDD67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413848B" w14:textId="0E43AC68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</w:t>
            </w:r>
          </w:p>
        </w:tc>
        <w:tc>
          <w:tcPr>
            <w:tcW w:w="270" w:type="dxa"/>
          </w:tcPr>
          <w:p w14:paraId="2BD0B751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01156AC8" w14:textId="22405E72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14:paraId="2DAE31A8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B3B9F3" w14:textId="70F60094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270" w:type="dxa"/>
          </w:tcPr>
          <w:p w14:paraId="1FF15BEF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60A7F2" w14:textId="7C0FF465" w:rsidR="003528A0" w:rsidRPr="00161E24" w:rsidRDefault="003528A0" w:rsidP="00A9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C17AF04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3A20236" w14:textId="598EDA02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552</w:t>
            </w:r>
          </w:p>
        </w:tc>
      </w:tr>
      <w:tr w:rsidR="003528A0" w:rsidRPr="00161E24" w14:paraId="05E11B1A" w14:textId="77777777" w:rsidTr="00516440">
        <w:tc>
          <w:tcPr>
            <w:tcW w:w="2970" w:type="dxa"/>
          </w:tcPr>
          <w:p w14:paraId="3970D58D" w14:textId="4F5CCB88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BD6188" w14:textId="52FB8994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4537A0B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17DD775" w14:textId="3B1E1868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(2)</w:t>
            </w:r>
          </w:p>
        </w:tc>
        <w:tc>
          <w:tcPr>
            <w:tcW w:w="270" w:type="dxa"/>
          </w:tcPr>
          <w:p w14:paraId="73BF66B6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0D451B3" w14:textId="352C88E1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(66)</w:t>
            </w:r>
          </w:p>
        </w:tc>
        <w:tc>
          <w:tcPr>
            <w:tcW w:w="270" w:type="dxa"/>
          </w:tcPr>
          <w:p w14:paraId="3C4F03FD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E58D115" w14:textId="78DF0361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(27)</w:t>
            </w:r>
          </w:p>
        </w:tc>
        <w:tc>
          <w:tcPr>
            <w:tcW w:w="270" w:type="dxa"/>
          </w:tcPr>
          <w:p w14:paraId="7059FA1A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46DCB1BA" w14:textId="53AB0209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270" w:type="dxa"/>
          </w:tcPr>
          <w:p w14:paraId="1B9B1732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7D59ED9" w14:textId="7C5EA7C3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(7)</w:t>
            </w:r>
          </w:p>
        </w:tc>
        <w:tc>
          <w:tcPr>
            <w:tcW w:w="270" w:type="dxa"/>
          </w:tcPr>
          <w:p w14:paraId="493BC1D3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4879113" w14:textId="5B77CE32" w:rsidR="003528A0" w:rsidRPr="00161E24" w:rsidRDefault="003528A0" w:rsidP="00A9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FD53C14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26E8B42" w14:textId="7081A1AC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(105)</w:t>
            </w:r>
          </w:p>
        </w:tc>
      </w:tr>
      <w:tr w:rsidR="00CA5054" w:rsidRPr="00161E24" w14:paraId="2BE21A01" w14:textId="77777777" w:rsidTr="00516440">
        <w:tc>
          <w:tcPr>
            <w:tcW w:w="2970" w:type="dxa"/>
          </w:tcPr>
          <w:p w14:paraId="27D969CC" w14:textId="42175910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3528A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>และ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5ABC772C" w14:textId="6D3EBAD8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0B34B871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0947848" w14:textId="2A3C7AC6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5AD72298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A570328" w14:textId="0930A52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720BD9E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E17370E" w14:textId="25F6D406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6BA7FA10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center"/>
          </w:tcPr>
          <w:p w14:paraId="263119D2" w14:textId="7091D720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44B8573E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6EF7CA13" w14:textId="41B5A543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331031F7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F599C56" w14:textId="6D070773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center"/>
          </w:tcPr>
          <w:p w14:paraId="7BCF4D48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5AD4AC48" w14:textId="14ED41EE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28A0" w:rsidRPr="00161E24" w14:paraId="6BBDA70B" w14:textId="77777777" w:rsidTr="00516440">
        <w:tc>
          <w:tcPr>
            <w:tcW w:w="2970" w:type="dxa"/>
          </w:tcPr>
          <w:p w14:paraId="1C0C55A8" w14:textId="3889F991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 xml:space="preserve">   1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ja-JP"/>
              </w:rPr>
              <w:t xml:space="preserve">มกราคม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ja-JP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eastAsia="ja-JP"/>
              </w:rPr>
              <w:t>7</w:t>
            </w:r>
          </w:p>
        </w:tc>
        <w:tc>
          <w:tcPr>
            <w:tcW w:w="1170" w:type="dxa"/>
            <w:vAlign w:val="center"/>
          </w:tcPr>
          <w:p w14:paraId="203ED7D6" w14:textId="705BF536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270" w:type="dxa"/>
            <w:vAlign w:val="center"/>
          </w:tcPr>
          <w:p w14:paraId="25EB035C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3ECB95D" w14:textId="79FAE5F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1,631</w:t>
            </w:r>
          </w:p>
        </w:tc>
        <w:tc>
          <w:tcPr>
            <w:tcW w:w="270" w:type="dxa"/>
            <w:vAlign w:val="center"/>
          </w:tcPr>
          <w:p w14:paraId="6B8FEF90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0BE64BCB" w14:textId="46B11191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2,664</w:t>
            </w:r>
          </w:p>
        </w:tc>
        <w:tc>
          <w:tcPr>
            <w:tcW w:w="270" w:type="dxa"/>
            <w:vAlign w:val="center"/>
          </w:tcPr>
          <w:p w14:paraId="1CF6748E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35E21BD7" w14:textId="0152E11B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546</w:t>
            </w:r>
          </w:p>
        </w:tc>
        <w:tc>
          <w:tcPr>
            <w:tcW w:w="270" w:type="dxa"/>
            <w:vAlign w:val="center"/>
          </w:tcPr>
          <w:p w14:paraId="3E52E00C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vAlign w:val="center"/>
          </w:tcPr>
          <w:p w14:paraId="0C69F724" w14:textId="03EDC2C2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</w:t>
            </w:r>
          </w:p>
        </w:tc>
        <w:tc>
          <w:tcPr>
            <w:tcW w:w="270" w:type="dxa"/>
            <w:vAlign w:val="center"/>
          </w:tcPr>
          <w:p w14:paraId="583ADE31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656AEDE4" w14:textId="0A9FAD01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927</w:t>
            </w:r>
          </w:p>
        </w:tc>
        <w:tc>
          <w:tcPr>
            <w:tcW w:w="270" w:type="dxa"/>
            <w:vAlign w:val="center"/>
          </w:tcPr>
          <w:p w14:paraId="523539D7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5EF8CA2A" w14:textId="22F5017D" w:rsidR="003528A0" w:rsidRPr="00161E24" w:rsidRDefault="003528A0" w:rsidP="00A9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09709E07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14:paraId="406B342E" w14:textId="35307C4F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5,867</w:t>
            </w:r>
          </w:p>
        </w:tc>
      </w:tr>
      <w:tr w:rsidR="003528A0" w:rsidRPr="00161E24" w14:paraId="0CE58984" w14:textId="77777777" w:rsidTr="00516440">
        <w:tc>
          <w:tcPr>
            <w:tcW w:w="2970" w:type="dxa"/>
          </w:tcPr>
          <w:p w14:paraId="740DDF58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</w:tcPr>
          <w:p w14:paraId="533E2DDA" w14:textId="50BEBCFF" w:rsidR="003528A0" w:rsidRPr="00161E24" w:rsidRDefault="009148D4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148D4">
              <w:rPr>
                <w:rFonts w:asciiTheme="majorBidi" w:hAnsiTheme="majorBidi" w:cstheme="majorBidi"/>
                <w:sz w:val="28"/>
                <w:szCs w:val="28"/>
              </w:rPr>
              <w:t>12</w:t>
            </w:r>
          </w:p>
        </w:tc>
        <w:tc>
          <w:tcPr>
            <w:tcW w:w="270" w:type="dxa"/>
          </w:tcPr>
          <w:p w14:paraId="1371D9D7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1BED830" w14:textId="7A1F0B67" w:rsidR="003528A0" w:rsidRPr="00161E24" w:rsidRDefault="00AF7A22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F7A22">
              <w:rPr>
                <w:rFonts w:asciiTheme="majorBidi" w:hAnsiTheme="majorBidi" w:cstheme="majorBidi"/>
                <w:sz w:val="28"/>
                <w:szCs w:val="28"/>
              </w:rPr>
              <w:t>155</w:t>
            </w:r>
          </w:p>
        </w:tc>
        <w:tc>
          <w:tcPr>
            <w:tcW w:w="270" w:type="dxa"/>
          </w:tcPr>
          <w:p w14:paraId="61785D10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1970E6B" w14:textId="52856A36" w:rsidR="003528A0" w:rsidRPr="00161E24" w:rsidRDefault="00AF7A22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F7A22">
              <w:rPr>
                <w:rFonts w:asciiTheme="majorBidi" w:hAnsiTheme="majorBidi" w:cstheme="majorBidi"/>
                <w:sz w:val="28"/>
                <w:szCs w:val="28"/>
              </w:rPr>
              <w:t>272</w:t>
            </w:r>
          </w:p>
        </w:tc>
        <w:tc>
          <w:tcPr>
            <w:tcW w:w="270" w:type="dxa"/>
          </w:tcPr>
          <w:p w14:paraId="7B111661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947C93" w14:textId="241BB222" w:rsidR="003528A0" w:rsidRPr="00161E24" w:rsidRDefault="00AF7A22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F7A22">
              <w:rPr>
                <w:rFonts w:asciiTheme="majorBidi" w:hAnsiTheme="majorBidi" w:cstheme="majorBidi"/>
                <w:sz w:val="28"/>
                <w:szCs w:val="28"/>
              </w:rPr>
              <w:t>36</w:t>
            </w:r>
          </w:p>
        </w:tc>
        <w:tc>
          <w:tcPr>
            <w:tcW w:w="270" w:type="dxa"/>
          </w:tcPr>
          <w:p w14:paraId="307BFEA0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14:paraId="1FE41732" w14:textId="13EFBD08" w:rsidR="003528A0" w:rsidRPr="00161E24" w:rsidRDefault="00AF7A22" w:rsidP="00050F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C5A8F31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33FCDB" w14:textId="7521275B" w:rsidR="003528A0" w:rsidRPr="00161E24" w:rsidRDefault="00AF7A22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F7A22">
              <w:rPr>
                <w:rFonts w:asciiTheme="majorBidi" w:hAnsiTheme="majorBidi" w:cstheme="majorBidi"/>
                <w:sz w:val="28"/>
                <w:szCs w:val="28"/>
              </w:rPr>
              <w:t>140</w:t>
            </w:r>
          </w:p>
        </w:tc>
        <w:tc>
          <w:tcPr>
            <w:tcW w:w="270" w:type="dxa"/>
          </w:tcPr>
          <w:p w14:paraId="2A781DEC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D20C1B2" w14:textId="710B211F" w:rsidR="003528A0" w:rsidRPr="00161E24" w:rsidRDefault="006B36B9" w:rsidP="00A9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CB3B722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5857BA7" w14:textId="484A9A38" w:rsidR="003528A0" w:rsidRPr="00161E24" w:rsidRDefault="006B36B9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36B9">
              <w:rPr>
                <w:rFonts w:asciiTheme="majorBidi" w:hAnsiTheme="majorBidi" w:cstheme="majorBidi"/>
                <w:sz w:val="28"/>
                <w:szCs w:val="28"/>
              </w:rPr>
              <w:t>615</w:t>
            </w:r>
          </w:p>
        </w:tc>
      </w:tr>
      <w:tr w:rsidR="003528A0" w:rsidRPr="00161E24" w14:paraId="4DA62810" w14:textId="77777777" w:rsidTr="00516440">
        <w:tc>
          <w:tcPr>
            <w:tcW w:w="2970" w:type="dxa"/>
          </w:tcPr>
          <w:p w14:paraId="2FDD76A1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E1CBACE" w14:textId="1E1B2503" w:rsidR="003528A0" w:rsidRPr="00161E24" w:rsidRDefault="00720EAF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F375325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87D71E8" w14:textId="3CF61010" w:rsidR="003528A0" w:rsidRPr="00161E24" w:rsidRDefault="00720EAF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720EAF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  <w:tc>
          <w:tcPr>
            <w:tcW w:w="270" w:type="dxa"/>
          </w:tcPr>
          <w:p w14:paraId="5F87A559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1DF3FE4" w14:textId="614C1DBC" w:rsidR="003528A0" w:rsidRPr="00161E24" w:rsidRDefault="002852E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852E0">
              <w:rPr>
                <w:rFonts w:asciiTheme="majorBidi" w:hAnsiTheme="majorBidi" w:cstheme="majorBidi"/>
                <w:sz w:val="28"/>
                <w:szCs w:val="28"/>
              </w:rPr>
              <w:t>(74)</w:t>
            </w:r>
          </w:p>
        </w:tc>
        <w:tc>
          <w:tcPr>
            <w:tcW w:w="270" w:type="dxa"/>
          </w:tcPr>
          <w:p w14:paraId="1CA2F1A3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21CAB98" w14:textId="3867BA92" w:rsidR="003528A0" w:rsidRPr="00161E24" w:rsidRDefault="002852E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852E0">
              <w:rPr>
                <w:rFonts w:asciiTheme="majorBidi" w:hAnsiTheme="majorBidi" w:cstheme="majorBidi"/>
                <w:sz w:val="28"/>
                <w:szCs w:val="28"/>
              </w:rPr>
              <w:t>(12)</w:t>
            </w:r>
          </w:p>
        </w:tc>
        <w:tc>
          <w:tcPr>
            <w:tcW w:w="270" w:type="dxa"/>
          </w:tcPr>
          <w:p w14:paraId="10EFB499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single" w:sz="4" w:space="0" w:color="auto"/>
            </w:tcBorders>
          </w:tcPr>
          <w:p w14:paraId="56F004E8" w14:textId="2A2B6833" w:rsidR="003528A0" w:rsidRPr="00161E24" w:rsidRDefault="002852E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852E0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270" w:type="dxa"/>
          </w:tcPr>
          <w:p w14:paraId="50F92261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A8C4E0" w14:textId="4E12C454" w:rsidR="003528A0" w:rsidRPr="00161E24" w:rsidRDefault="002852E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852E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2852E0">
              <w:rPr>
                <w:rFonts w:asciiTheme="majorBidi" w:hAnsiTheme="majorBidi" w:cstheme="majorBidi"/>
                <w:sz w:val="28"/>
                <w:szCs w:val="28"/>
              </w:rPr>
              <w:t>3)</w:t>
            </w:r>
          </w:p>
        </w:tc>
        <w:tc>
          <w:tcPr>
            <w:tcW w:w="270" w:type="dxa"/>
          </w:tcPr>
          <w:p w14:paraId="65956C7C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6FCA35" w14:textId="5B7E94AA" w:rsidR="003528A0" w:rsidRPr="00161E24" w:rsidRDefault="002852E0" w:rsidP="00A9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4BAD2D8B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B9029D" w14:textId="2CA1EFF0" w:rsidR="003528A0" w:rsidRPr="00161E24" w:rsidRDefault="002852E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2852E0">
              <w:rPr>
                <w:rFonts w:asciiTheme="majorBidi" w:hAnsiTheme="majorBidi" w:cstheme="majorBidi"/>
                <w:sz w:val="28"/>
                <w:szCs w:val="28"/>
              </w:rPr>
              <w:t>(110)</w:t>
            </w:r>
          </w:p>
        </w:tc>
      </w:tr>
      <w:tr w:rsidR="003528A0" w:rsidRPr="00161E24" w14:paraId="7C21DAA4" w14:textId="77777777" w:rsidTr="00516440">
        <w:tc>
          <w:tcPr>
            <w:tcW w:w="2970" w:type="dxa"/>
          </w:tcPr>
          <w:p w14:paraId="7A5BBE48" w14:textId="2258CD0A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FD382" w14:textId="2B1D7643" w:rsidR="003528A0" w:rsidRPr="00161E24" w:rsidRDefault="002852E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852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</w:t>
            </w:r>
          </w:p>
        </w:tc>
        <w:tc>
          <w:tcPr>
            <w:tcW w:w="270" w:type="dxa"/>
            <w:vAlign w:val="center"/>
          </w:tcPr>
          <w:p w14:paraId="0A81E5BE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575063" w14:textId="4EB86137" w:rsidR="003528A0" w:rsidRPr="00161E24" w:rsidRDefault="002852E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852E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1,778</w:t>
            </w:r>
          </w:p>
        </w:tc>
        <w:tc>
          <w:tcPr>
            <w:tcW w:w="270" w:type="dxa"/>
            <w:vAlign w:val="center"/>
          </w:tcPr>
          <w:p w14:paraId="14B3BFCF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21382" w14:textId="76BD48CF" w:rsidR="003528A0" w:rsidRPr="00161E24" w:rsidRDefault="00FF2B7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2B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2,862</w:t>
            </w:r>
          </w:p>
        </w:tc>
        <w:tc>
          <w:tcPr>
            <w:tcW w:w="270" w:type="dxa"/>
            <w:vAlign w:val="center"/>
          </w:tcPr>
          <w:p w14:paraId="6C433B9D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52EA9F" w14:textId="1B95FFC5" w:rsidR="003528A0" w:rsidRPr="00161E24" w:rsidRDefault="00FF2B7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2B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570</w:t>
            </w:r>
          </w:p>
        </w:tc>
        <w:tc>
          <w:tcPr>
            <w:tcW w:w="270" w:type="dxa"/>
            <w:vAlign w:val="center"/>
          </w:tcPr>
          <w:p w14:paraId="09FFC7E2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A3CEB7" w14:textId="7C899B0C" w:rsidR="003528A0" w:rsidRPr="00161E24" w:rsidRDefault="00FF2B7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F2B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</w:t>
            </w:r>
          </w:p>
        </w:tc>
        <w:tc>
          <w:tcPr>
            <w:tcW w:w="270" w:type="dxa"/>
            <w:vAlign w:val="center"/>
          </w:tcPr>
          <w:p w14:paraId="0B3E235E" w14:textId="6E9FA459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DF7B4D" w14:textId="43C5CD73" w:rsidR="003528A0" w:rsidRPr="00161E24" w:rsidRDefault="00FF2B7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2B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1,054</w:t>
            </w:r>
          </w:p>
        </w:tc>
        <w:tc>
          <w:tcPr>
            <w:tcW w:w="270" w:type="dxa"/>
            <w:vAlign w:val="center"/>
          </w:tcPr>
          <w:p w14:paraId="3D8A34FB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1F4C42" w14:textId="0C9FDCF9" w:rsidR="003528A0" w:rsidRPr="00161E24" w:rsidRDefault="00FF2B70" w:rsidP="00A9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DBD8055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F0F634" w14:textId="221B4E84" w:rsidR="003528A0" w:rsidRPr="00161E24" w:rsidRDefault="00FF2B7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F2B7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6,372</w:t>
            </w:r>
          </w:p>
        </w:tc>
      </w:tr>
      <w:tr w:rsidR="003528A0" w:rsidRPr="00161E24" w14:paraId="727A3143" w14:textId="77777777" w:rsidTr="00516440">
        <w:tc>
          <w:tcPr>
            <w:tcW w:w="2970" w:type="dxa"/>
            <w:vAlign w:val="bottom"/>
          </w:tcPr>
          <w:p w14:paraId="11687A5F" w14:textId="68A66CF4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702B376C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FA0AD1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77DD302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14E0D3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01C41C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3CD4E9F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4E0B8B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1DAEE8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1CCBEB33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60AD31A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516289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3E16A8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9F812A9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CF098E3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15261ED9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28A0" w:rsidRPr="00161E24" w14:paraId="1BA9FC84" w14:textId="77777777" w:rsidTr="00516440">
        <w:tc>
          <w:tcPr>
            <w:tcW w:w="2970" w:type="dxa"/>
            <w:vAlign w:val="bottom"/>
          </w:tcPr>
          <w:p w14:paraId="5B0CAC4D" w14:textId="53AEB6F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70" w:type="dxa"/>
          </w:tcPr>
          <w:p w14:paraId="103AF9F7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194331A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D793306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DA7716D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7BB7535D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05FEC9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80C435A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980C7D5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</w:tcPr>
          <w:p w14:paraId="0C7F250D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4BD2211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D09E72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C5B6510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40F500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C03C0EB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70CA886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28A0" w:rsidRPr="00161E24" w14:paraId="4E995135" w14:textId="77777777" w:rsidTr="00516440">
        <w:tc>
          <w:tcPr>
            <w:tcW w:w="2970" w:type="dxa"/>
          </w:tcPr>
          <w:p w14:paraId="54C0CDA7" w14:textId="070B26C2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right="-108" w:hanging="3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6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39E5251" w14:textId="05B8876B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562</w:t>
            </w:r>
          </w:p>
        </w:tc>
        <w:tc>
          <w:tcPr>
            <w:tcW w:w="270" w:type="dxa"/>
          </w:tcPr>
          <w:p w14:paraId="6BC8AE50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0CD41872" w14:textId="2C9A8083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1,753</w:t>
            </w:r>
          </w:p>
        </w:tc>
        <w:tc>
          <w:tcPr>
            <w:tcW w:w="270" w:type="dxa"/>
          </w:tcPr>
          <w:p w14:paraId="3FBA77C0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F90CC46" w14:textId="5BD57555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1,269</w:t>
            </w:r>
          </w:p>
        </w:tc>
        <w:tc>
          <w:tcPr>
            <w:tcW w:w="270" w:type="dxa"/>
          </w:tcPr>
          <w:p w14:paraId="20F99D3B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311A765" w14:textId="3F9A3E05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102</w:t>
            </w:r>
          </w:p>
        </w:tc>
        <w:tc>
          <w:tcPr>
            <w:tcW w:w="270" w:type="dxa"/>
          </w:tcPr>
          <w:p w14:paraId="774F81B0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</w:tcPr>
          <w:p w14:paraId="402F3F63" w14:textId="06A196B7" w:rsidR="003528A0" w:rsidRPr="00161E24" w:rsidRDefault="003528A0" w:rsidP="00EE29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9F9BF1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92E6ABB" w14:textId="5729BB1E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757</w:t>
            </w:r>
          </w:p>
        </w:tc>
        <w:tc>
          <w:tcPr>
            <w:tcW w:w="270" w:type="dxa"/>
          </w:tcPr>
          <w:p w14:paraId="64C15D46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924425C" w14:textId="465EE8F8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566</w:t>
            </w:r>
          </w:p>
        </w:tc>
        <w:tc>
          <w:tcPr>
            <w:tcW w:w="270" w:type="dxa"/>
          </w:tcPr>
          <w:p w14:paraId="2F12ADE5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AA6084C" w14:textId="53D0538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5,009</w:t>
            </w:r>
          </w:p>
        </w:tc>
      </w:tr>
      <w:tr w:rsidR="003528A0" w:rsidRPr="00161E24" w14:paraId="0CF2A7AE" w14:textId="77777777" w:rsidTr="00516440">
        <w:tc>
          <w:tcPr>
            <w:tcW w:w="2970" w:type="dxa"/>
          </w:tcPr>
          <w:p w14:paraId="35E9BA55" w14:textId="4A453F7C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7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29E1828" w14:textId="406A6C79" w:rsidR="003528A0" w:rsidRPr="00161E24" w:rsidRDefault="00952DAE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2D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626</w:t>
            </w:r>
          </w:p>
        </w:tc>
        <w:tc>
          <w:tcPr>
            <w:tcW w:w="270" w:type="dxa"/>
          </w:tcPr>
          <w:p w14:paraId="6611A918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4E90F381" w14:textId="6AFF1ADA" w:rsidR="003528A0" w:rsidRPr="00161E24" w:rsidRDefault="00952DAE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2D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1,887</w:t>
            </w:r>
          </w:p>
        </w:tc>
        <w:tc>
          <w:tcPr>
            <w:tcW w:w="270" w:type="dxa"/>
          </w:tcPr>
          <w:p w14:paraId="29DA8A62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FFBA85E" w14:textId="4C87A854" w:rsidR="003528A0" w:rsidRPr="00161E24" w:rsidRDefault="00952DAE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2D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1,662</w:t>
            </w:r>
          </w:p>
        </w:tc>
        <w:tc>
          <w:tcPr>
            <w:tcW w:w="270" w:type="dxa"/>
          </w:tcPr>
          <w:p w14:paraId="34770507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5508A014" w14:textId="36A58FDF" w:rsidR="003528A0" w:rsidRPr="00161E24" w:rsidRDefault="00952DAE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2D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115</w:t>
            </w:r>
          </w:p>
        </w:tc>
        <w:tc>
          <w:tcPr>
            <w:tcW w:w="270" w:type="dxa"/>
          </w:tcPr>
          <w:p w14:paraId="46F2047E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shd w:val="clear" w:color="auto" w:fill="auto"/>
          </w:tcPr>
          <w:p w14:paraId="4DA33ED3" w14:textId="088D23B3" w:rsidR="003528A0" w:rsidRPr="00161E24" w:rsidRDefault="00952DAE" w:rsidP="009F5C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14:paraId="0AADF175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E14CFF3" w14:textId="390E9A99" w:rsidR="003528A0" w:rsidRPr="00161E24" w:rsidRDefault="00952DAE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2D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1,022</w:t>
            </w:r>
          </w:p>
        </w:tc>
        <w:tc>
          <w:tcPr>
            <w:tcW w:w="270" w:type="dxa"/>
          </w:tcPr>
          <w:p w14:paraId="0F7A6AD5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66120C7" w14:textId="73F769B5" w:rsidR="003528A0" w:rsidRPr="00161E24" w:rsidRDefault="00952DAE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2D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175</w:t>
            </w:r>
          </w:p>
        </w:tc>
        <w:tc>
          <w:tcPr>
            <w:tcW w:w="270" w:type="dxa"/>
          </w:tcPr>
          <w:p w14:paraId="3733635C" w14:textId="77777777" w:rsidR="003528A0" w:rsidRPr="00161E24" w:rsidRDefault="003528A0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9779DEF" w14:textId="12817645" w:rsidR="003528A0" w:rsidRPr="00161E24" w:rsidRDefault="00952DAE" w:rsidP="003528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52D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5,491</w:t>
            </w:r>
          </w:p>
        </w:tc>
      </w:tr>
    </w:tbl>
    <w:p w14:paraId="040F6A8C" w14:textId="77777777" w:rsidR="008021BA" w:rsidRPr="00161E24" w:rsidRDefault="008021BA" w:rsidP="008021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  <w:sectPr w:rsidR="008021BA" w:rsidRPr="00161E24" w:rsidSect="00933D8A">
          <w:footerReference w:type="first" r:id="rId21"/>
          <w:pgSz w:w="16834" w:h="11909" w:orient="landscape" w:code="9"/>
          <w:pgMar w:top="691" w:right="1152" w:bottom="576" w:left="1152" w:header="720" w:footer="720" w:gutter="0"/>
          <w:cols w:space="720"/>
          <w:titlePg/>
        </w:sectPr>
      </w:pPr>
    </w:p>
    <w:p w14:paraId="2EE9C237" w14:textId="77777777" w:rsidR="0007103B" w:rsidRDefault="0007103B" w:rsidP="00ED7AD5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D9D421" w14:textId="4A4407BD" w:rsidR="0044379F" w:rsidRPr="00161E24" w:rsidRDefault="003E167F" w:rsidP="00ED7AD5">
      <w:pPr>
        <w:tabs>
          <w:tab w:val="clear" w:pos="227"/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4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ต้นทุนการกู้ยืมที่เกี่ยวข้องกับการได้มาซึ่งที่ดินและ</w:t>
      </w:r>
      <w:r w:rsidR="00C521E2" w:rsidRPr="00161E24">
        <w:rPr>
          <w:rFonts w:asciiTheme="majorBidi" w:hAnsiTheme="majorBidi" w:cstheme="majorBidi"/>
          <w:sz w:val="30"/>
          <w:szCs w:val="30"/>
          <w:cs/>
        </w:rPr>
        <w:t>การ</w:t>
      </w:r>
      <w:r w:rsidRPr="00161E24">
        <w:rPr>
          <w:rFonts w:asciiTheme="majorBidi" w:hAnsiTheme="majorBidi" w:cstheme="majorBidi"/>
          <w:sz w:val="30"/>
          <w:szCs w:val="30"/>
          <w:cs/>
        </w:rPr>
        <w:t>ก่อสร้าง</w:t>
      </w:r>
      <w:r w:rsidR="00C521E2" w:rsidRPr="00161E24">
        <w:rPr>
          <w:rFonts w:asciiTheme="majorBidi" w:hAnsiTheme="majorBidi" w:cstheme="majorBidi"/>
          <w:sz w:val="30"/>
          <w:szCs w:val="30"/>
          <w:cs/>
        </w:rPr>
        <w:t>สินทรัพย์ระหว่างก่อสร้าง ซึ่งรวมถึง</w:t>
      </w:r>
      <w:r w:rsidRPr="00161E24">
        <w:rPr>
          <w:rFonts w:asciiTheme="majorBidi" w:hAnsiTheme="majorBidi" w:cstheme="majorBidi"/>
          <w:sz w:val="30"/>
          <w:szCs w:val="30"/>
          <w:cs/>
        </w:rPr>
        <w:t>โรงงานใหม่</w:t>
      </w:r>
      <w:r w:rsidR="00926139">
        <w:rPr>
          <w:rFonts w:asciiTheme="majorBidi" w:hAnsiTheme="majorBidi" w:cstheme="majorBidi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ได้บันทึกเป็นส่วนหนึ่งของต้นทุนสินทรัพย์</w:t>
      </w:r>
      <w:r w:rsidR="0067298D" w:rsidRPr="00161E24">
        <w:rPr>
          <w:rFonts w:asciiTheme="majorBidi" w:hAnsiTheme="majorBidi" w:cstheme="majorBidi"/>
          <w:spacing w:val="-4"/>
          <w:sz w:val="30"/>
          <w:szCs w:val="30"/>
          <w:cs/>
        </w:rPr>
        <w:t>ของกลุ่มบริษัท</w:t>
      </w:r>
      <w:r w:rsidR="00C15E0A" w:rsidRPr="00687854">
        <w:rPr>
          <w:rFonts w:asciiTheme="majorBidi" w:hAnsiTheme="majorBidi" w:cstheme="majorBidi"/>
          <w:spacing w:val="-4"/>
          <w:sz w:val="30"/>
          <w:szCs w:val="30"/>
          <w:cs/>
        </w:rPr>
        <w:t>จํานว</w:t>
      </w:r>
      <w:r w:rsidR="00B522B9" w:rsidRPr="00687854">
        <w:rPr>
          <w:rFonts w:asciiTheme="majorBidi" w:hAnsiTheme="majorBidi" w:cstheme="majorBidi"/>
          <w:spacing w:val="-4"/>
          <w:sz w:val="30"/>
          <w:szCs w:val="30"/>
          <w:cs/>
        </w:rPr>
        <w:t>น</w:t>
      </w:r>
      <w:r w:rsidR="00C052F3" w:rsidRPr="0068785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F4761">
        <w:rPr>
          <w:rFonts w:asciiTheme="majorBidi" w:hAnsiTheme="majorBidi" w:cstheme="majorBidi"/>
          <w:spacing w:val="-4"/>
          <w:sz w:val="30"/>
          <w:szCs w:val="30"/>
        </w:rPr>
        <w:t>10.</w:t>
      </w:r>
      <w:r w:rsidR="00A57303">
        <w:rPr>
          <w:rFonts w:asciiTheme="majorBidi" w:hAnsiTheme="majorBidi" w:cstheme="majorBidi"/>
          <w:spacing w:val="-4"/>
          <w:sz w:val="30"/>
          <w:szCs w:val="30"/>
        </w:rPr>
        <w:t>8</w:t>
      </w:r>
      <w:r w:rsidR="00063F3A" w:rsidRPr="0068785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687854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="001826AE" w:rsidRPr="0068785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Pr="00687854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(</w:t>
      </w:r>
      <w:r w:rsidR="000C58DB" w:rsidRPr="00687854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683067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6</w:t>
      </w:r>
      <w:r w:rsidR="00F0473C" w:rsidRPr="00687854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 xml:space="preserve">: </w:t>
      </w:r>
      <w:r w:rsidR="00085249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 xml:space="preserve">กลุ่มบริษัทจำนวน </w:t>
      </w:r>
      <w:r w:rsidR="00683067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3.8</w:t>
      </w:r>
      <w:r w:rsidR="009F4538" w:rsidRPr="00687854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="003B1940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br/>
      </w:r>
      <w:r w:rsidR="00C51B65" w:rsidRPr="00687854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ล้าน</w:t>
      </w:r>
      <w:r w:rsidR="001A4005">
        <w:rPr>
          <w:rFonts w:asciiTheme="majorBidi" w:hAnsiTheme="majorBidi" w:cstheme="majorBidi" w:hint="cs"/>
          <w:i/>
          <w:iCs/>
          <w:spacing w:val="-4"/>
          <w:sz w:val="30"/>
          <w:szCs w:val="30"/>
          <w:cs/>
        </w:rPr>
        <w:t>บาท</w:t>
      </w:r>
      <w:r w:rsidR="009F4538" w:rsidRPr="0068785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) </w:t>
      </w:r>
      <w:r w:rsidR="00500E2C" w:rsidRPr="00687854">
        <w:rPr>
          <w:rFonts w:asciiTheme="majorBidi" w:hAnsiTheme="majorBidi" w:cstheme="majorBidi"/>
          <w:spacing w:val="-2"/>
          <w:sz w:val="30"/>
          <w:szCs w:val="30"/>
          <w:cs/>
        </w:rPr>
        <w:t>มีอัตราดอกเบี้ยที่รับรู้</w:t>
      </w:r>
      <w:r w:rsidR="005A2B9D" w:rsidRPr="00687854">
        <w:rPr>
          <w:rFonts w:asciiTheme="majorBidi" w:hAnsiTheme="majorBidi" w:cstheme="majorBidi"/>
          <w:spacing w:val="-2"/>
          <w:sz w:val="30"/>
          <w:szCs w:val="30"/>
          <w:cs/>
        </w:rPr>
        <w:t>ร้อยละ</w:t>
      </w:r>
      <w:r w:rsidR="004E330B" w:rsidRPr="0068785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943D84">
        <w:rPr>
          <w:rFonts w:asciiTheme="majorBidi" w:hAnsiTheme="majorBidi" w:cstheme="majorBidi"/>
          <w:spacing w:val="-4"/>
          <w:sz w:val="30"/>
          <w:szCs w:val="30"/>
        </w:rPr>
        <w:t>3.4</w:t>
      </w:r>
      <w:r w:rsidR="001A4005" w:rsidRPr="00161E2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="00F0473C" w:rsidRPr="00161E2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0C58DB" w:rsidRPr="00161E24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683067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6</w:t>
      </w:r>
      <w:r w:rsidRPr="00161E2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:</w:t>
      </w:r>
      <w:r w:rsidR="00546061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 xml:space="preserve"> กลุ</w:t>
      </w:r>
      <w:r w:rsidR="00114AE7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่</w:t>
      </w:r>
      <w:r w:rsidR="00546061">
        <w:rPr>
          <w:rFonts w:asciiTheme="majorBidi" w:hAnsiTheme="majorBidi" w:cstheme="majorBidi" w:hint="cs"/>
          <w:i/>
          <w:iCs/>
          <w:spacing w:val="-2"/>
          <w:sz w:val="30"/>
          <w:szCs w:val="30"/>
          <w:cs/>
        </w:rPr>
        <w:t>มบริษัท</w:t>
      </w:r>
      <w:r w:rsidR="00C51B65" w:rsidRPr="00161E2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ร้อยละ</w:t>
      </w:r>
      <w:r w:rsidR="00990CB7" w:rsidRPr="00161E2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="00CA5054">
        <w:rPr>
          <w:rFonts w:asciiTheme="majorBidi" w:hAnsiTheme="majorBidi" w:cstheme="majorBidi"/>
          <w:i/>
          <w:iCs/>
          <w:spacing w:val="-2"/>
          <w:sz w:val="30"/>
          <w:szCs w:val="30"/>
        </w:rPr>
        <w:t>2.2</w:t>
      </w:r>
      <w:r w:rsidR="009F4538">
        <w:rPr>
          <w:rFonts w:asciiTheme="majorBidi" w:hAnsiTheme="majorBidi" w:cstheme="majorBidi"/>
          <w:i/>
          <w:iCs/>
          <w:spacing w:val="-2"/>
          <w:sz w:val="30"/>
          <w:szCs w:val="30"/>
        </w:rPr>
        <w:t>)</w:t>
      </w:r>
    </w:p>
    <w:p w14:paraId="12ABF7B1" w14:textId="77777777" w:rsidR="00D46DE0" w:rsidRPr="00161E24" w:rsidRDefault="00D46DE0" w:rsidP="00761988">
      <w:pPr>
        <w:tabs>
          <w:tab w:val="clear" w:pos="227"/>
          <w:tab w:val="clear" w:pos="454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6A4A04F5" w14:textId="187BB440" w:rsidR="002C1DE2" w:rsidRPr="00161E24" w:rsidRDefault="00CB0FA3" w:rsidP="0051180B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tab/>
      </w:r>
      <w:r w:rsidR="000367F1">
        <w:rPr>
          <w:rFonts w:asciiTheme="majorBidi" w:hAnsiTheme="majorBidi" w:cstheme="majorBidi" w:hint="cs"/>
          <w:sz w:val="30"/>
          <w:szCs w:val="30"/>
          <w:u w:val="none"/>
          <w:cs/>
        </w:rPr>
        <w:t>สัญญาเช่า</w:t>
      </w:r>
    </w:p>
    <w:p w14:paraId="0D43274A" w14:textId="77777777" w:rsidR="002C1DE2" w:rsidRPr="00161E24" w:rsidRDefault="002C1DE2" w:rsidP="002C1DE2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  <w:lang w:val="en-US" w:bidi="th-TH"/>
        </w:rPr>
      </w:pP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780"/>
        <w:gridCol w:w="1260"/>
        <w:gridCol w:w="180"/>
        <w:gridCol w:w="1260"/>
        <w:gridCol w:w="180"/>
        <w:gridCol w:w="1260"/>
        <w:gridCol w:w="180"/>
        <w:gridCol w:w="1260"/>
      </w:tblGrid>
      <w:tr w:rsidR="00012295" w:rsidRPr="00161E24" w14:paraId="27D2889C" w14:textId="77777777" w:rsidTr="00A0225D">
        <w:trPr>
          <w:cantSplit/>
          <w:tblHeader/>
        </w:trPr>
        <w:tc>
          <w:tcPr>
            <w:tcW w:w="3780" w:type="dxa"/>
            <w:vAlign w:val="bottom"/>
            <w:hideMark/>
          </w:tcPr>
          <w:p w14:paraId="6446EDDD" w14:textId="4125095A" w:rsidR="00012295" w:rsidRPr="00161E24" w:rsidRDefault="00012295" w:rsidP="002C1DE2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2700" w:type="dxa"/>
            <w:gridSpan w:val="3"/>
          </w:tcPr>
          <w:p w14:paraId="5035B605" w14:textId="2CEDF792" w:rsidR="00012295" w:rsidRPr="00161E24" w:rsidRDefault="00012295" w:rsidP="002C1DE2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6EBC12A" w14:textId="0A934E76" w:rsidR="00012295" w:rsidRPr="00161E24" w:rsidRDefault="00012295" w:rsidP="002C1DE2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700" w:type="dxa"/>
            <w:gridSpan w:val="3"/>
            <w:hideMark/>
          </w:tcPr>
          <w:p w14:paraId="6DA681E8" w14:textId="1163DF36" w:rsidR="00012295" w:rsidRPr="00161E24" w:rsidRDefault="00012295" w:rsidP="002C1DE2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962F0" w:rsidRPr="00161E24" w14:paraId="3718CDD5" w14:textId="77777777" w:rsidTr="00012295">
        <w:trPr>
          <w:cantSplit/>
          <w:tblHeader/>
        </w:trPr>
        <w:tc>
          <w:tcPr>
            <w:tcW w:w="3780" w:type="dxa"/>
            <w:vAlign w:val="bottom"/>
          </w:tcPr>
          <w:p w14:paraId="7ACF1C65" w14:textId="6B830283" w:rsidR="00D962F0" w:rsidRPr="00161E24" w:rsidRDefault="00D962F0" w:rsidP="00D962F0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  ณ 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260" w:type="dxa"/>
          </w:tcPr>
          <w:p w14:paraId="76813B8F" w14:textId="68484CA3" w:rsidR="00D962F0" w:rsidRPr="00161E24" w:rsidRDefault="00D962F0" w:rsidP="00D962F0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56D6DA4E" w14:textId="77777777" w:rsidR="00D962F0" w:rsidRPr="00161E24" w:rsidRDefault="00D962F0" w:rsidP="00D962F0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81B7D5" w14:textId="76B9BDFF" w:rsidR="00D962F0" w:rsidRPr="00161E24" w:rsidRDefault="00D962F0" w:rsidP="00D962F0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0A762386" w14:textId="77777777" w:rsidR="00D962F0" w:rsidRPr="00161E24" w:rsidRDefault="00D962F0" w:rsidP="00D962F0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13D878B" w14:textId="61082C2D" w:rsidR="00D962F0" w:rsidRPr="00161E24" w:rsidRDefault="00D962F0" w:rsidP="00D962F0">
            <w:pPr>
              <w:pStyle w:val="acctmergecolhdg"/>
              <w:spacing w:line="240" w:lineRule="auto"/>
              <w:ind w:left="-78" w:right="-79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085E4B8" w14:textId="77777777" w:rsidR="00D962F0" w:rsidRPr="00161E24" w:rsidRDefault="00D962F0" w:rsidP="00D962F0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A43F30" w14:textId="65BFC613" w:rsidR="00D962F0" w:rsidRPr="00161E24" w:rsidRDefault="00D962F0" w:rsidP="00D962F0">
            <w:pPr>
              <w:pStyle w:val="acctmergecolhdg"/>
              <w:spacing w:line="240" w:lineRule="auto"/>
              <w:ind w:left="-79" w:right="-76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6</w:t>
            </w:r>
          </w:p>
        </w:tc>
      </w:tr>
      <w:tr w:rsidR="00012295" w:rsidRPr="00161E24" w14:paraId="3BF5A998" w14:textId="77777777" w:rsidTr="00A0225D">
        <w:trPr>
          <w:cantSplit/>
          <w:tblHeader/>
        </w:trPr>
        <w:tc>
          <w:tcPr>
            <w:tcW w:w="3780" w:type="dxa"/>
          </w:tcPr>
          <w:p w14:paraId="52CF8EBB" w14:textId="77777777" w:rsidR="00012295" w:rsidRPr="00161E24" w:rsidRDefault="00012295" w:rsidP="002C1DE2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80" w:type="dxa"/>
            <w:gridSpan w:val="7"/>
          </w:tcPr>
          <w:p w14:paraId="7FA36F66" w14:textId="1D5E0F00" w:rsidR="00012295" w:rsidRPr="00161E24" w:rsidRDefault="00012295" w:rsidP="00761988">
            <w:pPr>
              <w:pStyle w:val="acctfourfigures"/>
              <w:tabs>
                <w:tab w:val="clear" w:pos="765"/>
              </w:tabs>
              <w:spacing w:line="240" w:lineRule="auto"/>
              <w:ind w:left="-89" w:right="-6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D63BFC" w:rsidRPr="00161E24" w14:paraId="07315C60" w14:textId="77777777" w:rsidTr="003D3544">
        <w:trPr>
          <w:cantSplit/>
        </w:trPr>
        <w:tc>
          <w:tcPr>
            <w:tcW w:w="3780" w:type="dxa"/>
          </w:tcPr>
          <w:p w14:paraId="573BCDEC" w14:textId="461217CC" w:rsidR="00D63BFC" w:rsidRPr="00161E24" w:rsidRDefault="00D63BFC" w:rsidP="00D63BF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1260" w:type="dxa"/>
          </w:tcPr>
          <w:p w14:paraId="0BC69034" w14:textId="58196047" w:rsidR="00D63BFC" w:rsidRPr="00161E24" w:rsidRDefault="00602A55" w:rsidP="00D63BFC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02A55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330</w:t>
            </w:r>
          </w:p>
        </w:tc>
        <w:tc>
          <w:tcPr>
            <w:tcW w:w="180" w:type="dxa"/>
          </w:tcPr>
          <w:p w14:paraId="06D3066F" w14:textId="3C650D93" w:rsidR="00D63BFC" w:rsidRPr="00161E24" w:rsidRDefault="00D63BFC" w:rsidP="00D63BFC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</w:tcPr>
          <w:p w14:paraId="250E440E" w14:textId="21FD7880" w:rsidR="00D63BFC" w:rsidRPr="00161E24" w:rsidRDefault="00D63BFC" w:rsidP="00D63BFC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145</w:t>
            </w:r>
          </w:p>
        </w:tc>
        <w:tc>
          <w:tcPr>
            <w:tcW w:w="180" w:type="dxa"/>
          </w:tcPr>
          <w:p w14:paraId="2BB95AF6" w14:textId="71E6245F" w:rsidR="00D63BFC" w:rsidRPr="00161E24" w:rsidRDefault="00D63BFC" w:rsidP="00D63BFC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2C57B8AB" w14:textId="2D081EDD" w:rsidR="00D63BFC" w:rsidRPr="003D3544" w:rsidRDefault="00D63BFC" w:rsidP="00D63BFC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21155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13</w:t>
            </w:r>
          </w:p>
        </w:tc>
        <w:tc>
          <w:tcPr>
            <w:tcW w:w="180" w:type="dxa"/>
          </w:tcPr>
          <w:p w14:paraId="3C543B1C" w14:textId="77777777" w:rsidR="00D63BFC" w:rsidRPr="00161E24" w:rsidRDefault="00D63BFC" w:rsidP="00D63B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6C637D" w14:textId="7D4987C6" w:rsidR="00D63BFC" w:rsidRPr="00161E24" w:rsidRDefault="00D63BFC" w:rsidP="00D63BFC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</w:tr>
      <w:tr w:rsidR="00D63BFC" w:rsidRPr="00161E24" w14:paraId="033F3D5E" w14:textId="77777777" w:rsidTr="00515DB4">
        <w:trPr>
          <w:cantSplit/>
        </w:trPr>
        <w:tc>
          <w:tcPr>
            <w:tcW w:w="3780" w:type="dxa"/>
          </w:tcPr>
          <w:p w14:paraId="38E888D5" w14:textId="77777777" w:rsidR="00D63BFC" w:rsidRPr="00161E24" w:rsidRDefault="00D63BFC" w:rsidP="00D63BF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1260" w:type="dxa"/>
          </w:tcPr>
          <w:p w14:paraId="460A0034" w14:textId="6639BA2E" w:rsidR="00D63BFC" w:rsidRPr="00F609FE" w:rsidRDefault="00AB6532" w:rsidP="00D63BFC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B653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3,703</w:t>
            </w:r>
          </w:p>
        </w:tc>
        <w:tc>
          <w:tcPr>
            <w:tcW w:w="180" w:type="dxa"/>
          </w:tcPr>
          <w:p w14:paraId="72DF4680" w14:textId="5B96DF86" w:rsidR="00D63BFC" w:rsidRPr="00161E24" w:rsidRDefault="00D63BFC" w:rsidP="00D63BFC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BBDFC6" w14:textId="0E3D95AA" w:rsidR="00D63BFC" w:rsidRPr="00161E24" w:rsidRDefault="00D63BFC" w:rsidP="00D63BFC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B1354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,460</w:t>
            </w:r>
          </w:p>
        </w:tc>
        <w:tc>
          <w:tcPr>
            <w:tcW w:w="180" w:type="dxa"/>
          </w:tcPr>
          <w:p w14:paraId="2D3F9F56" w14:textId="2F558429" w:rsidR="00D63BFC" w:rsidRPr="00161E24" w:rsidRDefault="00D63BFC" w:rsidP="00D63BFC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4BD62D11" w14:textId="072339EF" w:rsidR="00D63BFC" w:rsidRPr="004477DD" w:rsidRDefault="00D63BFC" w:rsidP="00D63BFC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A67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</w:t>
            </w:r>
          </w:p>
        </w:tc>
        <w:tc>
          <w:tcPr>
            <w:tcW w:w="180" w:type="dxa"/>
          </w:tcPr>
          <w:p w14:paraId="728BCF45" w14:textId="77777777" w:rsidR="00D63BFC" w:rsidRPr="00161E24" w:rsidRDefault="00D63BFC" w:rsidP="00D63B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9B920F" w14:textId="2D10A13D" w:rsidR="00D63BFC" w:rsidRPr="00161E24" w:rsidRDefault="00D63BFC" w:rsidP="00D63BFC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</w:tr>
      <w:tr w:rsidR="00D63BFC" w:rsidRPr="00161E24" w14:paraId="6EB7D588" w14:textId="77777777" w:rsidTr="00515DB4">
        <w:trPr>
          <w:cantSplit/>
        </w:trPr>
        <w:tc>
          <w:tcPr>
            <w:tcW w:w="3780" w:type="dxa"/>
          </w:tcPr>
          <w:p w14:paraId="491761A0" w14:textId="5A1BE282" w:rsidR="00D63BFC" w:rsidRPr="00161E24" w:rsidRDefault="00D63BFC" w:rsidP="00D63BF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ระบบไฟ</w:t>
            </w:r>
          </w:p>
        </w:tc>
        <w:tc>
          <w:tcPr>
            <w:tcW w:w="1260" w:type="dxa"/>
          </w:tcPr>
          <w:p w14:paraId="641671DE" w14:textId="2E0331B1" w:rsidR="00D63BFC" w:rsidRPr="00161E24" w:rsidRDefault="00D63BFC" w:rsidP="00D63BFC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55E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703</w:t>
            </w:r>
          </w:p>
        </w:tc>
        <w:tc>
          <w:tcPr>
            <w:tcW w:w="180" w:type="dxa"/>
          </w:tcPr>
          <w:p w14:paraId="7DD98072" w14:textId="08B6B3A5" w:rsidR="00D63BFC" w:rsidRPr="00161E24" w:rsidRDefault="00D63BFC" w:rsidP="00D63BFC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</w:tcPr>
          <w:p w14:paraId="64484838" w14:textId="726D6BEF" w:rsidR="00D63BFC" w:rsidRPr="00161E24" w:rsidRDefault="00D63BFC" w:rsidP="00D63BFC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720</w:t>
            </w:r>
          </w:p>
        </w:tc>
        <w:tc>
          <w:tcPr>
            <w:tcW w:w="180" w:type="dxa"/>
          </w:tcPr>
          <w:p w14:paraId="628A086F" w14:textId="0884A8B1" w:rsidR="00D63BFC" w:rsidRPr="00161E24" w:rsidRDefault="00D63BFC" w:rsidP="00D63BFC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21090FD8" w14:textId="50D3BEBE" w:rsidR="00D63BFC" w:rsidRPr="00161E24" w:rsidRDefault="00D63BFC" w:rsidP="00D63BFC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C1096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236</w:t>
            </w:r>
          </w:p>
        </w:tc>
        <w:tc>
          <w:tcPr>
            <w:tcW w:w="180" w:type="dxa"/>
          </w:tcPr>
          <w:p w14:paraId="73B18757" w14:textId="77777777" w:rsidR="00D63BFC" w:rsidRPr="00161E24" w:rsidRDefault="00D63BFC" w:rsidP="00D63B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CA20572" w14:textId="7BB8370B" w:rsidR="00D63BFC" w:rsidRPr="00161E24" w:rsidRDefault="00D63BFC" w:rsidP="00D63BFC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250</w:t>
            </w:r>
          </w:p>
        </w:tc>
      </w:tr>
      <w:tr w:rsidR="00D63BFC" w:rsidRPr="00161E24" w14:paraId="331ABFC2" w14:textId="77777777" w:rsidTr="00012295">
        <w:trPr>
          <w:cantSplit/>
        </w:trPr>
        <w:tc>
          <w:tcPr>
            <w:tcW w:w="3780" w:type="dxa"/>
          </w:tcPr>
          <w:p w14:paraId="2C21F2A0" w14:textId="77777777" w:rsidR="00D63BFC" w:rsidRPr="00161E24" w:rsidRDefault="00D63BFC" w:rsidP="00D63BF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260" w:type="dxa"/>
          </w:tcPr>
          <w:p w14:paraId="4CE3E39A" w14:textId="58CAACB8" w:rsidR="00D63BFC" w:rsidRPr="002B1354" w:rsidRDefault="00D63BFC" w:rsidP="00D63BFC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C3C9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</w:tcPr>
          <w:p w14:paraId="4EEBA65A" w14:textId="4C1B42F1" w:rsidR="00D63BFC" w:rsidRPr="00161E24" w:rsidRDefault="00D63BFC" w:rsidP="00D63BFC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6D40AFB7" w14:textId="2C08F8B6" w:rsidR="00D63BFC" w:rsidRPr="00161E24" w:rsidRDefault="00D63BFC" w:rsidP="00D63BFC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B13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171CC708" w14:textId="440775D8" w:rsidR="00D63BFC" w:rsidRPr="00161E24" w:rsidRDefault="00D63BFC" w:rsidP="00D63BFC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D65B5CD" w14:textId="25283BE0" w:rsidR="00D63BFC" w:rsidRPr="00161E24" w:rsidRDefault="00D63BFC" w:rsidP="00D63BFC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180" w:type="dxa"/>
          </w:tcPr>
          <w:p w14:paraId="31FC4381" w14:textId="77777777" w:rsidR="00D63BFC" w:rsidRPr="00161E24" w:rsidRDefault="00D63BFC" w:rsidP="00D63B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B67106" w14:textId="46D64F78" w:rsidR="00D63BFC" w:rsidRPr="00C1096C" w:rsidRDefault="00D63BFC" w:rsidP="00D63BF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5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D63BFC" w:rsidRPr="00161E24" w14:paraId="6B6D2C31" w14:textId="77777777" w:rsidTr="00012295">
        <w:trPr>
          <w:cantSplit/>
        </w:trPr>
        <w:tc>
          <w:tcPr>
            <w:tcW w:w="3780" w:type="dxa"/>
          </w:tcPr>
          <w:p w14:paraId="243B4162" w14:textId="77777777" w:rsidR="00D63BFC" w:rsidRPr="00161E24" w:rsidRDefault="00D63BFC" w:rsidP="00D63BF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260" w:type="dxa"/>
          </w:tcPr>
          <w:p w14:paraId="4903CC82" w14:textId="47997C78" w:rsidR="00D63BFC" w:rsidRPr="002B1354" w:rsidRDefault="003E1E96" w:rsidP="00D63BFC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1E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53</w:t>
            </w:r>
            <w:r w:rsidR="00AF51B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0" w:type="dxa"/>
          </w:tcPr>
          <w:p w14:paraId="28E9F7D8" w14:textId="5D9F72CB" w:rsidR="00D63BFC" w:rsidRPr="00161E24" w:rsidRDefault="00D63BFC" w:rsidP="00D63BFC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316D0D" w14:textId="2417AAFE" w:rsidR="00D63BFC" w:rsidRPr="00161E24" w:rsidRDefault="00D63BFC" w:rsidP="00D63BFC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2B13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586</w:t>
            </w:r>
          </w:p>
        </w:tc>
        <w:tc>
          <w:tcPr>
            <w:tcW w:w="180" w:type="dxa"/>
          </w:tcPr>
          <w:p w14:paraId="5DDD821E" w14:textId="65A1EDEC" w:rsidR="00D63BFC" w:rsidRPr="00161E24" w:rsidRDefault="00D63BFC" w:rsidP="00D63BFC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0480028" w14:textId="414760B1" w:rsidR="00D63BFC" w:rsidRPr="00161E24" w:rsidRDefault="00D63BFC" w:rsidP="00D63BFC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973C6">
              <w:rPr>
                <w:rFonts w:asciiTheme="majorBidi" w:hAnsiTheme="majorBidi" w:cstheme="majorBidi"/>
                <w:sz w:val="30"/>
                <w:szCs w:val="30"/>
              </w:rPr>
              <w:t>39</w:t>
            </w:r>
          </w:p>
        </w:tc>
        <w:tc>
          <w:tcPr>
            <w:tcW w:w="180" w:type="dxa"/>
          </w:tcPr>
          <w:p w14:paraId="353AB0CF" w14:textId="77777777" w:rsidR="00D63BFC" w:rsidRPr="00161E24" w:rsidRDefault="00D63BFC" w:rsidP="00D63B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9DCA78" w14:textId="4E275749" w:rsidR="00D63BFC" w:rsidRPr="00161E24" w:rsidRDefault="00D63BFC" w:rsidP="00D63BFC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</w:tr>
      <w:tr w:rsidR="00AB6532" w:rsidRPr="00161E24" w14:paraId="7C0BB058" w14:textId="77777777" w:rsidTr="00012295">
        <w:trPr>
          <w:cantSplit/>
        </w:trPr>
        <w:tc>
          <w:tcPr>
            <w:tcW w:w="3780" w:type="dxa"/>
          </w:tcPr>
          <w:p w14:paraId="582E3D5B" w14:textId="0F6282B7" w:rsidR="00AB6532" w:rsidRPr="00161E24" w:rsidRDefault="00AB6532" w:rsidP="00AB6532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1260" w:type="dxa"/>
          </w:tcPr>
          <w:p w14:paraId="00F4B304" w14:textId="5173CFC1" w:rsidR="00AB6532" w:rsidRPr="00F55EA6" w:rsidRDefault="003E1E96" w:rsidP="00AB6532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1E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91</w:t>
            </w:r>
          </w:p>
        </w:tc>
        <w:tc>
          <w:tcPr>
            <w:tcW w:w="180" w:type="dxa"/>
          </w:tcPr>
          <w:p w14:paraId="46844398" w14:textId="77777777" w:rsidR="00AB6532" w:rsidRPr="00161E24" w:rsidRDefault="00AB6532" w:rsidP="00AB6532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B21FF53" w14:textId="3D6B32BD" w:rsidR="00AB6532" w:rsidRPr="002B1354" w:rsidRDefault="00AB6532" w:rsidP="00AB653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2B13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279</w:t>
            </w:r>
          </w:p>
        </w:tc>
        <w:tc>
          <w:tcPr>
            <w:tcW w:w="180" w:type="dxa"/>
          </w:tcPr>
          <w:p w14:paraId="424D080A" w14:textId="77777777" w:rsidR="00AB6532" w:rsidRPr="00161E24" w:rsidRDefault="00AB6532" w:rsidP="00AB6532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3A4F43" w14:textId="548662F0" w:rsidR="00AB6532" w:rsidRPr="001973C6" w:rsidRDefault="00AB6532" w:rsidP="00AB653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1973C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180" w:type="dxa"/>
          </w:tcPr>
          <w:p w14:paraId="77FF78D4" w14:textId="77777777" w:rsidR="00AB6532" w:rsidRPr="00161E24" w:rsidRDefault="00AB6532" w:rsidP="00AB653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CB65C3" w14:textId="428E68B4" w:rsidR="00AB6532" w:rsidRDefault="00AB6532" w:rsidP="00AB6532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</w:tr>
      <w:tr w:rsidR="00D63BFC" w:rsidRPr="00161E24" w14:paraId="76B496CC" w14:textId="77777777" w:rsidTr="002D60B2">
        <w:trPr>
          <w:cantSplit/>
        </w:trPr>
        <w:tc>
          <w:tcPr>
            <w:tcW w:w="3780" w:type="dxa"/>
            <w:shd w:val="clear" w:color="auto" w:fill="auto"/>
          </w:tcPr>
          <w:p w14:paraId="56454265" w14:textId="43C89704" w:rsidR="00D63BFC" w:rsidRPr="00161E24" w:rsidRDefault="00FB294C" w:rsidP="00FB294C">
            <w:pPr>
              <w:spacing w:line="240" w:lineRule="auto"/>
              <w:ind w:left="194" w:hanging="194"/>
              <w:rPr>
                <w:rFonts w:asciiTheme="majorBidi" w:hAnsiTheme="majorBidi" w:cstheme="majorBidi"/>
                <w:sz w:val="30"/>
                <w:szCs w:val="30"/>
              </w:rPr>
            </w:pPr>
            <w:r w:rsidRPr="00FB294C">
              <w:rPr>
                <w:rFonts w:asciiTheme="majorBidi" w:hAnsiTheme="majorBidi" w:hint="cs"/>
                <w:sz w:val="30"/>
                <w:szCs w:val="30"/>
                <w:cs/>
              </w:rPr>
              <w:t>ผลกระทบจากการปรับปรุงภาวะเงินเฟ้อรุนแรง</w:t>
            </w:r>
            <w:r w:rsidRPr="00FB294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E7AF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1E7AF1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ดูหมายเหตุข้อ</w:t>
            </w:r>
            <w:r w:rsidRPr="001E7AF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B23585" w:rsidRPr="001E7AF1">
              <w:rPr>
                <w:rFonts w:asciiTheme="majorBidi" w:hAnsiTheme="majorBidi"/>
                <w:i/>
                <w:iCs/>
                <w:sz w:val="30"/>
                <w:szCs w:val="30"/>
              </w:rPr>
              <w:t>4</w:t>
            </w:r>
            <w:r w:rsidRPr="001E7AF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B1FC75F" w14:textId="77777777" w:rsidR="00FB294C" w:rsidRDefault="00FB294C" w:rsidP="00D63BFC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770D172" w14:textId="080C4E2D" w:rsidR="00D63BFC" w:rsidRPr="002B1354" w:rsidRDefault="003E1E96" w:rsidP="00D63BFC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E1E9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218</w:t>
            </w:r>
          </w:p>
        </w:tc>
        <w:tc>
          <w:tcPr>
            <w:tcW w:w="180" w:type="dxa"/>
            <w:shd w:val="clear" w:color="auto" w:fill="auto"/>
          </w:tcPr>
          <w:p w14:paraId="552BCC23" w14:textId="31C96D3F" w:rsidR="00D63BFC" w:rsidRPr="00161E24" w:rsidRDefault="00D63BFC" w:rsidP="00D63BFC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3C55095" w14:textId="77777777" w:rsidR="00D63BFC" w:rsidRDefault="00D63BFC" w:rsidP="00D63BFC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223B85BF" w14:textId="73B1503F" w:rsidR="00197634" w:rsidRPr="00161E24" w:rsidRDefault="00197634" w:rsidP="0019763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CCA3593" w14:textId="533137EE" w:rsidR="00D63BFC" w:rsidRPr="00161E24" w:rsidRDefault="00D63BFC" w:rsidP="0019763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5E619DC" w14:textId="77777777" w:rsidR="00D63BFC" w:rsidRDefault="00D63BFC" w:rsidP="00D63BFC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  <w:p w14:paraId="3A10FA6D" w14:textId="577AECC1" w:rsidR="00197634" w:rsidRPr="00161E24" w:rsidRDefault="00197634" w:rsidP="0019763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8640A5B" w14:textId="77777777" w:rsidR="00D63BFC" w:rsidRPr="00161E24" w:rsidRDefault="00D63BFC" w:rsidP="00D63BF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E6E25A1" w14:textId="77777777" w:rsidR="00197634" w:rsidRDefault="00197634" w:rsidP="00D63BFC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  <w:p w14:paraId="70EE07F8" w14:textId="322FCA3C" w:rsidR="00D63BFC" w:rsidRPr="00161E24" w:rsidRDefault="00197634" w:rsidP="0019763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6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  <w:tr w:rsidR="00D63BFC" w:rsidRPr="00161E24" w14:paraId="662B8DA5" w14:textId="77777777" w:rsidTr="004D1681">
        <w:trPr>
          <w:cantSplit/>
        </w:trPr>
        <w:tc>
          <w:tcPr>
            <w:tcW w:w="3780" w:type="dxa"/>
            <w:hideMark/>
          </w:tcPr>
          <w:p w14:paraId="090A0AEC" w14:textId="77777777" w:rsidR="00D63BFC" w:rsidRPr="00161E24" w:rsidRDefault="00D63BFC" w:rsidP="00D63BF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440BE98" w14:textId="0D78AE96" w:rsidR="00D63BFC" w:rsidRPr="002B1354" w:rsidRDefault="00D63BFC" w:rsidP="00D63BFC">
            <w:pPr>
              <w:pStyle w:val="acctfourfigures"/>
              <w:tabs>
                <w:tab w:val="clear" w:pos="765"/>
                <w:tab w:val="decimal" w:pos="1009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55EA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5,61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</w:tcPr>
          <w:p w14:paraId="0B018937" w14:textId="5E1FC7CC" w:rsidR="00D63BFC" w:rsidRPr="002B1354" w:rsidRDefault="00D63BFC" w:rsidP="00D63BFC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AA1EBEE" w14:textId="6208DBAB" w:rsidR="00D63BFC" w:rsidRPr="00161E24" w:rsidRDefault="00D63BFC" w:rsidP="00D63BFC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2B135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5,199</w:t>
            </w:r>
          </w:p>
        </w:tc>
        <w:tc>
          <w:tcPr>
            <w:tcW w:w="180" w:type="dxa"/>
          </w:tcPr>
          <w:p w14:paraId="331235F0" w14:textId="6086B385" w:rsidR="00D63BFC" w:rsidRPr="00161E24" w:rsidRDefault="00D63BFC" w:rsidP="00D63BFC">
            <w:pPr>
              <w:pStyle w:val="acctfourfigures"/>
              <w:tabs>
                <w:tab w:val="clear" w:pos="765"/>
                <w:tab w:val="decimal" w:pos="1274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51A81E" w14:textId="0C72A461" w:rsidR="00D63BFC" w:rsidRPr="00161E24" w:rsidRDefault="00D63BFC" w:rsidP="00D63BFC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60CF8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80" w:type="dxa"/>
          </w:tcPr>
          <w:p w14:paraId="14AB836F" w14:textId="77777777" w:rsidR="00D63BFC" w:rsidRPr="00161E24" w:rsidRDefault="00D63BFC" w:rsidP="00D63BFC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DDE875" w14:textId="47EBA282" w:rsidR="00D63BFC" w:rsidRPr="00161E24" w:rsidRDefault="00D63BFC" w:rsidP="00D63BFC">
            <w:pPr>
              <w:pStyle w:val="acctfourfigures"/>
              <w:tabs>
                <w:tab w:val="clear" w:pos="765"/>
                <w:tab w:val="decimal" w:pos="991"/>
              </w:tabs>
              <w:spacing w:line="240" w:lineRule="auto"/>
              <w:ind w:right="-6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328</w:t>
            </w:r>
          </w:p>
        </w:tc>
      </w:tr>
    </w:tbl>
    <w:p w14:paraId="2FE5D52C" w14:textId="77777777" w:rsidR="002C1DE2" w:rsidRPr="00161E24" w:rsidRDefault="002C1DE2" w:rsidP="002C1DE2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</w:p>
    <w:p w14:paraId="1F2FD7D9" w14:textId="096B7291" w:rsidR="002C1DE2" w:rsidRPr="00161E24" w:rsidRDefault="002C1DE2" w:rsidP="002C1DE2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ในปี </w:t>
      </w:r>
      <w:r w:rsidR="000C58DB" w:rsidRPr="00161E24">
        <w:rPr>
          <w:rFonts w:asciiTheme="majorBidi" w:hAnsiTheme="majorBidi" w:cstheme="majorBidi"/>
          <w:sz w:val="30"/>
          <w:szCs w:val="30"/>
        </w:rPr>
        <w:t>256</w:t>
      </w:r>
      <w:r w:rsidR="00B67A5A">
        <w:rPr>
          <w:rFonts w:asciiTheme="majorBidi" w:hAnsiTheme="majorBidi" w:cstheme="majorBidi"/>
          <w:sz w:val="30"/>
          <w:szCs w:val="30"/>
        </w:rPr>
        <w:t>7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สินทรัพย์สิทธิการใช้ของกลุ่มบริษัท</w:t>
      </w:r>
      <w:r w:rsidR="001C775A" w:rsidRPr="00161E24">
        <w:rPr>
          <w:rFonts w:asciiTheme="majorBidi" w:hAnsiTheme="majorBidi" w:cstheme="majorBidi"/>
          <w:sz w:val="30"/>
          <w:szCs w:val="30"/>
          <w:cs/>
        </w:rPr>
        <w:t>และ</w:t>
      </w:r>
      <w:r w:rsidR="001C775A" w:rsidRPr="00DF2800">
        <w:rPr>
          <w:rFonts w:asciiTheme="majorBidi" w:hAnsiTheme="majorBidi" w:cstheme="majorBidi"/>
          <w:sz w:val="30"/>
          <w:szCs w:val="30"/>
          <w:cs/>
        </w:rPr>
        <w:t>บริษัท</w:t>
      </w:r>
      <w:r w:rsidRPr="00DF2800">
        <w:rPr>
          <w:rFonts w:asciiTheme="majorBidi" w:hAnsiTheme="majorBidi" w:cstheme="majorBidi"/>
          <w:sz w:val="30"/>
          <w:szCs w:val="30"/>
          <w:cs/>
        </w:rPr>
        <w:t>เพิ่มขึ้นเป็น</w:t>
      </w:r>
      <w:r w:rsidRPr="005B5CE0">
        <w:rPr>
          <w:rFonts w:asciiTheme="majorBidi" w:hAnsiTheme="majorBidi" w:cstheme="majorBidi"/>
          <w:sz w:val="30"/>
          <w:szCs w:val="30"/>
          <w:cs/>
        </w:rPr>
        <w:t>จำนวน</w:t>
      </w:r>
      <w:r w:rsidR="00DF2800" w:rsidRPr="005B5CE0">
        <w:rPr>
          <w:rFonts w:asciiTheme="majorBidi" w:hAnsiTheme="majorBidi" w:cstheme="majorBidi"/>
          <w:sz w:val="30"/>
          <w:szCs w:val="30"/>
        </w:rPr>
        <w:t xml:space="preserve"> </w:t>
      </w:r>
      <w:r w:rsidR="00155DC0" w:rsidRPr="00155DC0">
        <w:rPr>
          <w:rFonts w:asciiTheme="majorBidi" w:hAnsiTheme="majorBidi" w:cstheme="majorBidi"/>
          <w:sz w:val="30"/>
          <w:szCs w:val="30"/>
        </w:rPr>
        <w:t>1,259</w:t>
      </w:r>
      <w:r w:rsidR="00B67A5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5B5CE0">
        <w:rPr>
          <w:rFonts w:asciiTheme="majorBidi" w:hAnsiTheme="majorBidi" w:cstheme="majorBidi"/>
          <w:sz w:val="30"/>
          <w:szCs w:val="30"/>
          <w:cs/>
        </w:rPr>
        <w:t>ล้านบาท และ</w:t>
      </w:r>
      <w:r w:rsidR="00524758" w:rsidRPr="005B5CE0">
        <w:rPr>
          <w:rFonts w:asciiTheme="majorBidi" w:hAnsiTheme="majorBidi" w:cstheme="majorBidi"/>
          <w:sz w:val="30"/>
          <w:szCs w:val="30"/>
        </w:rPr>
        <w:t xml:space="preserve"> </w:t>
      </w:r>
      <w:r w:rsidR="0062467E" w:rsidRPr="0062467E">
        <w:rPr>
          <w:rFonts w:asciiTheme="majorBidi" w:hAnsiTheme="majorBidi" w:cstheme="majorBidi"/>
          <w:sz w:val="30"/>
          <w:szCs w:val="30"/>
        </w:rPr>
        <w:t>104</w:t>
      </w:r>
      <w:r w:rsidR="00DF2800">
        <w:rPr>
          <w:rFonts w:asciiTheme="majorBidi" w:hAnsiTheme="majorBidi" w:cstheme="majorBidi"/>
          <w:sz w:val="30"/>
          <w:szCs w:val="30"/>
        </w:rPr>
        <w:t xml:space="preserve"> </w:t>
      </w:r>
      <w:r w:rsidRPr="00DF2800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="00832BEC" w:rsidRPr="00DF2800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C58DB" w:rsidRPr="00DF2800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67A5A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832BEC" w:rsidRPr="00DF2800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B67A5A">
        <w:rPr>
          <w:rFonts w:asciiTheme="majorBidi" w:hAnsiTheme="majorBidi" w:cstheme="majorBidi"/>
          <w:i/>
          <w:iCs/>
          <w:sz w:val="30"/>
          <w:szCs w:val="30"/>
        </w:rPr>
        <w:t>1,484</w:t>
      </w:r>
      <w:r w:rsidR="009F4538" w:rsidRPr="00DF280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32BEC" w:rsidRPr="00DF2800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CA5054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B67A5A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AD7324" w:rsidRPr="00DF2800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32BEC" w:rsidRPr="00DF2800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</w:p>
    <w:p w14:paraId="5E88BD20" w14:textId="77777777" w:rsidR="00654743" w:rsidRPr="00161E24" w:rsidRDefault="00654743" w:rsidP="002C1DE2">
      <w:pPr>
        <w:tabs>
          <w:tab w:val="clear" w:pos="680"/>
          <w:tab w:val="clear" w:pos="907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7E19237" w14:textId="6D183DFF" w:rsidR="002C1DE2" w:rsidRPr="00161E24" w:rsidRDefault="002C1DE2" w:rsidP="002C1DE2">
      <w:pPr>
        <w:pStyle w:val="block"/>
        <w:spacing w:after="0" w:line="240" w:lineRule="auto"/>
        <w:ind w:left="547" w:right="43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>กลุ่มบริษัทเช่า</w:t>
      </w:r>
      <w:r w:rsidR="009E7723" w:rsidRPr="00161E24">
        <w:rPr>
          <w:rFonts w:asciiTheme="majorBidi" w:hAnsiTheme="majorBidi" w:cstheme="majorBidi"/>
          <w:sz w:val="30"/>
          <w:szCs w:val="30"/>
          <w:cs/>
          <w:lang w:bidi="th-TH"/>
        </w:rPr>
        <w:t xml:space="preserve">ที่ดิน อาคาร และอุปกรณ์ต่าง ๆ </w:t>
      </w: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เป็นระยะเวลา </w:t>
      </w:r>
      <w:r w:rsidR="000C58DB" w:rsidRPr="00161E24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9E7723" w:rsidRPr="00161E24">
        <w:rPr>
          <w:rFonts w:asciiTheme="majorBidi" w:hAnsiTheme="majorBidi" w:cstheme="majorBidi"/>
          <w:sz w:val="30"/>
          <w:szCs w:val="30"/>
          <w:lang w:val="en-US" w:bidi="th-TH"/>
        </w:rPr>
        <w:t xml:space="preserve"> - </w:t>
      </w:r>
      <w:r w:rsidR="00855E85">
        <w:rPr>
          <w:rFonts w:asciiTheme="majorBidi" w:hAnsiTheme="majorBidi" w:cstheme="majorBidi"/>
          <w:sz w:val="30"/>
          <w:szCs w:val="30"/>
          <w:lang w:val="en-US" w:bidi="th-TH"/>
        </w:rPr>
        <w:t>22</w:t>
      </w: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ปี โดยมีสิทธิต่ออายุสัญญาเช่าเมื่อสิ้นสุดอายุสัญญา ค่าเช่ากำหนดชำระเป็นรายเดือนตามอัตราที่ระบุไว้ในสัญญา</w:t>
      </w:r>
    </w:p>
    <w:p w14:paraId="06A6E6E4" w14:textId="77777777" w:rsidR="000A269B" w:rsidRDefault="000A26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1B14C717" w14:textId="43B15F6E" w:rsidR="002C1DE2" w:rsidRDefault="002C1DE2" w:rsidP="002C1DE2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สิทธิเลือกในการขยายอายุสัญญาเช่า</w:t>
      </w:r>
    </w:p>
    <w:p w14:paraId="66A6A1EC" w14:textId="77777777" w:rsidR="006A1579" w:rsidRPr="00161E24" w:rsidRDefault="006A1579" w:rsidP="002C1DE2">
      <w:pPr>
        <w:tabs>
          <w:tab w:val="clear" w:pos="454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2B80B679" w14:textId="4A7615C2" w:rsidR="0067757F" w:rsidRPr="00161E24" w:rsidRDefault="00832BEC" w:rsidP="00E700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  <w:r w:rsidRPr="00161E24">
        <w:rPr>
          <w:rFonts w:asciiTheme="majorBidi" w:hAnsiTheme="majorBidi" w:cstheme="majorBidi"/>
          <w:sz w:val="30"/>
          <w:szCs w:val="30"/>
          <w:cs/>
          <w:lang w:val="en-GB"/>
        </w:rPr>
        <w:t>กลุ่มบริษัทมีสิทธิเลือกขยายอายุสัญญาเช่าอสังหาริมทรัพย์ภายในหนึ่งปีก่อนสิ้นสุดระยะเวลาเช่า ซึ่ง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ดังกล่าวอย่างสม่ำเสมอ</w:t>
      </w:r>
    </w:p>
    <w:p w14:paraId="6DA8F902" w14:textId="7EA0942E" w:rsidR="00832BEC" w:rsidRDefault="00832BEC" w:rsidP="00832B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3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77"/>
        <w:gridCol w:w="1154"/>
        <w:gridCol w:w="236"/>
        <w:gridCol w:w="1151"/>
        <w:gridCol w:w="9"/>
        <w:gridCol w:w="227"/>
        <w:gridCol w:w="10"/>
        <w:gridCol w:w="1145"/>
        <w:gridCol w:w="236"/>
        <w:gridCol w:w="1151"/>
        <w:gridCol w:w="13"/>
      </w:tblGrid>
      <w:tr w:rsidR="00EA4E55" w:rsidRPr="00C57846" w14:paraId="699DD55A" w14:textId="77777777" w:rsidTr="00492BAC">
        <w:trPr>
          <w:tblHeader/>
        </w:trPr>
        <w:tc>
          <w:tcPr>
            <w:tcW w:w="2136" w:type="pct"/>
          </w:tcPr>
          <w:p w14:paraId="59E49833" w14:textId="77777777" w:rsidR="00FD00C7" w:rsidRPr="00B056C3" w:rsidRDefault="00FD00C7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70" w:type="pct"/>
            <w:gridSpan w:val="4"/>
          </w:tcPr>
          <w:p w14:paraId="31AFB41F" w14:textId="77777777" w:rsidR="00FD00C7" w:rsidRPr="00B056C3" w:rsidRDefault="00FD00C7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  <w:gridSpan w:val="2"/>
          </w:tcPr>
          <w:p w14:paraId="3C9DC9B3" w14:textId="77777777" w:rsidR="00FD00C7" w:rsidRPr="00B056C3" w:rsidRDefault="00FD00C7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7" w:type="pct"/>
            <w:gridSpan w:val="4"/>
          </w:tcPr>
          <w:p w14:paraId="0C4FB9F6" w14:textId="77777777" w:rsidR="00FD00C7" w:rsidRPr="00B056C3" w:rsidRDefault="00FD00C7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A4E55" w:rsidRPr="00C57846" w14:paraId="66A2858D" w14:textId="77777777" w:rsidTr="00EA4E55">
        <w:trPr>
          <w:gridAfter w:val="1"/>
          <w:wAfter w:w="7" w:type="pct"/>
          <w:tblHeader/>
        </w:trPr>
        <w:tc>
          <w:tcPr>
            <w:tcW w:w="2136" w:type="pct"/>
          </w:tcPr>
          <w:p w14:paraId="670EC65E" w14:textId="36C237F3" w:rsidR="00D962F0" w:rsidRPr="00B056C3" w:rsidRDefault="00D962F0" w:rsidP="00D962F0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0" w:type="pct"/>
            <w:shd w:val="clear" w:color="auto" w:fill="auto"/>
          </w:tcPr>
          <w:p w14:paraId="3CDCFAD6" w14:textId="2007CC40" w:rsidR="00D962F0" w:rsidRPr="00B056C3" w:rsidRDefault="00D962F0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7" w:type="pct"/>
          </w:tcPr>
          <w:p w14:paraId="048FB2CC" w14:textId="77777777" w:rsidR="00D962F0" w:rsidRPr="00B056C3" w:rsidRDefault="00D962F0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17CAE16D" w14:textId="5CF2FF80" w:rsidR="00D962F0" w:rsidRPr="00B056C3" w:rsidRDefault="00D962F0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27" w:type="pct"/>
            <w:gridSpan w:val="2"/>
          </w:tcPr>
          <w:p w14:paraId="5D36D79B" w14:textId="77777777" w:rsidR="00D962F0" w:rsidRPr="00B056C3" w:rsidRDefault="00D962F0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shd w:val="clear" w:color="auto" w:fill="auto"/>
          </w:tcPr>
          <w:p w14:paraId="1BFA3A51" w14:textId="30544739" w:rsidR="00D962F0" w:rsidRPr="00B056C3" w:rsidRDefault="00D962F0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27" w:type="pct"/>
          </w:tcPr>
          <w:p w14:paraId="699BE334" w14:textId="77777777" w:rsidR="00D962F0" w:rsidRPr="00B056C3" w:rsidRDefault="00D962F0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1C68416C" w14:textId="42C8DA5C" w:rsidR="00D962F0" w:rsidRPr="00B056C3" w:rsidRDefault="00D962F0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492BAC" w:rsidRPr="00C57846" w14:paraId="227CFB51" w14:textId="77777777" w:rsidTr="00492BAC">
        <w:trPr>
          <w:gridAfter w:val="1"/>
          <w:wAfter w:w="7" w:type="pct"/>
          <w:tblHeader/>
        </w:trPr>
        <w:tc>
          <w:tcPr>
            <w:tcW w:w="2136" w:type="pct"/>
          </w:tcPr>
          <w:p w14:paraId="02D88728" w14:textId="77777777" w:rsidR="00492BAC" w:rsidRPr="00161E24" w:rsidRDefault="00492BAC" w:rsidP="00D962F0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57" w:type="pct"/>
            <w:gridSpan w:val="9"/>
            <w:shd w:val="clear" w:color="auto" w:fill="auto"/>
          </w:tcPr>
          <w:p w14:paraId="330002ED" w14:textId="3EBD7EF9" w:rsidR="00492BAC" w:rsidRPr="00C41662" w:rsidRDefault="00C41662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C4166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A4E55" w:rsidRPr="00927F6F" w14:paraId="759975AD" w14:textId="77777777" w:rsidTr="00EA4E55">
        <w:trPr>
          <w:gridAfter w:val="1"/>
          <w:wAfter w:w="7" w:type="pct"/>
        </w:trPr>
        <w:tc>
          <w:tcPr>
            <w:tcW w:w="2136" w:type="pct"/>
          </w:tcPr>
          <w:p w14:paraId="33226B11" w14:textId="63F5C1C9" w:rsidR="00D962F0" w:rsidRPr="00927F6F" w:rsidRDefault="00D962F0" w:rsidP="00D962F0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620" w:type="pct"/>
          </w:tcPr>
          <w:p w14:paraId="4A723B33" w14:textId="77777777" w:rsidR="00D962F0" w:rsidRPr="00927F6F" w:rsidRDefault="00D962F0" w:rsidP="00D96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1B55ED12" w14:textId="77777777" w:rsidR="00D962F0" w:rsidRPr="00927F6F" w:rsidRDefault="00D962F0" w:rsidP="00D96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4A748156" w14:textId="77777777" w:rsidR="00D962F0" w:rsidRPr="00927F6F" w:rsidRDefault="00D962F0" w:rsidP="00D96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  <w:gridSpan w:val="2"/>
          </w:tcPr>
          <w:p w14:paraId="7292AA1D" w14:textId="77777777" w:rsidR="00D962F0" w:rsidRPr="00927F6F" w:rsidRDefault="00D962F0" w:rsidP="00D96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7F950D9F" w14:textId="77777777" w:rsidR="00D962F0" w:rsidRPr="00927F6F" w:rsidRDefault="00D962F0" w:rsidP="00D96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14388CF8" w14:textId="77777777" w:rsidR="00D962F0" w:rsidRPr="00927F6F" w:rsidRDefault="00D962F0" w:rsidP="00D96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884B17A" w14:textId="77777777" w:rsidR="00D962F0" w:rsidRPr="00927F6F" w:rsidRDefault="00D962F0" w:rsidP="00D96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EA4E55" w:rsidRPr="00927F6F" w14:paraId="639587DE" w14:textId="77777777" w:rsidTr="00EA4E55">
        <w:trPr>
          <w:gridAfter w:val="1"/>
          <w:wAfter w:w="7" w:type="pct"/>
        </w:trPr>
        <w:tc>
          <w:tcPr>
            <w:tcW w:w="2136" w:type="pct"/>
          </w:tcPr>
          <w:p w14:paraId="1B445E51" w14:textId="6675C34F" w:rsidR="00D962F0" w:rsidRPr="00927F6F" w:rsidRDefault="00D962F0" w:rsidP="00D962F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620" w:type="pct"/>
          </w:tcPr>
          <w:p w14:paraId="28E315A1" w14:textId="77777777" w:rsidR="00D962F0" w:rsidRPr="00927F6F" w:rsidRDefault="00D962F0" w:rsidP="00D96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2AC190EA" w14:textId="77777777" w:rsidR="00D962F0" w:rsidRPr="00927F6F" w:rsidRDefault="00D962F0" w:rsidP="00D96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EE1292A" w14:textId="2BBF8B36" w:rsidR="00D962F0" w:rsidRPr="00927F6F" w:rsidRDefault="00D962F0" w:rsidP="00D96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gridSpan w:val="2"/>
          </w:tcPr>
          <w:p w14:paraId="7EF50705" w14:textId="77777777" w:rsidR="00D962F0" w:rsidRPr="00927F6F" w:rsidRDefault="00D962F0" w:rsidP="00D96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191B580F" w14:textId="77777777" w:rsidR="00D962F0" w:rsidRPr="00927F6F" w:rsidRDefault="00D962F0" w:rsidP="00D96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490DFA0F" w14:textId="77777777" w:rsidR="00D962F0" w:rsidRPr="00927F6F" w:rsidRDefault="00D962F0" w:rsidP="00D96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383EFDA5" w14:textId="43A1CCFB" w:rsidR="00D962F0" w:rsidRPr="00927F6F" w:rsidRDefault="00D962F0" w:rsidP="00D96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A4E55" w:rsidRPr="00927F6F" w14:paraId="08C9F8A0" w14:textId="77777777" w:rsidTr="00EA4E55">
        <w:trPr>
          <w:gridAfter w:val="1"/>
          <w:wAfter w:w="7" w:type="pct"/>
        </w:trPr>
        <w:tc>
          <w:tcPr>
            <w:tcW w:w="2136" w:type="pct"/>
          </w:tcPr>
          <w:p w14:paraId="62B29556" w14:textId="65BD8787" w:rsidR="00703C2F" w:rsidRPr="00161E24" w:rsidRDefault="00703C2F" w:rsidP="00703C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</w:t>
            </w:r>
          </w:p>
        </w:tc>
        <w:tc>
          <w:tcPr>
            <w:tcW w:w="620" w:type="pct"/>
          </w:tcPr>
          <w:p w14:paraId="7817ECFD" w14:textId="49ACD1D0" w:rsidR="00703C2F" w:rsidRPr="00927F6F" w:rsidRDefault="00E866AD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66AD"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  <w:tc>
          <w:tcPr>
            <w:tcW w:w="127" w:type="pct"/>
          </w:tcPr>
          <w:p w14:paraId="48EBA391" w14:textId="77777777" w:rsidR="00703C2F" w:rsidRPr="00927F6F" w:rsidRDefault="00703C2F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12EEBCAF" w14:textId="4305BB93" w:rsidR="00703C2F" w:rsidRPr="00161E24" w:rsidRDefault="00703C2F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27" w:type="pct"/>
            <w:gridSpan w:val="2"/>
          </w:tcPr>
          <w:p w14:paraId="6BC9323B" w14:textId="77777777" w:rsidR="00703C2F" w:rsidRPr="00927F6F" w:rsidRDefault="00703C2F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2098E52A" w14:textId="0565D8CD" w:rsidR="00703C2F" w:rsidRPr="00927F6F" w:rsidRDefault="00703C2F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344B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7" w:type="pct"/>
          </w:tcPr>
          <w:p w14:paraId="249C4D1C" w14:textId="77777777" w:rsidR="00703C2F" w:rsidRPr="00927F6F" w:rsidRDefault="00703C2F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1B46DE47" w14:textId="008FBB3B" w:rsidR="00703C2F" w:rsidRPr="00161E24" w:rsidRDefault="00703C2F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EA4E55" w:rsidRPr="00927F6F" w14:paraId="3770CB32" w14:textId="77777777" w:rsidTr="00EA4E55">
        <w:trPr>
          <w:gridAfter w:val="1"/>
          <w:wAfter w:w="7" w:type="pct"/>
        </w:trPr>
        <w:tc>
          <w:tcPr>
            <w:tcW w:w="2136" w:type="pct"/>
          </w:tcPr>
          <w:p w14:paraId="2D958074" w14:textId="6B79E45D" w:rsidR="00703C2F" w:rsidRPr="00161E24" w:rsidRDefault="00703C2F" w:rsidP="00703C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620" w:type="pct"/>
          </w:tcPr>
          <w:p w14:paraId="5B6DB443" w14:textId="66F15B81" w:rsidR="00703C2F" w:rsidRPr="00927F6F" w:rsidRDefault="00EE2B54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392</w:t>
            </w:r>
          </w:p>
        </w:tc>
        <w:tc>
          <w:tcPr>
            <w:tcW w:w="127" w:type="pct"/>
          </w:tcPr>
          <w:p w14:paraId="1AA94B2E" w14:textId="77777777" w:rsidR="00703C2F" w:rsidRPr="00927F6F" w:rsidRDefault="00703C2F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6BB5D935" w14:textId="6099F324" w:rsidR="00703C2F" w:rsidRPr="00161E24" w:rsidRDefault="00703C2F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353</w:t>
            </w:r>
          </w:p>
        </w:tc>
        <w:tc>
          <w:tcPr>
            <w:tcW w:w="127" w:type="pct"/>
            <w:gridSpan w:val="2"/>
          </w:tcPr>
          <w:p w14:paraId="3A5ABA9E" w14:textId="77777777" w:rsidR="00703C2F" w:rsidRPr="00927F6F" w:rsidRDefault="00703C2F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45B61CAF" w14:textId="781CAE12" w:rsidR="00703C2F" w:rsidRPr="00927F6F" w:rsidRDefault="00703C2F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344B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14:paraId="767744E1" w14:textId="77777777" w:rsidR="00703C2F" w:rsidRPr="00927F6F" w:rsidRDefault="00703C2F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89A6DBD" w14:textId="0E2FF635" w:rsidR="00703C2F" w:rsidRPr="00161E24" w:rsidRDefault="00703C2F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</w:t>
            </w:r>
          </w:p>
        </w:tc>
      </w:tr>
      <w:tr w:rsidR="00EA4E55" w:rsidRPr="00927F6F" w14:paraId="3E774C8F" w14:textId="77777777" w:rsidTr="00EA4E55">
        <w:trPr>
          <w:gridAfter w:val="1"/>
          <w:wAfter w:w="7" w:type="pct"/>
        </w:trPr>
        <w:tc>
          <w:tcPr>
            <w:tcW w:w="2136" w:type="pct"/>
          </w:tcPr>
          <w:p w14:paraId="57AAE5BA" w14:textId="6E8BBD78" w:rsidR="00703C2F" w:rsidRPr="00161E24" w:rsidRDefault="00703C2F" w:rsidP="00703C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ระบบไฟ</w:t>
            </w:r>
          </w:p>
        </w:tc>
        <w:tc>
          <w:tcPr>
            <w:tcW w:w="620" w:type="pct"/>
          </w:tcPr>
          <w:p w14:paraId="523BE8E9" w14:textId="2B84B4F4" w:rsidR="00703C2F" w:rsidRPr="00927F6F" w:rsidRDefault="00E866AD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66AD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27" w:type="pct"/>
          </w:tcPr>
          <w:p w14:paraId="5F631267" w14:textId="77777777" w:rsidR="00703C2F" w:rsidRPr="00927F6F" w:rsidRDefault="00703C2F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76C5D880" w14:textId="27F2801D" w:rsidR="00703C2F" w:rsidRPr="00161E24" w:rsidRDefault="00703C2F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</w:t>
            </w:r>
          </w:p>
        </w:tc>
        <w:tc>
          <w:tcPr>
            <w:tcW w:w="127" w:type="pct"/>
            <w:gridSpan w:val="2"/>
          </w:tcPr>
          <w:p w14:paraId="1F0F9399" w14:textId="77777777" w:rsidR="00703C2F" w:rsidRPr="00927F6F" w:rsidRDefault="00703C2F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339E1A0B" w14:textId="5EF594DD" w:rsidR="00703C2F" w:rsidRPr="00927F6F" w:rsidRDefault="00703C2F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344B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27" w:type="pct"/>
          </w:tcPr>
          <w:p w14:paraId="5359DA15" w14:textId="77777777" w:rsidR="00703C2F" w:rsidRPr="00927F6F" w:rsidRDefault="00703C2F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39103969" w14:textId="17452251" w:rsidR="00703C2F" w:rsidRPr="00161E24" w:rsidRDefault="00703C2F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EA4E55" w:rsidRPr="00927F6F" w14:paraId="64FF7F75" w14:textId="77777777" w:rsidTr="00EA4E55">
        <w:trPr>
          <w:gridAfter w:val="1"/>
          <w:wAfter w:w="7" w:type="pct"/>
        </w:trPr>
        <w:tc>
          <w:tcPr>
            <w:tcW w:w="2136" w:type="pct"/>
          </w:tcPr>
          <w:p w14:paraId="3276FCBF" w14:textId="4D92DC7E" w:rsidR="00703C2F" w:rsidRPr="00161E24" w:rsidRDefault="00703C2F" w:rsidP="00703C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620" w:type="pct"/>
          </w:tcPr>
          <w:p w14:paraId="19CAE8D5" w14:textId="2966C582" w:rsidR="00703C2F" w:rsidRPr="00927F6F" w:rsidRDefault="00EE2B54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27" w:type="pct"/>
          </w:tcPr>
          <w:p w14:paraId="1852E4C2" w14:textId="77777777" w:rsidR="00703C2F" w:rsidRPr="00927F6F" w:rsidRDefault="00703C2F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3F1EB4DA" w14:textId="06AFBB95" w:rsidR="00703C2F" w:rsidRPr="00161E24" w:rsidRDefault="00703C2F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7" w:type="pct"/>
            <w:gridSpan w:val="2"/>
          </w:tcPr>
          <w:p w14:paraId="180CE8E3" w14:textId="77777777" w:rsidR="00703C2F" w:rsidRPr="00927F6F" w:rsidRDefault="00703C2F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424F1033" w14:textId="2AE7F5E1" w:rsidR="00703C2F" w:rsidRPr="00927F6F" w:rsidRDefault="00703C2F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6E2D5628" w14:textId="77777777" w:rsidR="00703C2F" w:rsidRPr="00927F6F" w:rsidRDefault="00703C2F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5C4F305E" w14:textId="1ED651FA" w:rsidR="00703C2F" w:rsidRPr="00161E24" w:rsidRDefault="00703C2F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4E55" w:rsidRPr="00927F6F" w14:paraId="591AA111" w14:textId="77777777" w:rsidTr="00EA4E55">
        <w:trPr>
          <w:gridAfter w:val="1"/>
          <w:wAfter w:w="7" w:type="pct"/>
        </w:trPr>
        <w:tc>
          <w:tcPr>
            <w:tcW w:w="2136" w:type="pct"/>
          </w:tcPr>
          <w:p w14:paraId="5AF4D72F" w14:textId="473FCE59" w:rsidR="00703C2F" w:rsidRPr="00161E24" w:rsidRDefault="00703C2F" w:rsidP="00703C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620" w:type="pct"/>
          </w:tcPr>
          <w:p w14:paraId="7DF0132B" w14:textId="4D1B5AF7" w:rsidR="00703C2F" w:rsidRPr="00927F6F" w:rsidRDefault="00E866AD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866AD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EE2B54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27" w:type="pct"/>
          </w:tcPr>
          <w:p w14:paraId="7E1C4470" w14:textId="77777777" w:rsidR="00703C2F" w:rsidRPr="00927F6F" w:rsidRDefault="00703C2F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1D7A8B94" w14:textId="07531833" w:rsidR="00703C2F" w:rsidRPr="00161E24" w:rsidRDefault="00703C2F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259</w:t>
            </w:r>
          </w:p>
        </w:tc>
        <w:tc>
          <w:tcPr>
            <w:tcW w:w="127" w:type="pct"/>
            <w:gridSpan w:val="2"/>
          </w:tcPr>
          <w:p w14:paraId="01496F3B" w14:textId="77777777" w:rsidR="00703C2F" w:rsidRPr="00927F6F" w:rsidRDefault="00703C2F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793CE254" w14:textId="773D4A9E" w:rsidR="00703C2F" w:rsidRPr="00927F6F" w:rsidRDefault="00703C2F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344B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127" w:type="pct"/>
          </w:tcPr>
          <w:p w14:paraId="2FC39DB0" w14:textId="77777777" w:rsidR="00703C2F" w:rsidRPr="00927F6F" w:rsidRDefault="00703C2F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7E8540FA" w14:textId="7EAF0FA3" w:rsidR="00703C2F" w:rsidRPr="00161E24" w:rsidRDefault="00703C2F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EA4E55" w:rsidRPr="00927F6F" w14:paraId="632E4B7D" w14:textId="77777777" w:rsidTr="00EA4E55">
        <w:trPr>
          <w:gridAfter w:val="1"/>
          <w:wAfter w:w="7" w:type="pct"/>
        </w:trPr>
        <w:tc>
          <w:tcPr>
            <w:tcW w:w="2136" w:type="pct"/>
          </w:tcPr>
          <w:p w14:paraId="2993D071" w14:textId="041F0050" w:rsidR="00703C2F" w:rsidRPr="00161E24" w:rsidRDefault="00703C2F" w:rsidP="00703C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สิทธิการเช่า</w:t>
            </w:r>
          </w:p>
        </w:tc>
        <w:tc>
          <w:tcPr>
            <w:tcW w:w="620" w:type="pct"/>
          </w:tcPr>
          <w:p w14:paraId="26B04BDB" w14:textId="54D829FC" w:rsidR="00703C2F" w:rsidRPr="00927F6F" w:rsidRDefault="00EE2B54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7" w:type="pct"/>
          </w:tcPr>
          <w:p w14:paraId="545ACB00" w14:textId="77777777" w:rsidR="00703C2F" w:rsidRPr="00927F6F" w:rsidRDefault="00703C2F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3A2AB2EA" w14:textId="3C2D2165" w:rsidR="00703C2F" w:rsidRPr="00161E24" w:rsidRDefault="00703C2F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7" w:type="pct"/>
            <w:gridSpan w:val="2"/>
          </w:tcPr>
          <w:p w14:paraId="131E94C6" w14:textId="77777777" w:rsidR="00703C2F" w:rsidRPr="00927F6F" w:rsidRDefault="00703C2F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173E3AA3" w14:textId="4BDE8F46" w:rsidR="00703C2F" w:rsidRPr="00927F6F" w:rsidRDefault="00703C2F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344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7" w:type="pct"/>
          </w:tcPr>
          <w:p w14:paraId="495C365D" w14:textId="77777777" w:rsidR="00703C2F" w:rsidRPr="00927F6F" w:rsidRDefault="00703C2F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719E5BA2" w14:textId="7D25FB37" w:rsidR="00703C2F" w:rsidRPr="00161E24" w:rsidRDefault="00703C2F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EA4E55" w:rsidRPr="00927F6F" w14:paraId="2C06E300" w14:textId="77777777" w:rsidTr="00EA4E55">
        <w:trPr>
          <w:gridAfter w:val="1"/>
          <w:wAfter w:w="7" w:type="pct"/>
        </w:trPr>
        <w:tc>
          <w:tcPr>
            <w:tcW w:w="2136" w:type="pct"/>
            <w:shd w:val="clear" w:color="auto" w:fill="auto"/>
          </w:tcPr>
          <w:p w14:paraId="5E8352A6" w14:textId="66656C28" w:rsidR="00601EB3" w:rsidRDefault="00D55A6A" w:rsidP="00D55A6A">
            <w:pPr>
              <w:spacing w:line="240" w:lineRule="auto"/>
              <w:ind w:left="164" w:hanging="164"/>
              <w:rPr>
                <w:rFonts w:asciiTheme="majorBidi" w:hAnsiTheme="majorBidi" w:cstheme="majorBidi"/>
                <w:sz w:val="30"/>
                <w:szCs w:val="30"/>
              </w:rPr>
            </w:pPr>
            <w:r w:rsidRPr="00FB294C">
              <w:rPr>
                <w:rFonts w:asciiTheme="majorBidi" w:hAnsiTheme="majorBidi" w:hint="cs"/>
                <w:sz w:val="30"/>
                <w:szCs w:val="30"/>
                <w:cs/>
              </w:rPr>
              <w:t>ผลกระทบจากการปรับปรุงภาวะเงินเฟ้อรุนแรง</w:t>
            </w:r>
            <w:r w:rsidRPr="00FB294C">
              <w:rPr>
                <w:rFonts w:asciiTheme="majorBidi" w:hAnsiTheme="majorBidi"/>
                <w:sz w:val="30"/>
                <w:szCs w:val="30"/>
                <w:cs/>
              </w:rPr>
              <w:t xml:space="preserve"> </w:t>
            </w:r>
            <w:r w:rsidRPr="001E7AF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(</w:t>
            </w:r>
            <w:r w:rsidRPr="001E7AF1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ดูหมายเหตุข้อ</w:t>
            </w:r>
            <w:r w:rsidRPr="001E7AF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</w:t>
            </w:r>
            <w:r w:rsidR="00B23585" w:rsidRPr="001E7AF1">
              <w:rPr>
                <w:rFonts w:asciiTheme="majorBidi" w:hAnsiTheme="majorBidi"/>
                <w:i/>
                <w:iCs/>
                <w:sz w:val="30"/>
                <w:szCs w:val="30"/>
              </w:rPr>
              <w:t>4</w:t>
            </w:r>
            <w:r w:rsidRPr="001E7AF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620" w:type="pct"/>
            <w:shd w:val="clear" w:color="auto" w:fill="auto"/>
          </w:tcPr>
          <w:p w14:paraId="2C8D857B" w14:textId="77777777" w:rsidR="00997C3D" w:rsidRDefault="00997C3D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F06A110" w14:textId="1F12BA9B" w:rsidR="00601EB3" w:rsidRPr="006754ED" w:rsidRDefault="00997C3D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997C3D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127" w:type="pct"/>
            <w:shd w:val="clear" w:color="auto" w:fill="auto"/>
          </w:tcPr>
          <w:p w14:paraId="6C5DDF31" w14:textId="77777777" w:rsidR="00601EB3" w:rsidRPr="00927F6F" w:rsidRDefault="00601EB3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34599D52" w14:textId="77777777" w:rsidR="00997C3D" w:rsidRDefault="00997C3D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84848B8" w14:textId="599B42AC" w:rsidR="00601EB3" w:rsidRDefault="00997C3D" w:rsidP="00997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gridSpan w:val="2"/>
            <w:shd w:val="clear" w:color="auto" w:fill="auto"/>
          </w:tcPr>
          <w:p w14:paraId="381AA6AB" w14:textId="77777777" w:rsidR="00601EB3" w:rsidRPr="00927F6F" w:rsidRDefault="00601EB3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shd w:val="clear" w:color="auto" w:fill="auto"/>
          </w:tcPr>
          <w:p w14:paraId="78686FF0" w14:textId="77777777" w:rsidR="00997C3D" w:rsidRDefault="00997C3D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78B035" w14:textId="1710BE7D" w:rsidR="00601EB3" w:rsidRPr="0030344B" w:rsidRDefault="00997C3D" w:rsidP="00997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shd w:val="clear" w:color="auto" w:fill="auto"/>
          </w:tcPr>
          <w:p w14:paraId="3E0CC309" w14:textId="77777777" w:rsidR="00601EB3" w:rsidRPr="00927F6F" w:rsidRDefault="00601EB3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shd w:val="clear" w:color="auto" w:fill="auto"/>
          </w:tcPr>
          <w:p w14:paraId="682CBB0D" w14:textId="77777777" w:rsidR="00997C3D" w:rsidRDefault="00997C3D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A30BC3" w14:textId="1BA370D7" w:rsidR="00601EB3" w:rsidRDefault="00997C3D" w:rsidP="00997C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A4E55" w:rsidRPr="00927F6F" w14:paraId="355DDF2A" w14:textId="77777777" w:rsidTr="00EA4E55">
        <w:trPr>
          <w:gridAfter w:val="1"/>
          <w:wAfter w:w="7" w:type="pct"/>
        </w:trPr>
        <w:tc>
          <w:tcPr>
            <w:tcW w:w="2136" w:type="pct"/>
          </w:tcPr>
          <w:p w14:paraId="6E423348" w14:textId="6D471420" w:rsidR="00703C2F" w:rsidRPr="00161E24" w:rsidRDefault="00703C2F" w:rsidP="00703C2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620" w:type="pct"/>
          </w:tcPr>
          <w:p w14:paraId="7CB64C69" w14:textId="2BB02F5B" w:rsidR="00703C2F" w:rsidRPr="00927F6F" w:rsidRDefault="00703C2F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754ED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127" w:type="pct"/>
          </w:tcPr>
          <w:p w14:paraId="789E50B3" w14:textId="77777777" w:rsidR="00703C2F" w:rsidRPr="00927F6F" w:rsidRDefault="00703C2F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6C8AED45" w14:textId="5216298C" w:rsidR="00703C2F" w:rsidRPr="00161E24" w:rsidRDefault="00703C2F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  <w:tc>
          <w:tcPr>
            <w:tcW w:w="127" w:type="pct"/>
            <w:gridSpan w:val="2"/>
          </w:tcPr>
          <w:p w14:paraId="28BD4EDA" w14:textId="77777777" w:rsidR="00703C2F" w:rsidRPr="00927F6F" w:rsidRDefault="00703C2F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</w:tcPr>
          <w:p w14:paraId="0186D27F" w14:textId="62E27635" w:rsidR="00703C2F" w:rsidRPr="00927F6F" w:rsidRDefault="00703C2F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344B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27" w:type="pct"/>
          </w:tcPr>
          <w:p w14:paraId="2C4608B0" w14:textId="77777777" w:rsidR="00703C2F" w:rsidRPr="00927F6F" w:rsidRDefault="00703C2F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</w:tcPr>
          <w:p w14:paraId="15C80469" w14:textId="672E2992" w:rsidR="00703C2F" w:rsidRPr="00161E24" w:rsidRDefault="00703C2F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EA4E55" w:rsidRPr="00927F6F" w14:paraId="0C015549" w14:textId="77777777" w:rsidTr="00EA4E55">
        <w:trPr>
          <w:gridAfter w:val="1"/>
          <w:wAfter w:w="7" w:type="pct"/>
        </w:trPr>
        <w:tc>
          <w:tcPr>
            <w:tcW w:w="2136" w:type="pct"/>
          </w:tcPr>
          <w:p w14:paraId="77B63AA5" w14:textId="2A317D6E" w:rsidR="00703C2F" w:rsidRPr="00161E24" w:rsidRDefault="00703C2F" w:rsidP="00703C2F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ค่าใช้จ่ายสัญญาเช่าระยะสั้นและสัญญาเช่าสินทรัพย์ที่มีมูลค่าต่ำ</w:t>
            </w:r>
          </w:p>
        </w:tc>
        <w:tc>
          <w:tcPr>
            <w:tcW w:w="620" w:type="pct"/>
            <w:shd w:val="clear" w:color="auto" w:fill="auto"/>
            <w:vAlign w:val="bottom"/>
          </w:tcPr>
          <w:p w14:paraId="24F4C2DB" w14:textId="27F64697" w:rsidR="00703C2F" w:rsidRPr="00927F6F" w:rsidRDefault="00732647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127" w:type="pct"/>
          </w:tcPr>
          <w:p w14:paraId="5CE40939" w14:textId="77777777" w:rsidR="00703C2F" w:rsidRPr="00927F6F" w:rsidRDefault="00703C2F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3342BC5B" w14:textId="6AAB8896" w:rsidR="00703C2F" w:rsidRPr="00161E24" w:rsidRDefault="00732647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271</w:t>
            </w:r>
          </w:p>
        </w:tc>
        <w:tc>
          <w:tcPr>
            <w:tcW w:w="127" w:type="pct"/>
            <w:gridSpan w:val="2"/>
          </w:tcPr>
          <w:p w14:paraId="2240B113" w14:textId="77777777" w:rsidR="00703C2F" w:rsidRPr="00927F6F" w:rsidRDefault="00703C2F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0" w:type="pct"/>
            <w:gridSpan w:val="2"/>
            <w:shd w:val="clear" w:color="auto" w:fill="auto"/>
            <w:vAlign w:val="bottom"/>
          </w:tcPr>
          <w:p w14:paraId="26D5DA5B" w14:textId="7A308EE6" w:rsidR="00703C2F" w:rsidRPr="00927F6F" w:rsidRDefault="00732647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27" w:type="pct"/>
          </w:tcPr>
          <w:p w14:paraId="75268E3A" w14:textId="77777777" w:rsidR="00703C2F" w:rsidRPr="00927F6F" w:rsidRDefault="00703C2F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8" w:type="pct"/>
            <w:vAlign w:val="bottom"/>
          </w:tcPr>
          <w:p w14:paraId="632B379C" w14:textId="6BE09DE4" w:rsidR="00703C2F" w:rsidRPr="00161E24" w:rsidRDefault="00732647" w:rsidP="00703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</w:tbl>
    <w:p w14:paraId="3AA5D373" w14:textId="77777777" w:rsidR="003464CA" w:rsidRPr="00161E24" w:rsidRDefault="003464CA" w:rsidP="002C1DE2">
      <w:pPr>
        <w:pStyle w:val="block"/>
        <w:spacing w:after="0" w:line="240" w:lineRule="auto"/>
        <w:ind w:left="547" w:right="43"/>
        <w:jc w:val="thaiDistribute"/>
        <w:rPr>
          <w:rFonts w:asciiTheme="majorBidi" w:eastAsia="Times New Roman" w:hAnsiTheme="majorBidi" w:cstheme="majorBidi"/>
          <w:sz w:val="30"/>
          <w:szCs w:val="30"/>
          <w:lang w:val="en-US" w:bidi="th-TH"/>
        </w:rPr>
      </w:pPr>
    </w:p>
    <w:p w14:paraId="63796B96" w14:textId="52E114D4" w:rsidR="008622E0" w:rsidRPr="00161E24" w:rsidRDefault="002C1DE2" w:rsidP="002C1D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810CE">
        <w:rPr>
          <w:rFonts w:asciiTheme="majorBidi" w:hAnsiTheme="majorBidi" w:cstheme="majorBidi"/>
          <w:spacing w:val="-4"/>
          <w:sz w:val="30"/>
          <w:szCs w:val="30"/>
          <w:cs/>
        </w:rPr>
        <w:t xml:space="preserve">ในปี </w:t>
      </w:r>
      <w:r w:rsidR="000C58DB" w:rsidRPr="001810CE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F87878">
        <w:rPr>
          <w:rFonts w:asciiTheme="majorBidi" w:hAnsiTheme="majorBidi" w:cstheme="majorBidi"/>
          <w:spacing w:val="-4"/>
          <w:sz w:val="30"/>
          <w:szCs w:val="30"/>
        </w:rPr>
        <w:t>7</w:t>
      </w:r>
      <w:r w:rsidRPr="001810C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810CE">
        <w:rPr>
          <w:rFonts w:asciiTheme="majorBidi" w:hAnsiTheme="majorBidi" w:cstheme="majorBidi"/>
          <w:spacing w:val="-4"/>
          <w:sz w:val="30"/>
          <w:szCs w:val="30"/>
          <w:cs/>
        </w:rPr>
        <w:t>กระแสเงินสดจ่ายทั้งหมดของสัญญาเช่าของกลุ่มบริษัทและบริษัท มีจำนวน</w:t>
      </w:r>
      <w:r w:rsidR="00DE1558" w:rsidRPr="001810CE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5E0E5A">
        <w:rPr>
          <w:rFonts w:asciiTheme="majorBidi" w:hAnsiTheme="majorBidi" w:cstheme="majorBidi"/>
          <w:spacing w:val="-4"/>
          <w:sz w:val="30"/>
          <w:szCs w:val="30"/>
        </w:rPr>
        <w:t>1,</w:t>
      </w:r>
      <w:r w:rsidR="00B25990">
        <w:rPr>
          <w:rFonts w:asciiTheme="majorBidi" w:hAnsiTheme="majorBidi" w:cstheme="majorBidi"/>
          <w:spacing w:val="-4"/>
          <w:sz w:val="30"/>
          <w:szCs w:val="30"/>
        </w:rPr>
        <w:t>157</w:t>
      </w:r>
      <w:r w:rsidR="00632BB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810CE">
        <w:rPr>
          <w:rFonts w:asciiTheme="majorBidi" w:hAnsiTheme="majorBidi" w:cstheme="majorBidi"/>
          <w:spacing w:val="-4"/>
          <w:sz w:val="30"/>
          <w:szCs w:val="30"/>
          <w:cs/>
        </w:rPr>
        <w:t>ล้านบาท และ</w:t>
      </w:r>
      <w:r w:rsidR="0052474C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BA7040">
        <w:rPr>
          <w:rFonts w:asciiTheme="majorBidi" w:hAnsiTheme="majorBidi" w:cstheme="majorBidi"/>
          <w:spacing w:val="-4"/>
          <w:sz w:val="30"/>
          <w:szCs w:val="30"/>
        </w:rPr>
        <w:br/>
      </w:r>
      <w:r w:rsidR="00B25990">
        <w:rPr>
          <w:rFonts w:asciiTheme="majorBidi" w:hAnsiTheme="majorBidi" w:cstheme="majorBidi"/>
          <w:spacing w:val="-4"/>
          <w:sz w:val="30"/>
          <w:szCs w:val="30"/>
        </w:rPr>
        <w:t>10</w:t>
      </w:r>
      <w:r w:rsidR="00935CDC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434357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810CE">
        <w:rPr>
          <w:rFonts w:asciiTheme="majorBidi" w:hAnsiTheme="majorBidi" w:cstheme="majorBidi"/>
          <w:spacing w:val="-4"/>
          <w:sz w:val="30"/>
          <w:szCs w:val="30"/>
          <w:cs/>
        </w:rPr>
        <w:t>ล้านบาท</w:t>
      </w:r>
      <w:r w:rsidRPr="00DE1558">
        <w:rPr>
          <w:rFonts w:asciiTheme="majorBidi" w:hAnsiTheme="majorBidi" w:cstheme="majorBidi"/>
          <w:sz w:val="30"/>
          <w:szCs w:val="30"/>
          <w:cs/>
        </w:rPr>
        <w:t>ตามลำดับ</w:t>
      </w:r>
      <w:r w:rsidR="003464CA" w:rsidRPr="00DE1558">
        <w:rPr>
          <w:rFonts w:asciiTheme="majorBidi" w:hAnsiTheme="majorBidi" w:cstheme="majorBidi"/>
          <w:sz w:val="30"/>
          <w:szCs w:val="30"/>
        </w:rPr>
        <w:t xml:space="preserve"> </w:t>
      </w:r>
      <w:r w:rsidR="003464CA" w:rsidRPr="00DE1558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C58DB" w:rsidRPr="00DE155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F87878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3464CA" w:rsidRPr="00DE1558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F87878" w:rsidRPr="00F87878">
        <w:rPr>
          <w:rFonts w:asciiTheme="majorBidi" w:hAnsiTheme="majorBidi" w:cstheme="majorBidi"/>
          <w:i/>
          <w:iCs/>
          <w:sz w:val="30"/>
          <w:szCs w:val="30"/>
        </w:rPr>
        <w:t>1,</w:t>
      </w:r>
      <w:r w:rsidR="00B25990">
        <w:rPr>
          <w:rFonts w:asciiTheme="majorBidi" w:hAnsiTheme="majorBidi" w:cstheme="majorBidi"/>
          <w:i/>
          <w:iCs/>
          <w:sz w:val="30"/>
          <w:szCs w:val="30"/>
        </w:rPr>
        <w:t>125</w:t>
      </w:r>
      <w:r w:rsidR="00F87878" w:rsidRPr="00F8787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464CA" w:rsidRPr="00DE1558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และ </w:t>
      </w:r>
      <w:r w:rsidR="00CA5054">
        <w:rPr>
          <w:rFonts w:asciiTheme="majorBidi" w:hAnsiTheme="majorBidi" w:cstheme="majorBidi"/>
          <w:i/>
          <w:iCs/>
          <w:sz w:val="30"/>
          <w:szCs w:val="30"/>
        </w:rPr>
        <w:t>1</w:t>
      </w:r>
      <w:r w:rsidR="00B25990">
        <w:rPr>
          <w:rFonts w:asciiTheme="majorBidi" w:hAnsiTheme="majorBidi" w:cstheme="majorBidi"/>
          <w:i/>
          <w:iCs/>
          <w:sz w:val="30"/>
          <w:szCs w:val="30"/>
        </w:rPr>
        <w:t>14</w:t>
      </w:r>
      <w:r w:rsidR="00CE0A02" w:rsidRPr="00DE155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3464CA" w:rsidRPr="00DE1558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ตามลำดับ)</w:t>
      </w:r>
    </w:p>
    <w:p w14:paraId="3A0CAE0B" w14:textId="77777777" w:rsidR="00CE0A02" w:rsidRDefault="00CE0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895B73B" w14:textId="2A989158" w:rsidR="00E67CF0" w:rsidRPr="00161E24" w:rsidRDefault="002C1DE2" w:rsidP="00116029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 w:rsidR="00DC5168" w:rsidRPr="00161E24">
        <w:rPr>
          <w:rFonts w:asciiTheme="majorBidi" w:hAnsiTheme="majorBidi" w:cstheme="majorBidi"/>
          <w:sz w:val="30"/>
          <w:szCs w:val="30"/>
          <w:u w:val="none"/>
          <w:cs/>
        </w:rPr>
        <w:t>สินทรัพย์ไม่มีตัวตน</w:t>
      </w:r>
    </w:p>
    <w:p w14:paraId="32A33B09" w14:textId="77777777" w:rsidR="00ED2D34" w:rsidRPr="0071728C" w:rsidRDefault="00ED2D34" w:rsidP="0071728C">
      <w:pPr>
        <w:tabs>
          <w:tab w:val="clear" w:pos="227"/>
          <w:tab w:val="clear" w:pos="454"/>
          <w:tab w:val="clear" w:pos="680"/>
          <w:tab w:val="left" w:pos="531"/>
        </w:tabs>
        <w:spacing w:line="240" w:lineRule="auto"/>
        <w:rPr>
          <w:rFonts w:asciiTheme="majorBidi" w:hAnsiTheme="majorBidi" w:cstheme="majorBidi"/>
          <w:sz w:val="10"/>
          <w:szCs w:val="1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5"/>
        <w:gridCol w:w="1353"/>
        <w:gridCol w:w="266"/>
        <w:gridCol w:w="898"/>
        <w:gridCol w:w="545"/>
        <w:gridCol w:w="237"/>
        <w:gridCol w:w="6"/>
        <w:gridCol w:w="1287"/>
        <w:gridCol w:w="83"/>
      </w:tblGrid>
      <w:tr w:rsidR="00421AA9" w:rsidRPr="0071728C" w14:paraId="1D5F80EA" w14:textId="77777777" w:rsidTr="001B13C4">
        <w:trPr>
          <w:gridAfter w:val="1"/>
          <w:wAfter w:w="46" w:type="pct"/>
        </w:trPr>
        <w:tc>
          <w:tcPr>
            <w:tcW w:w="2454" w:type="pct"/>
          </w:tcPr>
          <w:p w14:paraId="3B1C91A0" w14:textId="77777777" w:rsidR="006161EB" w:rsidRPr="0071728C" w:rsidRDefault="006161EB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01" w:type="pct"/>
            <w:gridSpan w:val="7"/>
          </w:tcPr>
          <w:p w14:paraId="520B7A4B" w14:textId="77777777" w:rsidR="006161EB" w:rsidRPr="0071728C" w:rsidRDefault="006161EB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172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0206F" w:rsidRPr="0071728C" w14:paraId="721BF328" w14:textId="77777777" w:rsidTr="001B13C4">
        <w:trPr>
          <w:gridAfter w:val="1"/>
          <w:wAfter w:w="46" w:type="pct"/>
        </w:trPr>
        <w:tc>
          <w:tcPr>
            <w:tcW w:w="2454" w:type="pct"/>
          </w:tcPr>
          <w:p w14:paraId="73E15989" w14:textId="77777777" w:rsidR="00C41651" w:rsidRPr="0071728C" w:rsidRDefault="00C41651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37" w:type="pct"/>
          </w:tcPr>
          <w:p w14:paraId="2734D661" w14:textId="77777777" w:rsidR="00C41651" w:rsidRPr="0071728C" w:rsidRDefault="00C41651" w:rsidP="00CE0A02">
            <w:pPr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" w:type="pct"/>
          </w:tcPr>
          <w:p w14:paraId="31111996" w14:textId="77777777" w:rsidR="00C41651" w:rsidRPr="0071728C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pct"/>
            <w:gridSpan w:val="2"/>
          </w:tcPr>
          <w:p w14:paraId="780F5ADE" w14:textId="77777777" w:rsidR="00C41651" w:rsidRPr="0071728C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ค่าสิทธิ์ </w:t>
            </w:r>
          </w:p>
        </w:tc>
        <w:tc>
          <w:tcPr>
            <w:tcW w:w="132" w:type="pct"/>
            <w:gridSpan w:val="2"/>
          </w:tcPr>
          <w:p w14:paraId="001DEC84" w14:textId="77777777" w:rsidR="00C41651" w:rsidRPr="0071728C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9" w:type="pct"/>
          </w:tcPr>
          <w:p w14:paraId="146E9A23" w14:textId="77777777" w:rsidR="00C41651" w:rsidRPr="0071728C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0206F" w:rsidRPr="0071728C" w14:paraId="5E998FCB" w14:textId="77777777" w:rsidTr="001B13C4">
        <w:trPr>
          <w:gridAfter w:val="1"/>
          <w:wAfter w:w="46" w:type="pct"/>
        </w:trPr>
        <w:tc>
          <w:tcPr>
            <w:tcW w:w="2454" w:type="pct"/>
          </w:tcPr>
          <w:p w14:paraId="354C2BA4" w14:textId="77777777" w:rsidR="00C41651" w:rsidRPr="0071728C" w:rsidRDefault="00C41651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37" w:type="pct"/>
          </w:tcPr>
          <w:p w14:paraId="46330406" w14:textId="77777777" w:rsidR="00C41651" w:rsidRPr="0071728C" w:rsidRDefault="00C41651" w:rsidP="00CE0A02">
            <w:pPr>
              <w:spacing w:line="240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5" w:type="pct"/>
          </w:tcPr>
          <w:p w14:paraId="2E2E4507" w14:textId="77777777" w:rsidR="00C41651" w:rsidRPr="0071728C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pct"/>
            <w:gridSpan w:val="2"/>
          </w:tcPr>
          <w:p w14:paraId="401AF822" w14:textId="77777777" w:rsidR="00C41651" w:rsidRPr="0071728C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  <w:cs/>
              </w:rPr>
              <w:t>ค่าสิทธิบัตร</w:t>
            </w:r>
          </w:p>
        </w:tc>
        <w:tc>
          <w:tcPr>
            <w:tcW w:w="132" w:type="pct"/>
            <w:gridSpan w:val="2"/>
          </w:tcPr>
          <w:p w14:paraId="65ADFAFA" w14:textId="77777777" w:rsidR="00C41651" w:rsidRPr="0071728C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9" w:type="pct"/>
          </w:tcPr>
          <w:p w14:paraId="5F691D65" w14:textId="77777777" w:rsidR="00C41651" w:rsidRPr="0071728C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0206F" w:rsidRPr="0071728C" w14:paraId="25D74BF1" w14:textId="77777777" w:rsidTr="001B13C4">
        <w:trPr>
          <w:gridAfter w:val="1"/>
          <w:wAfter w:w="46" w:type="pct"/>
        </w:trPr>
        <w:tc>
          <w:tcPr>
            <w:tcW w:w="2454" w:type="pct"/>
          </w:tcPr>
          <w:p w14:paraId="5E95C975" w14:textId="77777777" w:rsidR="00C41651" w:rsidRPr="0071728C" w:rsidRDefault="00C41651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37" w:type="pct"/>
          </w:tcPr>
          <w:p w14:paraId="335E7C79" w14:textId="77777777" w:rsidR="00C41651" w:rsidRPr="0071728C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  <w:cs/>
              </w:rPr>
              <w:t>ค่าลิขสิทธิ์</w:t>
            </w:r>
          </w:p>
        </w:tc>
        <w:tc>
          <w:tcPr>
            <w:tcW w:w="145" w:type="pct"/>
          </w:tcPr>
          <w:p w14:paraId="4ADA082C" w14:textId="77777777" w:rsidR="00C41651" w:rsidRPr="0071728C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pct"/>
            <w:gridSpan w:val="2"/>
          </w:tcPr>
          <w:p w14:paraId="29784E23" w14:textId="1C1ECC01" w:rsidR="00C41651" w:rsidRPr="0071728C" w:rsidRDefault="005C289D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  <w:cs/>
              </w:rPr>
              <w:t>และ</w:t>
            </w:r>
            <w:r w:rsidR="00C41651" w:rsidRPr="0071728C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เครื่องหมาย</w:t>
            </w:r>
          </w:p>
        </w:tc>
        <w:tc>
          <w:tcPr>
            <w:tcW w:w="132" w:type="pct"/>
            <w:gridSpan w:val="2"/>
          </w:tcPr>
          <w:p w14:paraId="075A5981" w14:textId="77777777" w:rsidR="00C41651" w:rsidRPr="0071728C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9" w:type="pct"/>
          </w:tcPr>
          <w:p w14:paraId="49964B65" w14:textId="77777777" w:rsidR="00C41651" w:rsidRPr="0071728C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0206F" w:rsidRPr="0071728C" w14:paraId="2AB0C0F0" w14:textId="77777777" w:rsidTr="001B13C4">
        <w:trPr>
          <w:gridAfter w:val="1"/>
          <w:wAfter w:w="46" w:type="pct"/>
        </w:trPr>
        <w:tc>
          <w:tcPr>
            <w:tcW w:w="2454" w:type="pct"/>
          </w:tcPr>
          <w:p w14:paraId="4F8925C1" w14:textId="77777777" w:rsidR="00C41651" w:rsidRPr="0071728C" w:rsidRDefault="00C41651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737" w:type="pct"/>
          </w:tcPr>
          <w:p w14:paraId="5B7A48B5" w14:textId="77777777" w:rsidR="00C41651" w:rsidRPr="0071728C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  <w:cs/>
              </w:rPr>
              <w:t>ซอฟต์แวร์</w:t>
            </w:r>
          </w:p>
        </w:tc>
        <w:tc>
          <w:tcPr>
            <w:tcW w:w="145" w:type="pct"/>
          </w:tcPr>
          <w:p w14:paraId="7D4441A9" w14:textId="77777777" w:rsidR="00C41651" w:rsidRPr="0071728C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pct"/>
            <w:gridSpan w:val="2"/>
          </w:tcPr>
          <w:p w14:paraId="3E97DE8A" w14:textId="77777777" w:rsidR="00C41651" w:rsidRPr="0071728C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  <w:cs/>
              </w:rPr>
              <w:t>การค้า</w:t>
            </w:r>
          </w:p>
        </w:tc>
        <w:tc>
          <w:tcPr>
            <w:tcW w:w="132" w:type="pct"/>
            <w:gridSpan w:val="2"/>
          </w:tcPr>
          <w:p w14:paraId="63412E92" w14:textId="77777777" w:rsidR="00C41651" w:rsidRPr="0071728C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99" w:type="pct"/>
          </w:tcPr>
          <w:p w14:paraId="5CFB2B16" w14:textId="77777777" w:rsidR="00C41651" w:rsidRPr="0071728C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421AA9" w:rsidRPr="0071728C" w14:paraId="12B29272" w14:textId="77777777" w:rsidTr="001B13C4">
        <w:trPr>
          <w:gridAfter w:val="1"/>
          <w:wAfter w:w="46" w:type="pct"/>
        </w:trPr>
        <w:tc>
          <w:tcPr>
            <w:tcW w:w="2454" w:type="pct"/>
          </w:tcPr>
          <w:p w14:paraId="3E4AF468" w14:textId="1BF913BD" w:rsidR="00C41651" w:rsidRPr="0071728C" w:rsidRDefault="00C41651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01" w:type="pct"/>
            <w:gridSpan w:val="7"/>
          </w:tcPr>
          <w:p w14:paraId="1A6E40A4" w14:textId="50D15961" w:rsidR="00C41651" w:rsidRPr="0071728C" w:rsidRDefault="00C41651" w:rsidP="001810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(ล้านบาท)</w:t>
            </w:r>
          </w:p>
        </w:tc>
      </w:tr>
      <w:tr w:rsidR="00A0206F" w:rsidRPr="0071728C" w14:paraId="375B30E0" w14:textId="77777777" w:rsidTr="001B13C4">
        <w:trPr>
          <w:gridAfter w:val="1"/>
          <w:wAfter w:w="46" w:type="pct"/>
          <w:trHeight w:val="288"/>
        </w:trPr>
        <w:tc>
          <w:tcPr>
            <w:tcW w:w="2454" w:type="pct"/>
          </w:tcPr>
          <w:p w14:paraId="167E5A3B" w14:textId="00CB1599" w:rsidR="00C41651" w:rsidRPr="0071728C" w:rsidRDefault="00C41651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1728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737" w:type="pct"/>
          </w:tcPr>
          <w:p w14:paraId="08585736" w14:textId="77777777" w:rsidR="00C41651" w:rsidRPr="0071728C" w:rsidRDefault="00C41651" w:rsidP="00CE0A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40167AEC" w14:textId="77777777" w:rsidR="00C41651" w:rsidRPr="0071728C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pct"/>
            <w:gridSpan w:val="2"/>
          </w:tcPr>
          <w:p w14:paraId="39769470" w14:textId="77777777" w:rsidR="00C41651" w:rsidRPr="0071728C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" w:type="pct"/>
          </w:tcPr>
          <w:p w14:paraId="15296B53" w14:textId="77777777" w:rsidR="00C41651" w:rsidRPr="0071728C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" w:type="pct"/>
            <w:gridSpan w:val="2"/>
          </w:tcPr>
          <w:p w14:paraId="7107126F" w14:textId="77777777" w:rsidR="00C41651" w:rsidRPr="0071728C" w:rsidRDefault="00C41651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B5A3D" w:rsidRPr="0071728C" w14:paraId="4AECD998" w14:textId="77777777" w:rsidTr="001B13C4">
        <w:trPr>
          <w:gridAfter w:val="1"/>
          <w:wAfter w:w="46" w:type="pct"/>
        </w:trPr>
        <w:tc>
          <w:tcPr>
            <w:tcW w:w="2454" w:type="pct"/>
          </w:tcPr>
          <w:p w14:paraId="104CDC64" w14:textId="625A407C" w:rsidR="00FB5A3D" w:rsidRPr="0071728C" w:rsidRDefault="00FB5A3D" w:rsidP="00FB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71728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7172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71728C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737" w:type="pct"/>
          </w:tcPr>
          <w:p w14:paraId="6FAF997A" w14:textId="4BCB5104" w:rsidR="00FB5A3D" w:rsidRPr="0071728C" w:rsidRDefault="00FB5A3D" w:rsidP="00720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</w:rPr>
              <w:t>1,827</w:t>
            </w:r>
          </w:p>
        </w:tc>
        <w:tc>
          <w:tcPr>
            <w:tcW w:w="145" w:type="pct"/>
          </w:tcPr>
          <w:p w14:paraId="3E9FE384" w14:textId="77777777" w:rsidR="00FB5A3D" w:rsidRPr="0071728C" w:rsidRDefault="00FB5A3D" w:rsidP="00FB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pct"/>
            <w:gridSpan w:val="2"/>
          </w:tcPr>
          <w:p w14:paraId="16E82515" w14:textId="799F18DF" w:rsidR="00FB5A3D" w:rsidRPr="0071728C" w:rsidRDefault="00FB5A3D" w:rsidP="00FB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</w:rPr>
              <w:t>55</w:t>
            </w:r>
          </w:p>
        </w:tc>
        <w:tc>
          <w:tcPr>
            <w:tcW w:w="129" w:type="pct"/>
          </w:tcPr>
          <w:p w14:paraId="62E36035" w14:textId="77777777" w:rsidR="00FB5A3D" w:rsidRPr="0071728C" w:rsidRDefault="00FB5A3D" w:rsidP="00FB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" w:type="pct"/>
            <w:gridSpan w:val="2"/>
          </w:tcPr>
          <w:p w14:paraId="7BB431F1" w14:textId="3AF41574" w:rsidR="00FB5A3D" w:rsidRPr="0071728C" w:rsidRDefault="00FB5A3D" w:rsidP="00FB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</w:rPr>
              <w:t>1,882</w:t>
            </w:r>
          </w:p>
        </w:tc>
      </w:tr>
      <w:tr w:rsidR="00F94E42" w:rsidRPr="0071728C" w14:paraId="2786BDD8" w14:textId="77777777" w:rsidTr="001B13C4">
        <w:trPr>
          <w:gridAfter w:val="1"/>
          <w:wAfter w:w="46" w:type="pct"/>
          <w:trHeight w:val="63"/>
        </w:trPr>
        <w:tc>
          <w:tcPr>
            <w:tcW w:w="2454" w:type="pct"/>
          </w:tcPr>
          <w:p w14:paraId="465BE2E7" w14:textId="77777777" w:rsidR="00F94E42" w:rsidRPr="0071728C" w:rsidRDefault="00F94E42" w:rsidP="006A66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4"/>
                <w:szCs w:val="4"/>
                <w:cs/>
              </w:rPr>
            </w:pPr>
          </w:p>
        </w:tc>
        <w:tc>
          <w:tcPr>
            <w:tcW w:w="737" w:type="pct"/>
          </w:tcPr>
          <w:p w14:paraId="4E1C8F49" w14:textId="77777777" w:rsidR="00F94E42" w:rsidRPr="0071728C" w:rsidRDefault="00F94E42" w:rsidP="00A53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i/>
                <w:iCs/>
                <w:sz w:val="4"/>
                <w:szCs w:val="4"/>
              </w:rPr>
            </w:pPr>
          </w:p>
        </w:tc>
        <w:tc>
          <w:tcPr>
            <w:tcW w:w="145" w:type="pct"/>
          </w:tcPr>
          <w:p w14:paraId="38B1B56B" w14:textId="77777777" w:rsidR="00F94E42" w:rsidRPr="0071728C" w:rsidRDefault="00F94E42" w:rsidP="006A6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4"/>
                <w:szCs w:val="4"/>
              </w:rPr>
            </w:pPr>
          </w:p>
        </w:tc>
        <w:tc>
          <w:tcPr>
            <w:tcW w:w="786" w:type="pct"/>
            <w:gridSpan w:val="2"/>
          </w:tcPr>
          <w:p w14:paraId="148991CE" w14:textId="77777777" w:rsidR="00F94E42" w:rsidRPr="0071728C" w:rsidRDefault="00F94E42" w:rsidP="006A6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i/>
                <w:iCs/>
                <w:sz w:val="4"/>
                <w:szCs w:val="4"/>
              </w:rPr>
            </w:pPr>
          </w:p>
        </w:tc>
        <w:tc>
          <w:tcPr>
            <w:tcW w:w="129" w:type="pct"/>
          </w:tcPr>
          <w:p w14:paraId="7CAB4DB2" w14:textId="77777777" w:rsidR="00F94E42" w:rsidRPr="0071728C" w:rsidRDefault="00F94E42" w:rsidP="006A6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b/>
                <w:bCs/>
                <w:i/>
                <w:iCs/>
                <w:sz w:val="4"/>
                <w:szCs w:val="4"/>
              </w:rPr>
            </w:pPr>
          </w:p>
        </w:tc>
        <w:tc>
          <w:tcPr>
            <w:tcW w:w="703" w:type="pct"/>
            <w:gridSpan w:val="2"/>
          </w:tcPr>
          <w:p w14:paraId="52D098E7" w14:textId="77777777" w:rsidR="00F94E42" w:rsidRPr="0071728C" w:rsidRDefault="00F94E42" w:rsidP="006A66D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i/>
                <w:iCs/>
                <w:sz w:val="4"/>
                <w:szCs w:val="4"/>
              </w:rPr>
            </w:pPr>
          </w:p>
        </w:tc>
      </w:tr>
      <w:tr w:rsidR="00FB5A3D" w:rsidRPr="0071728C" w14:paraId="197EE7C5" w14:textId="77777777" w:rsidTr="001B13C4">
        <w:trPr>
          <w:gridAfter w:val="1"/>
          <w:wAfter w:w="46" w:type="pct"/>
        </w:trPr>
        <w:tc>
          <w:tcPr>
            <w:tcW w:w="2454" w:type="pct"/>
          </w:tcPr>
          <w:p w14:paraId="76DBD2A9" w14:textId="77777777" w:rsidR="00FB5A3D" w:rsidRPr="0071728C" w:rsidRDefault="00FB5A3D" w:rsidP="00FB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37" w:type="pct"/>
          </w:tcPr>
          <w:p w14:paraId="6A2D8A57" w14:textId="01B96F85" w:rsidR="00FB5A3D" w:rsidRPr="0071728C" w:rsidRDefault="00FB5A3D" w:rsidP="00A53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240" w:lineRule="auto"/>
              <w:ind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 w:hint="cs"/>
                <w:sz w:val="26"/>
                <w:szCs w:val="26"/>
                <w:cs/>
              </w:rPr>
              <w:t>64</w:t>
            </w:r>
          </w:p>
        </w:tc>
        <w:tc>
          <w:tcPr>
            <w:tcW w:w="145" w:type="pct"/>
          </w:tcPr>
          <w:p w14:paraId="702109A3" w14:textId="77777777" w:rsidR="00FB5A3D" w:rsidRPr="0071728C" w:rsidRDefault="00FB5A3D" w:rsidP="00FB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pct"/>
            <w:gridSpan w:val="2"/>
          </w:tcPr>
          <w:p w14:paraId="3E7BB0D8" w14:textId="61B5F310" w:rsidR="00FB5A3D" w:rsidRPr="0071728C" w:rsidRDefault="00FB5A3D" w:rsidP="00B2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" w:type="pct"/>
          </w:tcPr>
          <w:p w14:paraId="2A3C2769" w14:textId="77777777" w:rsidR="00FB5A3D" w:rsidRPr="0071728C" w:rsidRDefault="00FB5A3D" w:rsidP="00FB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" w:type="pct"/>
            <w:gridSpan w:val="2"/>
          </w:tcPr>
          <w:p w14:paraId="6E60FAB5" w14:textId="101DDA5F" w:rsidR="00FB5A3D" w:rsidRPr="0071728C" w:rsidRDefault="00FB5A3D" w:rsidP="00FB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 w:hint="cs"/>
                <w:sz w:val="26"/>
                <w:szCs w:val="26"/>
                <w:cs/>
              </w:rPr>
              <w:t>64</w:t>
            </w:r>
          </w:p>
        </w:tc>
      </w:tr>
      <w:tr w:rsidR="00FB5A3D" w:rsidRPr="0071728C" w14:paraId="7DF51097" w14:textId="77777777" w:rsidTr="001B13C4">
        <w:trPr>
          <w:gridAfter w:val="1"/>
          <w:wAfter w:w="46" w:type="pct"/>
        </w:trPr>
        <w:tc>
          <w:tcPr>
            <w:tcW w:w="2454" w:type="pct"/>
          </w:tcPr>
          <w:p w14:paraId="4ED7147A" w14:textId="7FD5E429" w:rsidR="00FB5A3D" w:rsidRPr="0071728C" w:rsidRDefault="00FB5A3D" w:rsidP="00FB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28C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737" w:type="pct"/>
          </w:tcPr>
          <w:p w14:paraId="2C396A95" w14:textId="644F33D2" w:rsidR="00FB5A3D" w:rsidRPr="0071728C" w:rsidRDefault="00FB5A3D" w:rsidP="00A53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 w:hint="cs"/>
                <w:sz w:val="26"/>
                <w:szCs w:val="26"/>
                <w:cs/>
              </w:rPr>
              <w:t>18</w:t>
            </w:r>
          </w:p>
        </w:tc>
        <w:tc>
          <w:tcPr>
            <w:tcW w:w="145" w:type="pct"/>
          </w:tcPr>
          <w:p w14:paraId="31BA9CF0" w14:textId="77777777" w:rsidR="00FB5A3D" w:rsidRPr="0071728C" w:rsidRDefault="00FB5A3D" w:rsidP="00FB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pct"/>
            <w:gridSpan w:val="2"/>
          </w:tcPr>
          <w:p w14:paraId="5F236F9D" w14:textId="4D83D9CD" w:rsidR="00FB5A3D" w:rsidRPr="0071728C" w:rsidRDefault="00FB5A3D" w:rsidP="00FB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1728C">
              <w:rPr>
                <w:rFonts w:asciiTheme="majorBidi" w:hAnsiTheme="majorBidi" w:cstheme="majorBidi" w:hint="cs"/>
                <w:sz w:val="26"/>
                <w:szCs w:val="26"/>
                <w:cs/>
              </w:rPr>
              <w:t>4</w:t>
            </w:r>
            <w:r w:rsidRPr="0071728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29" w:type="pct"/>
          </w:tcPr>
          <w:p w14:paraId="6D7DBE5D" w14:textId="77777777" w:rsidR="00FB5A3D" w:rsidRPr="0071728C" w:rsidRDefault="00FB5A3D" w:rsidP="00AB1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" w:type="pct"/>
            <w:gridSpan w:val="2"/>
          </w:tcPr>
          <w:p w14:paraId="0BFCD7F2" w14:textId="5647777F" w:rsidR="00FB5A3D" w:rsidRPr="0071728C" w:rsidRDefault="00FB5A3D" w:rsidP="00FB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 w:hint="cs"/>
                <w:sz w:val="26"/>
                <w:szCs w:val="26"/>
                <w:cs/>
              </w:rPr>
              <w:t>14</w:t>
            </w:r>
          </w:p>
        </w:tc>
      </w:tr>
      <w:tr w:rsidR="00FB5A3D" w:rsidRPr="0071728C" w14:paraId="328DBA91" w14:textId="77777777" w:rsidTr="001B13C4">
        <w:trPr>
          <w:gridAfter w:val="1"/>
          <w:wAfter w:w="46" w:type="pct"/>
        </w:trPr>
        <w:tc>
          <w:tcPr>
            <w:tcW w:w="2454" w:type="pct"/>
          </w:tcPr>
          <w:p w14:paraId="5621BECE" w14:textId="5AC7407F" w:rsidR="00FB5A3D" w:rsidRPr="0071728C" w:rsidRDefault="00FB5A3D" w:rsidP="00FB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28C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737" w:type="pct"/>
          </w:tcPr>
          <w:p w14:paraId="67A1D646" w14:textId="29022EA4" w:rsidR="00FB5A3D" w:rsidRPr="0071728C" w:rsidRDefault="00FB5A3D" w:rsidP="00A53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45" w:type="pct"/>
          </w:tcPr>
          <w:p w14:paraId="46A63BC8" w14:textId="77777777" w:rsidR="00FB5A3D" w:rsidRPr="0071728C" w:rsidRDefault="00FB5A3D" w:rsidP="00FB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pct"/>
            <w:gridSpan w:val="2"/>
          </w:tcPr>
          <w:p w14:paraId="72504743" w14:textId="53C40FA3" w:rsidR="00FB5A3D" w:rsidRPr="0071728C" w:rsidRDefault="00FB5A3D" w:rsidP="00B2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" w:type="pct"/>
          </w:tcPr>
          <w:p w14:paraId="0CCACCDB" w14:textId="77777777" w:rsidR="00FB5A3D" w:rsidRPr="0071728C" w:rsidRDefault="00FB5A3D" w:rsidP="00FB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" w:type="pct"/>
            <w:gridSpan w:val="2"/>
          </w:tcPr>
          <w:p w14:paraId="5B21963E" w14:textId="2398B3B0" w:rsidR="00FB5A3D" w:rsidRPr="0071728C" w:rsidRDefault="00FB5A3D" w:rsidP="00FB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</w:tr>
      <w:tr w:rsidR="00FB5A3D" w:rsidRPr="0071728C" w14:paraId="500D13B1" w14:textId="77777777" w:rsidTr="001B13C4">
        <w:trPr>
          <w:gridAfter w:val="1"/>
          <w:wAfter w:w="46" w:type="pct"/>
        </w:trPr>
        <w:tc>
          <w:tcPr>
            <w:tcW w:w="2454" w:type="pct"/>
          </w:tcPr>
          <w:p w14:paraId="7AEE9A96" w14:textId="032BCF2A" w:rsidR="00FB5A3D" w:rsidRPr="0071728C" w:rsidRDefault="00FB5A3D" w:rsidP="00FB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28C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737" w:type="pct"/>
          </w:tcPr>
          <w:p w14:paraId="2EAD55C5" w14:textId="083853C5" w:rsidR="00FB5A3D" w:rsidRPr="0071728C" w:rsidRDefault="00FB5A3D" w:rsidP="00A53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1728C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71728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45" w:type="pct"/>
          </w:tcPr>
          <w:p w14:paraId="4AC021FC" w14:textId="77777777" w:rsidR="00FB5A3D" w:rsidRPr="0071728C" w:rsidRDefault="00FB5A3D" w:rsidP="00FB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pct"/>
            <w:gridSpan w:val="2"/>
          </w:tcPr>
          <w:p w14:paraId="47E49BF6" w14:textId="33BD3EC8" w:rsidR="00FB5A3D" w:rsidRPr="0071728C" w:rsidRDefault="00FB5A3D" w:rsidP="00B2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" w:type="pct"/>
          </w:tcPr>
          <w:p w14:paraId="283FF6EC" w14:textId="77777777" w:rsidR="00FB5A3D" w:rsidRPr="0071728C" w:rsidRDefault="00FB5A3D" w:rsidP="00FB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" w:type="pct"/>
            <w:gridSpan w:val="2"/>
          </w:tcPr>
          <w:p w14:paraId="1D25D946" w14:textId="6CA05888" w:rsidR="00FB5A3D" w:rsidRPr="0071728C" w:rsidRDefault="00FB5A3D" w:rsidP="00FB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71728C">
              <w:rPr>
                <w:rFonts w:asciiTheme="majorBidi" w:hAnsiTheme="majorBidi" w:cstheme="majorBidi" w:hint="cs"/>
                <w:sz w:val="26"/>
                <w:szCs w:val="26"/>
                <w:cs/>
              </w:rPr>
              <w:t>2</w:t>
            </w:r>
            <w:r w:rsidRPr="0071728C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FB5A3D" w:rsidRPr="0071728C" w14:paraId="5907330B" w14:textId="77777777" w:rsidTr="00491B0E">
        <w:trPr>
          <w:gridAfter w:val="1"/>
          <w:wAfter w:w="46" w:type="pct"/>
        </w:trPr>
        <w:tc>
          <w:tcPr>
            <w:tcW w:w="2454" w:type="pct"/>
          </w:tcPr>
          <w:p w14:paraId="750AFB1C" w14:textId="706CDB3F" w:rsidR="00FB5A3D" w:rsidRPr="0071728C" w:rsidRDefault="00FB5A3D" w:rsidP="00FB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172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7172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172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  <w:r w:rsidRPr="007172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และ </w:t>
            </w:r>
            <w:r w:rsidRPr="007172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7172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7172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37" w:type="pct"/>
            <w:tcBorders>
              <w:top w:val="single" w:sz="4" w:space="0" w:color="auto"/>
            </w:tcBorders>
          </w:tcPr>
          <w:p w14:paraId="41505323" w14:textId="5B9A4A4A" w:rsidR="00FB5A3D" w:rsidRPr="0071728C" w:rsidRDefault="00FB5A3D" w:rsidP="00A53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1,90</w:t>
            </w:r>
            <w:r w:rsidRPr="0071728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5</w:t>
            </w:r>
          </w:p>
        </w:tc>
        <w:tc>
          <w:tcPr>
            <w:tcW w:w="145" w:type="pct"/>
          </w:tcPr>
          <w:p w14:paraId="41924A32" w14:textId="77777777" w:rsidR="00FB5A3D" w:rsidRPr="0071728C" w:rsidRDefault="00FB5A3D" w:rsidP="00FB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6" w:type="pct"/>
            <w:gridSpan w:val="2"/>
            <w:tcBorders>
              <w:top w:val="single" w:sz="4" w:space="0" w:color="auto"/>
            </w:tcBorders>
          </w:tcPr>
          <w:p w14:paraId="243529E5" w14:textId="0AC25A93" w:rsidR="00FB5A3D" w:rsidRPr="0071728C" w:rsidRDefault="00FB5A3D" w:rsidP="00FB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  <w:r w:rsidRPr="0071728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129" w:type="pct"/>
          </w:tcPr>
          <w:p w14:paraId="269505D8" w14:textId="77777777" w:rsidR="00FB5A3D" w:rsidRPr="0071728C" w:rsidRDefault="00FB5A3D" w:rsidP="00FB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</w:tcBorders>
          </w:tcPr>
          <w:p w14:paraId="61AA302E" w14:textId="31CF184B" w:rsidR="00FB5A3D" w:rsidRPr="0071728C" w:rsidRDefault="00FB5A3D" w:rsidP="00FB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1,956</w:t>
            </w:r>
          </w:p>
        </w:tc>
      </w:tr>
      <w:tr w:rsidR="00B2255D" w:rsidRPr="0071728C" w14:paraId="01802E7E" w14:textId="77777777" w:rsidTr="00491B0E">
        <w:trPr>
          <w:gridAfter w:val="1"/>
          <w:wAfter w:w="46" w:type="pct"/>
        </w:trPr>
        <w:tc>
          <w:tcPr>
            <w:tcW w:w="2454" w:type="pct"/>
          </w:tcPr>
          <w:p w14:paraId="39379565" w14:textId="77777777" w:rsidR="00B2255D" w:rsidRPr="0071728C" w:rsidRDefault="00B2255D" w:rsidP="00B2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ผลกระทบจากการปรับปรุงภาวะเงินเฟ้อรุนแรง</w:t>
            </w:r>
            <w:r w:rsidRPr="007172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</w:p>
          <w:p w14:paraId="69B94BB8" w14:textId="1D26DB2D" w:rsidR="00B2255D" w:rsidRPr="0071728C" w:rsidRDefault="00B2255D" w:rsidP="00B225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1728C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 xml:space="preserve">   </w:t>
            </w:r>
            <w:r w:rsidRPr="0071728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Pr="0071728C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ดูหมายเหตุข้อ</w:t>
            </w:r>
            <w:r w:rsidRPr="0071728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</w:t>
            </w:r>
            <w:r w:rsidR="00B23585" w:rsidRPr="0071728C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4</w:t>
            </w:r>
            <w:r w:rsidRPr="0071728C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737" w:type="pct"/>
          </w:tcPr>
          <w:p w14:paraId="47022922" w14:textId="77777777" w:rsidR="00B2255D" w:rsidRPr="0071728C" w:rsidRDefault="00B2255D" w:rsidP="00A53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49AD1C0" w14:textId="38F0D70B" w:rsidR="00B2255D" w:rsidRPr="0071728C" w:rsidRDefault="00B2255D" w:rsidP="00A53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45" w:type="pct"/>
          </w:tcPr>
          <w:p w14:paraId="426D688C" w14:textId="77777777" w:rsidR="00B2255D" w:rsidRPr="0071728C" w:rsidRDefault="00B2255D" w:rsidP="00FB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6" w:type="pct"/>
            <w:gridSpan w:val="2"/>
          </w:tcPr>
          <w:p w14:paraId="7C7C85AF" w14:textId="77777777" w:rsidR="00B2255D" w:rsidRPr="0071728C" w:rsidRDefault="00B2255D" w:rsidP="00FB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A50ACBB" w14:textId="50217BA4" w:rsidR="00B2255D" w:rsidRPr="0071728C" w:rsidRDefault="00B2255D" w:rsidP="00B2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" w:type="pct"/>
          </w:tcPr>
          <w:p w14:paraId="03FF7507" w14:textId="77777777" w:rsidR="00B2255D" w:rsidRPr="0071728C" w:rsidRDefault="00B2255D" w:rsidP="00FB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3" w:type="pct"/>
            <w:gridSpan w:val="2"/>
          </w:tcPr>
          <w:p w14:paraId="199D619B" w14:textId="77777777" w:rsidR="00B2255D" w:rsidRPr="0071728C" w:rsidRDefault="00B2255D" w:rsidP="00FB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A394104" w14:textId="70737D5E" w:rsidR="00B2255D" w:rsidRPr="0071728C" w:rsidRDefault="00B2255D" w:rsidP="00FB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122D2B" w:rsidRPr="0071728C" w14:paraId="03C45F34" w14:textId="77777777" w:rsidTr="001B13C4">
        <w:trPr>
          <w:gridAfter w:val="1"/>
          <w:wAfter w:w="46" w:type="pct"/>
        </w:trPr>
        <w:tc>
          <w:tcPr>
            <w:tcW w:w="2454" w:type="pct"/>
          </w:tcPr>
          <w:p w14:paraId="043E2124" w14:textId="77777777" w:rsidR="00122D2B" w:rsidRPr="0071728C" w:rsidRDefault="00122D2B" w:rsidP="00122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737" w:type="pct"/>
          </w:tcPr>
          <w:p w14:paraId="5E8A0405" w14:textId="04FCD0A9" w:rsidR="00122D2B" w:rsidRPr="0071728C" w:rsidRDefault="00122D2B" w:rsidP="00A53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533F99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5" w:type="pct"/>
          </w:tcPr>
          <w:p w14:paraId="6FC91884" w14:textId="77777777" w:rsidR="00122D2B" w:rsidRPr="0071728C" w:rsidRDefault="00122D2B" w:rsidP="00122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pct"/>
            <w:gridSpan w:val="2"/>
          </w:tcPr>
          <w:p w14:paraId="10BE84F4" w14:textId="4E41053D" w:rsidR="00122D2B" w:rsidRPr="0071728C" w:rsidRDefault="00122D2B" w:rsidP="00B2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" w:type="pct"/>
          </w:tcPr>
          <w:p w14:paraId="77FF4800" w14:textId="77777777" w:rsidR="00122D2B" w:rsidRPr="0071728C" w:rsidRDefault="00122D2B" w:rsidP="00122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" w:type="pct"/>
            <w:gridSpan w:val="2"/>
          </w:tcPr>
          <w:p w14:paraId="75F2EEE9" w14:textId="5F44BFE9" w:rsidR="00122D2B" w:rsidRPr="0071728C" w:rsidRDefault="00122D2B" w:rsidP="00122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</w:rPr>
              <w:t>7</w:t>
            </w:r>
            <w:r w:rsidR="00533F99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FB3926" w:rsidRPr="0071728C" w14:paraId="30E22352" w14:textId="77777777" w:rsidTr="001B13C4">
        <w:trPr>
          <w:gridAfter w:val="1"/>
          <w:wAfter w:w="46" w:type="pct"/>
        </w:trPr>
        <w:tc>
          <w:tcPr>
            <w:tcW w:w="2454" w:type="pct"/>
          </w:tcPr>
          <w:p w14:paraId="17ACD6CC" w14:textId="521537F0" w:rsidR="00FB3926" w:rsidRPr="0071728C" w:rsidRDefault="00FB3926" w:rsidP="00122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B3926">
              <w:rPr>
                <w:rFonts w:asciiTheme="majorBidi" w:hAnsiTheme="majorBidi" w:hint="cs"/>
                <w:sz w:val="26"/>
                <w:szCs w:val="26"/>
                <w:cs/>
              </w:rPr>
              <w:t>ได้มาจากการรวมธุรกิจ</w:t>
            </w:r>
          </w:p>
        </w:tc>
        <w:tc>
          <w:tcPr>
            <w:tcW w:w="737" w:type="pct"/>
          </w:tcPr>
          <w:p w14:paraId="5CB8FD84" w14:textId="65207D2D" w:rsidR="00FB3926" w:rsidRPr="0071728C" w:rsidRDefault="00A65817" w:rsidP="00A53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5" w:type="pct"/>
          </w:tcPr>
          <w:p w14:paraId="3FE28DA4" w14:textId="77777777" w:rsidR="00FB3926" w:rsidRPr="0071728C" w:rsidRDefault="00FB3926" w:rsidP="00122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pct"/>
            <w:gridSpan w:val="2"/>
          </w:tcPr>
          <w:p w14:paraId="71609A80" w14:textId="2A6F16C5" w:rsidR="00FB3926" w:rsidRPr="0071728C" w:rsidRDefault="00A65817" w:rsidP="00B2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" w:type="pct"/>
          </w:tcPr>
          <w:p w14:paraId="22141D1C" w14:textId="77777777" w:rsidR="00FB3926" w:rsidRPr="0071728C" w:rsidRDefault="00FB3926" w:rsidP="00122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" w:type="pct"/>
            <w:gridSpan w:val="2"/>
          </w:tcPr>
          <w:p w14:paraId="78AD7158" w14:textId="02C93ADE" w:rsidR="00FB3926" w:rsidRPr="0071728C" w:rsidRDefault="00A65817" w:rsidP="00122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</w:tr>
      <w:tr w:rsidR="00122D2B" w:rsidRPr="0071728C" w14:paraId="137E678A" w14:textId="77777777" w:rsidTr="001B13C4">
        <w:trPr>
          <w:gridAfter w:val="1"/>
          <w:wAfter w:w="46" w:type="pct"/>
        </w:trPr>
        <w:tc>
          <w:tcPr>
            <w:tcW w:w="2454" w:type="pct"/>
          </w:tcPr>
          <w:p w14:paraId="7A20AF93" w14:textId="40F6B2D6" w:rsidR="00122D2B" w:rsidRPr="0071728C" w:rsidRDefault="00122D2B" w:rsidP="00122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28C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737" w:type="pct"/>
          </w:tcPr>
          <w:p w14:paraId="52FC9C2D" w14:textId="5C2F21C2" w:rsidR="00122D2B" w:rsidRPr="0071728C" w:rsidRDefault="00122D2B" w:rsidP="00A53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45" w:type="pct"/>
          </w:tcPr>
          <w:p w14:paraId="40005B44" w14:textId="77777777" w:rsidR="00122D2B" w:rsidRPr="0071728C" w:rsidRDefault="00122D2B" w:rsidP="00122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pct"/>
            <w:gridSpan w:val="2"/>
          </w:tcPr>
          <w:p w14:paraId="68BA0F46" w14:textId="639E579C" w:rsidR="00122D2B" w:rsidRPr="0071728C" w:rsidRDefault="00122D2B" w:rsidP="00B2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" w:type="pct"/>
          </w:tcPr>
          <w:p w14:paraId="44E8ECE3" w14:textId="77777777" w:rsidR="00122D2B" w:rsidRPr="0071728C" w:rsidRDefault="00122D2B" w:rsidP="00122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" w:type="pct"/>
            <w:gridSpan w:val="2"/>
          </w:tcPr>
          <w:p w14:paraId="36D48EFE" w14:textId="7ACD785E" w:rsidR="00122D2B" w:rsidRPr="0071728C" w:rsidRDefault="00122D2B" w:rsidP="00122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</w:tr>
      <w:tr w:rsidR="00122D2B" w:rsidRPr="0071728C" w14:paraId="35FBDACB" w14:textId="77777777" w:rsidTr="001B13C4">
        <w:trPr>
          <w:gridAfter w:val="1"/>
          <w:wAfter w:w="46" w:type="pct"/>
        </w:trPr>
        <w:tc>
          <w:tcPr>
            <w:tcW w:w="2454" w:type="pct"/>
          </w:tcPr>
          <w:p w14:paraId="2E852562" w14:textId="68B463A4" w:rsidR="00122D2B" w:rsidRPr="0071728C" w:rsidRDefault="00122D2B" w:rsidP="00122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28C"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737" w:type="pct"/>
          </w:tcPr>
          <w:p w14:paraId="44F7E8AF" w14:textId="12DF92E6" w:rsidR="00122D2B" w:rsidRPr="0071728C" w:rsidRDefault="00122D2B" w:rsidP="00A53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45" w:type="pct"/>
          </w:tcPr>
          <w:p w14:paraId="75A6515F" w14:textId="77777777" w:rsidR="00122D2B" w:rsidRPr="0071728C" w:rsidRDefault="00122D2B" w:rsidP="00122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pct"/>
            <w:gridSpan w:val="2"/>
          </w:tcPr>
          <w:p w14:paraId="088C9483" w14:textId="4C93DAD5" w:rsidR="00122D2B" w:rsidRPr="0071728C" w:rsidRDefault="00122D2B" w:rsidP="00B2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" w:type="pct"/>
          </w:tcPr>
          <w:p w14:paraId="142A27C1" w14:textId="77777777" w:rsidR="00122D2B" w:rsidRPr="0071728C" w:rsidRDefault="00122D2B" w:rsidP="00122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" w:type="pct"/>
            <w:gridSpan w:val="2"/>
          </w:tcPr>
          <w:p w14:paraId="3043D980" w14:textId="378FA848" w:rsidR="00122D2B" w:rsidRPr="0071728C" w:rsidRDefault="00122D2B" w:rsidP="00122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122D2B" w:rsidRPr="0071728C" w14:paraId="4C5078B6" w14:textId="77777777" w:rsidTr="001B13C4">
        <w:trPr>
          <w:gridAfter w:val="1"/>
          <w:wAfter w:w="46" w:type="pct"/>
        </w:trPr>
        <w:tc>
          <w:tcPr>
            <w:tcW w:w="2454" w:type="pct"/>
          </w:tcPr>
          <w:p w14:paraId="1F84F96D" w14:textId="29B90B06" w:rsidR="00122D2B" w:rsidRPr="0071728C" w:rsidRDefault="00122D2B" w:rsidP="00122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 w:hint="cs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737" w:type="pct"/>
          </w:tcPr>
          <w:p w14:paraId="4B619287" w14:textId="4F905C4D" w:rsidR="00122D2B" w:rsidRPr="0071728C" w:rsidRDefault="00122D2B" w:rsidP="00A53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45" w:type="pct"/>
          </w:tcPr>
          <w:p w14:paraId="793F2D44" w14:textId="77777777" w:rsidR="00122D2B" w:rsidRPr="0071728C" w:rsidRDefault="00122D2B" w:rsidP="00122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pct"/>
            <w:gridSpan w:val="2"/>
          </w:tcPr>
          <w:p w14:paraId="07B87CF2" w14:textId="5F3EEB14" w:rsidR="00122D2B" w:rsidRPr="0071728C" w:rsidRDefault="00122D2B" w:rsidP="00B2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" w:type="pct"/>
          </w:tcPr>
          <w:p w14:paraId="4B9E117A" w14:textId="77777777" w:rsidR="00122D2B" w:rsidRPr="0071728C" w:rsidRDefault="00122D2B" w:rsidP="00122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" w:type="pct"/>
            <w:gridSpan w:val="2"/>
          </w:tcPr>
          <w:p w14:paraId="2A6052AD" w14:textId="1D37AEFF" w:rsidR="00122D2B" w:rsidRPr="0071728C" w:rsidRDefault="00122D2B" w:rsidP="00122D2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FB5A3D" w:rsidRPr="0071728C" w14:paraId="66C682E3" w14:textId="77777777" w:rsidTr="001B13C4">
        <w:trPr>
          <w:gridAfter w:val="1"/>
          <w:wAfter w:w="46" w:type="pct"/>
        </w:trPr>
        <w:tc>
          <w:tcPr>
            <w:tcW w:w="2454" w:type="pct"/>
          </w:tcPr>
          <w:p w14:paraId="4633AAFE" w14:textId="5012D971" w:rsidR="00FB5A3D" w:rsidRPr="0071728C" w:rsidRDefault="00FB5A3D" w:rsidP="00FB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172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7172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172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14:paraId="4733BA0D" w14:textId="201FEBAB" w:rsidR="00FB5A3D" w:rsidRPr="0071728C" w:rsidRDefault="009B1D19" w:rsidP="00A53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</w:t>
            </w:r>
            <w:r w:rsidR="00A658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09</w:t>
            </w:r>
          </w:p>
        </w:tc>
        <w:tc>
          <w:tcPr>
            <w:tcW w:w="145" w:type="pct"/>
          </w:tcPr>
          <w:p w14:paraId="26754E27" w14:textId="77777777" w:rsidR="00FB5A3D" w:rsidRPr="0071728C" w:rsidRDefault="00FB5A3D" w:rsidP="00FB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44084E" w14:textId="19723AA8" w:rsidR="00FB5A3D" w:rsidRPr="0071728C" w:rsidRDefault="00122D2B" w:rsidP="00FB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</w:t>
            </w:r>
          </w:p>
        </w:tc>
        <w:tc>
          <w:tcPr>
            <w:tcW w:w="129" w:type="pct"/>
          </w:tcPr>
          <w:p w14:paraId="35FF85E2" w14:textId="77777777" w:rsidR="00FB5A3D" w:rsidRPr="0071728C" w:rsidRDefault="00FB5A3D" w:rsidP="00FB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C67D796" w14:textId="47DC1EA6" w:rsidR="00FB5A3D" w:rsidRPr="0071728C" w:rsidRDefault="00122D2B" w:rsidP="00FB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2,06</w:t>
            </w:r>
            <w:r w:rsidR="00A6581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</w:tr>
      <w:tr w:rsidR="00FB5A3D" w:rsidRPr="0071728C" w14:paraId="739E8121" w14:textId="77777777" w:rsidTr="001B13C4">
        <w:trPr>
          <w:gridAfter w:val="1"/>
          <w:wAfter w:w="46" w:type="pct"/>
        </w:trPr>
        <w:tc>
          <w:tcPr>
            <w:tcW w:w="2454" w:type="pct"/>
          </w:tcPr>
          <w:p w14:paraId="68981FCB" w14:textId="77777777" w:rsidR="00FB5A3D" w:rsidRPr="0071728C" w:rsidRDefault="00FB5A3D" w:rsidP="00FB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4"/>
                <w:szCs w:val="4"/>
                <w:cs/>
              </w:rPr>
            </w:pPr>
          </w:p>
        </w:tc>
        <w:tc>
          <w:tcPr>
            <w:tcW w:w="737" w:type="pct"/>
          </w:tcPr>
          <w:p w14:paraId="2F08AD14" w14:textId="77777777" w:rsidR="00FB5A3D" w:rsidRPr="0071728C" w:rsidRDefault="00FB5A3D" w:rsidP="00A5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4"/>
                <w:szCs w:val="4"/>
              </w:rPr>
            </w:pPr>
          </w:p>
        </w:tc>
        <w:tc>
          <w:tcPr>
            <w:tcW w:w="145" w:type="pct"/>
          </w:tcPr>
          <w:p w14:paraId="7AE4952E" w14:textId="77777777" w:rsidR="00FB5A3D" w:rsidRPr="0071728C" w:rsidRDefault="00FB5A3D" w:rsidP="00FB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4"/>
                <w:szCs w:val="4"/>
              </w:rPr>
            </w:pPr>
          </w:p>
        </w:tc>
        <w:tc>
          <w:tcPr>
            <w:tcW w:w="786" w:type="pct"/>
            <w:gridSpan w:val="2"/>
          </w:tcPr>
          <w:p w14:paraId="2E3BF967" w14:textId="77777777" w:rsidR="00FB5A3D" w:rsidRPr="0071728C" w:rsidRDefault="00FB5A3D" w:rsidP="00FB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i/>
                <w:iCs/>
                <w:sz w:val="4"/>
                <w:szCs w:val="4"/>
              </w:rPr>
            </w:pPr>
          </w:p>
        </w:tc>
        <w:tc>
          <w:tcPr>
            <w:tcW w:w="129" w:type="pct"/>
          </w:tcPr>
          <w:p w14:paraId="4DDBA947" w14:textId="77777777" w:rsidR="00FB5A3D" w:rsidRPr="0071728C" w:rsidRDefault="00FB5A3D" w:rsidP="00FB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b/>
                <w:bCs/>
                <w:i/>
                <w:iCs/>
                <w:sz w:val="4"/>
                <w:szCs w:val="4"/>
              </w:rPr>
            </w:pPr>
          </w:p>
        </w:tc>
        <w:tc>
          <w:tcPr>
            <w:tcW w:w="703" w:type="pct"/>
            <w:gridSpan w:val="2"/>
          </w:tcPr>
          <w:p w14:paraId="5509CA30" w14:textId="77777777" w:rsidR="00FB5A3D" w:rsidRPr="0071728C" w:rsidRDefault="00FB5A3D" w:rsidP="00FB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i/>
                <w:iCs/>
                <w:sz w:val="4"/>
                <w:szCs w:val="4"/>
              </w:rPr>
            </w:pPr>
          </w:p>
        </w:tc>
      </w:tr>
      <w:tr w:rsidR="00FB5A3D" w:rsidRPr="0071728C" w14:paraId="2BD28470" w14:textId="77777777" w:rsidTr="001B13C4">
        <w:trPr>
          <w:gridAfter w:val="1"/>
          <w:wAfter w:w="46" w:type="pct"/>
        </w:trPr>
        <w:tc>
          <w:tcPr>
            <w:tcW w:w="2454" w:type="pct"/>
          </w:tcPr>
          <w:p w14:paraId="104B347B" w14:textId="047982E3" w:rsidR="00FB5A3D" w:rsidRPr="0071728C" w:rsidRDefault="00FB5A3D" w:rsidP="00FB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1728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737" w:type="pct"/>
          </w:tcPr>
          <w:p w14:paraId="302914FF" w14:textId="77777777" w:rsidR="00FB5A3D" w:rsidRPr="0071728C" w:rsidRDefault="00FB5A3D" w:rsidP="00A5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" w:type="pct"/>
          </w:tcPr>
          <w:p w14:paraId="33174AF6" w14:textId="77777777" w:rsidR="00FB5A3D" w:rsidRPr="0071728C" w:rsidRDefault="00FB5A3D" w:rsidP="00FB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pct"/>
            <w:gridSpan w:val="2"/>
          </w:tcPr>
          <w:p w14:paraId="1FA38E6B" w14:textId="77777777" w:rsidR="00FB5A3D" w:rsidRPr="0071728C" w:rsidRDefault="00FB5A3D" w:rsidP="00FB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" w:type="pct"/>
          </w:tcPr>
          <w:p w14:paraId="609B6A8C" w14:textId="77777777" w:rsidR="00FB5A3D" w:rsidRPr="0071728C" w:rsidRDefault="00FB5A3D" w:rsidP="00FB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" w:type="pct"/>
            <w:gridSpan w:val="2"/>
          </w:tcPr>
          <w:p w14:paraId="4553683B" w14:textId="77777777" w:rsidR="00FB5A3D" w:rsidRPr="0071728C" w:rsidRDefault="00FB5A3D" w:rsidP="00FB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B5A3D" w:rsidRPr="0071728C" w14:paraId="04A4C762" w14:textId="77777777" w:rsidTr="001B13C4">
        <w:trPr>
          <w:gridAfter w:val="1"/>
          <w:wAfter w:w="46" w:type="pct"/>
        </w:trPr>
        <w:tc>
          <w:tcPr>
            <w:tcW w:w="2454" w:type="pct"/>
          </w:tcPr>
          <w:p w14:paraId="12C88749" w14:textId="133308AA" w:rsidR="00FB5A3D" w:rsidRPr="0071728C" w:rsidRDefault="00FB5A3D" w:rsidP="00FB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71728C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71728C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71728C">
              <w:rPr>
                <w:rFonts w:asciiTheme="majorBidi" w:hAnsiTheme="majorBidi" w:cstheme="majorBidi"/>
                <w:sz w:val="26"/>
                <w:szCs w:val="26"/>
              </w:rPr>
              <w:t>2566</w:t>
            </w:r>
          </w:p>
        </w:tc>
        <w:tc>
          <w:tcPr>
            <w:tcW w:w="737" w:type="pct"/>
          </w:tcPr>
          <w:p w14:paraId="31FABD15" w14:textId="1324C292" w:rsidR="00FB5A3D" w:rsidRPr="0071728C" w:rsidRDefault="00FB5A3D" w:rsidP="00A53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71728C">
              <w:rPr>
                <w:rFonts w:asciiTheme="majorBidi" w:hAnsiTheme="majorBidi" w:cstheme="majorBidi"/>
                <w:sz w:val="26"/>
                <w:szCs w:val="26"/>
              </w:rPr>
              <w:instrText xml:space="preserve"> =SUM(ABOVE) </w:instrText>
            </w:r>
            <w:r w:rsidRPr="0071728C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Pr="0071728C">
              <w:rPr>
                <w:rFonts w:asciiTheme="majorBidi" w:hAnsiTheme="majorBidi" w:cstheme="majorBidi"/>
                <w:sz w:val="26"/>
                <w:szCs w:val="26"/>
              </w:rPr>
              <w:t>982</w:t>
            </w:r>
            <w:r w:rsidRPr="0071728C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45" w:type="pct"/>
          </w:tcPr>
          <w:p w14:paraId="7B34A5FE" w14:textId="77777777" w:rsidR="00FB5A3D" w:rsidRPr="0071728C" w:rsidRDefault="00FB5A3D" w:rsidP="00FB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pct"/>
            <w:gridSpan w:val="2"/>
          </w:tcPr>
          <w:p w14:paraId="2DD0F989" w14:textId="03C9D817" w:rsidR="00FB5A3D" w:rsidRPr="0071728C" w:rsidRDefault="00FB5A3D" w:rsidP="00AB1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71728C">
              <w:rPr>
                <w:rFonts w:asciiTheme="majorBidi" w:hAnsiTheme="majorBidi" w:cstheme="majorBidi"/>
                <w:sz w:val="26"/>
                <w:szCs w:val="26"/>
              </w:rPr>
              <w:instrText xml:space="preserve"> =SUM(ABOVE) </w:instrText>
            </w:r>
            <w:r w:rsidRPr="0071728C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Pr="0071728C">
              <w:rPr>
                <w:rFonts w:asciiTheme="majorBidi" w:hAnsiTheme="majorBidi" w:cstheme="majorBidi"/>
                <w:noProof/>
                <w:sz w:val="26"/>
                <w:szCs w:val="26"/>
              </w:rPr>
              <w:t>54</w:t>
            </w:r>
            <w:r w:rsidRPr="0071728C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  <w:tc>
          <w:tcPr>
            <w:tcW w:w="129" w:type="pct"/>
          </w:tcPr>
          <w:p w14:paraId="4501C4C7" w14:textId="77777777" w:rsidR="00FB5A3D" w:rsidRPr="0071728C" w:rsidRDefault="00FB5A3D" w:rsidP="00FB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" w:type="pct"/>
            <w:gridSpan w:val="2"/>
          </w:tcPr>
          <w:p w14:paraId="6FE6CF1F" w14:textId="7DFEA914" w:rsidR="00FB5A3D" w:rsidRPr="0071728C" w:rsidRDefault="00FB5A3D" w:rsidP="00FB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</w:rPr>
              <w:fldChar w:fldCharType="begin"/>
            </w:r>
            <w:r w:rsidRPr="0071728C">
              <w:rPr>
                <w:rFonts w:asciiTheme="majorBidi" w:hAnsiTheme="majorBidi" w:cstheme="majorBidi"/>
                <w:sz w:val="26"/>
                <w:szCs w:val="26"/>
              </w:rPr>
              <w:instrText xml:space="preserve"> =SUM(ABOVE) </w:instrText>
            </w:r>
            <w:r w:rsidRPr="0071728C">
              <w:rPr>
                <w:rFonts w:asciiTheme="majorBidi" w:hAnsiTheme="majorBidi" w:cstheme="majorBidi"/>
                <w:sz w:val="26"/>
                <w:szCs w:val="26"/>
              </w:rPr>
              <w:fldChar w:fldCharType="separate"/>
            </w:r>
            <w:r w:rsidRPr="0071728C">
              <w:rPr>
                <w:rFonts w:asciiTheme="majorBidi" w:hAnsiTheme="majorBidi" w:cstheme="majorBidi"/>
                <w:noProof/>
                <w:sz w:val="26"/>
                <w:szCs w:val="26"/>
              </w:rPr>
              <w:t>1,036</w:t>
            </w:r>
            <w:r w:rsidRPr="0071728C">
              <w:rPr>
                <w:rFonts w:asciiTheme="majorBidi" w:hAnsiTheme="majorBidi" w:cstheme="majorBidi"/>
                <w:sz w:val="26"/>
                <w:szCs w:val="26"/>
              </w:rPr>
              <w:fldChar w:fldCharType="end"/>
            </w:r>
          </w:p>
        </w:tc>
      </w:tr>
      <w:tr w:rsidR="00FB5A3D" w:rsidRPr="0071728C" w14:paraId="1759241A" w14:textId="77777777" w:rsidTr="001B13C4">
        <w:trPr>
          <w:gridAfter w:val="1"/>
          <w:wAfter w:w="46" w:type="pct"/>
        </w:trPr>
        <w:tc>
          <w:tcPr>
            <w:tcW w:w="2454" w:type="pct"/>
          </w:tcPr>
          <w:p w14:paraId="14D7204D" w14:textId="77777777" w:rsidR="00FB5A3D" w:rsidRPr="0071728C" w:rsidRDefault="00FB5A3D" w:rsidP="00FB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737" w:type="pct"/>
          </w:tcPr>
          <w:p w14:paraId="1BFEE6D1" w14:textId="5B31E0D4" w:rsidR="00FB5A3D" w:rsidRPr="0071728C" w:rsidRDefault="00FB5A3D" w:rsidP="00A53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4858A1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45" w:type="pct"/>
          </w:tcPr>
          <w:p w14:paraId="1CE9A649" w14:textId="77777777" w:rsidR="00FB5A3D" w:rsidRPr="0071728C" w:rsidRDefault="00FB5A3D" w:rsidP="00FB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6" w:type="pct"/>
            <w:gridSpan w:val="2"/>
          </w:tcPr>
          <w:p w14:paraId="4A9D0780" w14:textId="19725EB6" w:rsidR="00FB5A3D" w:rsidRPr="0071728C" w:rsidRDefault="00FB5A3D" w:rsidP="00B2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" w:type="pct"/>
          </w:tcPr>
          <w:p w14:paraId="040817C7" w14:textId="77777777" w:rsidR="00FB5A3D" w:rsidRPr="0071728C" w:rsidRDefault="00FB5A3D" w:rsidP="00FB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3" w:type="pct"/>
            <w:gridSpan w:val="2"/>
          </w:tcPr>
          <w:p w14:paraId="4584EBDC" w14:textId="74F32ED3" w:rsidR="00FB5A3D" w:rsidRPr="0071728C" w:rsidRDefault="00FB5A3D" w:rsidP="00FB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</w:rPr>
              <w:t>172</w:t>
            </w:r>
          </w:p>
        </w:tc>
      </w:tr>
      <w:tr w:rsidR="00FB5A3D" w:rsidRPr="0071728C" w14:paraId="76723FBF" w14:textId="77777777" w:rsidTr="001B13C4">
        <w:trPr>
          <w:gridAfter w:val="1"/>
          <w:wAfter w:w="46" w:type="pct"/>
        </w:trPr>
        <w:tc>
          <w:tcPr>
            <w:tcW w:w="2454" w:type="pct"/>
          </w:tcPr>
          <w:p w14:paraId="51CAB05E" w14:textId="46193FA0" w:rsidR="00FB5A3D" w:rsidRPr="0071728C" w:rsidRDefault="00FB5A3D" w:rsidP="00FB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28C">
              <w:rPr>
                <w:rFonts w:asciiTheme="majorBidi" w:hAnsiTheme="majorBidi" w:cstheme="majorBidi" w:hint="cs"/>
                <w:sz w:val="26"/>
                <w:szCs w:val="26"/>
                <w:cs/>
              </w:rPr>
              <w:t>โอน</w:t>
            </w:r>
          </w:p>
        </w:tc>
        <w:tc>
          <w:tcPr>
            <w:tcW w:w="737" w:type="pct"/>
          </w:tcPr>
          <w:p w14:paraId="67DCE575" w14:textId="1E1D0930" w:rsidR="00FB5A3D" w:rsidRPr="0071728C" w:rsidRDefault="00FB5A3D" w:rsidP="00A53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5" w:type="pct"/>
          </w:tcPr>
          <w:p w14:paraId="205B9525" w14:textId="77777777" w:rsidR="00FB5A3D" w:rsidRPr="0071728C" w:rsidRDefault="00FB5A3D" w:rsidP="00FB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pct"/>
            <w:gridSpan w:val="2"/>
          </w:tcPr>
          <w:p w14:paraId="74756589" w14:textId="33958672" w:rsidR="00FB5A3D" w:rsidRPr="0071728C" w:rsidRDefault="00FB5A3D" w:rsidP="00AB1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</w:rPr>
              <w:t>(4)</w:t>
            </w:r>
          </w:p>
        </w:tc>
        <w:tc>
          <w:tcPr>
            <w:tcW w:w="129" w:type="pct"/>
          </w:tcPr>
          <w:p w14:paraId="59771244" w14:textId="77777777" w:rsidR="00FB5A3D" w:rsidRPr="0071728C" w:rsidRDefault="00FB5A3D" w:rsidP="00FB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" w:type="pct"/>
            <w:gridSpan w:val="2"/>
          </w:tcPr>
          <w:p w14:paraId="4804AD1E" w14:textId="41356148" w:rsidR="00FB5A3D" w:rsidRPr="0071728C" w:rsidRDefault="00FB5A3D" w:rsidP="00FB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FB5A3D" w:rsidRPr="0071728C" w14:paraId="2EB0B890" w14:textId="77777777" w:rsidTr="001B13C4">
        <w:trPr>
          <w:gridAfter w:val="1"/>
          <w:wAfter w:w="46" w:type="pct"/>
        </w:trPr>
        <w:tc>
          <w:tcPr>
            <w:tcW w:w="2454" w:type="pct"/>
          </w:tcPr>
          <w:p w14:paraId="59A33C96" w14:textId="37E1E292" w:rsidR="00FB5A3D" w:rsidRPr="0071728C" w:rsidRDefault="00FB5A3D" w:rsidP="00FB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737" w:type="pct"/>
          </w:tcPr>
          <w:p w14:paraId="66581C6F" w14:textId="6FBDC597" w:rsidR="00FB5A3D" w:rsidRPr="0071728C" w:rsidRDefault="00FB5A3D" w:rsidP="00A53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  <w:tc>
          <w:tcPr>
            <w:tcW w:w="145" w:type="pct"/>
          </w:tcPr>
          <w:p w14:paraId="5D47B546" w14:textId="77777777" w:rsidR="00FB5A3D" w:rsidRPr="0071728C" w:rsidRDefault="00FB5A3D" w:rsidP="00FB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pct"/>
            <w:gridSpan w:val="2"/>
          </w:tcPr>
          <w:p w14:paraId="23022E4D" w14:textId="5E5227CB" w:rsidR="00FB5A3D" w:rsidRPr="0071728C" w:rsidRDefault="00FB5A3D" w:rsidP="00B2255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" w:type="pct"/>
          </w:tcPr>
          <w:p w14:paraId="25B6FAB8" w14:textId="77777777" w:rsidR="00FB5A3D" w:rsidRPr="0071728C" w:rsidRDefault="00FB5A3D" w:rsidP="00FB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" w:type="pct"/>
            <w:gridSpan w:val="2"/>
          </w:tcPr>
          <w:p w14:paraId="77BD27E7" w14:textId="10CD6CFE" w:rsidR="00FB5A3D" w:rsidRPr="0071728C" w:rsidRDefault="00FB5A3D" w:rsidP="00FB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</w:rPr>
              <w:t>(2)</w:t>
            </w:r>
          </w:p>
        </w:tc>
      </w:tr>
      <w:tr w:rsidR="00FB5A3D" w:rsidRPr="0071728C" w14:paraId="53E5DFC9" w14:textId="77777777" w:rsidTr="00491B0E">
        <w:trPr>
          <w:gridAfter w:val="1"/>
          <w:wAfter w:w="46" w:type="pct"/>
          <w:trHeight w:val="62"/>
        </w:trPr>
        <w:tc>
          <w:tcPr>
            <w:tcW w:w="2454" w:type="pct"/>
          </w:tcPr>
          <w:p w14:paraId="18047927" w14:textId="39F6296C" w:rsidR="00FB5A3D" w:rsidRPr="0071728C" w:rsidRDefault="00FB5A3D" w:rsidP="00FB5A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172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7172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172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  <w:r w:rsidRPr="007172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และ </w:t>
            </w:r>
            <w:r w:rsidRPr="007172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7172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7172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37" w:type="pct"/>
            <w:tcBorders>
              <w:top w:val="single" w:sz="4" w:space="0" w:color="auto"/>
            </w:tcBorders>
          </w:tcPr>
          <w:p w14:paraId="7EA87CE5" w14:textId="74789186" w:rsidR="00FB5A3D" w:rsidRPr="0071728C" w:rsidRDefault="00FB5A3D" w:rsidP="00A53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1,156</w:t>
            </w:r>
          </w:p>
        </w:tc>
        <w:tc>
          <w:tcPr>
            <w:tcW w:w="145" w:type="pct"/>
          </w:tcPr>
          <w:p w14:paraId="20CC5215" w14:textId="77777777" w:rsidR="00FB5A3D" w:rsidRPr="0071728C" w:rsidRDefault="00FB5A3D" w:rsidP="00FB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6" w:type="pct"/>
            <w:gridSpan w:val="2"/>
            <w:tcBorders>
              <w:top w:val="single" w:sz="4" w:space="0" w:color="auto"/>
            </w:tcBorders>
          </w:tcPr>
          <w:p w14:paraId="5975B0E4" w14:textId="049E146B" w:rsidR="00FB5A3D" w:rsidRPr="0071728C" w:rsidRDefault="00FB5A3D" w:rsidP="00AB1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50</w:t>
            </w:r>
          </w:p>
        </w:tc>
        <w:tc>
          <w:tcPr>
            <w:tcW w:w="129" w:type="pct"/>
          </w:tcPr>
          <w:p w14:paraId="0F012871" w14:textId="77777777" w:rsidR="00FB5A3D" w:rsidRPr="0071728C" w:rsidRDefault="00FB5A3D" w:rsidP="00FB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</w:tcBorders>
          </w:tcPr>
          <w:p w14:paraId="3A7920A3" w14:textId="7A9EB921" w:rsidR="00FB5A3D" w:rsidRPr="0071728C" w:rsidRDefault="00FB5A3D" w:rsidP="00FB5A3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1,206</w:t>
            </w:r>
          </w:p>
        </w:tc>
      </w:tr>
      <w:tr w:rsidR="00974D37" w:rsidRPr="0071728C" w14:paraId="607A8227" w14:textId="77777777" w:rsidTr="00491B0E">
        <w:trPr>
          <w:gridAfter w:val="1"/>
          <w:wAfter w:w="46" w:type="pct"/>
          <w:trHeight w:val="62"/>
        </w:trPr>
        <w:tc>
          <w:tcPr>
            <w:tcW w:w="2454" w:type="pct"/>
          </w:tcPr>
          <w:p w14:paraId="338A4C46" w14:textId="77777777" w:rsidR="00974D37" w:rsidRPr="0071728C" w:rsidRDefault="00974D37" w:rsidP="0097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/>
                <w:sz w:val="26"/>
                <w:szCs w:val="26"/>
              </w:rPr>
            </w:pPr>
            <w:r w:rsidRPr="0071728C">
              <w:rPr>
                <w:rFonts w:asciiTheme="majorBidi" w:hAnsiTheme="majorBidi" w:hint="cs"/>
                <w:sz w:val="26"/>
                <w:szCs w:val="26"/>
                <w:cs/>
              </w:rPr>
              <w:t>ผลกระทบจากการปรับปรุงภาวะเงินเฟ้อรุนแรง</w:t>
            </w:r>
          </w:p>
          <w:p w14:paraId="2E7E724A" w14:textId="5B9CDA51" w:rsidR="00974D37" w:rsidRPr="0071728C" w:rsidRDefault="00974D37" w:rsidP="0097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1728C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 xml:space="preserve">   </w:t>
            </w:r>
            <w:r w:rsidRPr="0071728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(</w:t>
            </w:r>
            <w:r w:rsidRPr="0071728C">
              <w:rPr>
                <w:rFonts w:asciiTheme="majorBidi" w:hAnsiTheme="majorBidi" w:cstheme="majorBidi" w:hint="cs"/>
                <w:i/>
                <w:iCs/>
                <w:sz w:val="26"/>
                <w:szCs w:val="26"/>
                <w:cs/>
              </w:rPr>
              <w:t>ดูหมายเหตุข้อ</w:t>
            </w:r>
            <w:r w:rsidRPr="0071728C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 xml:space="preserve"> </w:t>
            </w:r>
            <w:r w:rsidRPr="0071728C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4)</w:t>
            </w:r>
          </w:p>
        </w:tc>
        <w:tc>
          <w:tcPr>
            <w:tcW w:w="737" w:type="pct"/>
            <w:vAlign w:val="bottom"/>
          </w:tcPr>
          <w:p w14:paraId="43F34015" w14:textId="2B703ACE" w:rsidR="00974D37" w:rsidRPr="000839C2" w:rsidRDefault="00974D37" w:rsidP="00A53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45" w:type="pct"/>
            <w:vAlign w:val="bottom"/>
          </w:tcPr>
          <w:p w14:paraId="65EE43D9" w14:textId="77777777" w:rsidR="00974D37" w:rsidRPr="0071728C" w:rsidRDefault="00974D37" w:rsidP="00974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6" w:type="pct"/>
            <w:gridSpan w:val="2"/>
            <w:vAlign w:val="bottom"/>
          </w:tcPr>
          <w:p w14:paraId="00ADD8AB" w14:textId="0B8CC176" w:rsidR="00974D37" w:rsidRPr="0071728C" w:rsidRDefault="00974D37" w:rsidP="00974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" w:type="pct"/>
            <w:vAlign w:val="bottom"/>
          </w:tcPr>
          <w:p w14:paraId="285DBCC3" w14:textId="77777777" w:rsidR="00974D37" w:rsidRPr="0071728C" w:rsidRDefault="00974D37" w:rsidP="00974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3" w:type="pct"/>
            <w:gridSpan w:val="2"/>
            <w:vAlign w:val="bottom"/>
          </w:tcPr>
          <w:p w14:paraId="2F1F57DD" w14:textId="31E6906E" w:rsidR="00974D37" w:rsidRPr="0071728C" w:rsidRDefault="00974D37" w:rsidP="00974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</w:tr>
      <w:tr w:rsidR="00974D37" w:rsidRPr="0071728C" w14:paraId="73A3AB22" w14:textId="77777777" w:rsidTr="001B13C4">
        <w:trPr>
          <w:gridAfter w:val="1"/>
          <w:wAfter w:w="46" w:type="pct"/>
        </w:trPr>
        <w:tc>
          <w:tcPr>
            <w:tcW w:w="2454" w:type="pct"/>
          </w:tcPr>
          <w:p w14:paraId="34C7024E" w14:textId="77777777" w:rsidR="00974D37" w:rsidRPr="0071728C" w:rsidRDefault="00974D37" w:rsidP="0097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  <w:cs/>
              </w:rPr>
              <w:t>ค่าตัดจำหน่ายสำหรับปี</w:t>
            </w:r>
          </w:p>
        </w:tc>
        <w:tc>
          <w:tcPr>
            <w:tcW w:w="737" w:type="pct"/>
          </w:tcPr>
          <w:p w14:paraId="51B02D79" w14:textId="38BECA12" w:rsidR="00974D37" w:rsidRPr="0071728C" w:rsidRDefault="00974D37" w:rsidP="00A53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0839C2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5" w:type="pct"/>
          </w:tcPr>
          <w:p w14:paraId="6ECD4B34" w14:textId="77777777" w:rsidR="00974D37" w:rsidRPr="0071728C" w:rsidRDefault="00974D37" w:rsidP="00974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6" w:type="pct"/>
            <w:gridSpan w:val="2"/>
          </w:tcPr>
          <w:p w14:paraId="54CAF856" w14:textId="7D6E495E" w:rsidR="00974D37" w:rsidRPr="0071728C" w:rsidRDefault="00974D37" w:rsidP="00AB1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29" w:type="pct"/>
          </w:tcPr>
          <w:p w14:paraId="5EB5C1CB" w14:textId="77777777" w:rsidR="00974D37" w:rsidRPr="0071728C" w:rsidRDefault="00974D37" w:rsidP="00974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3" w:type="pct"/>
            <w:gridSpan w:val="2"/>
          </w:tcPr>
          <w:p w14:paraId="7DD8723E" w14:textId="1643ACEE" w:rsidR="00974D37" w:rsidRPr="0071728C" w:rsidRDefault="00974D37" w:rsidP="00974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="00EA6AE3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</w:tr>
      <w:tr w:rsidR="00974D37" w:rsidRPr="0071728C" w14:paraId="114D80F0" w14:textId="77777777" w:rsidTr="001B13C4">
        <w:trPr>
          <w:gridAfter w:val="1"/>
          <w:wAfter w:w="46" w:type="pct"/>
        </w:trPr>
        <w:tc>
          <w:tcPr>
            <w:tcW w:w="2454" w:type="pct"/>
          </w:tcPr>
          <w:p w14:paraId="68E925DE" w14:textId="77777777" w:rsidR="00974D37" w:rsidRPr="0071728C" w:rsidRDefault="00974D37" w:rsidP="0097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737" w:type="pct"/>
          </w:tcPr>
          <w:p w14:paraId="535EB2DA" w14:textId="294F76E4" w:rsidR="00974D37" w:rsidRPr="0071728C" w:rsidRDefault="00974D37" w:rsidP="00A53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  <w:tc>
          <w:tcPr>
            <w:tcW w:w="145" w:type="pct"/>
          </w:tcPr>
          <w:p w14:paraId="7300430A" w14:textId="77777777" w:rsidR="00974D37" w:rsidRPr="0071728C" w:rsidRDefault="00974D37" w:rsidP="00974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6" w:type="pct"/>
            <w:gridSpan w:val="2"/>
          </w:tcPr>
          <w:p w14:paraId="6C18BB69" w14:textId="4815CFDE" w:rsidR="00974D37" w:rsidRPr="0071728C" w:rsidRDefault="00974D37" w:rsidP="00974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" w:type="pct"/>
          </w:tcPr>
          <w:p w14:paraId="2C113D55" w14:textId="77777777" w:rsidR="00974D37" w:rsidRPr="0071728C" w:rsidRDefault="00974D37" w:rsidP="00974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03" w:type="pct"/>
            <w:gridSpan w:val="2"/>
          </w:tcPr>
          <w:p w14:paraId="2C6A9E74" w14:textId="2AF59573" w:rsidR="00974D37" w:rsidRPr="0071728C" w:rsidRDefault="00974D37" w:rsidP="00974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sz w:val="26"/>
                <w:szCs w:val="26"/>
              </w:rPr>
              <w:t>(1)</w:t>
            </w:r>
          </w:p>
        </w:tc>
      </w:tr>
      <w:tr w:rsidR="00974D37" w:rsidRPr="0071728C" w14:paraId="4A5272BA" w14:textId="77777777" w:rsidTr="001B13C4">
        <w:trPr>
          <w:gridAfter w:val="1"/>
          <w:wAfter w:w="46" w:type="pct"/>
        </w:trPr>
        <w:tc>
          <w:tcPr>
            <w:tcW w:w="2454" w:type="pct"/>
          </w:tcPr>
          <w:p w14:paraId="655844E3" w14:textId="196061DF" w:rsidR="00974D37" w:rsidRPr="0071728C" w:rsidRDefault="00974D37" w:rsidP="0097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172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7172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172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37" w:type="pct"/>
            <w:tcBorders>
              <w:top w:val="single" w:sz="4" w:space="0" w:color="auto"/>
              <w:bottom w:val="single" w:sz="4" w:space="0" w:color="auto"/>
            </w:tcBorders>
          </w:tcPr>
          <w:p w14:paraId="0657A02B" w14:textId="3AE77774" w:rsidR="00974D37" w:rsidRPr="0071728C" w:rsidRDefault="00974D37" w:rsidP="00A53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1,33</w:t>
            </w:r>
            <w:r w:rsidR="000839C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</w:p>
        </w:tc>
        <w:tc>
          <w:tcPr>
            <w:tcW w:w="145" w:type="pct"/>
          </w:tcPr>
          <w:p w14:paraId="6AA85415" w14:textId="77777777" w:rsidR="00974D37" w:rsidRPr="0071728C" w:rsidRDefault="00974D37" w:rsidP="00974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6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6AE87E3" w14:textId="4129D8C8" w:rsidR="00974D37" w:rsidRPr="0071728C" w:rsidRDefault="00974D37" w:rsidP="00AB1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</w:t>
            </w:r>
          </w:p>
        </w:tc>
        <w:tc>
          <w:tcPr>
            <w:tcW w:w="129" w:type="pct"/>
          </w:tcPr>
          <w:p w14:paraId="1CCA08E9" w14:textId="77777777" w:rsidR="00974D37" w:rsidRPr="0071728C" w:rsidRDefault="00974D37" w:rsidP="00974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C499F1" w14:textId="708328C7" w:rsidR="00974D37" w:rsidRPr="0071728C" w:rsidRDefault="00974D37" w:rsidP="00974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1,38</w:t>
            </w:r>
            <w:r w:rsidR="00EA6AE3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</w:tr>
      <w:tr w:rsidR="00974D37" w:rsidRPr="0071728C" w14:paraId="3430FF95" w14:textId="77777777" w:rsidTr="001B13C4">
        <w:trPr>
          <w:gridAfter w:val="1"/>
          <w:wAfter w:w="46" w:type="pct"/>
          <w:trHeight w:val="407"/>
        </w:trPr>
        <w:tc>
          <w:tcPr>
            <w:tcW w:w="2454" w:type="pct"/>
          </w:tcPr>
          <w:p w14:paraId="019FCEA6" w14:textId="78346809" w:rsidR="00974D37" w:rsidRPr="0071728C" w:rsidRDefault="00974D37" w:rsidP="0097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71728C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737" w:type="pct"/>
          </w:tcPr>
          <w:p w14:paraId="6AC77757" w14:textId="77777777" w:rsidR="00974D37" w:rsidRPr="0071728C" w:rsidRDefault="00974D37" w:rsidP="00A53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05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5" w:type="pct"/>
          </w:tcPr>
          <w:p w14:paraId="013A37ED" w14:textId="77777777" w:rsidR="00974D37" w:rsidRPr="0071728C" w:rsidRDefault="00974D37" w:rsidP="00974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6" w:type="pct"/>
            <w:gridSpan w:val="2"/>
          </w:tcPr>
          <w:p w14:paraId="31802CBB" w14:textId="77777777" w:rsidR="00974D37" w:rsidRPr="0071728C" w:rsidRDefault="00974D37" w:rsidP="00974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right="-2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32" w:type="pct"/>
            <w:gridSpan w:val="2"/>
          </w:tcPr>
          <w:p w14:paraId="1D40CD2A" w14:textId="77777777" w:rsidR="00974D37" w:rsidRPr="0071728C" w:rsidRDefault="00974D37" w:rsidP="00974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99" w:type="pct"/>
          </w:tcPr>
          <w:p w14:paraId="1C6D9D1C" w14:textId="77777777" w:rsidR="00974D37" w:rsidRPr="0071728C" w:rsidRDefault="00974D37" w:rsidP="00974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974D37" w:rsidRPr="0071728C" w14:paraId="1D4F16BF" w14:textId="77777777" w:rsidTr="001B13C4">
        <w:trPr>
          <w:gridAfter w:val="1"/>
          <w:wAfter w:w="46" w:type="pct"/>
        </w:trPr>
        <w:tc>
          <w:tcPr>
            <w:tcW w:w="2454" w:type="pct"/>
          </w:tcPr>
          <w:p w14:paraId="56C9CABF" w14:textId="46F997F2" w:rsidR="00974D37" w:rsidRPr="0071728C" w:rsidRDefault="00974D37" w:rsidP="0097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172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172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7172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172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737" w:type="pct"/>
            <w:tcBorders>
              <w:bottom w:val="double" w:sz="4" w:space="0" w:color="auto"/>
            </w:tcBorders>
          </w:tcPr>
          <w:p w14:paraId="1673F681" w14:textId="05BB5E96" w:rsidR="00974D37" w:rsidRPr="0071728C" w:rsidRDefault="00974D37" w:rsidP="00A53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Pr="0071728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49</w:t>
            </w:r>
          </w:p>
        </w:tc>
        <w:tc>
          <w:tcPr>
            <w:tcW w:w="145" w:type="pct"/>
          </w:tcPr>
          <w:p w14:paraId="79C462AA" w14:textId="77777777" w:rsidR="00974D37" w:rsidRPr="0071728C" w:rsidRDefault="00974D37" w:rsidP="00974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6" w:type="pct"/>
            <w:gridSpan w:val="2"/>
            <w:tcBorders>
              <w:bottom w:val="double" w:sz="4" w:space="0" w:color="auto"/>
            </w:tcBorders>
          </w:tcPr>
          <w:p w14:paraId="7E0A0F9C" w14:textId="273B367B" w:rsidR="00974D37" w:rsidRPr="0071728C" w:rsidRDefault="00974D37" w:rsidP="00AB1C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after="0" w:line="240" w:lineRule="auto"/>
              <w:ind w:left="-108" w:right="-20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728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</w:t>
            </w:r>
          </w:p>
        </w:tc>
        <w:tc>
          <w:tcPr>
            <w:tcW w:w="132" w:type="pct"/>
            <w:gridSpan w:val="2"/>
          </w:tcPr>
          <w:p w14:paraId="6305DD9D" w14:textId="77777777" w:rsidR="00974D37" w:rsidRPr="0071728C" w:rsidRDefault="00974D37" w:rsidP="00974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99" w:type="pct"/>
            <w:tcBorders>
              <w:bottom w:val="double" w:sz="4" w:space="0" w:color="auto"/>
            </w:tcBorders>
          </w:tcPr>
          <w:p w14:paraId="0F78833B" w14:textId="674A7117" w:rsidR="00974D37" w:rsidRPr="0071728C" w:rsidRDefault="00974D37" w:rsidP="00974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750</w:t>
            </w:r>
          </w:p>
        </w:tc>
      </w:tr>
      <w:tr w:rsidR="00974D37" w:rsidRPr="0071728C" w14:paraId="281F7B84" w14:textId="77777777" w:rsidTr="001B13C4">
        <w:trPr>
          <w:gridAfter w:val="1"/>
          <w:wAfter w:w="46" w:type="pct"/>
        </w:trPr>
        <w:tc>
          <w:tcPr>
            <w:tcW w:w="2454" w:type="pct"/>
          </w:tcPr>
          <w:p w14:paraId="7E286C95" w14:textId="6B2CB387" w:rsidR="00974D37" w:rsidRPr="0071728C" w:rsidRDefault="00974D37" w:rsidP="00974D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7172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71728C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7172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737" w:type="pct"/>
            <w:tcBorders>
              <w:top w:val="double" w:sz="4" w:space="0" w:color="auto"/>
              <w:bottom w:val="double" w:sz="4" w:space="0" w:color="auto"/>
            </w:tcBorders>
          </w:tcPr>
          <w:p w14:paraId="6FDA901B" w14:textId="2FD03804" w:rsidR="00974D37" w:rsidRPr="0071728C" w:rsidRDefault="00974D37" w:rsidP="00A53C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8"/>
              </w:tabs>
              <w:spacing w:after="0" w:line="240" w:lineRule="auto"/>
              <w:ind w:left="57" w:right="-29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679</w:t>
            </w:r>
          </w:p>
        </w:tc>
        <w:tc>
          <w:tcPr>
            <w:tcW w:w="145" w:type="pct"/>
          </w:tcPr>
          <w:p w14:paraId="2ED73EF1" w14:textId="77777777" w:rsidR="00974D37" w:rsidRPr="0071728C" w:rsidRDefault="00974D37" w:rsidP="00974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6" w:type="pct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12966305" w14:textId="6BC7FD37" w:rsidR="00974D37" w:rsidRPr="0071728C" w:rsidRDefault="00974D37" w:rsidP="00974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32" w:type="pct"/>
            <w:gridSpan w:val="2"/>
          </w:tcPr>
          <w:p w14:paraId="2E616486" w14:textId="77777777" w:rsidR="00974D37" w:rsidRPr="0071728C" w:rsidRDefault="00974D37" w:rsidP="00974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699" w:type="pct"/>
            <w:tcBorders>
              <w:top w:val="double" w:sz="4" w:space="0" w:color="auto"/>
              <w:bottom w:val="double" w:sz="4" w:space="0" w:color="auto"/>
            </w:tcBorders>
          </w:tcPr>
          <w:p w14:paraId="7AFBC773" w14:textId="3A7313B6" w:rsidR="00974D37" w:rsidRPr="0071728C" w:rsidRDefault="00974D37" w:rsidP="00974D3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 w:line="240" w:lineRule="auto"/>
              <w:ind w:left="-108" w:right="-107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71728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679</w:t>
            </w:r>
          </w:p>
        </w:tc>
      </w:tr>
      <w:tr w:rsidR="00CE0A02" w:rsidRPr="00161E24" w14:paraId="6260CDD6" w14:textId="77777777" w:rsidTr="001B13C4">
        <w:tc>
          <w:tcPr>
            <w:tcW w:w="3825" w:type="pct"/>
            <w:gridSpan w:val="4"/>
          </w:tcPr>
          <w:p w14:paraId="6B69F16D" w14:textId="77777777" w:rsidR="00CE0A02" w:rsidRPr="00161E24" w:rsidRDefault="00CE0A02" w:rsidP="00E664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5" w:type="pct"/>
            <w:gridSpan w:val="5"/>
          </w:tcPr>
          <w:p w14:paraId="3159F034" w14:textId="2CE912B5" w:rsidR="00CE0A02" w:rsidRPr="00161E24" w:rsidRDefault="00CE0A02" w:rsidP="00E664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E0A02" w:rsidRPr="00161E24" w14:paraId="579793AA" w14:textId="77777777" w:rsidTr="001B13C4">
        <w:tc>
          <w:tcPr>
            <w:tcW w:w="3825" w:type="pct"/>
            <w:gridSpan w:val="4"/>
          </w:tcPr>
          <w:p w14:paraId="5C8138ED" w14:textId="77777777" w:rsidR="00CE0A02" w:rsidRPr="00161E24" w:rsidRDefault="00CE0A02" w:rsidP="005F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5" w:type="pct"/>
            <w:gridSpan w:val="5"/>
          </w:tcPr>
          <w:p w14:paraId="6BEBFEB7" w14:textId="07287DE3" w:rsidR="00CE0A02" w:rsidRPr="00161E24" w:rsidRDefault="00CE0A02" w:rsidP="005F2A6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</w:tr>
      <w:tr w:rsidR="00CE0A02" w:rsidRPr="00161E24" w14:paraId="6FAD251A" w14:textId="77777777" w:rsidTr="001B13C4">
        <w:tc>
          <w:tcPr>
            <w:tcW w:w="3825" w:type="pct"/>
            <w:gridSpan w:val="4"/>
          </w:tcPr>
          <w:p w14:paraId="05DDC4F2" w14:textId="191996BC" w:rsidR="00CE0A02" w:rsidRPr="00161E24" w:rsidRDefault="00CE0A02" w:rsidP="005F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5" w:type="pct"/>
            <w:gridSpan w:val="5"/>
          </w:tcPr>
          <w:p w14:paraId="00845492" w14:textId="592A8811" w:rsidR="00CE0A02" w:rsidRPr="00161E24" w:rsidRDefault="00CE0A02" w:rsidP="00D646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E0A02" w:rsidRPr="00161E24" w14:paraId="74479D4B" w14:textId="77777777" w:rsidTr="001B13C4">
        <w:tc>
          <w:tcPr>
            <w:tcW w:w="3825" w:type="pct"/>
            <w:gridSpan w:val="4"/>
          </w:tcPr>
          <w:p w14:paraId="24A7F038" w14:textId="6974BE71" w:rsidR="00CE0A02" w:rsidRPr="00161E24" w:rsidRDefault="00CE0A02" w:rsidP="005F2A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175" w:type="pct"/>
            <w:gridSpan w:val="5"/>
          </w:tcPr>
          <w:p w14:paraId="04600FB7" w14:textId="77777777" w:rsidR="00CE0A02" w:rsidRPr="00161E24" w:rsidRDefault="00CE0A02" w:rsidP="00CE0A0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A5054" w:rsidRPr="00161E24" w14:paraId="15223468" w14:textId="77777777" w:rsidTr="001B13C4">
        <w:tc>
          <w:tcPr>
            <w:tcW w:w="3825" w:type="pct"/>
            <w:gridSpan w:val="4"/>
          </w:tcPr>
          <w:p w14:paraId="4D027BCD" w14:textId="6B8B2B4F" w:rsidR="00CA5054" w:rsidRPr="00161E24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57188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75" w:type="pct"/>
            <w:gridSpan w:val="5"/>
          </w:tcPr>
          <w:p w14:paraId="216E077E" w14:textId="30F58342" w:rsidR="00CA5054" w:rsidRPr="00846ECB" w:rsidRDefault="00846ECB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  <w:r w:rsidRPr="00846ECB">
              <w:rPr>
                <w:rFonts w:asciiTheme="majorBidi" w:hAnsiTheme="majorBidi" w:cstheme="majorBidi" w:hint="cs"/>
                <w:sz w:val="30"/>
                <w:szCs w:val="30"/>
                <w:cs/>
              </w:rPr>
              <w:t>703</w:t>
            </w:r>
          </w:p>
        </w:tc>
      </w:tr>
      <w:tr w:rsidR="00846ECB" w:rsidRPr="00161E24" w14:paraId="4ECEEBAB" w14:textId="77777777" w:rsidTr="001B13C4">
        <w:tc>
          <w:tcPr>
            <w:tcW w:w="3825" w:type="pct"/>
            <w:gridSpan w:val="4"/>
          </w:tcPr>
          <w:p w14:paraId="353FC0BC" w14:textId="659BC235" w:rsidR="00846ECB" w:rsidRPr="00161E24" w:rsidRDefault="00846ECB" w:rsidP="00846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5" w:type="pct"/>
            <w:gridSpan w:val="5"/>
          </w:tcPr>
          <w:p w14:paraId="7EDF1253" w14:textId="53000FC5" w:rsidR="00846ECB" w:rsidRPr="00161E24" w:rsidRDefault="00846ECB" w:rsidP="00846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  <w:tr w:rsidR="00846ECB" w:rsidRPr="00161E24" w14:paraId="0541C893" w14:textId="77777777" w:rsidTr="001B13C4">
        <w:tc>
          <w:tcPr>
            <w:tcW w:w="3825" w:type="pct"/>
            <w:gridSpan w:val="4"/>
          </w:tcPr>
          <w:p w14:paraId="6688D556" w14:textId="5F3C09F0" w:rsidR="00846ECB" w:rsidRPr="00161E24" w:rsidRDefault="00846ECB" w:rsidP="00846E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5718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5718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75" w:type="pct"/>
            <w:gridSpan w:val="5"/>
            <w:tcBorders>
              <w:top w:val="single" w:sz="4" w:space="0" w:color="auto"/>
            </w:tcBorders>
          </w:tcPr>
          <w:p w14:paraId="0D8A1484" w14:textId="2E4BC854" w:rsidR="00846ECB" w:rsidRPr="00161E24" w:rsidRDefault="00846ECB" w:rsidP="00846E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108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739</w:t>
            </w:r>
          </w:p>
        </w:tc>
      </w:tr>
      <w:tr w:rsidR="00CA5054" w:rsidRPr="00161E24" w14:paraId="4E2EC921" w14:textId="77777777" w:rsidTr="001B13C4">
        <w:tc>
          <w:tcPr>
            <w:tcW w:w="3825" w:type="pct"/>
            <w:gridSpan w:val="4"/>
          </w:tcPr>
          <w:p w14:paraId="590B587C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75" w:type="pct"/>
            <w:gridSpan w:val="5"/>
          </w:tcPr>
          <w:p w14:paraId="5D84E414" w14:textId="137CEDCE" w:rsidR="00CA5054" w:rsidRPr="00161E24" w:rsidRDefault="00A3062C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3062C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</w:tr>
      <w:tr w:rsidR="00CA5054" w:rsidRPr="00161E24" w14:paraId="18CAFC7F" w14:textId="77777777" w:rsidTr="001B13C4">
        <w:tc>
          <w:tcPr>
            <w:tcW w:w="3825" w:type="pct"/>
            <w:gridSpan w:val="4"/>
          </w:tcPr>
          <w:p w14:paraId="23285952" w14:textId="0F8003B4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 w:rsidR="005718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75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58E8D2F" w14:textId="7E2462AE" w:rsidR="00CA5054" w:rsidRPr="00161E24" w:rsidRDefault="0092727A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2727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766</w:t>
            </w:r>
          </w:p>
        </w:tc>
      </w:tr>
      <w:tr w:rsidR="00CA5054" w:rsidRPr="00161E24" w14:paraId="20B2328C" w14:textId="77777777" w:rsidTr="001B13C4">
        <w:trPr>
          <w:trHeight w:val="190"/>
        </w:trPr>
        <w:tc>
          <w:tcPr>
            <w:tcW w:w="3825" w:type="pct"/>
            <w:gridSpan w:val="4"/>
          </w:tcPr>
          <w:p w14:paraId="2D50AE7A" w14:textId="77777777" w:rsidR="00CA5054" w:rsidRPr="003B0B95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1175" w:type="pct"/>
            <w:gridSpan w:val="5"/>
          </w:tcPr>
          <w:p w14:paraId="5AD10B7A" w14:textId="77777777" w:rsidR="00CA5054" w:rsidRPr="003B0B95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108" w:right="142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</w:tr>
      <w:tr w:rsidR="00CA5054" w:rsidRPr="00161E24" w14:paraId="3187AAC2" w14:textId="77777777" w:rsidTr="001B13C4">
        <w:trPr>
          <w:trHeight w:val="406"/>
        </w:trPr>
        <w:tc>
          <w:tcPr>
            <w:tcW w:w="3825" w:type="pct"/>
            <w:gridSpan w:val="4"/>
          </w:tcPr>
          <w:p w14:paraId="074E505E" w14:textId="77777777" w:rsidR="00CA5054" w:rsidRPr="00161E24" w:rsidRDefault="00CA5054" w:rsidP="00CA50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ค่าตัดจำหน่ายสะสม</w:t>
            </w:r>
          </w:p>
        </w:tc>
        <w:tc>
          <w:tcPr>
            <w:tcW w:w="1175" w:type="pct"/>
            <w:gridSpan w:val="5"/>
          </w:tcPr>
          <w:p w14:paraId="3A8593E6" w14:textId="77777777" w:rsidR="00CA5054" w:rsidRPr="00161E24" w:rsidRDefault="00CA5054" w:rsidP="00CA50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108" w:right="14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71887" w:rsidRPr="00161E24" w14:paraId="0416FF26" w14:textId="77777777" w:rsidTr="001B13C4">
        <w:tc>
          <w:tcPr>
            <w:tcW w:w="3825" w:type="pct"/>
            <w:gridSpan w:val="4"/>
          </w:tcPr>
          <w:p w14:paraId="2F04FF3C" w14:textId="471B0A58" w:rsidR="00571887" w:rsidRPr="00161E24" w:rsidRDefault="00571887" w:rsidP="0057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175" w:type="pct"/>
            <w:gridSpan w:val="5"/>
          </w:tcPr>
          <w:p w14:paraId="1328176A" w14:textId="753CEBFD" w:rsidR="00571887" w:rsidRPr="00571887" w:rsidRDefault="00571887" w:rsidP="00571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  <w:r w:rsidRPr="00571887">
              <w:rPr>
                <w:rFonts w:asciiTheme="majorBidi" w:hAnsiTheme="majorBidi" w:cstheme="majorBidi" w:hint="cs"/>
                <w:sz w:val="30"/>
                <w:szCs w:val="30"/>
                <w:cs/>
              </w:rPr>
              <w:t>452</w:t>
            </w:r>
          </w:p>
        </w:tc>
      </w:tr>
      <w:tr w:rsidR="00571887" w:rsidRPr="00161E24" w14:paraId="6B9635C7" w14:textId="77777777" w:rsidTr="001B13C4">
        <w:tc>
          <w:tcPr>
            <w:tcW w:w="3825" w:type="pct"/>
            <w:gridSpan w:val="4"/>
          </w:tcPr>
          <w:p w14:paraId="1AC861D1" w14:textId="4F4F7699" w:rsidR="00571887" w:rsidRPr="00161E24" w:rsidRDefault="00571887" w:rsidP="0057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5" w:type="pct"/>
            <w:gridSpan w:val="5"/>
          </w:tcPr>
          <w:p w14:paraId="1C7264EA" w14:textId="6685D085" w:rsidR="00571887" w:rsidRPr="00161E24" w:rsidRDefault="00571887" w:rsidP="00571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</w:tr>
      <w:tr w:rsidR="00571887" w:rsidRPr="00161E24" w14:paraId="1F6AE4CC" w14:textId="77777777" w:rsidTr="001B13C4">
        <w:tc>
          <w:tcPr>
            <w:tcW w:w="3825" w:type="pct"/>
            <w:gridSpan w:val="4"/>
          </w:tcPr>
          <w:p w14:paraId="4ABE531C" w14:textId="17113440" w:rsidR="00571887" w:rsidRPr="00161E24" w:rsidRDefault="00571887" w:rsidP="005718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และ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มกราคม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75" w:type="pct"/>
            <w:gridSpan w:val="5"/>
            <w:tcBorders>
              <w:top w:val="single" w:sz="4" w:space="0" w:color="auto"/>
            </w:tcBorders>
          </w:tcPr>
          <w:p w14:paraId="181958A8" w14:textId="369D645F" w:rsidR="00571887" w:rsidRPr="00161E24" w:rsidRDefault="00571887" w:rsidP="0057188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513</w:t>
            </w:r>
          </w:p>
        </w:tc>
      </w:tr>
      <w:tr w:rsidR="002A3D2C" w:rsidRPr="00161E24" w14:paraId="0F8ED589" w14:textId="77777777" w:rsidTr="001B13C4">
        <w:tc>
          <w:tcPr>
            <w:tcW w:w="3825" w:type="pct"/>
            <w:gridSpan w:val="4"/>
          </w:tcPr>
          <w:p w14:paraId="62D82FB0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ค่าตัดจำหน่ายสำหรับปี</w:t>
            </w:r>
          </w:p>
        </w:tc>
        <w:tc>
          <w:tcPr>
            <w:tcW w:w="1175" w:type="pct"/>
            <w:gridSpan w:val="5"/>
          </w:tcPr>
          <w:p w14:paraId="7A00E645" w14:textId="058D3535" w:rsidR="002A3D2C" w:rsidRPr="00161E24" w:rsidRDefault="00F53711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  <w:r w:rsidRPr="00F53711">
              <w:rPr>
                <w:rFonts w:asciiTheme="majorBidi" w:hAnsiTheme="majorBidi"/>
                <w:sz w:val="30"/>
                <w:szCs w:val="30"/>
                <w:cs/>
              </w:rPr>
              <w:t>63</w:t>
            </w:r>
          </w:p>
        </w:tc>
      </w:tr>
      <w:tr w:rsidR="002A3D2C" w:rsidRPr="00161E24" w14:paraId="733B7176" w14:textId="77777777" w:rsidTr="001B13C4">
        <w:tc>
          <w:tcPr>
            <w:tcW w:w="3825" w:type="pct"/>
            <w:gridSpan w:val="4"/>
          </w:tcPr>
          <w:p w14:paraId="2DD42F91" w14:textId="5E489A0D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5718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175" w:type="pct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7592DB6" w14:textId="4CB1CC43" w:rsidR="002A3D2C" w:rsidRPr="00161E24" w:rsidRDefault="005D0272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027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576</w:t>
            </w:r>
          </w:p>
        </w:tc>
      </w:tr>
      <w:tr w:rsidR="002A3D2C" w:rsidRPr="00161E24" w14:paraId="0C9AF7C5" w14:textId="77777777" w:rsidTr="001B13C4">
        <w:trPr>
          <w:trHeight w:hRule="exact" w:val="228"/>
        </w:trPr>
        <w:tc>
          <w:tcPr>
            <w:tcW w:w="3825" w:type="pct"/>
            <w:gridSpan w:val="4"/>
          </w:tcPr>
          <w:p w14:paraId="4A7CAD9C" w14:textId="77777777" w:rsidR="002A3D2C" w:rsidRPr="003B0B95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  <w:tc>
          <w:tcPr>
            <w:tcW w:w="1175" w:type="pct"/>
            <w:gridSpan w:val="5"/>
          </w:tcPr>
          <w:p w14:paraId="4B5B6769" w14:textId="77777777" w:rsidR="002A3D2C" w:rsidRPr="003B0B95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b/>
                <w:bCs/>
                <w:sz w:val="6"/>
                <w:szCs w:val="6"/>
              </w:rPr>
            </w:pPr>
          </w:p>
        </w:tc>
      </w:tr>
      <w:tr w:rsidR="002A3D2C" w:rsidRPr="00161E24" w14:paraId="016CF08A" w14:textId="77777777" w:rsidTr="001B13C4">
        <w:tc>
          <w:tcPr>
            <w:tcW w:w="3825" w:type="pct"/>
            <w:gridSpan w:val="4"/>
          </w:tcPr>
          <w:p w14:paraId="30200521" w14:textId="77777777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มูลค่าสุทธิทางบัญชี</w:t>
            </w:r>
          </w:p>
        </w:tc>
        <w:tc>
          <w:tcPr>
            <w:tcW w:w="1175" w:type="pct"/>
            <w:gridSpan w:val="5"/>
          </w:tcPr>
          <w:p w14:paraId="07B68DDC" w14:textId="77777777" w:rsidR="002A3D2C" w:rsidRPr="00161E24" w:rsidRDefault="002A3D2C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A3D2C" w:rsidRPr="00161E24" w14:paraId="116688C7" w14:textId="77777777" w:rsidTr="001B13C4">
        <w:tc>
          <w:tcPr>
            <w:tcW w:w="3825" w:type="pct"/>
            <w:gridSpan w:val="4"/>
          </w:tcPr>
          <w:p w14:paraId="4B5499C6" w14:textId="530B1A30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5718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175" w:type="pct"/>
            <w:gridSpan w:val="5"/>
            <w:tcBorders>
              <w:bottom w:val="double" w:sz="4" w:space="0" w:color="auto"/>
            </w:tcBorders>
          </w:tcPr>
          <w:p w14:paraId="15C3BE41" w14:textId="60CD6D9C" w:rsidR="002A3D2C" w:rsidRPr="00161E24" w:rsidRDefault="00571887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226</w:t>
            </w:r>
          </w:p>
        </w:tc>
      </w:tr>
      <w:tr w:rsidR="002A3D2C" w:rsidRPr="00161E24" w14:paraId="6CEDE490" w14:textId="77777777" w:rsidTr="001B13C4">
        <w:tc>
          <w:tcPr>
            <w:tcW w:w="3825" w:type="pct"/>
            <w:gridSpan w:val="4"/>
          </w:tcPr>
          <w:p w14:paraId="2599F783" w14:textId="322177E1" w:rsidR="002A3D2C" w:rsidRPr="00161E24" w:rsidRDefault="002A3D2C" w:rsidP="002A3D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  <w:r w:rsidR="005718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67</w:t>
            </w:r>
          </w:p>
        </w:tc>
        <w:tc>
          <w:tcPr>
            <w:tcW w:w="1175" w:type="pct"/>
            <w:gridSpan w:val="5"/>
            <w:tcBorders>
              <w:top w:val="double" w:sz="4" w:space="0" w:color="auto"/>
              <w:bottom w:val="double" w:sz="4" w:space="0" w:color="auto"/>
            </w:tcBorders>
          </w:tcPr>
          <w:p w14:paraId="1C4DBA39" w14:textId="028C22D2" w:rsidR="002A3D2C" w:rsidRPr="00161E24" w:rsidRDefault="005D0272" w:rsidP="002A3D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7"/>
              </w:tabs>
              <w:spacing w:after="0" w:line="240" w:lineRule="auto"/>
              <w:ind w:left="-26" w:right="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D0272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190</w:t>
            </w:r>
          </w:p>
        </w:tc>
      </w:tr>
    </w:tbl>
    <w:p w14:paraId="5C8FB984" w14:textId="73AB9F23" w:rsidR="00CE0A02" w:rsidRPr="00161E24" w:rsidRDefault="00CE0A02" w:rsidP="00DD4220">
      <w:pPr>
        <w:rPr>
          <w:rFonts w:asciiTheme="majorBidi" w:hAnsiTheme="majorBidi" w:cstheme="majorBidi"/>
        </w:rPr>
        <w:sectPr w:rsidR="00CE0A02" w:rsidRPr="00161E24" w:rsidSect="00933D8A">
          <w:footerReference w:type="default" r:id="rId22"/>
          <w:footerReference w:type="first" r:id="rId23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0D4EFB7E" w14:textId="24892D97" w:rsidR="00007FE1" w:rsidRPr="00C962D8" w:rsidRDefault="00CD72C1" w:rsidP="00116029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C962D8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 w:rsidR="00D90F2A" w:rsidRPr="00C962D8">
        <w:rPr>
          <w:rFonts w:asciiTheme="majorBidi" w:hAnsiTheme="majorBidi" w:cstheme="majorBidi"/>
          <w:sz w:val="30"/>
          <w:szCs w:val="30"/>
          <w:u w:val="none"/>
          <w:cs/>
        </w:rPr>
        <w:t>หนี้สิน</w:t>
      </w:r>
      <w:r w:rsidR="00007FE1" w:rsidRPr="00C962D8">
        <w:rPr>
          <w:rFonts w:asciiTheme="majorBidi" w:hAnsiTheme="majorBidi" w:cstheme="majorBidi"/>
          <w:sz w:val="30"/>
          <w:szCs w:val="30"/>
          <w:u w:val="none"/>
          <w:cs/>
        </w:rPr>
        <w:t>ที่มีภาระดอกเบี้ย</w:t>
      </w:r>
    </w:p>
    <w:p w14:paraId="14D3A40C" w14:textId="77777777" w:rsidR="00C962D8" w:rsidRPr="00C962D8" w:rsidRDefault="00C962D8" w:rsidP="00C962D8">
      <w:pPr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1404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0"/>
        <w:gridCol w:w="1260"/>
        <w:gridCol w:w="270"/>
        <w:gridCol w:w="1233"/>
        <w:gridCol w:w="270"/>
        <w:gridCol w:w="1197"/>
        <w:gridCol w:w="270"/>
        <w:gridCol w:w="1260"/>
        <w:gridCol w:w="270"/>
        <w:gridCol w:w="1260"/>
        <w:gridCol w:w="270"/>
        <w:gridCol w:w="1260"/>
      </w:tblGrid>
      <w:tr w:rsidR="0068349A" w:rsidRPr="003C5BFB" w14:paraId="72D95233" w14:textId="77777777" w:rsidTr="00495E77">
        <w:tc>
          <w:tcPr>
            <w:tcW w:w="5220" w:type="dxa"/>
          </w:tcPr>
          <w:p w14:paraId="09E1D15F" w14:textId="77777777" w:rsidR="0068349A" w:rsidRPr="004F4BBD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0" w:type="dxa"/>
            <w:gridSpan w:val="11"/>
          </w:tcPr>
          <w:p w14:paraId="06A13E22" w14:textId="13D0EF26" w:rsidR="0068349A" w:rsidRPr="004F4BBD" w:rsidRDefault="0068349A" w:rsidP="00AB4E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F4BB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8349A" w:rsidRPr="003C5BFB" w14:paraId="3DB96041" w14:textId="4E24EE99" w:rsidTr="00495E77">
        <w:tc>
          <w:tcPr>
            <w:tcW w:w="5220" w:type="dxa"/>
          </w:tcPr>
          <w:p w14:paraId="49DD4648" w14:textId="77777777" w:rsidR="0068349A" w:rsidRPr="004F4BBD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30" w:type="dxa"/>
            <w:gridSpan w:val="5"/>
          </w:tcPr>
          <w:p w14:paraId="48DE1ECF" w14:textId="44D51172" w:rsidR="0068349A" w:rsidRPr="004F4BBD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962F0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0C50BF33" w14:textId="77777777" w:rsidR="0068349A" w:rsidRPr="004F4BBD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320" w:type="dxa"/>
            <w:gridSpan w:val="5"/>
          </w:tcPr>
          <w:p w14:paraId="10C3AC65" w14:textId="6E0E3DDF" w:rsidR="0068349A" w:rsidRPr="004F4BBD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962F0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68349A" w:rsidRPr="003C5BFB" w14:paraId="21EBDB2B" w14:textId="78CDF938" w:rsidTr="00495E77">
        <w:tc>
          <w:tcPr>
            <w:tcW w:w="5220" w:type="dxa"/>
          </w:tcPr>
          <w:p w14:paraId="0BAE74FC" w14:textId="77777777" w:rsidR="0068349A" w:rsidRPr="004F4BBD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ECA9315" w14:textId="77777777" w:rsidR="0068349A" w:rsidRPr="004F4BBD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7C79548F" w14:textId="77777777" w:rsidR="0068349A" w:rsidRPr="004F4BBD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55ADDA2C" w14:textId="77777777" w:rsidR="0068349A" w:rsidRPr="004F4BBD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0997BD4D" w14:textId="77777777" w:rsidR="0068349A" w:rsidRPr="004F4BBD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1D45FB5B" w14:textId="77777777" w:rsidR="0068349A" w:rsidRPr="004F4BBD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20C8975F" w14:textId="77777777" w:rsidR="0068349A" w:rsidRPr="004F4BBD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A63CBA9" w14:textId="77777777" w:rsidR="0068349A" w:rsidRPr="004F4BBD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7188FC6A" w14:textId="77777777" w:rsidR="0068349A" w:rsidRPr="004F4BBD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486F89" w14:textId="77777777" w:rsidR="0068349A" w:rsidRPr="004F4BBD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08EBAC85" w14:textId="77777777" w:rsidR="0068349A" w:rsidRPr="004F4BBD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446244F" w14:textId="77777777" w:rsidR="0068349A" w:rsidRPr="004F4BBD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8349A" w:rsidRPr="003C5BFB" w14:paraId="06DD617E" w14:textId="77777777" w:rsidTr="00495E77">
        <w:tc>
          <w:tcPr>
            <w:tcW w:w="5220" w:type="dxa"/>
          </w:tcPr>
          <w:p w14:paraId="0A9650B3" w14:textId="77777777" w:rsidR="0068349A" w:rsidRPr="004F4BBD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820" w:type="dxa"/>
            <w:gridSpan w:val="11"/>
            <w:vAlign w:val="bottom"/>
          </w:tcPr>
          <w:p w14:paraId="4DD887C5" w14:textId="694BC1DD" w:rsidR="0068349A" w:rsidRPr="004F4BBD" w:rsidRDefault="0068349A" w:rsidP="0068349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F4BB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8349A" w:rsidRPr="003C5BFB" w14:paraId="02B20378" w14:textId="716C9303" w:rsidTr="00495E77">
        <w:tc>
          <w:tcPr>
            <w:tcW w:w="5220" w:type="dxa"/>
          </w:tcPr>
          <w:p w14:paraId="45E43ABE" w14:textId="77777777" w:rsidR="0068349A" w:rsidRPr="004F4BBD" w:rsidRDefault="0068349A" w:rsidP="006834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260" w:type="dxa"/>
            <w:vAlign w:val="bottom"/>
          </w:tcPr>
          <w:p w14:paraId="5FAE7844" w14:textId="3B4D1E20" w:rsidR="0068349A" w:rsidRPr="004F4BBD" w:rsidRDefault="0068349A" w:rsidP="006A1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348C276" w14:textId="77777777" w:rsidR="0068349A" w:rsidRPr="004F4BBD" w:rsidRDefault="0068349A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59590913" w14:textId="2050ACF5" w:rsidR="0068349A" w:rsidRPr="004F4BBD" w:rsidRDefault="0068349A" w:rsidP="006A15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47BE006F" w14:textId="77777777" w:rsidR="0068349A" w:rsidRPr="004F4BBD" w:rsidRDefault="0068349A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5F2376B1" w14:textId="77777777" w:rsidR="0068349A" w:rsidRPr="004F4BBD" w:rsidRDefault="0068349A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6E8D525E" w14:textId="77777777" w:rsidR="0068349A" w:rsidRPr="004F4BBD" w:rsidRDefault="0068349A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E9DD9D5" w14:textId="77777777" w:rsidR="0068349A" w:rsidRPr="004F4BBD" w:rsidRDefault="0068349A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8BA999E" w14:textId="77777777" w:rsidR="0068349A" w:rsidRPr="004F4BBD" w:rsidRDefault="0068349A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9A4290D" w14:textId="77777777" w:rsidR="0068349A" w:rsidRPr="004F4BBD" w:rsidRDefault="0068349A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9C7ABB7" w14:textId="77777777" w:rsidR="0068349A" w:rsidRPr="004F4BBD" w:rsidRDefault="0068349A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C137D13" w14:textId="77777777" w:rsidR="0068349A" w:rsidRPr="004F4BBD" w:rsidRDefault="0068349A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472B3" w:rsidRPr="003C5BFB" w14:paraId="36C76237" w14:textId="77777777" w:rsidTr="00495E77">
        <w:tc>
          <w:tcPr>
            <w:tcW w:w="5220" w:type="dxa"/>
          </w:tcPr>
          <w:p w14:paraId="5A417DAE" w14:textId="213FAC3F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F4BB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260" w:type="dxa"/>
            <w:vAlign w:val="bottom"/>
          </w:tcPr>
          <w:p w14:paraId="1D7F524E" w14:textId="595E36F5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88548DD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6C49078C" w14:textId="70BD2D2A" w:rsidR="001472B3" w:rsidRPr="004F4BBD" w:rsidRDefault="00A92B62" w:rsidP="00A92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8B367B7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259EBA03" w14:textId="247A9C4C" w:rsidR="001472B3" w:rsidRPr="00A92B62" w:rsidRDefault="00A92B62" w:rsidP="00A92B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2B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552D975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66D4B92" w14:textId="2911ACFD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9F919BA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45CA773" w14:textId="32EBC4FA" w:rsidR="001472B3" w:rsidRPr="004F4BBD" w:rsidRDefault="001472B3" w:rsidP="00147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20B6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6190A710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5660B2D" w14:textId="36B18C06" w:rsidR="001472B3" w:rsidRPr="004F4BBD" w:rsidRDefault="001472B3" w:rsidP="00147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20B64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1472B3" w:rsidRPr="003C5BFB" w14:paraId="237F6808" w14:textId="102E82C8" w:rsidTr="00495E77">
        <w:tc>
          <w:tcPr>
            <w:tcW w:w="5220" w:type="dxa"/>
          </w:tcPr>
          <w:p w14:paraId="13823687" w14:textId="77777777" w:rsidR="001472B3" w:rsidRPr="004F4BBD" w:rsidRDefault="001472B3" w:rsidP="001472B3">
            <w:pPr>
              <w:pStyle w:val="ListParagraph"/>
              <w:spacing w:line="240" w:lineRule="auto"/>
              <w:ind w:left="221" w:right="-22" w:hanging="221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260" w:type="dxa"/>
            <w:vAlign w:val="bottom"/>
          </w:tcPr>
          <w:p w14:paraId="05728CE6" w14:textId="3CAD74F3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693FB58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461E23C1" w14:textId="410094CE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42B09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742B09">
              <w:rPr>
                <w:rFonts w:asciiTheme="majorBidi" w:hAnsiTheme="majorBidi"/>
                <w:sz w:val="28"/>
                <w:szCs w:val="28"/>
              </w:rPr>
              <w:t>,</w:t>
            </w:r>
            <w:r w:rsidR="00A92B62">
              <w:rPr>
                <w:rFonts w:asciiTheme="majorBidi" w:hAnsiTheme="majorBidi"/>
                <w:sz w:val="28"/>
                <w:szCs w:val="28"/>
              </w:rPr>
              <w:t>402</w:t>
            </w:r>
          </w:p>
        </w:tc>
        <w:tc>
          <w:tcPr>
            <w:tcW w:w="270" w:type="dxa"/>
            <w:vAlign w:val="bottom"/>
          </w:tcPr>
          <w:p w14:paraId="0D4E7337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15A6BF21" w14:textId="48849AFA" w:rsidR="001472B3" w:rsidRPr="004F4BBD" w:rsidRDefault="00A92B62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42B09">
              <w:rPr>
                <w:rFonts w:asciiTheme="majorBidi" w:hAnsiTheme="majorBidi"/>
                <w:sz w:val="28"/>
                <w:szCs w:val="28"/>
                <w:cs/>
              </w:rPr>
              <w:t>3</w:t>
            </w:r>
            <w:r w:rsidRPr="00742B09">
              <w:rPr>
                <w:rFonts w:asciiTheme="majorBidi" w:hAnsiTheme="majorBidi"/>
                <w:sz w:val="28"/>
                <w:szCs w:val="28"/>
              </w:rPr>
              <w:t>,</w:t>
            </w:r>
            <w:r>
              <w:rPr>
                <w:rFonts w:asciiTheme="majorBidi" w:hAnsiTheme="majorBidi"/>
                <w:sz w:val="28"/>
                <w:szCs w:val="28"/>
              </w:rPr>
              <w:t>402</w:t>
            </w:r>
          </w:p>
        </w:tc>
        <w:tc>
          <w:tcPr>
            <w:tcW w:w="270" w:type="dxa"/>
            <w:vAlign w:val="bottom"/>
          </w:tcPr>
          <w:p w14:paraId="38FF06AB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AAF9202" w14:textId="59F5F7D0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C811FEF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0B2D90E" w14:textId="05C4FBEC" w:rsidR="001472B3" w:rsidRPr="004F4BBD" w:rsidRDefault="001472B3" w:rsidP="00147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3,483</w:t>
            </w:r>
          </w:p>
        </w:tc>
        <w:tc>
          <w:tcPr>
            <w:tcW w:w="270" w:type="dxa"/>
            <w:vAlign w:val="bottom"/>
          </w:tcPr>
          <w:p w14:paraId="183DE7FF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9F9E97F" w14:textId="5642FDB9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3,483</w:t>
            </w:r>
          </w:p>
        </w:tc>
      </w:tr>
      <w:tr w:rsidR="001472B3" w:rsidRPr="003C5BFB" w14:paraId="483B3E0D" w14:textId="5B304EA3" w:rsidTr="00495E77">
        <w:tc>
          <w:tcPr>
            <w:tcW w:w="5220" w:type="dxa"/>
          </w:tcPr>
          <w:p w14:paraId="0A894453" w14:textId="5CE56444" w:rsidR="001472B3" w:rsidRPr="004F4BBD" w:rsidRDefault="001472B3" w:rsidP="001472B3">
            <w:pPr>
              <w:pStyle w:val="ListParagraph"/>
              <w:spacing w:line="240" w:lineRule="auto"/>
              <w:ind w:left="221" w:right="-22" w:hanging="221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หนี้สินภายใต้สัญญาทรัสต์รีซีทส์</w:t>
            </w:r>
          </w:p>
        </w:tc>
        <w:tc>
          <w:tcPr>
            <w:tcW w:w="1260" w:type="dxa"/>
            <w:vAlign w:val="bottom"/>
          </w:tcPr>
          <w:p w14:paraId="4F0ECABD" w14:textId="70C62C9D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36292D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36292D">
              <w:rPr>
                <w:rFonts w:asciiTheme="majorBidi" w:hAnsiTheme="majorBidi"/>
                <w:sz w:val="28"/>
                <w:szCs w:val="28"/>
              </w:rPr>
              <w:t>,</w:t>
            </w:r>
            <w:r w:rsidRPr="0036292D">
              <w:rPr>
                <w:rFonts w:asciiTheme="majorBidi" w:hAnsiTheme="majorBidi"/>
                <w:sz w:val="28"/>
                <w:szCs w:val="28"/>
                <w:cs/>
              </w:rPr>
              <w:t>981</w:t>
            </w:r>
          </w:p>
        </w:tc>
        <w:tc>
          <w:tcPr>
            <w:tcW w:w="270" w:type="dxa"/>
            <w:vAlign w:val="bottom"/>
          </w:tcPr>
          <w:p w14:paraId="0584A368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4C7D9217" w14:textId="1242C3DB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85A56DF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0CC36CAD" w14:textId="5D77ABBF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36292D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36292D">
              <w:rPr>
                <w:rFonts w:asciiTheme="majorBidi" w:hAnsiTheme="majorBidi"/>
                <w:sz w:val="28"/>
                <w:szCs w:val="28"/>
              </w:rPr>
              <w:t>,</w:t>
            </w:r>
            <w:r w:rsidRPr="0036292D">
              <w:rPr>
                <w:rFonts w:asciiTheme="majorBidi" w:hAnsiTheme="majorBidi"/>
                <w:sz w:val="28"/>
                <w:szCs w:val="28"/>
                <w:cs/>
              </w:rPr>
              <w:t>981</w:t>
            </w:r>
          </w:p>
        </w:tc>
        <w:tc>
          <w:tcPr>
            <w:tcW w:w="270" w:type="dxa"/>
            <w:vAlign w:val="bottom"/>
          </w:tcPr>
          <w:p w14:paraId="402CDD26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42CCC68" w14:textId="72F1B37F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4,520</w:t>
            </w:r>
          </w:p>
        </w:tc>
        <w:tc>
          <w:tcPr>
            <w:tcW w:w="270" w:type="dxa"/>
            <w:vAlign w:val="bottom"/>
          </w:tcPr>
          <w:p w14:paraId="15AA5DD8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3DED374" w14:textId="74B11029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662D484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87FC1D1" w14:textId="0E78875B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4,520</w:t>
            </w:r>
          </w:p>
        </w:tc>
      </w:tr>
      <w:tr w:rsidR="001472B3" w:rsidRPr="003C5BFB" w14:paraId="337204A4" w14:textId="782D8B25" w:rsidTr="00495E77">
        <w:tc>
          <w:tcPr>
            <w:tcW w:w="5220" w:type="dxa"/>
          </w:tcPr>
          <w:p w14:paraId="23C84B5F" w14:textId="77777777" w:rsidR="001472B3" w:rsidRPr="004F4BBD" w:rsidRDefault="001472B3" w:rsidP="001472B3">
            <w:pPr>
              <w:pStyle w:val="ListParagraph"/>
              <w:tabs>
                <w:tab w:val="decimal" w:pos="717"/>
              </w:tabs>
              <w:spacing w:line="240" w:lineRule="auto"/>
              <w:ind w:left="221" w:right="-22" w:hanging="221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260" w:type="dxa"/>
            <w:vAlign w:val="bottom"/>
          </w:tcPr>
          <w:p w14:paraId="56003C66" w14:textId="6D593B39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219FA6E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19A944F3" w14:textId="64E693C6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807F2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6807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07F2">
              <w:rPr>
                <w:rFonts w:asciiTheme="majorBidi" w:hAnsiTheme="majorBidi"/>
                <w:sz w:val="28"/>
                <w:szCs w:val="28"/>
                <w:cs/>
              </w:rPr>
              <w:t>114</w:t>
            </w:r>
          </w:p>
        </w:tc>
        <w:tc>
          <w:tcPr>
            <w:tcW w:w="270" w:type="dxa"/>
            <w:vAlign w:val="bottom"/>
          </w:tcPr>
          <w:p w14:paraId="0DC6E2D7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21F90D4D" w14:textId="6A16314C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807F2">
              <w:rPr>
                <w:rFonts w:asciiTheme="majorBidi" w:hAnsiTheme="majorBidi"/>
                <w:sz w:val="28"/>
                <w:szCs w:val="28"/>
                <w:cs/>
              </w:rPr>
              <w:t>5</w:t>
            </w:r>
            <w:r w:rsidRPr="006807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07F2">
              <w:rPr>
                <w:rFonts w:asciiTheme="majorBidi" w:hAnsiTheme="majorBidi"/>
                <w:sz w:val="28"/>
                <w:szCs w:val="28"/>
                <w:cs/>
              </w:rPr>
              <w:t>114</w:t>
            </w:r>
          </w:p>
        </w:tc>
        <w:tc>
          <w:tcPr>
            <w:tcW w:w="270" w:type="dxa"/>
            <w:vAlign w:val="bottom"/>
          </w:tcPr>
          <w:p w14:paraId="6A80097A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CF88A9A" w14:textId="4AC1565C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5EA0464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DB7775A" w14:textId="011B0F30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4,295</w:t>
            </w:r>
          </w:p>
        </w:tc>
        <w:tc>
          <w:tcPr>
            <w:tcW w:w="270" w:type="dxa"/>
            <w:vAlign w:val="bottom"/>
          </w:tcPr>
          <w:p w14:paraId="726A7775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975B372" w14:textId="6D96890F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4,295</w:t>
            </w:r>
          </w:p>
        </w:tc>
      </w:tr>
      <w:tr w:rsidR="001472B3" w:rsidRPr="003C5BFB" w14:paraId="7E8BFB71" w14:textId="77777777" w:rsidTr="00495E77">
        <w:tc>
          <w:tcPr>
            <w:tcW w:w="5220" w:type="dxa"/>
          </w:tcPr>
          <w:p w14:paraId="7FBADAA8" w14:textId="2E12AC95" w:rsidR="001472B3" w:rsidRPr="004F4BBD" w:rsidRDefault="001472B3" w:rsidP="001472B3">
            <w:pPr>
              <w:pStyle w:val="ListParagraph"/>
              <w:tabs>
                <w:tab w:val="decimal" w:pos="717"/>
              </w:tabs>
              <w:spacing w:line="240" w:lineRule="auto"/>
              <w:ind w:left="221" w:right="-22" w:hanging="221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260" w:type="dxa"/>
            <w:vAlign w:val="bottom"/>
          </w:tcPr>
          <w:p w14:paraId="3E636262" w14:textId="16E33F96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5C20D1E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007DDE44" w14:textId="6E65EDF6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6807F2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6807F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6807F2">
              <w:rPr>
                <w:rFonts w:asciiTheme="majorBidi" w:hAnsiTheme="majorBidi"/>
                <w:sz w:val="28"/>
                <w:szCs w:val="28"/>
                <w:cs/>
              </w:rPr>
              <w:t>200</w:t>
            </w:r>
          </w:p>
        </w:tc>
        <w:tc>
          <w:tcPr>
            <w:tcW w:w="270" w:type="dxa"/>
            <w:vAlign w:val="bottom"/>
          </w:tcPr>
          <w:p w14:paraId="77C48A2D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49F5D862" w14:textId="22FCFD00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36292D">
              <w:rPr>
                <w:rFonts w:asciiTheme="majorBidi" w:hAnsiTheme="majorBidi"/>
                <w:sz w:val="28"/>
                <w:szCs w:val="28"/>
                <w:cs/>
              </w:rPr>
              <w:t>2</w:t>
            </w:r>
            <w:r w:rsidRPr="0036292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36292D">
              <w:rPr>
                <w:rFonts w:asciiTheme="majorBidi" w:hAnsiTheme="majorBidi"/>
                <w:sz w:val="28"/>
                <w:szCs w:val="28"/>
                <w:cs/>
              </w:rPr>
              <w:t>200</w:t>
            </w:r>
          </w:p>
        </w:tc>
        <w:tc>
          <w:tcPr>
            <w:tcW w:w="270" w:type="dxa"/>
            <w:vAlign w:val="bottom"/>
          </w:tcPr>
          <w:p w14:paraId="777B0C87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69C8A95" w14:textId="54D65930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E7D5390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8FBA88F" w14:textId="300A9E0F" w:rsidR="001472B3" w:rsidRPr="004F4BBD" w:rsidRDefault="001472B3" w:rsidP="00147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1,999</w:t>
            </w:r>
          </w:p>
        </w:tc>
        <w:tc>
          <w:tcPr>
            <w:tcW w:w="270" w:type="dxa"/>
            <w:vAlign w:val="bottom"/>
          </w:tcPr>
          <w:p w14:paraId="597E497E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CD654EB" w14:textId="1BA849B1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1,999</w:t>
            </w:r>
          </w:p>
        </w:tc>
      </w:tr>
      <w:tr w:rsidR="001472B3" w:rsidRPr="003C5BFB" w14:paraId="51B4DEB3" w14:textId="77777777" w:rsidTr="00495E77">
        <w:tc>
          <w:tcPr>
            <w:tcW w:w="5220" w:type="dxa"/>
          </w:tcPr>
          <w:p w14:paraId="5A2281E7" w14:textId="77777777" w:rsidR="001472B3" w:rsidRPr="004F4BBD" w:rsidRDefault="001472B3" w:rsidP="001472B3">
            <w:pPr>
              <w:pStyle w:val="ListParagraph"/>
              <w:spacing w:line="240" w:lineRule="auto"/>
              <w:ind w:left="221" w:right="-22" w:hanging="221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 </w:t>
            </w:r>
          </w:p>
        </w:tc>
        <w:tc>
          <w:tcPr>
            <w:tcW w:w="1260" w:type="dxa"/>
            <w:vAlign w:val="bottom"/>
          </w:tcPr>
          <w:p w14:paraId="78DE6EC1" w14:textId="370088CD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84BDB47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vAlign w:val="bottom"/>
          </w:tcPr>
          <w:p w14:paraId="6127DB54" w14:textId="04EABEB6" w:rsidR="001472B3" w:rsidRPr="004F4BBD" w:rsidRDefault="00FF13D1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625</w:t>
            </w:r>
          </w:p>
        </w:tc>
        <w:tc>
          <w:tcPr>
            <w:tcW w:w="270" w:type="dxa"/>
            <w:vAlign w:val="bottom"/>
          </w:tcPr>
          <w:p w14:paraId="5116099E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vAlign w:val="bottom"/>
          </w:tcPr>
          <w:p w14:paraId="557BE603" w14:textId="539EB4AF" w:rsidR="001472B3" w:rsidRPr="004F4BBD" w:rsidRDefault="00FF13D1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/>
                <w:sz w:val="28"/>
                <w:szCs w:val="28"/>
              </w:rPr>
              <w:t>625</w:t>
            </w:r>
          </w:p>
        </w:tc>
        <w:tc>
          <w:tcPr>
            <w:tcW w:w="270" w:type="dxa"/>
            <w:vAlign w:val="bottom"/>
          </w:tcPr>
          <w:p w14:paraId="0D33E559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AF23C29" w14:textId="5877510A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9FAA68B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FD3FE6E" w14:textId="0DDE4C6C" w:rsidR="001472B3" w:rsidRPr="004F4BBD" w:rsidRDefault="001472B3" w:rsidP="00147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  <w:tc>
          <w:tcPr>
            <w:tcW w:w="270" w:type="dxa"/>
            <w:vAlign w:val="bottom"/>
          </w:tcPr>
          <w:p w14:paraId="02D4BD4C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66EBF7D" w14:textId="75FFC4F5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564</w:t>
            </w:r>
          </w:p>
        </w:tc>
      </w:tr>
      <w:tr w:rsidR="001472B3" w:rsidRPr="003C5BFB" w14:paraId="0EF8B69D" w14:textId="215D1D7B" w:rsidTr="00495E77">
        <w:tc>
          <w:tcPr>
            <w:tcW w:w="5220" w:type="dxa"/>
          </w:tcPr>
          <w:p w14:paraId="710C1B53" w14:textId="77777777" w:rsidR="001472B3" w:rsidRPr="004F4BBD" w:rsidRDefault="001472B3" w:rsidP="001472B3">
            <w:pPr>
              <w:pStyle w:val="ListParagraph"/>
              <w:spacing w:line="240" w:lineRule="auto"/>
              <w:ind w:left="166" w:right="-107" w:hanging="180"/>
              <w:contextualSpacing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8129C6" w14:textId="0F2A0C2A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05C97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5</w:t>
            </w:r>
            <w:r w:rsidRPr="00705C97">
              <w:rPr>
                <w:rFonts w:asciiTheme="majorBidi" w:hAnsiTheme="majorBidi" w:cstheme="majorBidi"/>
                <w:spacing w:val="-4"/>
                <w:sz w:val="28"/>
                <w:szCs w:val="28"/>
              </w:rPr>
              <w:t>,</w:t>
            </w:r>
            <w:r w:rsidRPr="00705C97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981</w:t>
            </w:r>
          </w:p>
        </w:tc>
        <w:tc>
          <w:tcPr>
            <w:tcW w:w="270" w:type="dxa"/>
            <w:vAlign w:val="bottom"/>
          </w:tcPr>
          <w:p w14:paraId="0E2C7D0E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C639C2" w14:textId="07AFBCF6" w:rsidR="001472B3" w:rsidRPr="00556B71" w:rsidRDefault="008B6830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56B71">
              <w:rPr>
                <w:rFonts w:asciiTheme="majorBidi" w:hAnsiTheme="majorBidi"/>
                <w:sz w:val="28"/>
                <w:szCs w:val="28"/>
              </w:rPr>
              <w:t>11,34</w:t>
            </w:r>
            <w:r w:rsidR="00A92B62">
              <w:rPr>
                <w:rFonts w:asciiTheme="majorBidi" w:hAnsi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A29FBE" w14:textId="77777777" w:rsidR="001472B3" w:rsidRPr="00556B71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D714D1" w14:textId="647D034F" w:rsidR="001472B3" w:rsidRPr="00556B71" w:rsidRDefault="00B65DD9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556B71">
              <w:rPr>
                <w:rFonts w:asciiTheme="majorBidi" w:hAnsiTheme="majorBidi"/>
                <w:spacing w:val="-4"/>
                <w:sz w:val="28"/>
                <w:szCs w:val="28"/>
                <w:cs/>
              </w:rPr>
              <w:t>17</w:t>
            </w:r>
            <w:r w:rsidRPr="00556B71">
              <w:rPr>
                <w:rFonts w:asciiTheme="majorBidi" w:hAnsiTheme="majorBidi"/>
                <w:spacing w:val="-4"/>
                <w:sz w:val="28"/>
                <w:szCs w:val="28"/>
              </w:rPr>
              <w:t>,</w:t>
            </w:r>
            <w:r w:rsidR="003D5E67" w:rsidRPr="00556B71">
              <w:rPr>
                <w:rFonts w:asciiTheme="majorBidi" w:hAnsiTheme="majorBidi"/>
                <w:spacing w:val="-4"/>
                <w:sz w:val="28"/>
                <w:szCs w:val="28"/>
              </w:rPr>
              <w:t>32</w:t>
            </w:r>
            <w:r w:rsidR="00A92B62">
              <w:rPr>
                <w:rFonts w:asciiTheme="majorBidi" w:hAnsiTheme="majorBidi"/>
                <w:spacing w:val="-4"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194652C5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E215ED" w14:textId="58CCA1E2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4,520</w:t>
            </w:r>
          </w:p>
        </w:tc>
        <w:tc>
          <w:tcPr>
            <w:tcW w:w="270" w:type="dxa"/>
            <w:vAlign w:val="bottom"/>
          </w:tcPr>
          <w:p w14:paraId="316FEE14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D4BF6" w14:textId="62E2152C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10,35</w:t>
            </w:r>
            <w:r w:rsidR="00C11F34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4F27D5E9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64638AA" w14:textId="0D78C9A5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F4BB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14,87</w:t>
            </w:r>
            <w:r w:rsidR="00C11F34">
              <w:rPr>
                <w:rFonts w:asciiTheme="majorBidi" w:hAnsiTheme="majorBidi" w:cstheme="majorBidi"/>
                <w:spacing w:val="-4"/>
                <w:sz w:val="28"/>
                <w:szCs w:val="28"/>
              </w:rPr>
              <w:t>8</w:t>
            </w:r>
          </w:p>
        </w:tc>
      </w:tr>
      <w:tr w:rsidR="001472B3" w:rsidRPr="003C5BFB" w14:paraId="7BDCFEBD" w14:textId="2AF852C8" w:rsidTr="00495E77">
        <w:trPr>
          <w:trHeight w:val="54"/>
        </w:trPr>
        <w:tc>
          <w:tcPr>
            <w:tcW w:w="5220" w:type="dxa"/>
          </w:tcPr>
          <w:p w14:paraId="76826B3D" w14:textId="28A284B4" w:rsidR="001472B3" w:rsidRPr="004F4BBD" w:rsidRDefault="001472B3" w:rsidP="001472B3">
            <w:pPr>
              <w:pStyle w:val="ListParagraph"/>
              <w:spacing w:line="240" w:lineRule="auto"/>
              <w:ind w:left="166" w:right="-107" w:hanging="180"/>
              <w:contextualSpacing w:val="0"/>
              <w:rPr>
                <w:rFonts w:asciiTheme="majorBidi" w:hAnsiTheme="majorBidi" w:cstheme="majorBidi"/>
                <w:sz w:val="8"/>
                <w:szCs w:val="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4590AEF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70" w:type="dxa"/>
            <w:vAlign w:val="bottom"/>
          </w:tcPr>
          <w:p w14:paraId="67052B65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4C5EA0DA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70" w:type="dxa"/>
            <w:vAlign w:val="bottom"/>
          </w:tcPr>
          <w:p w14:paraId="654D98E5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6CEF70E4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70" w:type="dxa"/>
            <w:vAlign w:val="bottom"/>
          </w:tcPr>
          <w:p w14:paraId="38CAC3A7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5C0BC00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70" w:type="dxa"/>
            <w:vAlign w:val="bottom"/>
          </w:tcPr>
          <w:p w14:paraId="5DF94023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E1E6D62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270" w:type="dxa"/>
            <w:vAlign w:val="bottom"/>
          </w:tcPr>
          <w:p w14:paraId="30572D4E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B71E7F9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8"/>
                <w:szCs w:val="8"/>
              </w:rPr>
            </w:pPr>
          </w:p>
        </w:tc>
      </w:tr>
      <w:tr w:rsidR="001472B3" w:rsidRPr="003C5BFB" w14:paraId="475654A7" w14:textId="77777777" w:rsidTr="00495E77">
        <w:tc>
          <w:tcPr>
            <w:tcW w:w="5220" w:type="dxa"/>
          </w:tcPr>
          <w:p w14:paraId="28A37051" w14:textId="44BD76CC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</w:pPr>
            <w:r w:rsidRPr="004F4BBD">
              <w:rPr>
                <w:rFonts w:asciiTheme="majorBidi" w:hAnsiTheme="majorBidi" w:cstheme="majorBidi"/>
                <w:b/>
                <w:bCs/>
                <w:i/>
                <w:iCs/>
                <w:sz w:val="29"/>
                <w:szCs w:val="29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vAlign w:val="bottom"/>
          </w:tcPr>
          <w:p w14:paraId="2118A1BA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49012F4A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3" w:type="dxa"/>
            <w:vAlign w:val="bottom"/>
          </w:tcPr>
          <w:p w14:paraId="4D80181A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46297EB4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97" w:type="dxa"/>
            <w:vAlign w:val="bottom"/>
          </w:tcPr>
          <w:p w14:paraId="40EE9063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1B260D5E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1DDB9C1A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0D0059D4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6182DF53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70" w:type="dxa"/>
            <w:vAlign w:val="bottom"/>
          </w:tcPr>
          <w:p w14:paraId="74BE4DAA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43B65CC8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</w:tr>
      <w:tr w:rsidR="001472B3" w:rsidRPr="003C5BFB" w14:paraId="7FA9193B" w14:textId="77777777" w:rsidTr="00495E77">
        <w:tc>
          <w:tcPr>
            <w:tcW w:w="5220" w:type="dxa"/>
          </w:tcPr>
          <w:p w14:paraId="1EA304FB" w14:textId="4B9B0FD0" w:rsidR="001472B3" w:rsidRPr="004F4BBD" w:rsidRDefault="001472B3" w:rsidP="001472B3">
            <w:pPr>
              <w:pStyle w:val="ListParagraph"/>
              <w:spacing w:line="240" w:lineRule="auto"/>
              <w:ind w:left="221" w:right="-22" w:hanging="221"/>
              <w:contextualSpacing w:val="0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F4BBD">
              <w:rPr>
                <w:rFonts w:asciiTheme="majorBidi" w:hAnsiTheme="majorBidi" w:cstheme="majorBidi"/>
                <w:sz w:val="29"/>
                <w:szCs w:val="29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bottom"/>
          </w:tcPr>
          <w:p w14:paraId="6F02E1F5" w14:textId="1AE6C59E" w:rsidR="001472B3" w:rsidRPr="008930D2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CA35D80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3" w:type="dxa"/>
            <w:vAlign w:val="bottom"/>
          </w:tcPr>
          <w:p w14:paraId="0246EE1E" w14:textId="493563FC" w:rsidR="001472B3" w:rsidRPr="004F4BBD" w:rsidRDefault="00144E2B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3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44E2B">
              <w:rPr>
                <w:rFonts w:asciiTheme="majorBidi" w:hAnsiTheme="majorBidi"/>
                <w:sz w:val="29"/>
                <w:szCs w:val="29"/>
                <w:cs/>
              </w:rPr>
              <w:t>5</w:t>
            </w:r>
            <w:r w:rsidRPr="00144E2B">
              <w:rPr>
                <w:rFonts w:asciiTheme="majorBidi" w:hAnsiTheme="majorBidi"/>
                <w:sz w:val="29"/>
                <w:szCs w:val="29"/>
              </w:rPr>
              <w:t>,</w:t>
            </w:r>
            <w:r w:rsidRPr="00144E2B">
              <w:rPr>
                <w:rFonts w:asciiTheme="majorBidi" w:hAnsiTheme="majorBidi"/>
                <w:sz w:val="29"/>
                <w:szCs w:val="29"/>
                <w:cs/>
              </w:rPr>
              <w:t>298</w:t>
            </w:r>
          </w:p>
        </w:tc>
        <w:tc>
          <w:tcPr>
            <w:tcW w:w="270" w:type="dxa"/>
            <w:vAlign w:val="bottom"/>
          </w:tcPr>
          <w:p w14:paraId="7629969D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97" w:type="dxa"/>
            <w:vAlign w:val="bottom"/>
          </w:tcPr>
          <w:p w14:paraId="3483FB33" w14:textId="5D1BF192" w:rsidR="001472B3" w:rsidRPr="004F4BBD" w:rsidRDefault="00144E2B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144E2B">
              <w:rPr>
                <w:rFonts w:asciiTheme="majorBidi" w:hAnsiTheme="majorBidi"/>
                <w:sz w:val="29"/>
                <w:szCs w:val="29"/>
                <w:cs/>
              </w:rPr>
              <w:t>5</w:t>
            </w:r>
            <w:r w:rsidRPr="00144E2B">
              <w:rPr>
                <w:rFonts w:asciiTheme="majorBidi" w:hAnsiTheme="majorBidi"/>
                <w:sz w:val="29"/>
                <w:szCs w:val="29"/>
              </w:rPr>
              <w:t>,</w:t>
            </w:r>
            <w:r w:rsidRPr="00144E2B">
              <w:rPr>
                <w:rFonts w:asciiTheme="majorBidi" w:hAnsiTheme="majorBidi"/>
                <w:sz w:val="29"/>
                <w:szCs w:val="29"/>
                <w:cs/>
              </w:rPr>
              <w:t>298</w:t>
            </w:r>
          </w:p>
        </w:tc>
        <w:tc>
          <w:tcPr>
            <w:tcW w:w="270" w:type="dxa"/>
            <w:vAlign w:val="bottom"/>
          </w:tcPr>
          <w:p w14:paraId="4648AF2A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6D74BDB7" w14:textId="2951381C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4F4BB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329EFF0E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18AB9361" w14:textId="22C84AF1" w:rsidR="001472B3" w:rsidRPr="004F4BBD" w:rsidRDefault="001472B3" w:rsidP="00147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4F4BBD">
              <w:rPr>
                <w:rFonts w:asciiTheme="majorBidi" w:hAnsiTheme="majorBidi" w:cstheme="majorBidi"/>
                <w:sz w:val="29"/>
                <w:szCs w:val="29"/>
              </w:rPr>
              <w:t>2,798</w:t>
            </w:r>
          </w:p>
        </w:tc>
        <w:tc>
          <w:tcPr>
            <w:tcW w:w="270" w:type="dxa"/>
            <w:vAlign w:val="bottom"/>
          </w:tcPr>
          <w:p w14:paraId="0941BB2C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39B62CAD" w14:textId="228AF8FD" w:rsidR="001472B3" w:rsidRPr="004F4BBD" w:rsidRDefault="001472B3" w:rsidP="00147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4F4BBD">
              <w:rPr>
                <w:rFonts w:asciiTheme="majorBidi" w:hAnsiTheme="majorBidi" w:cstheme="majorBidi"/>
                <w:sz w:val="29"/>
                <w:szCs w:val="29"/>
              </w:rPr>
              <w:t>2,798</w:t>
            </w:r>
          </w:p>
        </w:tc>
      </w:tr>
      <w:tr w:rsidR="001472B3" w:rsidRPr="003C5BFB" w14:paraId="0BD790BD" w14:textId="77777777" w:rsidTr="00495E77">
        <w:tc>
          <w:tcPr>
            <w:tcW w:w="5220" w:type="dxa"/>
          </w:tcPr>
          <w:p w14:paraId="7980D02B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F4BBD">
              <w:rPr>
                <w:rFonts w:asciiTheme="majorBidi" w:hAnsiTheme="majorBidi" w:cstheme="majorBidi"/>
                <w:sz w:val="29"/>
                <w:szCs w:val="29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5DBF0498" w14:textId="41715815" w:rsidR="001472B3" w:rsidRPr="008930D2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420288B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60C0107F" w14:textId="66788B34" w:rsidR="001472B3" w:rsidRPr="004F4BBD" w:rsidRDefault="00FF13D1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/>
                <w:sz w:val="29"/>
                <w:szCs w:val="29"/>
              </w:rPr>
              <w:t>5,09</w:t>
            </w:r>
            <w:r w:rsidR="008B6830">
              <w:rPr>
                <w:rFonts w:asciiTheme="majorBidi" w:hAnsiTheme="majorBidi"/>
                <w:sz w:val="29"/>
                <w:szCs w:val="29"/>
              </w:rPr>
              <w:t>2</w:t>
            </w:r>
          </w:p>
        </w:tc>
        <w:tc>
          <w:tcPr>
            <w:tcW w:w="270" w:type="dxa"/>
            <w:vAlign w:val="bottom"/>
          </w:tcPr>
          <w:p w14:paraId="4345B439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97" w:type="dxa"/>
            <w:vAlign w:val="bottom"/>
          </w:tcPr>
          <w:p w14:paraId="641FD19C" w14:textId="1E2A0CCB" w:rsidR="001472B3" w:rsidRPr="004F4BBD" w:rsidRDefault="00FF13D1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/>
                <w:sz w:val="29"/>
                <w:szCs w:val="29"/>
              </w:rPr>
              <w:t>5,09</w:t>
            </w:r>
            <w:r w:rsidR="00246596">
              <w:rPr>
                <w:rFonts w:asciiTheme="majorBidi" w:hAnsiTheme="majorBidi"/>
                <w:sz w:val="29"/>
                <w:szCs w:val="29"/>
              </w:rPr>
              <w:t>2</w:t>
            </w:r>
          </w:p>
        </w:tc>
        <w:tc>
          <w:tcPr>
            <w:tcW w:w="270" w:type="dxa"/>
            <w:vAlign w:val="bottom"/>
          </w:tcPr>
          <w:p w14:paraId="33B944E2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65946B90" w14:textId="7AA511AE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4F4BB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09EF6EDF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417D28A5" w14:textId="1E16EAF2" w:rsidR="001472B3" w:rsidRPr="004F4BBD" w:rsidRDefault="001472B3" w:rsidP="00147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4F4BBD">
              <w:rPr>
                <w:rFonts w:asciiTheme="majorBidi" w:hAnsiTheme="majorBidi" w:cstheme="majorBidi"/>
                <w:sz w:val="29"/>
                <w:szCs w:val="29"/>
              </w:rPr>
              <w:t>4,692</w:t>
            </w:r>
          </w:p>
        </w:tc>
        <w:tc>
          <w:tcPr>
            <w:tcW w:w="270" w:type="dxa"/>
            <w:vAlign w:val="bottom"/>
          </w:tcPr>
          <w:p w14:paraId="798D0E4A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336A309C" w14:textId="63D04629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4F4BBD">
              <w:rPr>
                <w:rFonts w:asciiTheme="majorBidi" w:hAnsiTheme="majorBidi" w:cstheme="majorBidi"/>
                <w:sz w:val="29"/>
                <w:szCs w:val="29"/>
              </w:rPr>
              <w:t>4,692</w:t>
            </w:r>
          </w:p>
        </w:tc>
      </w:tr>
      <w:tr w:rsidR="001472B3" w:rsidRPr="003C5BFB" w14:paraId="1B85966E" w14:textId="053ED3CC" w:rsidTr="00495E77">
        <w:tc>
          <w:tcPr>
            <w:tcW w:w="5220" w:type="dxa"/>
          </w:tcPr>
          <w:p w14:paraId="6D62679E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F4BBD">
              <w:rPr>
                <w:rFonts w:asciiTheme="majorBidi" w:hAnsiTheme="majorBidi" w:cstheme="majorBidi"/>
                <w:sz w:val="29"/>
                <w:szCs w:val="29"/>
                <w:cs/>
              </w:rPr>
              <w:t>หุ้นกู้</w:t>
            </w:r>
          </w:p>
        </w:tc>
        <w:tc>
          <w:tcPr>
            <w:tcW w:w="1260" w:type="dxa"/>
            <w:vAlign w:val="bottom"/>
          </w:tcPr>
          <w:p w14:paraId="732E15FA" w14:textId="1F2BF7A5" w:rsidR="001472B3" w:rsidRPr="008930D2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A0E0225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67515B1" w14:textId="3E13DEEC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4CDEF62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97" w:type="dxa"/>
            <w:vAlign w:val="bottom"/>
          </w:tcPr>
          <w:p w14:paraId="0B655267" w14:textId="2E39231C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F4BB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916FE0D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121D2140" w14:textId="0DD9E5DA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4F4BB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029156A4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1CB58282" w14:textId="51D7F2D8" w:rsidR="001472B3" w:rsidRPr="004F4BBD" w:rsidRDefault="001472B3" w:rsidP="00147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4F4BBD">
              <w:rPr>
                <w:rFonts w:asciiTheme="majorBidi" w:hAnsiTheme="majorBidi" w:cstheme="majorBidi"/>
                <w:sz w:val="29"/>
                <w:szCs w:val="29"/>
              </w:rPr>
              <w:t>2,200</w:t>
            </w:r>
          </w:p>
        </w:tc>
        <w:tc>
          <w:tcPr>
            <w:tcW w:w="270" w:type="dxa"/>
            <w:vAlign w:val="bottom"/>
          </w:tcPr>
          <w:p w14:paraId="7A5C8027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vAlign w:val="bottom"/>
          </w:tcPr>
          <w:p w14:paraId="49AD6196" w14:textId="6DE20FD2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</w:pPr>
            <w:r w:rsidRPr="004F4BBD">
              <w:rPr>
                <w:rFonts w:asciiTheme="majorBidi" w:hAnsiTheme="majorBidi" w:cstheme="majorBidi"/>
                <w:sz w:val="29"/>
                <w:szCs w:val="29"/>
              </w:rPr>
              <w:t>2,200</w:t>
            </w:r>
          </w:p>
        </w:tc>
      </w:tr>
      <w:tr w:rsidR="001472B3" w:rsidRPr="003C5BFB" w14:paraId="28046731" w14:textId="77777777" w:rsidTr="00495E77">
        <w:tc>
          <w:tcPr>
            <w:tcW w:w="5220" w:type="dxa"/>
          </w:tcPr>
          <w:p w14:paraId="4C4C6396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9545F0" w14:textId="6BD40A21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5EA8D6DC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47AB7D" w14:textId="0C9874D6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EC2F4F">
              <w:rPr>
                <w:rFonts w:asciiTheme="majorBidi" w:hAnsiTheme="majorBidi"/>
                <w:sz w:val="29"/>
                <w:szCs w:val="29"/>
                <w:cs/>
              </w:rPr>
              <w:t>10</w:t>
            </w:r>
            <w:r w:rsidRPr="00EC2F4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 w:rsidR="00FF13D1">
              <w:rPr>
                <w:rFonts w:asciiTheme="majorBidi" w:hAnsiTheme="majorBidi" w:cstheme="majorBidi"/>
                <w:sz w:val="29"/>
                <w:szCs w:val="29"/>
              </w:rPr>
              <w:t>3</w:t>
            </w:r>
            <w:r w:rsidR="00246596">
              <w:rPr>
                <w:rFonts w:asciiTheme="majorBidi" w:hAnsiTheme="majorBidi" w:cstheme="majorBidi"/>
                <w:sz w:val="29"/>
                <w:szCs w:val="29"/>
              </w:rPr>
              <w:t>90</w:t>
            </w:r>
          </w:p>
        </w:tc>
        <w:tc>
          <w:tcPr>
            <w:tcW w:w="270" w:type="dxa"/>
            <w:vAlign w:val="bottom"/>
          </w:tcPr>
          <w:p w14:paraId="6E8A8DA9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696F86" w14:textId="23C7BD8F" w:rsidR="001472B3" w:rsidRPr="004F4BBD" w:rsidRDefault="00246596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EC2F4F">
              <w:rPr>
                <w:rFonts w:asciiTheme="majorBidi" w:hAnsiTheme="majorBidi"/>
                <w:sz w:val="29"/>
                <w:szCs w:val="29"/>
                <w:cs/>
              </w:rPr>
              <w:t>10</w:t>
            </w:r>
            <w:r w:rsidRPr="00EC2F4F">
              <w:rPr>
                <w:rFonts w:asciiTheme="majorBidi" w:hAnsiTheme="majorBidi" w:cstheme="majorBidi"/>
                <w:sz w:val="29"/>
                <w:szCs w:val="29"/>
              </w:rPr>
              <w:t>,</w:t>
            </w:r>
            <w:r>
              <w:rPr>
                <w:rFonts w:asciiTheme="majorBidi" w:hAnsiTheme="majorBidi" w:cstheme="majorBidi"/>
                <w:sz w:val="29"/>
                <w:szCs w:val="29"/>
              </w:rPr>
              <w:t>390</w:t>
            </w:r>
          </w:p>
        </w:tc>
        <w:tc>
          <w:tcPr>
            <w:tcW w:w="270" w:type="dxa"/>
            <w:vAlign w:val="bottom"/>
          </w:tcPr>
          <w:p w14:paraId="6BE84D81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F2484C" w14:textId="3058ABF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4F4BBD">
              <w:rPr>
                <w:rFonts w:asciiTheme="majorBidi" w:hAnsiTheme="majorBidi" w:cstheme="majorBidi"/>
                <w:sz w:val="29"/>
                <w:szCs w:val="29"/>
              </w:rPr>
              <w:t>-</w:t>
            </w:r>
          </w:p>
        </w:tc>
        <w:tc>
          <w:tcPr>
            <w:tcW w:w="270" w:type="dxa"/>
            <w:vAlign w:val="bottom"/>
          </w:tcPr>
          <w:p w14:paraId="6ECC5DF4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3D4B62" w14:textId="5F6A9292" w:rsidR="001472B3" w:rsidRPr="004F4BBD" w:rsidRDefault="001472B3" w:rsidP="001472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4F4BBD">
              <w:rPr>
                <w:rFonts w:asciiTheme="majorBidi" w:hAnsiTheme="majorBidi" w:cstheme="majorBidi"/>
                <w:sz w:val="29"/>
                <w:szCs w:val="29"/>
              </w:rPr>
              <w:t>9,690</w:t>
            </w:r>
          </w:p>
        </w:tc>
        <w:tc>
          <w:tcPr>
            <w:tcW w:w="270" w:type="dxa"/>
            <w:vAlign w:val="bottom"/>
          </w:tcPr>
          <w:p w14:paraId="1781BE41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6C7A4F" w14:textId="253D9925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  <w:r w:rsidRPr="004F4BBD">
              <w:rPr>
                <w:rFonts w:asciiTheme="majorBidi" w:hAnsiTheme="majorBidi" w:cstheme="majorBidi"/>
                <w:sz w:val="29"/>
                <w:szCs w:val="29"/>
              </w:rPr>
              <w:t>9,690</w:t>
            </w:r>
          </w:p>
        </w:tc>
      </w:tr>
      <w:tr w:rsidR="001472B3" w:rsidRPr="003C5BFB" w14:paraId="5BE9704B" w14:textId="550B72F4" w:rsidTr="005E38AA">
        <w:tc>
          <w:tcPr>
            <w:tcW w:w="5220" w:type="dxa"/>
          </w:tcPr>
          <w:p w14:paraId="6EE8B2C1" w14:textId="77777777" w:rsidR="001472B3" w:rsidRPr="004F4BBD" w:rsidRDefault="001472B3" w:rsidP="001472B3">
            <w:pPr>
              <w:pStyle w:val="ListParagraph"/>
              <w:spacing w:line="240" w:lineRule="auto"/>
              <w:ind w:left="162" w:right="-22" w:hanging="162"/>
              <w:contextualSpacing w:val="0"/>
              <w:rPr>
                <w:rFonts w:asciiTheme="majorBidi" w:hAnsiTheme="majorBidi" w:cstheme="majorBidi"/>
                <w:i/>
                <w:iCs/>
                <w:color w:val="0000FF"/>
                <w:sz w:val="29"/>
                <w:szCs w:val="29"/>
                <w:shd w:val="clear" w:color="auto" w:fill="E6E6E6"/>
              </w:rPr>
            </w:pPr>
            <w:r w:rsidRPr="004F4BBD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</w:rPr>
              <w:t>รวมหนี้สินที่มีภาระดอกเบี้ย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701E8A2D" w14:textId="06E332B1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pacing w:val="-4"/>
                <w:sz w:val="29"/>
                <w:szCs w:val="29"/>
                <w:cs/>
              </w:rPr>
            </w:pPr>
            <w:r w:rsidRPr="00E97FA9">
              <w:rPr>
                <w:rFonts w:asciiTheme="majorBidi" w:hAnsiTheme="majorBidi" w:cstheme="majorBidi"/>
                <w:b/>
                <w:bCs/>
                <w:spacing w:val="-4"/>
                <w:sz w:val="29"/>
                <w:szCs w:val="29"/>
              </w:rPr>
              <w:t>5,981</w:t>
            </w:r>
          </w:p>
        </w:tc>
        <w:tc>
          <w:tcPr>
            <w:tcW w:w="270" w:type="dxa"/>
            <w:vAlign w:val="bottom"/>
          </w:tcPr>
          <w:p w14:paraId="5EA7C81F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5B53D21" w14:textId="0F41C6D4" w:rsidR="001472B3" w:rsidRPr="004F4BBD" w:rsidRDefault="00AF2B8B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pacing w:val="-4"/>
                <w:sz w:val="29"/>
                <w:szCs w:val="29"/>
              </w:rPr>
            </w:pPr>
            <w:r w:rsidRPr="00AF2B8B">
              <w:rPr>
                <w:rFonts w:asciiTheme="majorBidi" w:hAnsiTheme="majorBidi" w:cstheme="majorBidi"/>
                <w:b/>
                <w:bCs/>
                <w:spacing w:val="-4"/>
                <w:sz w:val="29"/>
                <w:szCs w:val="29"/>
              </w:rPr>
              <w:t>21,73</w:t>
            </w:r>
            <w:r w:rsidR="00F52FE4">
              <w:rPr>
                <w:rFonts w:asciiTheme="majorBidi" w:hAnsiTheme="majorBidi" w:cstheme="majorBidi"/>
                <w:b/>
                <w:bCs/>
                <w:spacing w:val="-4"/>
                <w:sz w:val="29"/>
                <w:szCs w:val="29"/>
              </w:rPr>
              <w:t>1</w:t>
            </w:r>
          </w:p>
        </w:tc>
        <w:tc>
          <w:tcPr>
            <w:tcW w:w="270" w:type="dxa"/>
            <w:vAlign w:val="bottom"/>
          </w:tcPr>
          <w:p w14:paraId="74F6FC18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vAlign w:val="bottom"/>
          </w:tcPr>
          <w:p w14:paraId="42320E25" w14:textId="5601176E" w:rsidR="001472B3" w:rsidRPr="004F4BBD" w:rsidRDefault="00AF2B8B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pacing w:val="-4"/>
                <w:sz w:val="29"/>
                <w:szCs w:val="29"/>
                <w:cs/>
              </w:rPr>
            </w:pPr>
            <w:r w:rsidRPr="00AF2B8B">
              <w:rPr>
                <w:rFonts w:asciiTheme="majorBidi" w:hAnsiTheme="majorBidi" w:cstheme="majorBidi"/>
                <w:b/>
                <w:bCs/>
                <w:spacing w:val="-4"/>
                <w:sz w:val="29"/>
                <w:szCs w:val="29"/>
              </w:rPr>
              <w:t>27,71</w:t>
            </w:r>
            <w:r w:rsidR="00F52FE4">
              <w:rPr>
                <w:rFonts w:asciiTheme="majorBidi" w:hAnsiTheme="majorBidi" w:cstheme="majorBidi"/>
                <w:b/>
                <w:bCs/>
                <w:spacing w:val="-4"/>
                <w:sz w:val="29"/>
                <w:szCs w:val="29"/>
              </w:rPr>
              <w:t>2</w:t>
            </w:r>
          </w:p>
        </w:tc>
        <w:tc>
          <w:tcPr>
            <w:tcW w:w="270" w:type="dxa"/>
            <w:vAlign w:val="bottom"/>
          </w:tcPr>
          <w:p w14:paraId="15556ACD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08EEE749" w14:textId="711575BA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29"/>
                <w:szCs w:val="29"/>
              </w:rPr>
            </w:pPr>
            <w:r w:rsidRPr="004F4BBD">
              <w:rPr>
                <w:rFonts w:asciiTheme="majorBidi" w:hAnsiTheme="majorBidi" w:cstheme="majorBidi"/>
                <w:b/>
                <w:bCs/>
                <w:spacing w:val="-4"/>
                <w:sz w:val="29"/>
                <w:szCs w:val="29"/>
              </w:rPr>
              <w:t>4,520</w:t>
            </w:r>
          </w:p>
        </w:tc>
        <w:tc>
          <w:tcPr>
            <w:tcW w:w="270" w:type="dxa"/>
            <w:vAlign w:val="bottom"/>
          </w:tcPr>
          <w:p w14:paraId="502B8075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2FEBF766" w14:textId="745A94A4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pacing w:val="-4"/>
                <w:sz w:val="29"/>
                <w:szCs w:val="29"/>
                <w:cs/>
              </w:rPr>
            </w:pPr>
            <w:r w:rsidRPr="004F4BBD">
              <w:rPr>
                <w:rFonts w:asciiTheme="majorBidi" w:hAnsiTheme="majorBidi" w:cstheme="majorBidi"/>
                <w:b/>
                <w:bCs/>
                <w:spacing w:val="-4"/>
                <w:sz w:val="29"/>
                <w:szCs w:val="29"/>
              </w:rPr>
              <w:t>20,048</w:t>
            </w:r>
          </w:p>
        </w:tc>
        <w:tc>
          <w:tcPr>
            <w:tcW w:w="270" w:type="dxa"/>
            <w:vAlign w:val="bottom"/>
          </w:tcPr>
          <w:p w14:paraId="0A7ED74E" w14:textId="77777777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F16773F" w14:textId="2E5F2F83" w:rsidR="001472B3" w:rsidRPr="004F4BBD" w:rsidRDefault="001472B3" w:rsidP="001472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29"/>
                <w:szCs w:val="29"/>
                <w:cs/>
              </w:rPr>
            </w:pPr>
            <w:r w:rsidRPr="004F4BBD">
              <w:rPr>
                <w:rFonts w:asciiTheme="majorBidi" w:hAnsiTheme="majorBidi" w:cstheme="majorBidi"/>
                <w:b/>
                <w:bCs/>
                <w:spacing w:val="-4"/>
                <w:sz w:val="29"/>
                <w:szCs w:val="29"/>
              </w:rPr>
              <w:t>24,568</w:t>
            </w:r>
          </w:p>
        </w:tc>
      </w:tr>
      <w:tr w:rsidR="00EE0E1F" w:rsidRPr="00161E24" w14:paraId="74C71844" w14:textId="77777777" w:rsidTr="001A6BAD">
        <w:trPr>
          <w:tblHeader/>
        </w:trPr>
        <w:tc>
          <w:tcPr>
            <w:tcW w:w="5220" w:type="dxa"/>
          </w:tcPr>
          <w:p w14:paraId="2C998A04" w14:textId="77777777" w:rsidR="00EE0E1F" w:rsidRPr="00161E24" w:rsidRDefault="00EE0E1F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820" w:type="dxa"/>
            <w:gridSpan w:val="11"/>
          </w:tcPr>
          <w:p w14:paraId="06F4B4C2" w14:textId="7140A05C" w:rsidR="00EE0E1F" w:rsidRPr="00161E24" w:rsidRDefault="00EE0E1F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418BE"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งบ</w:t>
            </w:r>
            <w:r>
              <w:rPr>
                <w:rFonts w:asciiTheme="majorBidi" w:hAnsiTheme="majorBidi" w:cstheme="majorBidi" w:hint="cs"/>
                <w:b/>
                <w:bCs/>
                <w:sz w:val="29"/>
                <w:szCs w:val="29"/>
                <w:cs/>
              </w:rPr>
              <w:t>เฉพาะกิจการ</w:t>
            </w:r>
          </w:p>
        </w:tc>
      </w:tr>
      <w:tr w:rsidR="00925597" w:rsidRPr="00161E24" w14:paraId="278DBF0E" w14:textId="77777777" w:rsidTr="00925597">
        <w:trPr>
          <w:tblHeader/>
        </w:trPr>
        <w:tc>
          <w:tcPr>
            <w:tcW w:w="5220" w:type="dxa"/>
          </w:tcPr>
          <w:p w14:paraId="2A8C1758" w14:textId="77777777" w:rsidR="00925597" w:rsidRPr="00161E24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230" w:type="dxa"/>
            <w:gridSpan w:val="5"/>
          </w:tcPr>
          <w:p w14:paraId="5B685A3E" w14:textId="49144CE4" w:rsidR="00925597" w:rsidRPr="00161E24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962F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4D5ADD1B" w14:textId="77777777" w:rsidR="00925597" w:rsidRPr="00161E24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320" w:type="dxa"/>
            <w:gridSpan w:val="5"/>
          </w:tcPr>
          <w:p w14:paraId="31E133D2" w14:textId="04DC08F2" w:rsidR="00925597" w:rsidRPr="00161E24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962F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925597" w:rsidRPr="00161E24" w14:paraId="36EFE88B" w14:textId="77777777" w:rsidTr="00925597">
        <w:trPr>
          <w:tblHeader/>
        </w:trPr>
        <w:tc>
          <w:tcPr>
            <w:tcW w:w="5220" w:type="dxa"/>
          </w:tcPr>
          <w:p w14:paraId="03E745AB" w14:textId="77777777" w:rsidR="00925597" w:rsidRPr="00161E24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A6872D5" w14:textId="77777777" w:rsidR="00925597" w:rsidRPr="00161E24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6" w:right="-110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740A3AAE" w14:textId="77777777" w:rsidR="00925597" w:rsidRPr="00161E24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477A153B" w14:textId="77777777" w:rsidR="00925597" w:rsidRPr="00161E24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1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18D4131" w14:textId="77777777" w:rsidR="00925597" w:rsidRPr="00161E24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130AB697" w14:textId="77777777" w:rsidR="00925597" w:rsidRPr="00161E24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  <w:vAlign w:val="center"/>
          </w:tcPr>
          <w:p w14:paraId="1D0B84C4" w14:textId="77777777" w:rsidR="00925597" w:rsidRPr="00161E24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F118BC" w14:textId="77777777" w:rsidR="00925597" w:rsidRPr="00161E24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70" w:type="dxa"/>
            <w:vAlign w:val="bottom"/>
          </w:tcPr>
          <w:p w14:paraId="054ED3B8" w14:textId="77777777" w:rsidR="00925597" w:rsidRPr="00161E24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C1CF124" w14:textId="77777777" w:rsidR="00925597" w:rsidRPr="00161E24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70" w:type="dxa"/>
            <w:vAlign w:val="bottom"/>
          </w:tcPr>
          <w:p w14:paraId="3D5BCDDE" w14:textId="77777777" w:rsidR="00925597" w:rsidRPr="00161E24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5F584AF" w14:textId="77777777" w:rsidR="00925597" w:rsidRPr="00161E24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925597" w:rsidRPr="00161E24" w14:paraId="34351D22" w14:textId="77777777" w:rsidTr="00925597">
        <w:trPr>
          <w:tblHeader/>
        </w:trPr>
        <w:tc>
          <w:tcPr>
            <w:tcW w:w="5220" w:type="dxa"/>
          </w:tcPr>
          <w:p w14:paraId="2CB8F477" w14:textId="77777777" w:rsidR="00925597" w:rsidRPr="00161E24" w:rsidRDefault="00925597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8820" w:type="dxa"/>
            <w:gridSpan w:val="11"/>
            <w:vAlign w:val="bottom"/>
          </w:tcPr>
          <w:p w14:paraId="4E873626" w14:textId="77777777" w:rsidR="00925597" w:rsidRPr="0068349A" w:rsidRDefault="00925597" w:rsidP="007630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25597" w:rsidRPr="00161E24" w14:paraId="32209C03" w14:textId="77777777" w:rsidTr="00925597">
        <w:tc>
          <w:tcPr>
            <w:tcW w:w="5220" w:type="dxa"/>
          </w:tcPr>
          <w:p w14:paraId="74AB6635" w14:textId="449A57BF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ส่วนที่หมุนเวียน</w:t>
            </w:r>
          </w:p>
        </w:tc>
        <w:tc>
          <w:tcPr>
            <w:tcW w:w="1260" w:type="dxa"/>
            <w:vAlign w:val="bottom"/>
          </w:tcPr>
          <w:p w14:paraId="6E7CFCAE" w14:textId="77777777" w:rsidR="00925597" w:rsidRPr="00161E24" w:rsidRDefault="00925597" w:rsidP="0057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BF6A21C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4FB5F299" w14:textId="77777777" w:rsidR="00925597" w:rsidRPr="00161E24" w:rsidRDefault="00925597" w:rsidP="00573E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228BD0A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3FE8D9DC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2FAB3B9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CDA223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9D20210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8A6087C" w14:textId="77777777" w:rsidR="00925597" w:rsidRPr="00161E24" w:rsidRDefault="00925597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4A073BC" w14:textId="77777777" w:rsidR="00925597" w:rsidRPr="00161E24" w:rsidRDefault="00925597" w:rsidP="00925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A84C258" w14:textId="77777777" w:rsidR="00925597" w:rsidRPr="00161E24" w:rsidRDefault="00925597" w:rsidP="009255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76575" w:rsidRPr="00161E24" w14:paraId="04959C17" w14:textId="77777777" w:rsidTr="00925597">
        <w:tc>
          <w:tcPr>
            <w:tcW w:w="5220" w:type="dxa"/>
          </w:tcPr>
          <w:p w14:paraId="5B773CE2" w14:textId="7A91E3D0" w:rsidR="00776575" w:rsidRPr="00161E24" w:rsidRDefault="00776575" w:rsidP="00776575">
            <w:pPr>
              <w:pStyle w:val="ListParagraph"/>
              <w:spacing w:line="240" w:lineRule="auto"/>
              <w:ind w:left="221" w:right="-22" w:hanging="221"/>
              <w:contextualSpacing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ตั๋วสัญญาใช้เงิน</w:t>
            </w:r>
          </w:p>
        </w:tc>
        <w:tc>
          <w:tcPr>
            <w:tcW w:w="1260" w:type="dxa"/>
            <w:vAlign w:val="bottom"/>
          </w:tcPr>
          <w:p w14:paraId="08678EBC" w14:textId="0B9040FF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7DB739A" w14:textId="77777777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08EEA25B" w14:textId="6115F1F4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236B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4F23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236B">
              <w:rPr>
                <w:rFonts w:asciiTheme="majorBidi" w:hAnsiTheme="majorBidi"/>
                <w:sz w:val="30"/>
                <w:szCs w:val="30"/>
                <w:cs/>
              </w:rPr>
              <w:t>569</w:t>
            </w:r>
          </w:p>
        </w:tc>
        <w:tc>
          <w:tcPr>
            <w:tcW w:w="270" w:type="dxa"/>
            <w:vAlign w:val="bottom"/>
          </w:tcPr>
          <w:p w14:paraId="45D73481" w14:textId="77777777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6C062296" w14:textId="0F014F55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F236B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4F23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236B">
              <w:rPr>
                <w:rFonts w:asciiTheme="majorBidi" w:hAnsiTheme="majorBidi"/>
                <w:sz w:val="30"/>
                <w:szCs w:val="30"/>
                <w:cs/>
              </w:rPr>
              <w:t>569</w:t>
            </w:r>
          </w:p>
        </w:tc>
        <w:tc>
          <w:tcPr>
            <w:tcW w:w="270" w:type="dxa"/>
            <w:vAlign w:val="bottom"/>
          </w:tcPr>
          <w:p w14:paraId="4269B9A5" w14:textId="77777777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03D12C" w14:textId="6A4F4BDC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67C63D8" w14:textId="77777777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D0F2DD0" w14:textId="4002B42D" w:rsidR="00776575" w:rsidRPr="00161E24" w:rsidRDefault="00776575" w:rsidP="00776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2,730</w:t>
            </w:r>
          </w:p>
        </w:tc>
        <w:tc>
          <w:tcPr>
            <w:tcW w:w="270" w:type="dxa"/>
            <w:vAlign w:val="bottom"/>
          </w:tcPr>
          <w:p w14:paraId="3A5D3DF5" w14:textId="77777777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1EBF17" w14:textId="65332137" w:rsidR="00776575" w:rsidRPr="00161E24" w:rsidRDefault="00776575" w:rsidP="00776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2,730</w:t>
            </w:r>
          </w:p>
        </w:tc>
      </w:tr>
      <w:tr w:rsidR="00776575" w:rsidRPr="00161E24" w14:paraId="533C6BBC" w14:textId="77777777" w:rsidTr="00D710F4">
        <w:tc>
          <w:tcPr>
            <w:tcW w:w="5220" w:type="dxa"/>
          </w:tcPr>
          <w:p w14:paraId="52036503" w14:textId="58961EAD" w:rsidR="00776575" w:rsidRPr="00161E24" w:rsidRDefault="00776575" w:rsidP="00776575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หนี้สินภายใต้สัญญาทรัสต์รีซีทส์</w:t>
            </w:r>
          </w:p>
        </w:tc>
        <w:tc>
          <w:tcPr>
            <w:tcW w:w="1260" w:type="dxa"/>
            <w:vAlign w:val="bottom"/>
          </w:tcPr>
          <w:p w14:paraId="6747154E" w14:textId="66E9CC26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747CA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5747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47CA">
              <w:rPr>
                <w:rFonts w:asciiTheme="majorBidi" w:hAnsiTheme="majorBidi"/>
                <w:sz w:val="30"/>
                <w:szCs w:val="30"/>
                <w:cs/>
              </w:rPr>
              <w:t>925</w:t>
            </w:r>
          </w:p>
        </w:tc>
        <w:tc>
          <w:tcPr>
            <w:tcW w:w="270" w:type="dxa"/>
            <w:vAlign w:val="bottom"/>
          </w:tcPr>
          <w:p w14:paraId="2D093CC9" w14:textId="77777777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566DB0A0" w14:textId="517A168A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91DE083" w14:textId="77777777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1A3ADB22" w14:textId="3F576EC0" w:rsidR="00776575" w:rsidRPr="00161E24" w:rsidRDefault="00365521" w:rsidP="00365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5747CA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5747C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747CA">
              <w:rPr>
                <w:rFonts w:asciiTheme="majorBidi" w:hAnsiTheme="majorBidi"/>
                <w:sz w:val="30"/>
                <w:szCs w:val="30"/>
                <w:cs/>
              </w:rPr>
              <w:t>925</w:t>
            </w:r>
          </w:p>
        </w:tc>
        <w:tc>
          <w:tcPr>
            <w:tcW w:w="270" w:type="dxa"/>
            <w:vAlign w:val="bottom"/>
          </w:tcPr>
          <w:p w14:paraId="5EF55D26" w14:textId="77777777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60364AF" w14:textId="7CE025A1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4,520</w:t>
            </w:r>
          </w:p>
        </w:tc>
        <w:tc>
          <w:tcPr>
            <w:tcW w:w="270" w:type="dxa"/>
            <w:vAlign w:val="bottom"/>
          </w:tcPr>
          <w:p w14:paraId="4B3A33F0" w14:textId="77777777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2E75808" w14:textId="19AFA7B6" w:rsidR="00776575" w:rsidRPr="00161E24" w:rsidRDefault="00776575" w:rsidP="00776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028D637" w14:textId="77777777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9AED55F" w14:textId="5997CF9B" w:rsidR="00776575" w:rsidRPr="00161E24" w:rsidRDefault="00776575" w:rsidP="00776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4,520</w:t>
            </w:r>
          </w:p>
        </w:tc>
      </w:tr>
      <w:tr w:rsidR="00776575" w:rsidRPr="00161E24" w14:paraId="4B315228" w14:textId="77777777" w:rsidTr="00BE08EA">
        <w:tc>
          <w:tcPr>
            <w:tcW w:w="5220" w:type="dxa"/>
          </w:tcPr>
          <w:p w14:paraId="502A0E89" w14:textId="3E299782" w:rsidR="00776575" w:rsidRPr="00161E24" w:rsidRDefault="00776575" w:rsidP="00776575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260" w:type="dxa"/>
          </w:tcPr>
          <w:p w14:paraId="787C7CC7" w14:textId="3091B551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6B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ACBC46B" w14:textId="77777777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563B2CE3" w14:textId="64DE751F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2E8B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4A2E8B">
              <w:rPr>
                <w:rFonts w:asciiTheme="majorBidi" w:hAnsiTheme="majorBidi"/>
                <w:sz w:val="30"/>
                <w:szCs w:val="30"/>
              </w:rPr>
              <w:t>,</w:t>
            </w:r>
            <w:r w:rsidRPr="004A2E8B">
              <w:rPr>
                <w:rFonts w:asciiTheme="majorBidi" w:hAnsiTheme="majorBidi"/>
                <w:sz w:val="30"/>
                <w:szCs w:val="30"/>
                <w:cs/>
              </w:rPr>
              <w:t>114</w:t>
            </w:r>
          </w:p>
        </w:tc>
        <w:tc>
          <w:tcPr>
            <w:tcW w:w="270" w:type="dxa"/>
            <w:vAlign w:val="bottom"/>
          </w:tcPr>
          <w:p w14:paraId="3735EF82" w14:textId="77777777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</w:tcPr>
          <w:p w14:paraId="2B322F69" w14:textId="408047F5" w:rsidR="00776575" w:rsidRPr="00161E24" w:rsidRDefault="00AB0937" w:rsidP="00AB09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A2E8B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4A2E8B">
              <w:rPr>
                <w:rFonts w:asciiTheme="majorBidi" w:hAnsiTheme="majorBidi"/>
                <w:sz w:val="30"/>
                <w:szCs w:val="30"/>
              </w:rPr>
              <w:t>,</w:t>
            </w:r>
            <w:r w:rsidRPr="004A2E8B">
              <w:rPr>
                <w:rFonts w:asciiTheme="majorBidi" w:hAnsiTheme="majorBidi"/>
                <w:sz w:val="30"/>
                <w:szCs w:val="30"/>
                <w:cs/>
              </w:rPr>
              <w:t>114</w:t>
            </w:r>
          </w:p>
        </w:tc>
        <w:tc>
          <w:tcPr>
            <w:tcW w:w="270" w:type="dxa"/>
            <w:vAlign w:val="bottom"/>
          </w:tcPr>
          <w:p w14:paraId="3F51992D" w14:textId="77777777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6E1882" w14:textId="05C89C55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2AEFFCD" w14:textId="77777777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E984DBD" w14:textId="45501916" w:rsidR="00776575" w:rsidRPr="00161E24" w:rsidRDefault="00776575" w:rsidP="00776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4,295</w:t>
            </w:r>
          </w:p>
        </w:tc>
        <w:tc>
          <w:tcPr>
            <w:tcW w:w="270" w:type="dxa"/>
            <w:vAlign w:val="bottom"/>
          </w:tcPr>
          <w:p w14:paraId="73EB25A5" w14:textId="77777777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F1030EA" w14:textId="0C733CF3" w:rsidR="00776575" w:rsidRPr="00161E24" w:rsidRDefault="00776575" w:rsidP="00776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4,295</w:t>
            </w:r>
          </w:p>
        </w:tc>
      </w:tr>
      <w:tr w:rsidR="001A7992" w:rsidRPr="00161E24" w14:paraId="6623BA32" w14:textId="77777777" w:rsidTr="00F643D2">
        <w:tc>
          <w:tcPr>
            <w:tcW w:w="5220" w:type="dxa"/>
          </w:tcPr>
          <w:p w14:paraId="64003557" w14:textId="03AB0A14" w:rsidR="001A7992" w:rsidRPr="00161E24" w:rsidRDefault="001A7992" w:rsidP="001A7992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60" w:type="dxa"/>
          </w:tcPr>
          <w:p w14:paraId="770B48EE" w14:textId="63CAA625" w:rsidR="001A7992" w:rsidRPr="00161E24" w:rsidRDefault="001A7992" w:rsidP="001A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6B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06F9DC1C" w14:textId="77777777" w:rsidR="001A7992" w:rsidRPr="00161E24" w:rsidRDefault="001A7992" w:rsidP="001A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3A7DC536" w14:textId="00EC6F1A" w:rsidR="001A7992" w:rsidRPr="00161E24" w:rsidRDefault="001A7992" w:rsidP="001A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236B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4F23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236B">
              <w:rPr>
                <w:rFonts w:asciiTheme="majorBidi" w:hAnsiTheme="majorBidi"/>
                <w:sz w:val="30"/>
                <w:szCs w:val="30"/>
                <w:cs/>
              </w:rPr>
              <w:t>200</w:t>
            </w:r>
          </w:p>
        </w:tc>
        <w:tc>
          <w:tcPr>
            <w:tcW w:w="270" w:type="dxa"/>
            <w:vAlign w:val="bottom"/>
          </w:tcPr>
          <w:p w14:paraId="06037473" w14:textId="77777777" w:rsidR="001A7992" w:rsidRPr="00161E24" w:rsidRDefault="001A7992" w:rsidP="001A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4D970C5C" w14:textId="3C6FC955" w:rsidR="001A7992" w:rsidRPr="00161E24" w:rsidRDefault="001A7992" w:rsidP="00365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F236B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4F23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236B">
              <w:rPr>
                <w:rFonts w:asciiTheme="majorBidi" w:hAnsiTheme="majorBidi"/>
                <w:sz w:val="30"/>
                <w:szCs w:val="30"/>
                <w:cs/>
              </w:rPr>
              <w:t>200</w:t>
            </w:r>
          </w:p>
        </w:tc>
        <w:tc>
          <w:tcPr>
            <w:tcW w:w="270" w:type="dxa"/>
            <w:vAlign w:val="bottom"/>
          </w:tcPr>
          <w:p w14:paraId="36C2022F" w14:textId="77777777" w:rsidR="001A7992" w:rsidRPr="00161E24" w:rsidRDefault="001A7992" w:rsidP="001A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DA99F8" w14:textId="5A7935E7" w:rsidR="001A7992" w:rsidRPr="00161E24" w:rsidRDefault="001A7992" w:rsidP="001A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C519138" w14:textId="77777777" w:rsidR="001A7992" w:rsidRPr="00161E24" w:rsidRDefault="001A7992" w:rsidP="001A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03CC7D2" w14:textId="192F6733" w:rsidR="001A7992" w:rsidRPr="00161E24" w:rsidRDefault="001A7992" w:rsidP="001A7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1,999</w:t>
            </w:r>
          </w:p>
        </w:tc>
        <w:tc>
          <w:tcPr>
            <w:tcW w:w="270" w:type="dxa"/>
            <w:vAlign w:val="bottom"/>
          </w:tcPr>
          <w:p w14:paraId="36CA78CA" w14:textId="77777777" w:rsidR="001A7992" w:rsidRPr="00161E24" w:rsidRDefault="001A7992" w:rsidP="001A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88AB63" w14:textId="1822283D" w:rsidR="001A7992" w:rsidRPr="00161E24" w:rsidRDefault="001A7992" w:rsidP="001A7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1,999</w:t>
            </w:r>
          </w:p>
        </w:tc>
      </w:tr>
      <w:tr w:rsidR="001A7992" w:rsidRPr="00161E24" w14:paraId="07BFEC45" w14:textId="77777777" w:rsidTr="00F643D2">
        <w:tc>
          <w:tcPr>
            <w:tcW w:w="5220" w:type="dxa"/>
          </w:tcPr>
          <w:p w14:paraId="39FF4C7E" w14:textId="77777777" w:rsidR="001A7992" w:rsidRPr="00161E24" w:rsidRDefault="001A7992" w:rsidP="001A7992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</w:tcPr>
          <w:p w14:paraId="12263DB1" w14:textId="36B8CF73" w:rsidR="001A7992" w:rsidRPr="00161E24" w:rsidRDefault="001A7992" w:rsidP="001A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6B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0196074" w14:textId="77777777" w:rsidR="001A7992" w:rsidRPr="00161E24" w:rsidRDefault="001A7992" w:rsidP="001A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489621F9" w14:textId="0873876C" w:rsidR="001A7992" w:rsidRPr="00161E24" w:rsidRDefault="001A7992" w:rsidP="001A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236B">
              <w:rPr>
                <w:rFonts w:asciiTheme="majorBidi" w:hAnsiTheme="majorBidi"/>
                <w:sz w:val="30"/>
                <w:szCs w:val="30"/>
                <w:cs/>
              </w:rPr>
              <w:t>56</w:t>
            </w:r>
          </w:p>
        </w:tc>
        <w:tc>
          <w:tcPr>
            <w:tcW w:w="270" w:type="dxa"/>
            <w:vAlign w:val="bottom"/>
          </w:tcPr>
          <w:p w14:paraId="42A23382" w14:textId="77777777" w:rsidR="001A7992" w:rsidRPr="00161E24" w:rsidRDefault="001A7992" w:rsidP="001A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639EEB33" w14:textId="2F804EEF" w:rsidR="001A7992" w:rsidRPr="00161E24" w:rsidRDefault="001A7992" w:rsidP="00365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F236B">
              <w:rPr>
                <w:rFonts w:asciiTheme="majorBidi" w:hAnsiTheme="majorBidi"/>
                <w:sz w:val="30"/>
                <w:szCs w:val="30"/>
                <w:cs/>
              </w:rPr>
              <w:t>56</w:t>
            </w:r>
          </w:p>
        </w:tc>
        <w:tc>
          <w:tcPr>
            <w:tcW w:w="270" w:type="dxa"/>
            <w:vAlign w:val="bottom"/>
          </w:tcPr>
          <w:p w14:paraId="62B1EFB9" w14:textId="77777777" w:rsidR="001A7992" w:rsidRPr="00161E24" w:rsidRDefault="001A7992" w:rsidP="001A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F467122" w14:textId="047B6332" w:rsidR="001A7992" w:rsidRPr="00161E24" w:rsidRDefault="001A7992" w:rsidP="001A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C6F18E4" w14:textId="77777777" w:rsidR="001A7992" w:rsidRPr="00161E24" w:rsidRDefault="001A7992" w:rsidP="001A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D1AC01D" w14:textId="6CB2D67C" w:rsidR="001A7992" w:rsidRPr="00161E24" w:rsidRDefault="001A7992" w:rsidP="001A7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  <w:tc>
          <w:tcPr>
            <w:tcW w:w="270" w:type="dxa"/>
            <w:vAlign w:val="bottom"/>
          </w:tcPr>
          <w:p w14:paraId="4648F7D8" w14:textId="77777777" w:rsidR="001A7992" w:rsidRPr="00161E24" w:rsidRDefault="001A7992" w:rsidP="001A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858F51A" w14:textId="308E4A91" w:rsidR="001A7992" w:rsidRPr="00161E24" w:rsidRDefault="001A7992" w:rsidP="001A7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52</w:t>
            </w:r>
          </w:p>
        </w:tc>
      </w:tr>
      <w:tr w:rsidR="001A7992" w:rsidRPr="00161E24" w14:paraId="37AAD62D" w14:textId="77777777" w:rsidTr="00F643D2">
        <w:tc>
          <w:tcPr>
            <w:tcW w:w="5220" w:type="dxa"/>
          </w:tcPr>
          <w:p w14:paraId="43EF6993" w14:textId="389C033B" w:rsidR="001A7992" w:rsidRPr="00161E24" w:rsidRDefault="001A7992" w:rsidP="001A7992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จากกิจการที่เกี่ยวข้องกัน</w:t>
            </w:r>
          </w:p>
        </w:tc>
        <w:tc>
          <w:tcPr>
            <w:tcW w:w="1260" w:type="dxa"/>
          </w:tcPr>
          <w:p w14:paraId="52B209FD" w14:textId="790B6E41" w:rsidR="001A7992" w:rsidRPr="00161E24" w:rsidRDefault="001A7992" w:rsidP="001A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6BF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133603BB" w14:textId="77777777" w:rsidR="001A7992" w:rsidRPr="00161E24" w:rsidRDefault="001A7992" w:rsidP="001A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1A39E817" w14:textId="668EF9E5" w:rsidR="001A7992" w:rsidRPr="00161E24" w:rsidRDefault="001A7992" w:rsidP="001A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236B">
              <w:rPr>
                <w:rFonts w:asciiTheme="majorBidi" w:hAnsiTheme="majorBidi"/>
                <w:sz w:val="30"/>
                <w:szCs w:val="30"/>
                <w:cs/>
              </w:rPr>
              <w:t>449</w:t>
            </w:r>
          </w:p>
        </w:tc>
        <w:tc>
          <w:tcPr>
            <w:tcW w:w="270" w:type="dxa"/>
            <w:vAlign w:val="bottom"/>
          </w:tcPr>
          <w:p w14:paraId="3A8974F3" w14:textId="77777777" w:rsidR="001A7992" w:rsidRPr="00161E24" w:rsidRDefault="001A7992" w:rsidP="001A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465869C4" w14:textId="6B049B35" w:rsidR="001A7992" w:rsidRPr="00161E24" w:rsidRDefault="001A7992" w:rsidP="003655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4F236B">
              <w:rPr>
                <w:rFonts w:asciiTheme="majorBidi" w:hAnsiTheme="majorBidi"/>
                <w:sz w:val="30"/>
                <w:szCs w:val="30"/>
                <w:cs/>
              </w:rPr>
              <w:t>449</w:t>
            </w:r>
          </w:p>
        </w:tc>
        <w:tc>
          <w:tcPr>
            <w:tcW w:w="270" w:type="dxa"/>
            <w:vAlign w:val="bottom"/>
          </w:tcPr>
          <w:p w14:paraId="48DE55BA" w14:textId="77777777" w:rsidR="001A7992" w:rsidRPr="00161E24" w:rsidRDefault="001A7992" w:rsidP="001A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48B8C07" w14:textId="35121B6F" w:rsidR="001A7992" w:rsidRPr="00161E24" w:rsidRDefault="001A7992" w:rsidP="001A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88798A6" w14:textId="77777777" w:rsidR="001A7992" w:rsidRPr="00161E24" w:rsidRDefault="001A7992" w:rsidP="001A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4F7E350" w14:textId="7FD0688F" w:rsidR="001A7992" w:rsidRPr="00161E24" w:rsidRDefault="001A7992" w:rsidP="001A7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  <w:tc>
          <w:tcPr>
            <w:tcW w:w="270" w:type="dxa"/>
            <w:vAlign w:val="bottom"/>
          </w:tcPr>
          <w:p w14:paraId="04D820B9" w14:textId="77777777" w:rsidR="001A7992" w:rsidRPr="00161E24" w:rsidRDefault="001A7992" w:rsidP="001A799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26C1692" w14:textId="63C96700" w:rsidR="001A7992" w:rsidRPr="00161E24" w:rsidRDefault="001A7992" w:rsidP="001A79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251</w:t>
            </w:r>
          </w:p>
        </w:tc>
      </w:tr>
      <w:tr w:rsidR="00776575" w:rsidRPr="00161E24" w14:paraId="1C60F254" w14:textId="77777777" w:rsidTr="00925597">
        <w:tc>
          <w:tcPr>
            <w:tcW w:w="5220" w:type="dxa"/>
          </w:tcPr>
          <w:p w14:paraId="5859053D" w14:textId="77777777" w:rsidR="00776575" w:rsidRPr="00161E24" w:rsidRDefault="00776575" w:rsidP="00776575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2AD5AA" w14:textId="3A96B9A4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F236B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4F236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F236B">
              <w:rPr>
                <w:rFonts w:asciiTheme="majorBidi" w:hAnsiTheme="majorBidi"/>
                <w:sz w:val="30"/>
                <w:szCs w:val="30"/>
                <w:cs/>
              </w:rPr>
              <w:t>925</w:t>
            </w:r>
          </w:p>
        </w:tc>
        <w:tc>
          <w:tcPr>
            <w:tcW w:w="270" w:type="dxa"/>
            <w:vAlign w:val="bottom"/>
          </w:tcPr>
          <w:p w14:paraId="0853D92A" w14:textId="77777777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BEE425" w14:textId="513A924A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A2E8B">
              <w:rPr>
                <w:rFonts w:asciiTheme="majorBidi" w:hAnsiTheme="majorBidi"/>
                <w:sz w:val="30"/>
                <w:szCs w:val="30"/>
                <w:cs/>
              </w:rPr>
              <w:t>10</w:t>
            </w:r>
            <w:r w:rsidRPr="004A2E8B">
              <w:rPr>
                <w:rFonts w:asciiTheme="majorBidi" w:hAnsiTheme="majorBidi"/>
                <w:sz w:val="30"/>
                <w:szCs w:val="30"/>
              </w:rPr>
              <w:t>,</w:t>
            </w:r>
            <w:r w:rsidRPr="004A2E8B">
              <w:rPr>
                <w:rFonts w:asciiTheme="majorBidi" w:hAnsiTheme="majorBidi"/>
                <w:sz w:val="30"/>
                <w:szCs w:val="30"/>
                <w:cs/>
              </w:rPr>
              <w:t>388</w:t>
            </w:r>
          </w:p>
        </w:tc>
        <w:tc>
          <w:tcPr>
            <w:tcW w:w="270" w:type="dxa"/>
            <w:vAlign w:val="bottom"/>
          </w:tcPr>
          <w:p w14:paraId="1D4328A6" w14:textId="77777777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7B2D8A" w14:textId="600538A2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E416DA">
              <w:rPr>
                <w:rFonts w:asciiTheme="majorBidi" w:hAnsiTheme="majorBidi"/>
                <w:sz w:val="30"/>
                <w:szCs w:val="30"/>
                <w:cs/>
              </w:rPr>
              <w:t>16</w:t>
            </w:r>
            <w:r w:rsidRPr="00E416DA">
              <w:rPr>
                <w:rFonts w:asciiTheme="majorBidi" w:hAnsiTheme="majorBidi"/>
                <w:sz w:val="30"/>
                <w:szCs w:val="30"/>
              </w:rPr>
              <w:t>,</w:t>
            </w:r>
            <w:r w:rsidRPr="00E416DA">
              <w:rPr>
                <w:rFonts w:asciiTheme="majorBidi" w:hAnsiTheme="majorBidi"/>
                <w:sz w:val="30"/>
                <w:szCs w:val="30"/>
                <w:cs/>
              </w:rPr>
              <w:t>31</w:t>
            </w:r>
            <w:r w:rsidR="002C2CEE">
              <w:rPr>
                <w:rFonts w:asciiTheme="majorBidi" w:hAnsi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748EDAAD" w14:textId="77777777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680CFE" w14:textId="453EC9A8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4,520</w:t>
            </w:r>
          </w:p>
        </w:tc>
        <w:tc>
          <w:tcPr>
            <w:tcW w:w="270" w:type="dxa"/>
            <w:vAlign w:val="bottom"/>
          </w:tcPr>
          <w:p w14:paraId="5DC746B6" w14:textId="77777777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F0972C" w14:textId="4D5C72A1" w:rsidR="00776575" w:rsidRPr="00161E24" w:rsidRDefault="00776575" w:rsidP="00776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9,327</w:t>
            </w:r>
          </w:p>
        </w:tc>
        <w:tc>
          <w:tcPr>
            <w:tcW w:w="270" w:type="dxa"/>
            <w:vAlign w:val="bottom"/>
          </w:tcPr>
          <w:p w14:paraId="68E451C4" w14:textId="77777777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21C3CB" w14:textId="03159D27" w:rsidR="00776575" w:rsidRPr="00161E24" w:rsidRDefault="00776575" w:rsidP="00776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13,847</w:t>
            </w:r>
          </w:p>
        </w:tc>
      </w:tr>
      <w:tr w:rsidR="00776575" w:rsidRPr="00161E24" w14:paraId="7B108030" w14:textId="77777777" w:rsidTr="003C5BFB">
        <w:trPr>
          <w:trHeight w:val="73"/>
        </w:trPr>
        <w:tc>
          <w:tcPr>
            <w:tcW w:w="5220" w:type="dxa"/>
          </w:tcPr>
          <w:p w14:paraId="419BA855" w14:textId="77777777" w:rsidR="00776575" w:rsidRPr="00BB2C4E" w:rsidRDefault="00776575" w:rsidP="00776575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B95A670" w14:textId="77777777" w:rsidR="00776575" w:rsidRPr="00BB2C4E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270" w:type="dxa"/>
            <w:vAlign w:val="bottom"/>
          </w:tcPr>
          <w:p w14:paraId="071EDD33" w14:textId="77777777" w:rsidR="00776575" w:rsidRPr="00BB2C4E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vAlign w:val="bottom"/>
          </w:tcPr>
          <w:p w14:paraId="46189E15" w14:textId="77777777" w:rsidR="00776575" w:rsidRPr="00BB2C4E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270" w:type="dxa"/>
            <w:vAlign w:val="bottom"/>
          </w:tcPr>
          <w:p w14:paraId="39755A14" w14:textId="77777777" w:rsidR="00776575" w:rsidRPr="00BB2C4E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660D91EC" w14:textId="77777777" w:rsidR="00776575" w:rsidRPr="00BB2C4E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14:paraId="31A3F0B7" w14:textId="77777777" w:rsidR="00776575" w:rsidRPr="00BB2C4E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956581F" w14:textId="77777777" w:rsidR="00776575" w:rsidRPr="00BB2C4E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270" w:type="dxa"/>
            <w:vAlign w:val="bottom"/>
          </w:tcPr>
          <w:p w14:paraId="007F8D95" w14:textId="77777777" w:rsidR="00776575" w:rsidRPr="00BB2C4E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8674B65" w14:textId="77777777" w:rsidR="00776575" w:rsidRPr="00BB2C4E" w:rsidRDefault="00776575" w:rsidP="00776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270" w:type="dxa"/>
            <w:vAlign w:val="bottom"/>
          </w:tcPr>
          <w:p w14:paraId="6DC4395B" w14:textId="77777777" w:rsidR="00776575" w:rsidRPr="00BB2C4E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BD9514C" w14:textId="77777777" w:rsidR="00776575" w:rsidRPr="00BB2C4E" w:rsidRDefault="00776575" w:rsidP="00776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</w:tr>
      <w:tr w:rsidR="00776575" w:rsidRPr="00161E24" w14:paraId="4BC5E4DB" w14:textId="77777777" w:rsidTr="00925597">
        <w:tc>
          <w:tcPr>
            <w:tcW w:w="5220" w:type="dxa"/>
          </w:tcPr>
          <w:p w14:paraId="2448A6F5" w14:textId="01E9937C" w:rsidR="00776575" w:rsidRPr="00161E24" w:rsidRDefault="00776575" w:rsidP="00776575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vAlign w:val="bottom"/>
          </w:tcPr>
          <w:p w14:paraId="1239D22F" w14:textId="77777777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F410BFF" w14:textId="77777777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0D7614F3" w14:textId="5A4BA615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60E638E" w14:textId="77777777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710DF7AE" w14:textId="77777777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FE3B7C9" w14:textId="77777777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0E7150" w14:textId="77777777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2B1DD4FE" w14:textId="77777777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280E054" w14:textId="77777777" w:rsidR="00776575" w:rsidRPr="00161E24" w:rsidRDefault="00776575" w:rsidP="00776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52AB802" w14:textId="77777777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2E1CEC3" w14:textId="77777777" w:rsidR="00776575" w:rsidRPr="00161E24" w:rsidRDefault="00776575" w:rsidP="00776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776575" w:rsidRPr="00161E24" w14:paraId="2ABF7787" w14:textId="77777777" w:rsidTr="00925597">
        <w:tc>
          <w:tcPr>
            <w:tcW w:w="5220" w:type="dxa"/>
          </w:tcPr>
          <w:p w14:paraId="607FAC2D" w14:textId="0E594E63" w:rsidR="00776575" w:rsidRPr="00161E24" w:rsidRDefault="00776575" w:rsidP="00776575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vAlign w:val="bottom"/>
          </w:tcPr>
          <w:p w14:paraId="1CFD1311" w14:textId="369BC1A6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3D1290D" w14:textId="77777777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vAlign w:val="bottom"/>
          </w:tcPr>
          <w:p w14:paraId="7A20A233" w14:textId="6E1938E3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6BF1">
              <w:rPr>
                <w:rFonts w:asciiTheme="majorBidi" w:hAnsiTheme="majorBidi" w:cstheme="majorBidi"/>
                <w:sz w:val="30"/>
                <w:szCs w:val="30"/>
              </w:rPr>
              <w:t>5,29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50FB6D7F" w14:textId="77777777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vAlign w:val="bottom"/>
          </w:tcPr>
          <w:p w14:paraId="58A47B6D" w14:textId="4BDB762E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F6BF1">
              <w:rPr>
                <w:rFonts w:asciiTheme="majorBidi" w:hAnsiTheme="majorBidi" w:cstheme="majorBidi"/>
                <w:sz w:val="30"/>
                <w:szCs w:val="30"/>
              </w:rPr>
              <w:t>5,29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391FD9B8" w14:textId="77777777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5F02882" w14:textId="010926B7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94ED3B3" w14:textId="77777777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1C5704" w14:textId="58090845" w:rsidR="00776575" w:rsidRPr="00161E24" w:rsidRDefault="00776575" w:rsidP="00776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2,798</w:t>
            </w:r>
          </w:p>
        </w:tc>
        <w:tc>
          <w:tcPr>
            <w:tcW w:w="270" w:type="dxa"/>
            <w:vAlign w:val="bottom"/>
          </w:tcPr>
          <w:p w14:paraId="7A42F7E3" w14:textId="77777777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62CAB95" w14:textId="2A221B42" w:rsidR="00776575" w:rsidRPr="00161E24" w:rsidRDefault="00776575" w:rsidP="00776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2,798</w:t>
            </w:r>
          </w:p>
        </w:tc>
      </w:tr>
      <w:tr w:rsidR="00776575" w:rsidRPr="00161E24" w14:paraId="471342AB" w14:textId="77777777" w:rsidTr="00752F67">
        <w:tc>
          <w:tcPr>
            <w:tcW w:w="5220" w:type="dxa"/>
          </w:tcPr>
          <w:p w14:paraId="26D49141" w14:textId="77777777" w:rsidR="00776575" w:rsidRPr="00161E24" w:rsidRDefault="00776575" w:rsidP="00776575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43D53491" w14:textId="3986875C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54E833A" w14:textId="77777777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100D3F22" w14:textId="1A053743" w:rsidR="00776575" w:rsidRPr="00961248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16017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3BC6E1" w14:textId="77777777" w:rsidR="00776575" w:rsidRPr="00961248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B49832C" w14:textId="22C88041" w:rsidR="00776575" w:rsidRPr="00961248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116017">
              <w:rPr>
                <w:rFonts w:asciiTheme="majorBidi" w:hAnsiTheme="majorBidi" w:cstheme="majorBidi"/>
                <w:sz w:val="30"/>
                <w:szCs w:val="30"/>
              </w:rPr>
              <w:t>325</w:t>
            </w:r>
          </w:p>
        </w:tc>
        <w:tc>
          <w:tcPr>
            <w:tcW w:w="270" w:type="dxa"/>
            <w:vAlign w:val="bottom"/>
          </w:tcPr>
          <w:p w14:paraId="4E3A1C3B" w14:textId="77777777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659D6FB" w14:textId="21D4D862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F9922F7" w14:textId="77777777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0DF3806" w14:textId="65AE2D5C" w:rsidR="00776575" w:rsidRPr="00161E24" w:rsidRDefault="00776575" w:rsidP="00776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285</w:t>
            </w:r>
          </w:p>
        </w:tc>
        <w:tc>
          <w:tcPr>
            <w:tcW w:w="270" w:type="dxa"/>
            <w:vAlign w:val="bottom"/>
          </w:tcPr>
          <w:p w14:paraId="5E74ECEF" w14:textId="77777777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6B273DA" w14:textId="6C967278" w:rsidR="00776575" w:rsidRPr="00161E24" w:rsidRDefault="00776575" w:rsidP="00776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285</w:t>
            </w:r>
          </w:p>
        </w:tc>
      </w:tr>
      <w:tr w:rsidR="00776575" w:rsidRPr="00161E24" w14:paraId="77463735" w14:textId="77777777" w:rsidTr="00682702">
        <w:tc>
          <w:tcPr>
            <w:tcW w:w="5220" w:type="dxa"/>
          </w:tcPr>
          <w:p w14:paraId="01D90652" w14:textId="5BC0E244" w:rsidR="00776575" w:rsidRPr="00161E24" w:rsidRDefault="00776575" w:rsidP="00776575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260" w:type="dxa"/>
            <w:vAlign w:val="bottom"/>
          </w:tcPr>
          <w:p w14:paraId="7DD43AC6" w14:textId="6E2F34ED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1DFA69B" w14:textId="77777777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shd w:val="clear" w:color="auto" w:fill="auto"/>
            <w:vAlign w:val="bottom"/>
          </w:tcPr>
          <w:p w14:paraId="0C076FA3" w14:textId="56AD5057" w:rsidR="00776575" w:rsidRPr="00961248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528633" w14:textId="77777777" w:rsidR="00776575" w:rsidRPr="00961248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3CF31F08" w14:textId="7C0ADD37" w:rsidR="00776575" w:rsidRPr="00961248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5FA3AD7" w14:textId="77777777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BB02823" w14:textId="6323651A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000C558" w14:textId="77777777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89F99E9" w14:textId="4207797E" w:rsidR="00776575" w:rsidRPr="00161E24" w:rsidRDefault="00776575" w:rsidP="00776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2,200</w:t>
            </w:r>
          </w:p>
        </w:tc>
        <w:tc>
          <w:tcPr>
            <w:tcW w:w="270" w:type="dxa"/>
            <w:vAlign w:val="bottom"/>
          </w:tcPr>
          <w:p w14:paraId="0DE04A6D" w14:textId="77777777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93F5B6" w14:textId="4B954BC1" w:rsidR="00776575" w:rsidRPr="00161E24" w:rsidRDefault="00776575" w:rsidP="00776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2,200</w:t>
            </w:r>
          </w:p>
        </w:tc>
      </w:tr>
      <w:tr w:rsidR="00776575" w:rsidRPr="00161E24" w14:paraId="036A84D7" w14:textId="77777777" w:rsidTr="00682702">
        <w:tc>
          <w:tcPr>
            <w:tcW w:w="5220" w:type="dxa"/>
          </w:tcPr>
          <w:p w14:paraId="469E7D48" w14:textId="77777777" w:rsidR="00776575" w:rsidRPr="00161E24" w:rsidRDefault="00776575" w:rsidP="00776575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90248" w14:textId="32C56FB8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B1956CE" w14:textId="77777777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3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3DDBA" w14:textId="6703EEB4" w:rsidR="00776575" w:rsidRPr="00961248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fldChar w:fldCharType="begin"/>
            </w:r>
            <w:r>
              <w:rPr>
                <w:rFonts w:asciiTheme="majorBidi" w:hAnsiTheme="majorBidi" w:cstheme="majorBidi"/>
                <w:sz w:val="30"/>
                <w:szCs w:val="30"/>
              </w:rPr>
              <w:instrText xml:space="preserve"> =SUM(ABOVE) </w:instrText>
            </w:r>
            <w:r>
              <w:rPr>
                <w:rFonts w:asciiTheme="majorBidi" w:hAnsiTheme="majorBidi" w:cstheme="majorBidi"/>
                <w:sz w:val="30"/>
                <w:szCs w:val="30"/>
              </w:rPr>
              <w:fldChar w:fldCharType="separate"/>
            </w:r>
            <w:r>
              <w:rPr>
                <w:rFonts w:asciiTheme="majorBidi" w:hAnsiTheme="majorBidi" w:cstheme="majorBidi"/>
                <w:noProof/>
                <w:sz w:val="30"/>
                <w:szCs w:val="30"/>
              </w:rPr>
              <w:t>5,623</w:t>
            </w:r>
            <w:r>
              <w:rPr>
                <w:rFonts w:asciiTheme="majorBidi" w:hAnsiTheme="majorBidi" w:cstheme="majorBidi"/>
                <w:sz w:val="30"/>
                <w:szCs w:val="30"/>
              </w:rPr>
              <w:fldChar w:fldCharType="end"/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FDE796" w14:textId="77777777" w:rsidR="00776575" w:rsidRPr="00961248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AA361E" w14:textId="42230F20" w:rsidR="00776575" w:rsidRPr="00961248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D33B1F">
              <w:rPr>
                <w:rFonts w:asciiTheme="majorBidi" w:hAnsiTheme="majorBidi" w:cstheme="majorBidi"/>
                <w:sz w:val="30"/>
                <w:szCs w:val="30"/>
              </w:rPr>
              <w:t>5,62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70" w:type="dxa"/>
            <w:vAlign w:val="bottom"/>
          </w:tcPr>
          <w:p w14:paraId="2FEAE176" w14:textId="77777777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8270F" w14:textId="0DBF5481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F5F5752" w14:textId="77777777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A5BBB4" w14:textId="6EBF5C0F" w:rsidR="00776575" w:rsidRPr="00161E24" w:rsidRDefault="00776575" w:rsidP="00776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5,283</w:t>
            </w:r>
          </w:p>
        </w:tc>
        <w:tc>
          <w:tcPr>
            <w:tcW w:w="270" w:type="dxa"/>
            <w:vAlign w:val="bottom"/>
          </w:tcPr>
          <w:p w14:paraId="5C1EDD34" w14:textId="77777777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8F48D" w14:textId="11FE6796" w:rsidR="00776575" w:rsidRPr="00161E24" w:rsidRDefault="00776575" w:rsidP="00776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5,283</w:t>
            </w:r>
          </w:p>
        </w:tc>
      </w:tr>
      <w:tr w:rsidR="00776575" w:rsidRPr="00161E24" w14:paraId="12831B6D" w14:textId="77777777" w:rsidTr="00682702">
        <w:tc>
          <w:tcPr>
            <w:tcW w:w="5220" w:type="dxa"/>
          </w:tcPr>
          <w:p w14:paraId="3340E1DE" w14:textId="77777777" w:rsidR="00776575" w:rsidRPr="00BB2C4E" w:rsidRDefault="00776575" w:rsidP="00776575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B25C442" w14:textId="71D3E80D" w:rsidR="00776575" w:rsidRPr="00BB2C4E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270" w:type="dxa"/>
            <w:vAlign w:val="bottom"/>
          </w:tcPr>
          <w:p w14:paraId="52E7042C" w14:textId="77777777" w:rsidR="00776575" w:rsidRPr="00BB2C4E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2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97F0EB" w14:textId="77777777" w:rsidR="00776575" w:rsidRPr="00BB2C4E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270" w:type="dxa"/>
            <w:vAlign w:val="bottom"/>
          </w:tcPr>
          <w:p w14:paraId="77020E2E" w14:textId="77777777" w:rsidR="00776575" w:rsidRPr="00BB2C4E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vAlign w:val="bottom"/>
          </w:tcPr>
          <w:p w14:paraId="24E6FE5D" w14:textId="77777777" w:rsidR="00776575" w:rsidRPr="00BB2C4E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270" w:type="dxa"/>
            <w:vAlign w:val="bottom"/>
          </w:tcPr>
          <w:p w14:paraId="4CB8EECE" w14:textId="77777777" w:rsidR="00776575" w:rsidRPr="00BB2C4E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6DAE3770" w14:textId="77777777" w:rsidR="00776575" w:rsidRPr="00BB2C4E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270" w:type="dxa"/>
            <w:vAlign w:val="bottom"/>
          </w:tcPr>
          <w:p w14:paraId="4F91C563" w14:textId="77777777" w:rsidR="00776575" w:rsidRPr="00BB2C4E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64E50FE" w14:textId="77777777" w:rsidR="00776575" w:rsidRPr="00BB2C4E" w:rsidRDefault="00776575" w:rsidP="00776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  <w:tc>
          <w:tcPr>
            <w:tcW w:w="270" w:type="dxa"/>
            <w:vAlign w:val="bottom"/>
          </w:tcPr>
          <w:p w14:paraId="2585D493" w14:textId="77777777" w:rsidR="00776575" w:rsidRPr="00BB2C4E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A38DD00" w14:textId="77777777" w:rsidR="00776575" w:rsidRPr="00BB2C4E" w:rsidRDefault="00776575" w:rsidP="00776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6"/>
                <w:szCs w:val="6"/>
                <w:cs/>
              </w:rPr>
            </w:pPr>
          </w:p>
        </w:tc>
      </w:tr>
      <w:tr w:rsidR="00776575" w:rsidRPr="00161E24" w14:paraId="7A36CCCF" w14:textId="77777777" w:rsidTr="00682702">
        <w:tc>
          <w:tcPr>
            <w:tcW w:w="5220" w:type="dxa"/>
          </w:tcPr>
          <w:p w14:paraId="1C16F22B" w14:textId="235C186A" w:rsidR="00776575" w:rsidRPr="00161E24" w:rsidRDefault="00776575" w:rsidP="00776575">
            <w:pPr>
              <w:pStyle w:val="ListParagraph"/>
              <w:spacing w:line="240" w:lineRule="auto"/>
              <w:ind w:left="166" w:right="-107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37551265" w14:textId="7E0935E3" w:rsidR="00776575" w:rsidRPr="0024592A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3B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5,925</w:t>
            </w:r>
          </w:p>
        </w:tc>
        <w:tc>
          <w:tcPr>
            <w:tcW w:w="270" w:type="dxa"/>
            <w:vAlign w:val="bottom"/>
          </w:tcPr>
          <w:p w14:paraId="55AF7E10" w14:textId="77777777" w:rsidR="00776575" w:rsidRPr="0024592A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8840FB1" w14:textId="432E5748" w:rsidR="00776575" w:rsidRPr="0024592A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33B1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16,01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5AD803" w14:textId="77777777" w:rsidR="00776575" w:rsidRPr="0024592A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11DB557" w14:textId="7D3E74A7" w:rsidR="00776575" w:rsidRPr="0024592A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76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21,93</w:t>
            </w:r>
            <w:r w:rsidR="00E90DB5" w:rsidRPr="00A76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1BC2CB09" w14:textId="77777777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AF3D8A3" w14:textId="250E4AFD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4,520</w:t>
            </w:r>
          </w:p>
        </w:tc>
        <w:tc>
          <w:tcPr>
            <w:tcW w:w="270" w:type="dxa"/>
            <w:vAlign w:val="bottom"/>
          </w:tcPr>
          <w:p w14:paraId="17CA99D1" w14:textId="77777777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527BAE08" w14:textId="5DB4A775" w:rsidR="00776575" w:rsidRPr="00161E24" w:rsidRDefault="00776575" w:rsidP="00776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14,610</w:t>
            </w:r>
          </w:p>
        </w:tc>
        <w:tc>
          <w:tcPr>
            <w:tcW w:w="270" w:type="dxa"/>
            <w:vAlign w:val="bottom"/>
          </w:tcPr>
          <w:p w14:paraId="6DD05134" w14:textId="77777777" w:rsidR="00776575" w:rsidRPr="00161E24" w:rsidRDefault="00776575" w:rsidP="007765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6BC83219" w14:textId="073E47B1" w:rsidR="00776575" w:rsidRPr="00161E24" w:rsidRDefault="00776575" w:rsidP="0077657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19,130</w:t>
            </w:r>
          </w:p>
        </w:tc>
      </w:tr>
    </w:tbl>
    <w:p w14:paraId="4CED74E2" w14:textId="7CF4E4E8" w:rsidR="00946C59" w:rsidRPr="00161E24" w:rsidRDefault="00946C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4"/>
          <w:sz w:val="30"/>
          <w:szCs w:val="30"/>
          <w:cs/>
        </w:rPr>
        <w:sectPr w:rsidR="00946C59" w:rsidRPr="00161E24" w:rsidSect="00933D8A"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191ACB08" w14:textId="557A84FB" w:rsidR="0074714A" w:rsidRPr="00B230DC" w:rsidRDefault="0074714A" w:rsidP="00961248">
      <w:pPr>
        <w:pStyle w:val="block"/>
        <w:spacing w:after="0" w:line="240" w:lineRule="auto"/>
        <w:ind w:left="459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B230DC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lastRenderedPageBreak/>
        <w:t>หนี้สินที่มีภาระดอกเบี้ยแสดงตามระยะเวลาครบกำหนดการจ่าย</w:t>
      </w:r>
      <w:r w:rsidRPr="00B230DC">
        <w:rPr>
          <w:rFonts w:asciiTheme="majorBidi" w:hAnsiTheme="majorBidi" w:cstheme="majorBidi"/>
          <w:sz w:val="30"/>
          <w:szCs w:val="30"/>
          <w:cs/>
          <w:lang w:bidi="th-TH"/>
        </w:rPr>
        <w:t>ชำระ</w:t>
      </w:r>
      <w:r w:rsidR="0009305F" w:rsidRPr="00B230DC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B230DC">
        <w:rPr>
          <w:rFonts w:asciiTheme="majorBidi" w:hAnsiTheme="majorBidi" w:cstheme="majorBidi"/>
          <w:sz w:val="30"/>
          <w:szCs w:val="30"/>
          <w:cs/>
          <w:lang w:bidi="th-TH"/>
        </w:rPr>
        <w:t xml:space="preserve">ณ วันที่ </w:t>
      </w:r>
      <w:r w:rsidR="000C58DB" w:rsidRPr="00B230DC">
        <w:rPr>
          <w:rFonts w:asciiTheme="majorBidi" w:hAnsiTheme="majorBidi" w:cstheme="majorBidi"/>
          <w:sz w:val="30"/>
          <w:szCs w:val="30"/>
          <w:lang w:val="en-US" w:bidi="th-TH"/>
        </w:rPr>
        <w:t>31</w:t>
      </w:r>
      <w:r w:rsidRPr="00B230DC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ธันวาคม ได้ดังนี้</w:t>
      </w:r>
    </w:p>
    <w:p w14:paraId="33EBC3E1" w14:textId="39DEDB08" w:rsidR="0075172E" w:rsidRPr="00CD4EEE" w:rsidRDefault="0075172E" w:rsidP="00D1440F">
      <w:pPr>
        <w:pStyle w:val="block"/>
        <w:spacing w:after="0" w:line="240" w:lineRule="auto"/>
        <w:ind w:left="540"/>
        <w:jc w:val="both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927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79"/>
        <w:gridCol w:w="1154"/>
        <w:gridCol w:w="271"/>
        <w:gridCol w:w="1187"/>
        <w:gridCol w:w="271"/>
        <w:gridCol w:w="1170"/>
        <w:gridCol w:w="254"/>
        <w:gridCol w:w="1187"/>
      </w:tblGrid>
      <w:tr w:rsidR="00B230DC" w:rsidRPr="00C57846" w14:paraId="5D781452" w14:textId="77777777" w:rsidTr="00516440">
        <w:trPr>
          <w:tblHeader/>
        </w:trPr>
        <w:tc>
          <w:tcPr>
            <w:tcW w:w="2038" w:type="pct"/>
          </w:tcPr>
          <w:p w14:paraId="2AA408C9" w14:textId="77777777" w:rsidR="00B230DC" w:rsidRPr="00B056C3" w:rsidRDefault="00B230DC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71F1BF10" w14:textId="77777777" w:rsidR="00B230DC" w:rsidRPr="00B056C3" w:rsidRDefault="00B230D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623BC3EB" w14:textId="77777777" w:rsidR="00B230DC" w:rsidRPr="00B056C3" w:rsidRDefault="00B230D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29D7F8FF" w14:textId="77777777" w:rsidR="00B230DC" w:rsidRPr="00B056C3" w:rsidRDefault="00B230D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962F0" w:rsidRPr="00C57846" w14:paraId="3E9AAC5D" w14:textId="77777777" w:rsidTr="00516440">
        <w:trPr>
          <w:tblHeader/>
        </w:trPr>
        <w:tc>
          <w:tcPr>
            <w:tcW w:w="2038" w:type="pct"/>
          </w:tcPr>
          <w:p w14:paraId="62B064C7" w14:textId="074907A5" w:rsidR="00D962F0" w:rsidRPr="00B056C3" w:rsidRDefault="00D962F0" w:rsidP="00D962F0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2" w:type="pct"/>
            <w:shd w:val="clear" w:color="auto" w:fill="auto"/>
          </w:tcPr>
          <w:p w14:paraId="24172214" w14:textId="09AB1F02" w:rsidR="00D962F0" w:rsidRPr="00B056C3" w:rsidRDefault="00D962F0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26830F71" w14:textId="77777777" w:rsidR="00D962F0" w:rsidRPr="00B056C3" w:rsidRDefault="00D962F0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0CF4220B" w14:textId="6890B024" w:rsidR="00D962F0" w:rsidRPr="00B056C3" w:rsidRDefault="00D962F0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0CCAB81F" w14:textId="77777777" w:rsidR="00D962F0" w:rsidRPr="00B056C3" w:rsidRDefault="00D962F0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5806329C" w14:textId="74C2E9EB" w:rsidR="00D962F0" w:rsidRPr="00B056C3" w:rsidRDefault="00D962F0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7" w:type="pct"/>
          </w:tcPr>
          <w:p w14:paraId="00D0711A" w14:textId="77777777" w:rsidR="00D962F0" w:rsidRPr="00B056C3" w:rsidRDefault="00D962F0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578FB189" w14:textId="0A8BEB6F" w:rsidR="00D962F0" w:rsidRPr="00B056C3" w:rsidRDefault="00D962F0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230DC" w:rsidRPr="00C57846" w14:paraId="275467D6" w14:textId="77777777" w:rsidTr="00516440">
        <w:trPr>
          <w:trHeight w:val="434"/>
          <w:tblHeader/>
        </w:trPr>
        <w:tc>
          <w:tcPr>
            <w:tcW w:w="2038" w:type="pct"/>
          </w:tcPr>
          <w:p w14:paraId="4ED337B0" w14:textId="77777777" w:rsidR="00B230DC" w:rsidRPr="00B056C3" w:rsidRDefault="00B230DC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2" w:type="pct"/>
            <w:gridSpan w:val="7"/>
          </w:tcPr>
          <w:p w14:paraId="180C34DB" w14:textId="77777777" w:rsidR="00B230DC" w:rsidRPr="00B056C3" w:rsidRDefault="00B230D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D345FE" w:rsidRPr="00927F6F" w14:paraId="092DEE9F" w14:textId="77777777" w:rsidTr="006D0BE0">
        <w:tc>
          <w:tcPr>
            <w:tcW w:w="2038" w:type="pct"/>
          </w:tcPr>
          <w:p w14:paraId="6C205202" w14:textId="1B547063" w:rsidR="00D345FE" w:rsidRPr="00927F6F" w:rsidRDefault="00D345FE" w:rsidP="00D345F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230D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ครบกำหนดภายในหนึ่งปี </w:t>
            </w:r>
          </w:p>
        </w:tc>
        <w:tc>
          <w:tcPr>
            <w:tcW w:w="622" w:type="pct"/>
            <w:shd w:val="clear" w:color="auto" w:fill="auto"/>
          </w:tcPr>
          <w:p w14:paraId="2EF70BB1" w14:textId="23231138" w:rsidR="00D345FE" w:rsidRPr="00927F6F" w:rsidRDefault="00BD623E" w:rsidP="00D34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D623E">
              <w:rPr>
                <w:rFonts w:asciiTheme="majorBidi" w:hAnsiTheme="majorBidi" w:cstheme="majorBidi"/>
                <w:sz w:val="30"/>
                <w:szCs w:val="30"/>
              </w:rPr>
              <w:t>17,32</w:t>
            </w:r>
            <w:r w:rsidR="00C15DF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56884D9B" w14:textId="77777777" w:rsidR="00D345FE" w:rsidRPr="00927F6F" w:rsidRDefault="00D345FE" w:rsidP="00D34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46161803" w14:textId="0F9470D6" w:rsidR="00D345FE" w:rsidRPr="00927F6F" w:rsidRDefault="00D345FE" w:rsidP="00D34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14,878</w:t>
            </w:r>
          </w:p>
        </w:tc>
        <w:tc>
          <w:tcPr>
            <w:tcW w:w="146" w:type="pct"/>
          </w:tcPr>
          <w:p w14:paraId="58A409B9" w14:textId="77777777" w:rsidR="00D345FE" w:rsidRPr="00927F6F" w:rsidRDefault="00D345FE" w:rsidP="00D34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2815E7DC" w14:textId="0031E9C6" w:rsidR="00D345FE" w:rsidRPr="00927F6F" w:rsidRDefault="00D345FE" w:rsidP="00D34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F72C6">
              <w:rPr>
                <w:rFonts w:asciiTheme="majorBidi" w:hAnsiTheme="majorBidi" w:cstheme="majorBidi"/>
                <w:sz w:val="30"/>
                <w:szCs w:val="30"/>
              </w:rPr>
              <w:t>16,313</w:t>
            </w:r>
          </w:p>
        </w:tc>
        <w:tc>
          <w:tcPr>
            <w:tcW w:w="137" w:type="pct"/>
          </w:tcPr>
          <w:p w14:paraId="6B6C9ABE" w14:textId="77777777" w:rsidR="00D345FE" w:rsidRPr="00927F6F" w:rsidRDefault="00D345FE" w:rsidP="00D34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4079513A" w14:textId="184ED84C" w:rsidR="00D345FE" w:rsidRPr="00927F6F" w:rsidRDefault="00D345FE" w:rsidP="00D34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13,847</w:t>
            </w:r>
          </w:p>
        </w:tc>
      </w:tr>
      <w:tr w:rsidR="00D345FE" w:rsidRPr="00927F6F" w14:paraId="0D0EAE7F" w14:textId="77777777" w:rsidTr="006D0BE0">
        <w:tc>
          <w:tcPr>
            <w:tcW w:w="2038" w:type="pct"/>
          </w:tcPr>
          <w:p w14:paraId="4228075A" w14:textId="67480C05" w:rsidR="00D345FE" w:rsidRPr="00927F6F" w:rsidRDefault="00D345FE" w:rsidP="00D345F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0DC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ครบกำหนดหลังจากหนึ่งปี แต่ไม่เกินห้าปี</w:t>
            </w:r>
          </w:p>
        </w:tc>
        <w:tc>
          <w:tcPr>
            <w:tcW w:w="622" w:type="pct"/>
            <w:shd w:val="clear" w:color="auto" w:fill="auto"/>
          </w:tcPr>
          <w:p w14:paraId="14AEED60" w14:textId="7C87B63A" w:rsidR="00D345FE" w:rsidRPr="00927F6F" w:rsidRDefault="00BC00A0" w:rsidP="00D34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7,102</w:t>
            </w:r>
          </w:p>
        </w:tc>
        <w:tc>
          <w:tcPr>
            <w:tcW w:w="146" w:type="pct"/>
          </w:tcPr>
          <w:p w14:paraId="15D54203" w14:textId="77777777" w:rsidR="00D345FE" w:rsidRPr="00927F6F" w:rsidRDefault="00D345FE" w:rsidP="00D34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3152212B" w14:textId="48DBEC26" w:rsidR="00D345FE" w:rsidRPr="00927F6F" w:rsidRDefault="00D345FE" w:rsidP="00D34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6,655</w:t>
            </w:r>
          </w:p>
        </w:tc>
        <w:tc>
          <w:tcPr>
            <w:tcW w:w="146" w:type="pct"/>
          </w:tcPr>
          <w:p w14:paraId="36CF2B50" w14:textId="77777777" w:rsidR="00D345FE" w:rsidRPr="00927F6F" w:rsidRDefault="00D345FE" w:rsidP="00D34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44BD7AD9" w14:textId="19BE70B5" w:rsidR="00D345FE" w:rsidRPr="00927F6F" w:rsidRDefault="00D345FE" w:rsidP="00D34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72C6">
              <w:rPr>
                <w:rFonts w:asciiTheme="majorBidi" w:hAnsiTheme="majorBidi" w:cstheme="majorBidi"/>
                <w:sz w:val="30"/>
                <w:szCs w:val="30"/>
              </w:rPr>
              <w:t>5,42</w:t>
            </w:r>
            <w:r w:rsidR="00A7616F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7" w:type="pct"/>
          </w:tcPr>
          <w:p w14:paraId="341EA80E" w14:textId="77777777" w:rsidR="00D345FE" w:rsidRPr="00927F6F" w:rsidRDefault="00D345FE" w:rsidP="00D34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</w:tcPr>
          <w:p w14:paraId="1721F708" w14:textId="327222E9" w:rsidR="00D345FE" w:rsidRPr="00927F6F" w:rsidRDefault="00D345FE" w:rsidP="00D34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5,073</w:t>
            </w:r>
          </w:p>
        </w:tc>
      </w:tr>
      <w:tr w:rsidR="00D345FE" w:rsidRPr="00927F6F" w14:paraId="025E9AA8" w14:textId="77777777" w:rsidTr="006D0BE0">
        <w:tc>
          <w:tcPr>
            <w:tcW w:w="2038" w:type="pct"/>
          </w:tcPr>
          <w:p w14:paraId="4EC3FCDB" w14:textId="025FD1E9" w:rsidR="00D345FE" w:rsidRPr="00B230DC" w:rsidRDefault="00D345FE" w:rsidP="00D345F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0DC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ครบกำหนดหลังจากห้าปี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14:paraId="4FC84FC0" w14:textId="4F50EC55" w:rsidR="00D345FE" w:rsidRPr="00927F6F" w:rsidRDefault="00D345FE" w:rsidP="00D34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845F2">
              <w:rPr>
                <w:rFonts w:asciiTheme="majorBidi" w:hAnsiTheme="majorBidi" w:cstheme="majorBidi"/>
                <w:sz w:val="30"/>
                <w:szCs w:val="30"/>
              </w:rPr>
              <w:t>3,288</w:t>
            </w:r>
          </w:p>
        </w:tc>
        <w:tc>
          <w:tcPr>
            <w:tcW w:w="146" w:type="pct"/>
          </w:tcPr>
          <w:p w14:paraId="52A84BB2" w14:textId="77777777" w:rsidR="00D345FE" w:rsidRPr="00927F6F" w:rsidRDefault="00D345FE" w:rsidP="00D34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1D6CC86D" w14:textId="5691A4A1" w:rsidR="00D345FE" w:rsidRPr="00927F6F" w:rsidRDefault="00D345FE" w:rsidP="00D34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3,035</w:t>
            </w:r>
          </w:p>
        </w:tc>
        <w:tc>
          <w:tcPr>
            <w:tcW w:w="146" w:type="pct"/>
          </w:tcPr>
          <w:p w14:paraId="7151D27D" w14:textId="77777777" w:rsidR="00D345FE" w:rsidRPr="00927F6F" w:rsidRDefault="00D345FE" w:rsidP="00D34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</w:tcPr>
          <w:p w14:paraId="6B04FDE4" w14:textId="5122E664" w:rsidR="00D345FE" w:rsidRPr="00927F6F" w:rsidRDefault="00D345FE" w:rsidP="00D34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F72C6"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  <w:tc>
          <w:tcPr>
            <w:tcW w:w="137" w:type="pct"/>
          </w:tcPr>
          <w:p w14:paraId="398D1707" w14:textId="77777777" w:rsidR="00D345FE" w:rsidRPr="00927F6F" w:rsidRDefault="00D345FE" w:rsidP="00D34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</w:tcPr>
          <w:p w14:paraId="74B9437A" w14:textId="2970488D" w:rsidR="00D345FE" w:rsidRPr="00927F6F" w:rsidRDefault="00D345FE" w:rsidP="00D34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210</w:t>
            </w:r>
          </w:p>
        </w:tc>
      </w:tr>
      <w:tr w:rsidR="00D345FE" w:rsidRPr="00927F6F" w14:paraId="3F996F19" w14:textId="77777777" w:rsidTr="00516440">
        <w:tc>
          <w:tcPr>
            <w:tcW w:w="2038" w:type="pct"/>
          </w:tcPr>
          <w:p w14:paraId="4C246AE8" w14:textId="7C47F73B" w:rsidR="00D345FE" w:rsidRPr="00B230DC" w:rsidRDefault="00D345FE" w:rsidP="00D345F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0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</w:tcPr>
          <w:p w14:paraId="2C261542" w14:textId="410F3E85" w:rsidR="00D345FE" w:rsidRPr="00776EB7" w:rsidRDefault="00A01603" w:rsidP="00D34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0160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27,71</w:t>
            </w:r>
            <w:r w:rsidR="00C15DF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6" w:type="pct"/>
          </w:tcPr>
          <w:p w14:paraId="4C0A49AF" w14:textId="77777777" w:rsidR="00D345FE" w:rsidRPr="00927F6F" w:rsidRDefault="00D345FE" w:rsidP="00D34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41B9AE11" w14:textId="66751025" w:rsidR="00D345FE" w:rsidRPr="00927F6F" w:rsidRDefault="00D345FE" w:rsidP="00D34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24,5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68</w:t>
            </w:r>
          </w:p>
        </w:tc>
        <w:tc>
          <w:tcPr>
            <w:tcW w:w="146" w:type="pct"/>
          </w:tcPr>
          <w:p w14:paraId="0B57A6CF" w14:textId="77777777" w:rsidR="00D345FE" w:rsidRPr="00927F6F" w:rsidRDefault="00D345FE" w:rsidP="00D34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3CA70481" w14:textId="4442BB82" w:rsidR="00D345FE" w:rsidRPr="00776EB7" w:rsidRDefault="00D345FE" w:rsidP="00D34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F72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21,93</w:t>
            </w:r>
            <w:r w:rsidR="00A76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37" w:type="pct"/>
          </w:tcPr>
          <w:p w14:paraId="6E649044" w14:textId="77777777" w:rsidR="00D345FE" w:rsidRPr="00927F6F" w:rsidRDefault="00D345FE" w:rsidP="00D34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</w:tcPr>
          <w:p w14:paraId="22FF84E1" w14:textId="487BD3F2" w:rsidR="00D345FE" w:rsidRPr="00927F6F" w:rsidRDefault="00D345FE" w:rsidP="00D345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19,130</w:t>
            </w:r>
          </w:p>
        </w:tc>
      </w:tr>
    </w:tbl>
    <w:p w14:paraId="63A8AFFE" w14:textId="54F2F325" w:rsidR="002F19CF" w:rsidRPr="00CD4EEE" w:rsidRDefault="002F19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4"/>
          <w:sz w:val="30"/>
          <w:szCs w:val="30"/>
          <w:cs/>
        </w:rPr>
      </w:pPr>
    </w:p>
    <w:p w14:paraId="59749F34" w14:textId="23752F65" w:rsidR="0075172E" w:rsidRPr="00B230DC" w:rsidRDefault="00095C4E" w:rsidP="00961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9"/>
        <w:rPr>
          <w:rFonts w:asciiTheme="majorBidi" w:hAnsiTheme="majorBidi" w:cstheme="majorBidi"/>
          <w:spacing w:val="-4"/>
          <w:sz w:val="30"/>
          <w:szCs w:val="30"/>
        </w:rPr>
      </w:pPr>
      <w:r w:rsidRPr="00B230DC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สินทรัพย์ที่ใช้เป็นหลักประกันหนี้สิน </w:t>
      </w:r>
      <w:r w:rsidR="0075172E" w:rsidRPr="00B230DC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="000C58DB" w:rsidRPr="00B230DC">
        <w:rPr>
          <w:rFonts w:asciiTheme="majorBidi" w:hAnsiTheme="majorBidi" w:cstheme="majorBidi"/>
          <w:spacing w:val="-4"/>
          <w:sz w:val="30"/>
          <w:szCs w:val="30"/>
        </w:rPr>
        <w:t>31</w:t>
      </w:r>
      <w:r w:rsidR="0075172E" w:rsidRPr="00B230DC">
        <w:rPr>
          <w:rFonts w:asciiTheme="majorBidi" w:hAnsiTheme="majorBidi" w:cstheme="majorBidi"/>
          <w:spacing w:val="-4"/>
          <w:sz w:val="30"/>
          <w:szCs w:val="30"/>
          <w:cs/>
        </w:rPr>
        <w:t xml:space="preserve"> ธันวาคม มี</w:t>
      </w:r>
      <w:r w:rsidR="0075172E" w:rsidRPr="00B230DC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A0C785D" w14:textId="296D5F09" w:rsidR="006E3615" w:rsidRPr="00CD4EEE" w:rsidRDefault="006E3615" w:rsidP="00C92E8C">
      <w:pPr>
        <w:pStyle w:val="block"/>
        <w:spacing w:after="0" w:line="240" w:lineRule="auto"/>
        <w:ind w:left="540" w:firstLine="1"/>
        <w:jc w:val="both"/>
        <w:rPr>
          <w:rFonts w:asciiTheme="majorBidi" w:hAnsiTheme="majorBidi" w:cstheme="majorBidi"/>
          <w:spacing w:val="4"/>
          <w:sz w:val="30"/>
          <w:szCs w:val="30"/>
          <w:lang w:bidi="th-TH"/>
        </w:rPr>
      </w:pPr>
    </w:p>
    <w:tbl>
      <w:tblPr>
        <w:tblW w:w="9263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2881"/>
        <w:gridCol w:w="884"/>
        <w:gridCol w:w="1150"/>
        <w:gridCol w:w="270"/>
        <w:gridCol w:w="1197"/>
        <w:gridCol w:w="270"/>
        <w:gridCol w:w="1171"/>
        <w:gridCol w:w="256"/>
        <w:gridCol w:w="1184"/>
      </w:tblGrid>
      <w:tr w:rsidR="00AD2B3A" w:rsidRPr="00B056C3" w14:paraId="445DF063" w14:textId="77777777" w:rsidTr="00516440">
        <w:trPr>
          <w:tblHeader/>
        </w:trPr>
        <w:tc>
          <w:tcPr>
            <w:tcW w:w="1555" w:type="pct"/>
          </w:tcPr>
          <w:p w14:paraId="7165E7B6" w14:textId="77777777" w:rsidR="00AD2B3A" w:rsidRPr="00B056C3" w:rsidRDefault="00AD2B3A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7" w:type="pct"/>
          </w:tcPr>
          <w:p w14:paraId="502C689F" w14:textId="77777777" w:rsidR="00AD2B3A" w:rsidRPr="00B056C3" w:rsidRDefault="00AD2B3A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3" w:type="pct"/>
            <w:gridSpan w:val="3"/>
          </w:tcPr>
          <w:p w14:paraId="6D772720" w14:textId="048DD4E1" w:rsidR="00AD2B3A" w:rsidRPr="00B056C3" w:rsidRDefault="00AD2B3A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0F24FA21" w14:textId="77777777" w:rsidR="00AD2B3A" w:rsidRPr="00B056C3" w:rsidRDefault="00AD2B3A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14:paraId="189C6F13" w14:textId="77777777" w:rsidR="00AD2B3A" w:rsidRPr="00B056C3" w:rsidRDefault="00AD2B3A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962F0" w:rsidRPr="00B056C3" w14:paraId="53674EF5" w14:textId="77777777" w:rsidTr="00D962F0">
        <w:trPr>
          <w:tblHeader/>
        </w:trPr>
        <w:tc>
          <w:tcPr>
            <w:tcW w:w="1555" w:type="pct"/>
          </w:tcPr>
          <w:p w14:paraId="62DBE08D" w14:textId="77777777" w:rsidR="00D962F0" w:rsidRPr="00B056C3" w:rsidRDefault="00D962F0" w:rsidP="00D962F0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" w:type="pct"/>
          </w:tcPr>
          <w:p w14:paraId="3BA813AE" w14:textId="7E599D04" w:rsidR="00D962F0" w:rsidRPr="00AD2B3A" w:rsidRDefault="00D962F0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21" w:type="pct"/>
            <w:shd w:val="clear" w:color="auto" w:fill="auto"/>
          </w:tcPr>
          <w:p w14:paraId="28427237" w14:textId="2812B44A" w:rsidR="00D962F0" w:rsidRPr="00B056C3" w:rsidRDefault="00D962F0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18247E87" w14:textId="77777777" w:rsidR="00D962F0" w:rsidRPr="00B056C3" w:rsidRDefault="00D962F0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14:paraId="4B16ACA7" w14:textId="0E9E7675" w:rsidR="00D962F0" w:rsidRPr="00B056C3" w:rsidRDefault="00D962F0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3FEA5191" w14:textId="77777777" w:rsidR="00D962F0" w:rsidRPr="00B056C3" w:rsidRDefault="00D962F0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1B480BC8" w14:textId="3F786F47" w:rsidR="00D962F0" w:rsidRPr="00B056C3" w:rsidRDefault="00D962F0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8" w:type="pct"/>
          </w:tcPr>
          <w:p w14:paraId="35F8C4E9" w14:textId="77777777" w:rsidR="00D962F0" w:rsidRPr="00B056C3" w:rsidRDefault="00D962F0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23A6DC8A" w14:textId="01F6CEEC" w:rsidR="00D962F0" w:rsidRPr="00B056C3" w:rsidRDefault="00D962F0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D2B3A" w:rsidRPr="00B056C3" w14:paraId="2EC5434C" w14:textId="77777777" w:rsidTr="00516440">
        <w:trPr>
          <w:trHeight w:val="434"/>
          <w:tblHeader/>
        </w:trPr>
        <w:tc>
          <w:tcPr>
            <w:tcW w:w="1555" w:type="pct"/>
          </w:tcPr>
          <w:p w14:paraId="3D4CE904" w14:textId="77777777" w:rsidR="00AD2B3A" w:rsidRPr="00B056C3" w:rsidRDefault="00AD2B3A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7" w:type="pct"/>
          </w:tcPr>
          <w:p w14:paraId="58703321" w14:textId="77777777" w:rsidR="00AD2B3A" w:rsidRPr="00B056C3" w:rsidRDefault="00AD2B3A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8" w:type="pct"/>
            <w:gridSpan w:val="7"/>
          </w:tcPr>
          <w:p w14:paraId="4A941A64" w14:textId="3A07CDD5" w:rsidR="00AD2B3A" w:rsidRPr="00B056C3" w:rsidRDefault="00AD2B3A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41AC4" w:rsidRPr="00927F6F" w14:paraId="29618826" w14:textId="77777777" w:rsidTr="00D962F0">
        <w:tc>
          <w:tcPr>
            <w:tcW w:w="1555" w:type="pct"/>
          </w:tcPr>
          <w:p w14:paraId="7192DBD0" w14:textId="27AA40A5" w:rsidR="00B41AC4" w:rsidRPr="00927F6F" w:rsidRDefault="00B41AC4" w:rsidP="00B41AC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0DC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477" w:type="pct"/>
          </w:tcPr>
          <w:p w14:paraId="4B031FCE" w14:textId="5F5B1928" w:rsidR="00B41AC4" w:rsidRPr="00AD2B3A" w:rsidRDefault="00B41AC4" w:rsidP="00B41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621" w:type="pct"/>
          </w:tcPr>
          <w:p w14:paraId="2A07B0BA" w14:textId="1DCFED1E" w:rsidR="00B41AC4" w:rsidRPr="00927F6F" w:rsidRDefault="00B41AC4" w:rsidP="00B41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1068">
              <w:rPr>
                <w:rFonts w:asciiTheme="majorBidi" w:hAnsiTheme="majorBidi"/>
                <w:sz w:val="30"/>
                <w:szCs w:val="30"/>
                <w:cs/>
              </w:rPr>
              <w:t>5</w:t>
            </w:r>
            <w:r w:rsidRPr="00501068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01068">
              <w:rPr>
                <w:rFonts w:asciiTheme="majorBidi" w:hAnsiTheme="majorBidi"/>
                <w:sz w:val="30"/>
                <w:szCs w:val="30"/>
                <w:cs/>
              </w:rPr>
              <w:t>981</w:t>
            </w:r>
          </w:p>
        </w:tc>
        <w:tc>
          <w:tcPr>
            <w:tcW w:w="146" w:type="pct"/>
          </w:tcPr>
          <w:p w14:paraId="04139449" w14:textId="77777777" w:rsidR="00B41AC4" w:rsidRPr="00927F6F" w:rsidRDefault="00B41AC4" w:rsidP="00B41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7E2C5748" w14:textId="3F2AE391" w:rsidR="00B41AC4" w:rsidRPr="00927F6F" w:rsidRDefault="00B41AC4" w:rsidP="00B41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4,520</w:t>
            </w:r>
          </w:p>
        </w:tc>
        <w:tc>
          <w:tcPr>
            <w:tcW w:w="146" w:type="pct"/>
          </w:tcPr>
          <w:p w14:paraId="061D7027" w14:textId="77777777" w:rsidR="00B41AC4" w:rsidRPr="00927F6F" w:rsidRDefault="00B41AC4" w:rsidP="00B41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3264398C" w14:textId="38B1EFB4" w:rsidR="00B41AC4" w:rsidRPr="00927F6F" w:rsidRDefault="00B41AC4" w:rsidP="00B41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5,925</w:t>
            </w:r>
          </w:p>
        </w:tc>
        <w:tc>
          <w:tcPr>
            <w:tcW w:w="138" w:type="pct"/>
          </w:tcPr>
          <w:p w14:paraId="4A007E3C" w14:textId="77777777" w:rsidR="00B41AC4" w:rsidRPr="00927F6F" w:rsidRDefault="00B41AC4" w:rsidP="00B41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0FF79D7D" w14:textId="119A130B" w:rsidR="00B41AC4" w:rsidRPr="00927F6F" w:rsidRDefault="00B41AC4" w:rsidP="00B41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4,520</w:t>
            </w:r>
          </w:p>
        </w:tc>
      </w:tr>
      <w:tr w:rsidR="00B41AC4" w:rsidRPr="00927F6F" w14:paraId="5E6E0B29" w14:textId="77777777" w:rsidTr="00D962F0">
        <w:tc>
          <w:tcPr>
            <w:tcW w:w="1555" w:type="pct"/>
          </w:tcPr>
          <w:p w14:paraId="0F5939A6" w14:textId="3B2225CA" w:rsidR="00B41AC4" w:rsidRPr="00B230DC" w:rsidRDefault="00B41AC4" w:rsidP="00B41AC4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230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7" w:type="pct"/>
          </w:tcPr>
          <w:p w14:paraId="14E44B91" w14:textId="77777777" w:rsidR="00B41AC4" w:rsidRPr="00927F6F" w:rsidRDefault="00B41AC4" w:rsidP="00B41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double" w:sz="4" w:space="0" w:color="auto"/>
            </w:tcBorders>
          </w:tcPr>
          <w:p w14:paraId="6D0540E9" w14:textId="50A4E6F4" w:rsidR="00B41AC4" w:rsidRPr="00961248" w:rsidRDefault="00B41AC4" w:rsidP="00B41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106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5</w:t>
            </w:r>
            <w:r w:rsidRPr="005010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0106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981</w:t>
            </w:r>
          </w:p>
        </w:tc>
        <w:tc>
          <w:tcPr>
            <w:tcW w:w="146" w:type="pct"/>
          </w:tcPr>
          <w:p w14:paraId="7D981FE7" w14:textId="77777777" w:rsidR="00B41AC4" w:rsidRPr="00961248" w:rsidRDefault="00B41AC4" w:rsidP="00B41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500CEB76" w14:textId="7DBBB9D5" w:rsidR="00B41AC4" w:rsidRPr="00961248" w:rsidRDefault="00B41AC4" w:rsidP="00B41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4,520</w:t>
            </w:r>
          </w:p>
        </w:tc>
        <w:tc>
          <w:tcPr>
            <w:tcW w:w="146" w:type="pct"/>
          </w:tcPr>
          <w:p w14:paraId="1AB1E22A" w14:textId="77777777" w:rsidR="00B41AC4" w:rsidRPr="00961248" w:rsidRDefault="00B41AC4" w:rsidP="00B41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353E25FF" w14:textId="7A391DED" w:rsidR="00B41AC4" w:rsidRPr="00961248" w:rsidRDefault="00B41AC4" w:rsidP="00B41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42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5,925</w:t>
            </w:r>
          </w:p>
        </w:tc>
        <w:tc>
          <w:tcPr>
            <w:tcW w:w="138" w:type="pct"/>
          </w:tcPr>
          <w:p w14:paraId="2C447F14" w14:textId="77777777" w:rsidR="00B41AC4" w:rsidRPr="00961248" w:rsidRDefault="00B41AC4" w:rsidP="00B41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5ACBFB21" w14:textId="746E6AAF" w:rsidR="00B41AC4" w:rsidRPr="00961248" w:rsidRDefault="00B41AC4" w:rsidP="00B41A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4,520</w:t>
            </w:r>
          </w:p>
        </w:tc>
      </w:tr>
    </w:tbl>
    <w:p w14:paraId="3D4C73D8" w14:textId="77777777" w:rsidR="000C467E" w:rsidRPr="00CD4EEE" w:rsidRDefault="000C467E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4F7E6211" w14:textId="7C5CF3E4" w:rsidR="00573EF8" w:rsidRPr="00FB35E4" w:rsidRDefault="00573EF8" w:rsidP="00224B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9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ภายใต้เงื่อนไขของสัญญาทรัสต์รีซีทส์ที่ทำไว้กับธนาคาร</w:t>
      </w:r>
      <w:r w:rsidRPr="00161E24">
        <w:rPr>
          <w:rFonts w:asciiTheme="majorBidi" w:hAnsiTheme="majorBidi" w:cstheme="majorBidi"/>
          <w:sz w:val="30"/>
          <w:szCs w:val="30"/>
          <w:cs/>
          <w:lang w:eastAsia="ja-JP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บริษัทและบริษัทย่อย</w:t>
      </w:r>
      <w:r w:rsidRPr="00161E24">
        <w:rPr>
          <w:rFonts w:asciiTheme="majorBidi" w:hAnsiTheme="majorBidi" w:cstheme="majorBidi"/>
          <w:sz w:val="30"/>
          <w:szCs w:val="30"/>
          <w:cs/>
          <w:lang w:val="th-TH"/>
        </w:rPr>
        <w:t>บางแห่ง</w:t>
      </w:r>
      <w:r w:rsidRPr="00161E24">
        <w:rPr>
          <w:rFonts w:asciiTheme="majorBidi" w:hAnsiTheme="majorBidi" w:cstheme="majorBidi"/>
          <w:sz w:val="30"/>
          <w:szCs w:val="30"/>
          <w:cs/>
        </w:rPr>
        <w:t>ได้ออกวัตถุดิบที่สั่งเข้ามาจากต่างประเทศภายใต้เครดิตของธนาคาร ดังนั้น บริษัทและบริษัทย่อย</w:t>
      </w:r>
      <w:r w:rsidRPr="00161E24">
        <w:rPr>
          <w:rFonts w:asciiTheme="majorBidi" w:hAnsiTheme="majorBidi" w:cstheme="majorBidi"/>
          <w:sz w:val="30"/>
          <w:szCs w:val="30"/>
          <w:cs/>
          <w:lang w:val="th-TH"/>
        </w:rPr>
        <w:t>บางแห่ง</w:t>
      </w:r>
      <w:r w:rsidRPr="00161E24">
        <w:rPr>
          <w:rFonts w:asciiTheme="majorBidi" w:hAnsiTheme="majorBidi" w:cstheme="majorBidi"/>
          <w:sz w:val="30"/>
          <w:szCs w:val="30"/>
          <w:cs/>
        </w:rPr>
        <w:t>มีหนี้สินผูกพันต่อธนาคารสำหรับวัตถุดิบดังกล่าวทั้งที่เก็บไว้หรือขายไป</w:t>
      </w:r>
    </w:p>
    <w:p w14:paraId="221CF556" w14:textId="77777777" w:rsidR="00573EF8" w:rsidRDefault="00573EF8" w:rsidP="00961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68" w:firstLine="1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3904FD10" w14:textId="400F32CF" w:rsidR="00CE1A9C" w:rsidRPr="00B230DC" w:rsidRDefault="00CE1A9C" w:rsidP="009612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68" w:firstLine="1"/>
        <w:jc w:val="thaiDistribute"/>
        <w:rPr>
          <w:rFonts w:asciiTheme="majorBidi" w:hAnsiTheme="majorBidi" w:cstheme="majorBidi"/>
          <w:sz w:val="30"/>
          <w:szCs w:val="30"/>
        </w:rPr>
      </w:pPr>
      <w:r w:rsidRPr="00B230DC">
        <w:rPr>
          <w:rFonts w:asciiTheme="majorBidi" w:hAnsiTheme="majorBidi" w:cstheme="majorBidi"/>
          <w:sz w:val="30"/>
          <w:szCs w:val="30"/>
          <w:cs/>
          <w:lang w:val="en-GB"/>
        </w:rPr>
        <w:t>กลุ่ม</w:t>
      </w:r>
      <w:r w:rsidRPr="00B230DC">
        <w:rPr>
          <w:rFonts w:asciiTheme="majorBidi" w:hAnsiTheme="majorBidi" w:cstheme="majorBidi"/>
          <w:sz w:val="30"/>
          <w:szCs w:val="30"/>
          <w:cs/>
          <w:lang w:val="th-TH"/>
        </w:rPr>
        <w:t>บริษัทมีวงเงินสินเชื่อกับสถาบันการเงินในประเทศหลายแห่งและสาขาของสถาบันการเงินต่างประเทศ</w:t>
      </w:r>
      <w:r w:rsidR="00961248">
        <w:rPr>
          <w:rFonts w:asciiTheme="majorBidi" w:hAnsiTheme="majorBidi" w:cstheme="majorBidi"/>
          <w:sz w:val="30"/>
          <w:szCs w:val="30"/>
          <w:cs/>
          <w:lang w:val="th-TH"/>
        </w:rPr>
        <w:br/>
      </w:r>
      <w:r w:rsidRPr="00B230DC">
        <w:rPr>
          <w:rFonts w:asciiTheme="majorBidi" w:hAnsiTheme="majorBidi" w:cstheme="majorBidi"/>
          <w:sz w:val="30"/>
          <w:szCs w:val="30"/>
          <w:cs/>
          <w:lang w:val="th-TH"/>
        </w:rPr>
        <w:t>บางแห่งโดยมีอัตราดอกเบี้ยต่อปีดังนี้</w:t>
      </w:r>
    </w:p>
    <w:p w14:paraId="0F6D0F41" w14:textId="59ACDE46" w:rsidR="00CE1A9C" w:rsidRPr="00CF3369" w:rsidRDefault="00CE1A9C" w:rsidP="00F44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27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6390"/>
        <w:gridCol w:w="1260"/>
        <w:gridCol w:w="270"/>
        <w:gridCol w:w="1350"/>
      </w:tblGrid>
      <w:tr w:rsidR="00AD2B3A" w:rsidRPr="00161E24" w14:paraId="4532EA1D" w14:textId="77777777" w:rsidTr="00516440">
        <w:trPr>
          <w:tblHeader/>
        </w:trPr>
        <w:tc>
          <w:tcPr>
            <w:tcW w:w="6390" w:type="dxa"/>
            <w:shd w:val="clear" w:color="auto" w:fill="auto"/>
          </w:tcPr>
          <w:p w14:paraId="193F79B1" w14:textId="77777777" w:rsidR="00AD2B3A" w:rsidRPr="00161E24" w:rsidRDefault="00AD2B3A" w:rsidP="00763091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332C4A80" w14:textId="4243ABA4" w:rsidR="00AD2B3A" w:rsidRPr="00AD2B3A" w:rsidRDefault="00AD2B3A" w:rsidP="00763091">
            <w:pPr>
              <w:pStyle w:val="acctfourfigures"/>
              <w:tabs>
                <w:tab w:val="clear" w:pos="765"/>
              </w:tabs>
              <w:spacing w:line="240" w:lineRule="atLeast"/>
              <w:ind w:right="-104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962F0" w:rsidRPr="00161E24" w14:paraId="56860E54" w14:textId="77777777" w:rsidTr="00516440">
        <w:trPr>
          <w:tblHeader/>
        </w:trPr>
        <w:tc>
          <w:tcPr>
            <w:tcW w:w="6390" w:type="dxa"/>
            <w:shd w:val="clear" w:color="auto" w:fill="auto"/>
          </w:tcPr>
          <w:p w14:paraId="4D4C3DAA" w14:textId="77777777" w:rsidR="00D962F0" w:rsidRPr="00161E24" w:rsidRDefault="00D962F0" w:rsidP="00D962F0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00E68884" w14:textId="3AF885FF" w:rsidR="00D962F0" w:rsidRPr="00161E24" w:rsidRDefault="00D962F0" w:rsidP="00D962F0">
            <w:pPr>
              <w:pStyle w:val="block"/>
              <w:spacing w:after="0"/>
              <w:ind w:left="0"/>
              <w:jc w:val="center"/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70FD6B1" w14:textId="77777777" w:rsidR="00D962F0" w:rsidRPr="00161E24" w:rsidRDefault="00D962F0" w:rsidP="00D962F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25AC1A9F" w14:textId="13B689FD" w:rsidR="00D962F0" w:rsidRPr="00161E24" w:rsidRDefault="00D962F0" w:rsidP="00D962F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D2B3A" w:rsidRPr="00161E24" w14:paraId="5B328315" w14:textId="77777777" w:rsidTr="00516440">
        <w:trPr>
          <w:trHeight w:val="279"/>
        </w:trPr>
        <w:tc>
          <w:tcPr>
            <w:tcW w:w="6390" w:type="dxa"/>
            <w:shd w:val="clear" w:color="auto" w:fill="auto"/>
          </w:tcPr>
          <w:p w14:paraId="6FE0966D" w14:textId="77777777" w:rsidR="00AD2B3A" w:rsidRPr="00161E24" w:rsidRDefault="00AD2B3A" w:rsidP="00763091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15F7B6F5" w14:textId="602C88F8" w:rsidR="00AD2B3A" w:rsidRPr="00B67DD0" w:rsidRDefault="00AD2B3A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</w:tr>
      <w:tr w:rsidR="001B0970" w:rsidRPr="00161E24" w14:paraId="622DAAA4" w14:textId="77777777" w:rsidTr="00516440">
        <w:trPr>
          <w:trHeight w:val="315"/>
        </w:trPr>
        <w:tc>
          <w:tcPr>
            <w:tcW w:w="6390" w:type="dxa"/>
            <w:shd w:val="clear" w:color="auto" w:fill="auto"/>
          </w:tcPr>
          <w:p w14:paraId="70BA2101" w14:textId="12F173DD" w:rsidR="001B0970" w:rsidRPr="00161E24" w:rsidRDefault="001B0970" w:rsidP="001B0970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30D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เงินกู้ยืมระยะสั้นจากสถาบันการเงินและหนี้สินภายใต้สัญญาทรัสต์รีซีทส์</w:t>
            </w:r>
          </w:p>
        </w:tc>
        <w:tc>
          <w:tcPr>
            <w:tcW w:w="1260" w:type="dxa"/>
            <w:shd w:val="clear" w:color="auto" w:fill="auto"/>
          </w:tcPr>
          <w:p w14:paraId="2F911BED" w14:textId="40AF4730" w:rsidR="001B0970" w:rsidRPr="00161E24" w:rsidRDefault="001D1147" w:rsidP="001B097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pPr>
            <w:r w:rsidRPr="001D1147"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  <w:t>2.23</w:t>
            </w:r>
            <w:r w:rsidR="008B3FFE"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1D1147"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  <w:t>-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1D1147"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  <w:t>3.04</w:t>
            </w:r>
          </w:p>
        </w:tc>
        <w:tc>
          <w:tcPr>
            <w:tcW w:w="270" w:type="dxa"/>
          </w:tcPr>
          <w:p w14:paraId="6CE9109D" w14:textId="77777777" w:rsidR="001B0970" w:rsidRPr="00161E24" w:rsidRDefault="001B0970" w:rsidP="001B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42F35BF" w14:textId="761F01BA" w:rsidR="001B0970" w:rsidRPr="00161E24" w:rsidRDefault="001B0970" w:rsidP="001B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2.37</w:t>
            </w:r>
            <w:r w:rsidRPr="00CF059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-</w:t>
            </w:r>
            <w:r w:rsidRPr="00CF059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2.78</w:t>
            </w:r>
          </w:p>
        </w:tc>
      </w:tr>
      <w:tr w:rsidR="001B0970" w:rsidRPr="00161E24" w14:paraId="0E063BCB" w14:textId="77777777" w:rsidTr="00516440">
        <w:trPr>
          <w:trHeight w:val="315"/>
        </w:trPr>
        <w:tc>
          <w:tcPr>
            <w:tcW w:w="6390" w:type="dxa"/>
            <w:shd w:val="clear" w:color="auto" w:fill="auto"/>
          </w:tcPr>
          <w:p w14:paraId="06499D96" w14:textId="18B5C356" w:rsidR="001B0970" w:rsidRPr="00B230DC" w:rsidRDefault="001B0970" w:rsidP="001B0970">
            <w:pPr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512F3013" w14:textId="615DFF79" w:rsidR="001B0970" w:rsidRDefault="001D1147" w:rsidP="001B097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bidi="th-TH"/>
              </w:rPr>
            </w:pPr>
            <w:r w:rsidRPr="001D1147"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  <w:t>2.85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1D1147"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  <w:t>-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1D1147"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  <w:t>3.01</w:t>
            </w:r>
          </w:p>
        </w:tc>
        <w:tc>
          <w:tcPr>
            <w:tcW w:w="270" w:type="dxa"/>
          </w:tcPr>
          <w:p w14:paraId="1A5425AB" w14:textId="77777777" w:rsidR="001B0970" w:rsidRPr="00161E24" w:rsidRDefault="001B0970" w:rsidP="001B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935BFA7" w14:textId="6AD36E04" w:rsidR="001B0970" w:rsidRPr="00CF0599" w:rsidRDefault="001B0970" w:rsidP="001B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3.00 - 3.50</w:t>
            </w:r>
          </w:p>
        </w:tc>
      </w:tr>
    </w:tbl>
    <w:p w14:paraId="57D81C37" w14:textId="18BF3C54" w:rsidR="00AD2B3A" w:rsidRPr="00CD4EEE" w:rsidRDefault="00AD2B3A" w:rsidP="00F44C2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firstLine="1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00"/>
        <w:gridCol w:w="1260"/>
        <w:gridCol w:w="270"/>
        <w:gridCol w:w="1350"/>
      </w:tblGrid>
      <w:tr w:rsidR="00AD2B3A" w:rsidRPr="00AD2B3A" w14:paraId="3D643D23" w14:textId="77777777" w:rsidTr="00F861A3">
        <w:trPr>
          <w:tblHeader/>
        </w:trPr>
        <w:tc>
          <w:tcPr>
            <w:tcW w:w="6300" w:type="dxa"/>
            <w:shd w:val="clear" w:color="auto" w:fill="auto"/>
          </w:tcPr>
          <w:p w14:paraId="03FD1339" w14:textId="77777777" w:rsidR="00AD2B3A" w:rsidRPr="00161E24" w:rsidRDefault="00AD2B3A" w:rsidP="00763091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1ED71C45" w14:textId="3BBFAA33" w:rsidR="00AD2B3A" w:rsidRPr="00AD2B3A" w:rsidRDefault="00AD2B3A" w:rsidP="00763091">
            <w:pPr>
              <w:pStyle w:val="acctfourfigures"/>
              <w:tabs>
                <w:tab w:val="clear" w:pos="765"/>
              </w:tabs>
              <w:spacing w:line="240" w:lineRule="atLeast"/>
              <w:ind w:right="-104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962F0" w:rsidRPr="00161E24" w14:paraId="0BD18789" w14:textId="77777777" w:rsidTr="00F861A3">
        <w:trPr>
          <w:tblHeader/>
        </w:trPr>
        <w:tc>
          <w:tcPr>
            <w:tcW w:w="6300" w:type="dxa"/>
            <w:shd w:val="clear" w:color="auto" w:fill="auto"/>
          </w:tcPr>
          <w:p w14:paraId="498A38C9" w14:textId="77777777" w:rsidR="00D962F0" w:rsidRPr="00161E24" w:rsidRDefault="00D962F0" w:rsidP="00D962F0">
            <w:pPr>
              <w:pStyle w:val="block"/>
              <w:spacing w:after="0"/>
              <w:ind w:left="0"/>
              <w:jc w:val="thaiDistribute"/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56B16563" w14:textId="40C89C57" w:rsidR="00D962F0" w:rsidRPr="00161E24" w:rsidRDefault="00D962F0" w:rsidP="00D962F0">
            <w:pPr>
              <w:pStyle w:val="block"/>
              <w:spacing w:after="0"/>
              <w:ind w:left="0"/>
              <w:jc w:val="center"/>
              <w:rPr>
                <w:rFonts w:asciiTheme="majorBidi" w:eastAsia="Calibri" w:hAnsiTheme="majorBidi" w:cstheme="majorBidi"/>
                <w:b/>
                <w:bCs/>
                <w:color w:val="0000FF"/>
                <w:sz w:val="30"/>
                <w:szCs w:val="30"/>
                <w:lang w:val="en-US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6E8B7628" w14:textId="77777777" w:rsidR="00D962F0" w:rsidRPr="00161E24" w:rsidRDefault="00D962F0" w:rsidP="00D962F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0" w:type="dxa"/>
            <w:shd w:val="clear" w:color="auto" w:fill="auto"/>
          </w:tcPr>
          <w:p w14:paraId="7740CBA6" w14:textId="26678B4A" w:rsidR="00D962F0" w:rsidRPr="00161E24" w:rsidRDefault="00D962F0" w:rsidP="00D962F0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AD2B3A" w:rsidRPr="00B67DD0" w14:paraId="34EB1226" w14:textId="77777777" w:rsidTr="00F861A3">
        <w:trPr>
          <w:trHeight w:val="279"/>
        </w:trPr>
        <w:tc>
          <w:tcPr>
            <w:tcW w:w="6300" w:type="dxa"/>
            <w:shd w:val="clear" w:color="auto" w:fill="auto"/>
          </w:tcPr>
          <w:p w14:paraId="0049395D" w14:textId="77777777" w:rsidR="00AD2B3A" w:rsidRPr="00161E24" w:rsidRDefault="00AD2B3A" w:rsidP="00763091">
            <w:pPr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3"/>
            <w:shd w:val="clear" w:color="auto" w:fill="auto"/>
          </w:tcPr>
          <w:p w14:paraId="142A46CE" w14:textId="77777777" w:rsidR="00AD2B3A" w:rsidRPr="00B67DD0" w:rsidRDefault="00AD2B3A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</w:tr>
      <w:tr w:rsidR="001B0970" w:rsidRPr="00161E24" w14:paraId="358E7C76" w14:textId="77777777" w:rsidTr="00F861A3">
        <w:trPr>
          <w:trHeight w:val="315"/>
        </w:trPr>
        <w:tc>
          <w:tcPr>
            <w:tcW w:w="6300" w:type="dxa"/>
            <w:shd w:val="clear" w:color="auto" w:fill="auto"/>
          </w:tcPr>
          <w:p w14:paraId="5A2287F8" w14:textId="77777777" w:rsidR="001B0970" w:rsidRPr="00161E24" w:rsidRDefault="001B0970" w:rsidP="001B0970">
            <w:pPr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B230D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เงินกู้ยืมระยะสั้นจากสถาบันการเงินและหนี้สินภายใต้สัญญาทรัสต์รีซีทส์</w:t>
            </w:r>
          </w:p>
        </w:tc>
        <w:tc>
          <w:tcPr>
            <w:tcW w:w="1260" w:type="dxa"/>
            <w:shd w:val="clear" w:color="auto" w:fill="auto"/>
          </w:tcPr>
          <w:p w14:paraId="79C72602" w14:textId="2E79D11F" w:rsidR="001B0970" w:rsidRPr="00161E24" w:rsidRDefault="001D1147" w:rsidP="001B097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D1147"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  <w:t>2.23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1D1147"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  <w:t>-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1D1147"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  <w:t>3.04</w:t>
            </w:r>
          </w:p>
        </w:tc>
        <w:tc>
          <w:tcPr>
            <w:tcW w:w="270" w:type="dxa"/>
          </w:tcPr>
          <w:p w14:paraId="680A10A9" w14:textId="77777777" w:rsidR="001B0970" w:rsidRPr="00161E24" w:rsidRDefault="001B0970" w:rsidP="001B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652E2000" w14:textId="3AF9D1D2" w:rsidR="001B0970" w:rsidRPr="00161E24" w:rsidRDefault="001B0970" w:rsidP="001B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2.37</w:t>
            </w:r>
            <w:r w:rsidRPr="00CF059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-</w:t>
            </w:r>
            <w:r w:rsidRPr="00CF0599">
              <w:rPr>
                <w:rFonts w:asciiTheme="majorBidi" w:eastAsia="Calibr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eastAsia="Calibri" w:hAnsiTheme="majorBidi" w:cstheme="majorBidi" w:hint="cs"/>
                <w:sz w:val="30"/>
                <w:szCs w:val="30"/>
                <w:cs/>
              </w:rPr>
              <w:t>2.78</w:t>
            </w:r>
          </w:p>
        </w:tc>
      </w:tr>
      <w:tr w:rsidR="001B0970" w:rsidRPr="00161E24" w14:paraId="48BAA947" w14:textId="77777777" w:rsidTr="00F861A3">
        <w:trPr>
          <w:trHeight w:val="315"/>
        </w:trPr>
        <w:tc>
          <w:tcPr>
            <w:tcW w:w="6300" w:type="dxa"/>
            <w:shd w:val="clear" w:color="auto" w:fill="auto"/>
          </w:tcPr>
          <w:p w14:paraId="2379A209" w14:textId="69659DC0" w:rsidR="001B0970" w:rsidRPr="00B230DC" w:rsidRDefault="001B0970" w:rsidP="001B0970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260" w:type="dxa"/>
            <w:shd w:val="clear" w:color="auto" w:fill="auto"/>
          </w:tcPr>
          <w:p w14:paraId="0C4A05C5" w14:textId="3F5172F2" w:rsidR="001B0970" w:rsidRDefault="001D1147" w:rsidP="001B0970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  <w:lang w:bidi="th-TH"/>
              </w:rPr>
            </w:pPr>
            <w:r w:rsidRPr="001D1147"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  <w:t>2.85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1D1147"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  <w:t>-</w:t>
            </w:r>
            <w:r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1D1147"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  <w:t>3.01</w:t>
            </w:r>
          </w:p>
        </w:tc>
        <w:tc>
          <w:tcPr>
            <w:tcW w:w="270" w:type="dxa"/>
          </w:tcPr>
          <w:p w14:paraId="0ECC0985" w14:textId="77777777" w:rsidR="001B0970" w:rsidRPr="00161E24" w:rsidRDefault="001B0970" w:rsidP="001B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4495FA93" w14:textId="3B2B6243" w:rsidR="001B0970" w:rsidRPr="00CF0599" w:rsidRDefault="001B0970" w:rsidP="001B09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3.00 - 3.50</w:t>
            </w:r>
          </w:p>
        </w:tc>
      </w:tr>
    </w:tbl>
    <w:p w14:paraId="7AF3A306" w14:textId="77777777" w:rsidR="004257D5" w:rsidRPr="00161E24" w:rsidRDefault="004257D5" w:rsidP="00425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E8FEFB4" w14:textId="63BFF52C" w:rsidR="00E57D4C" w:rsidRPr="00161E24" w:rsidRDefault="00E57D4C" w:rsidP="00555152">
      <w:pPr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C58DB" w:rsidRPr="00161E24">
        <w:rPr>
          <w:rFonts w:asciiTheme="majorBidi" w:hAnsiTheme="majorBidi" w:cstheme="majorBidi"/>
          <w:sz w:val="30"/>
          <w:szCs w:val="30"/>
        </w:rPr>
        <w:t>31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0C58DB" w:rsidRPr="00161E24">
        <w:rPr>
          <w:rFonts w:asciiTheme="majorBidi" w:hAnsiTheme="majorBidi" w:cstheme="majorBidi"/>
          <w:sz w:val="30"/>
          <w:szCs w:val="30"/>
        </w:rPr>
        <w:t>256</w:t>
      </w:r>
      <w:r w:rsidR="001B0970">
        <w:rPr>
          <w:rFonts w:asciiTheme="majorBidi" w:hAnsiTheme="majorBidi" w:cstheme="majorBidi"/>
          <w:sz w:val="30"/>
          <w:szCs w:val="30"/>
        </w:rPr>
        <w:t>7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กลุ่มบริษัท</w:t>
      </w:r>
      <w:r w:rsidR="003D0D8C" w:rsidRPr="00161E24">
        <w:rPr>
          <w:rFonts w:asciiTheme="majorBidi" w:hAnsiTheme="majorBidi" w:cstheme="majorBidi"/>
          <w:sz w:val="30"/>
          <w:szCs w:val="30"/>
          <w:cs/>
        </w:rPr>
        <w:t>และบริษัท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มีวงเงินสินเชื่อที่ยังไม่ได้เบิกใช้เป็นจำนวนเงิน </w:t>
      </w:r>
      <w:r w:rsidR="000A1702">
        <w:rPr>
          <w:rFonts w:asciiTheme="majorBidi" w:hAnsiTheme="majorBidi" w:cstheme="majorBidi"/>
          <w:sz w:val="30"/>
          <w:szCs w:val="30"/>
        </w:rPr>
        <w:t>4</w:t>
      </w:r>
      <w:r w:rsidR="000A1702" w:rsidRPr="000A1702">
        <w:rPr>
          <w:rFonts w:asciiTheme="majorBidi" w:hAnsiTheme="majorBidi" w:cstheme="majorBidi"/>
          <w:sz w:val="30"/>
          <w:szCs w:val="30"/>
          <w:cs/>
        </w:rPr>
        <w:t>1</w:t>
      </w:r>
      <w:r w:rsidR="00965324">
        <w:rPr>
          <w:rFonts w:asciiTheme="majorBidi" w:hAnsiTheme="majorBidi" w:cstheme="majorBidi"/>
          <w:sz w:val="30"/>
          <w:szCs w:val="30"/>
        </w:rPr>
        <w:t>,191</w:t>
      </w:r>
      <w:r w:rsidR="000A1702" w:rsidRPr="000A1702">
        <w:rPr>
          <w:rFonts w:asciiTheme="majorBidi" w:hAnsiTheme="majorBidi"/>
          <w:sz w:val="30"/>
          <w:szCs w:val="30"/>
          <w:cs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3D0D8C" w:rsidRPr="00161E24">
        <w:rPr>
          <w:rFonts w:asciiTheme="majorBidi" w:hAnsiTheme="majorBidi" w:cstheme="majorBidi"/>
          <w:sz w:val="30"/>
          <w:szCs w:val="30"/>
          <w:cs/>
        </w:rPr>
        <w:t>และ</w:t>
      </w:r>
      <w:r w:rsidR="00640668" w:rsidRPr="00640668">
        <w:rPr>
          <w:rFonts w:asciiTheme="majorBidi" w:hAnsiTheme="majorBidi"/>
          <w:sz w:val="30"/>
          <w:szCs w:val="30"/>
          <w:cs/>
        </w:rPr>
        <w:t xml:space="preserve"> </w:t>
      </w:r>
      <w:r w:rsidR="009E0601">
        <w:rPr>
          <w:rFonts w:asciiTheme="majorBidi" w:hAnsiTheme="majorBidi" w:cstheme="majorBidi"/>
          <w:sz w:val="30"/>
          <w:szCs w:val="30"/>
        </w:rPr>
        <w:t>39,</w:t>
      </w:r>
      <w:r w:rsidR="00640668" w:rsidRPr="00640668">
        <w:rPr>
          <w:rFonts w:asciiTheme="majorBidi" w:hAnsiTheme="majorBidi"/>
          <w:sz w:val="30"/>
          <w:szCs w:val="30"/>
          <w:cs/>
        </w:rPr>
        <w:t>589</w:t>
      </w:r>
      <w:r w:rsidR="003D0D8C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3D0D8C" w:rsidRPr="00161E24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1E24">
        <w:rPr>
          <w:rFonts w:asciiTheme="majorBidi" w:hAnsiTheme="majorBidi" w:cstheme="majorBidi"/>
          <w:i/>
          <w:iCs/>
          <w:sz w:val="30"/>
          <w:szCs w:val="30"/>
        </w:rPr>
        <w:t>(</w:t>
      </w:r>
      <w:r w:rsidR="000C58DB" w:rsidRPr="00161E24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A839C1">
        <w:rPr>
          <w:rFonts w:asciiTheme="majorBidi" w:hAnsiTheme="majorBidi" w:cstheme="majorBidi"/>
          <w:i/>
          <w:iCs/>
          <w:sz w:val="30"/>
          <w:szCs w:val="30"/>
        </w:rPr>
        <w:t>6</w:t>
      </w:r>
      <w:r w:rsidRPr="00161E24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A839C1" w:rsidRPr="00A839C1">
        <w:rPr>
          <w:rFonts w:asciiTheme="majorBidi" w:hAnsiTheme="majorBidi" w:cstheme="majorBidi"/>
          <w:i/>
          <w:iCs/>
          <w:sz w:val="30"/>
          <w:szCs w:val="30"/>
        </w:rPr>
        <w:t xml:space="preserve">42,540 </w:t>
      </w: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และ</w:t>
      </w:r>
      <w:r w:rsidR="00905DFA" w:rsidRPr="00161E2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A839C1" w:rsidRPr="00A839C1">
        <w:rPr>
          <w:rFonts w:asciiTheme="majorBidi" w:hAnsiTheme="majorBidi" w:cstheme="majorBidi"/>
          <w:i/>
          <w:iCs/>
          <w:sz w:val="30"/>
          <w:szCs w:val="30"/>
        </w:rPr>
        <w:t xml:space="preserve">39,852 </w:t>
      </w:r>
      <w:r w:rsidR="003D0D8C" w:rsidRPr="00161E24">
        <w:rPr>
          <w:rFonts w:asciiTheme="majorBidi" w:hAnsiTheme="majorBidi" w:cstheme="majorBidi"/>
          <w:i/>
          <w:iCs/>
          <w:sz w:val="30"/>
          <w:szCs w:val="30"/>
          <w:cs/>
        </w:rPr>
        <w:t>ล้านบาท ตามลำดับ</w:t>
      </w:r>
      <w:r w:rsidR="00AD2B3A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3EDA745" w14:textId="77777777" w:rsidR="00E57D4C" w:rsidRPr="00161E24" w:rsidRDefault="00E57D4C" w:rsidP="00555152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580ABB5" w14:textId="12EB9CDE" w:rsidR="00F73B9C" w:rsidRPr="00161E24" w:rsidRDefault="00F73B9C" w:rsidP="00555152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หุ้นกู้</w:t>
      </w:r>
    </w:p>
    <w:p w14:paraId="14481AFE" w14:textId="77777777" w:rsidR="00A777AE" w:rsidRPr="00161E24" w:rsidRDefault="00A777AE" w:rsidP="00555152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404CC1" w14:textId="103B162D" w:rsidR="00916A4B" w:rsidRPr="00161E24" w:rsidRDefault="00916A4B" w:rsidP="00715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161E24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บริษัทออกจำหน่ายหุ้นกู้สกุลเงินบาทชนิดระบุชื่อผู้ถือ ประเภทไม่ด้อยสิทธิ ไม่มีหลักประกันและไม่มีผู้แทนผู้ถือหุ้น </w:t>
      </w:r>
      <w:r w:rsidR="0080643E" w:rsidRPr="00161E24">
        <w:rPr>
          <w:rFonts w:asciiTheme="majorBidi" w:hAnsiTheme="majorBidi" w:cstheme="majorBidi"/>
          <w:spacing w:val="-2"/>
          <w:sz w:val="30"/>
          <w:szCs w:val="30"/>
          <w:cs/>
        </w:rPr>
        <w:t>หุ้นกู้ดังกล่าวได้จดทะเบียนกับสำนักงานคณะกรรมการกำกับหลักทรัพย์และตลาดหลักทรัพย์แห่งประเทศไทย</w:t>
      </w:r>
    </w:p>
    <w:p w14:paraId="16CD50B9" w14:textId="77777777" w:rsidR="000A047E" w:rsidRPr="00161E24" w:rsidRDefault="000A047E" w:rsidP="00916A4B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775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1530"/>
        <w:gridCol w:w="1980"/>
        <w:gridCol w:w="1980"/>
      </w:tblGrid>
      <w:tr w:rsidR="00CD4EEE" w:rsidRPr="00161E24" w14:paraId="49851994" w14:textId="77777777" w:rsidTr="00516440">
        <w:trPr>
          <w:tblHeader/>
        </w:trPr>
        <w:tc>
          <w:tcPr>
            <w:tcW w:w="2268" w:type="dxa"/>
            <w:vAlign w:val="bottom"/>
          </w:tcPr>
          <w:p w14:paraId="5D9E7D0E" w14:textId="77777777" w:rsidR="00CD4EEE" w:rsidRPr="00161E24" w:rsidRDefault="00CD4EEE" w:rsidP="00CD4EEE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วันที่ออก</w:t>
            </w:r>
          </w:p>
        </w:tc>
        <w:tc>
          <w:tcPr>
            <w:tcW w:w="1530" w:type="dxa"/>
            <w:vAlign w:val="bottom"/>
          </w:tcPr>
          <w:p w14:paraId="7242B6BA" w14:textId="39622DEC" w:rsidR="00CD4EEE" w:rsidRPr="00161E24" w:rsidRDefault="00CD4EEE" w:rsidP="00CD4EEE">
            <w:pPr>
              <w:pStyle w:val="block"/>
              <w:spacing w:after="0" w:line="240" w:lineRule="atLeast"/>
              <w:ind w:left="0" w:right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อายุ</w:t>
            </w:r>
          </w:p>
        </w:tc>
        <w:tc>
          <w:tcPr>
            <w:tcW w:w="1980" w:type="dxa"/>
            <w:vAlign w:val="bottom"/>
          </w:tcPr>
          <w:p w14:paraId="4966B77D" w14:textId="77777777" w:rsidR="00CD4EEE" w:rsidRPr="00161E24" w:rsidRDefault="00CD4EEE" w:rsidP="00CD4EE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1980" w:type="dxa"/>
            <w:vAlign w:val="bottom"/>
          </w:tcPr>
          <w:p w14:paraId="26349000" w14:textId="24EC84DA" w:rsidR="00CD4EEE" w:rsidRPr="00161E24" w:rsidRDefault="00CD4EEE" w:rsidP="00CD4EEE">
            <w:pPr>
              <w:pStyle w:val="block"/>
              <w:spacing w:after="0" w:line="240" w:lineRule="atLeast"/>
              <w:ind w:left="-27" w:right="-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จำนวนเงิน</w:t>
            </w:r>
          </w:p>
        </w:tc>
      </w:tr>
      <w:tr w:rsidR="00CD4EEE" w:rsidRPr="00161E24" w14:paraId="7417B282" w14:textId="77777777" w:rsidTr="00516440">
        <w:trPr>
          <w:tblHeader/>
        </w:trPr>
        <w:tc>
          <w:tcPr>
            <w:tcW w:w="2268" w:type="dxa"/>
            <w:vAlign w:val="bottom"/>
          </w:tcPr>
          <w:p w14:paraId="12332AD8" w14:textId="77777777" w:rsidR="00CD4EEE" w:rsidRPr="00161E24" w:rsidRDefault="00CD4EEE" w:rsidP="00CD4EEE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12FC08CD" w14:textId="77777777" w:rsidR="00CD4EEE" w:rsidRPr="00161E24" w:rsidRDefault="00CD4EEE" w:rsidP="00CD4EEE">
            <w:pPr>
              <w:pStyle w:val="block"/>
              <w:spacing w:after="0" w:line="240" w:lineRule="atLeast"/>
              <w:ind w:left="0" w:right="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(ปี)</w:t>
            </w:r>
          </w:p>
        </w:tc>
        <w:tc>
          <w:tcPr>
            <w:tcW w:w="1980" w:type="dxa"/>
            <w:vAlign w:val="bottom"/>
          </w:tcPr>
          <w:p w14:paraId="60D0DE59" w14:textId="77777777" w:rsidR="00CD4EEE" w:rsidRPr="00161E24" w:rsidRDefault="00CD4EEE" w:rsidP="00CD4EE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(ร้อยละต่อปี)</w:t>
            </w:r>
          </w:p>
        </w:tc>
        <w:tc>
          <w:tcPr>
            <w:tcW w:w="1980" w:type="dxa"/>
            <w:vAlign w:val="bottom"/>
          </w:tcPr>
          <w:p w14:paraId="33FC60BB" w14:textId="77777777" w:rsidR="00CD4EEE" w:rsidRPr="00161E24" w:rsidRDefault="00CD4EEE" w:rsidP="00CD4EEE">
            <w:pPr>
              <w:pStyle w:val="block"/>
              <w:spacing w:after="0" w:line="240" w:lineRule="atLeast"/>
              <w:ind w:left="-27" w:right="-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D4EEE" w:rsidRPr="00161E24" w14:paraId="3D456322" w14:textId="77777777" w:rsidTr="00516440">
        <w:trPr>
          <w:trHeight w:hRule="exact" w:val="360"/>
        </w:trPr>
        <w:tc>
          <w:tcPr>
            <w:tcW w:w="2268" w:type="dxa"/>
          </w:tcPr>
          <w:p w14:paraId="5011F0C6" w14:textId="32DE9D40" w:rsidR="00CD4EEE" w:rsidRPr="00161E24" w:rsidRDefault="00CD4EEE" w:rsidP="00CD4E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7" w:right="-108"/>
              <w:rPr>
                <w:rFonts w:asciiTheme="majorBidi" w:hAnsiTheme="majorBidi" w:cstheme="majorBidi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สิงหาคม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2563</w:t>
            </w:r>
          </w:p>
        </w:tc>
        <w:tc>
          <w:tcPr>
            <w:tcW w:w="1530" w:type="dxa"/>
          </w:tcPr>
          <w:p w14:paraId="78B0D4EE" w14:textId="424B4CB1" w:rsidR="00CD4EEE" w:rsidRPr="00161E24" w:rsidRDefault="00CD4EEE" w:rsidP="00CD4EEE">
            <w:pPr>
              <w:pStyle w:val="block"/>
              <w:spacing w:after="0" w:line="240" w:lineRule="atLeast"/>
              <w:ind w:left="0" w:right="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</w:p>
        </w:tc>
        <w:tc>
          <w:tcPr>
            <w:tcW w:w="1980" w:type="dxa"/>
          </w:tcPr>
          <w:p w14:paraId="2E7937F4" w14:textId="5806637F" w:rsidR="00CD4EEE" w:rsidRPr="00161E24" w:rsidRDefault="00CD4EEE" w:rsidP="00CD4EEE">
            <w:pPr>
              <w:pStyle w:val="block"/>
              <w:spacing w:after="0" w:line="240" w:lineRule="atLeast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3.31</w:t>
            </w:r>
          </w:p>
        </w:tc>
        <w:tc>
          <w:tcPr>
            <w:tcW w:w="1980" w:type="dxa"/>
          </w:tcPr>
          <w:p w14:paraId="5537159F" w14:textId="59E4274A" w:rsidR="00CD4EEE" w:rsidRPr="00161E24" w:rsidRDefault="00CD4EEE" w:rsidP="00CD4EEE">
            <w:pPr>
              <w:pStyle w:val="acctfourfigures"/>
              <w:tabs>
                <w:tab w:val="clear" w:pos="765"/>
              </w:tabs>
              <w:spacing w:line="240" w:lineRule="auto"/>
              <w:ind w:left="-27" w:right="-8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2,200</w:t>
            </w:r>
          </w:p>
        </w:tc>
      </w:tr>
    </w:tbl>
    <w:p w14:paraId="1E647567" w14:textId="77777777" w:rsidR="001625E7" w:rsidRPr="00161E24" w:rsidRDefault="001625E7" w:rsidP="001625E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44A22BE" w14:textId="392B59CA" w:rsidR="002B129C" w:rsidRPr="00161E24" w:rsidRDefault="00F73B9C" w:rsidP="007155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ดอกเบี้ยของหุ้นกู้นี้มีกำหนดการจ่ายชำระคืนทุก</w:t>
      </w:r>
      <w:r w:rsidR="00290C16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126846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C58DB" w:rsidRPr="00161E24">
        <w:rPr>
          <w:rFonts w:asciiTheme="majorBidi" w:hAnsiTheme="majorBidi" w:cstheme="majorBidi"/>
          <w:sz w:val="30"/>
          <w:szCs w:val="30"/>
        </w:rPr>
        <w:t>6</w:t>
      </w:r>
      <w:r w:rsidR="00126846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เดือน โดยในหนังสือชี้ชวนของหุ้นกู้ได้</w:t>
      </w:r>
      <w:r w:rsidRPr="00161E24">
        <w:rPr>
          <w:rFonts w:asciiTheme="majorBidi" w:hAnsiTheme="majorBidi" w:cstheme="majorBidi"/>
          <w:spacing w:val="-2"/>
          <w:sz w:val="30"/>
          <w:szCs w:val="30"/>
          <w:cs/>
        </w:rPr>
        <w:t>กำหนดเงื่อนไข</w:t>
      </w:r>
      <w:r w:rsidR="00795BC8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pacing w:val="-2"/>
          <w:sz w:val="30"/>
          <w:szCs w:val="30"/>
          <w:cs/>
        </w:rPr>
        <w:t>บางประการเกี่ยวกับการไม่นำสินทรัพย์ของบริษัทและบริษัทย่อยที่สำคัญไปก่อให้เกิดภาระผูกพันโดยใช้เป็นหลักประกัน และการรักษาอัตราส่วนทางการเงินต่าง ๆ และเงื่อนไขอื่นตามที่ระบุไว้ในสัญญา</w:t>
      </w:r>
    </w:p>
    <w:p w14:paraId="1222AC99" w14:textId="77777777" w:rsidR="001625E7" w:rsidRPr="00161E24" w:rsidRDefault="001625E7" w:rsidP="005B5470">
      <w:pPr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  <w:cs/>
        </w:rPr>
      </w:pPr>
    </w:p>
    <w:p w14:paraId="22CD79AE" w14:textId="0CE3A86D" w:rsidR="00EB40AE" w:rsidRPr="00161E24" w:rsidRDefault="00EB40AE" w:rsidP="00B72E99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ตั๋วแลกเงิน</w:t>
      </w:r>
    </w:p>
    <w:p w14:paraId="1F004DC6" w14:textId="77777777" w:rsidR="00AD2B3A" w:rsidRPr="00AD2B3A" w:rsidRDefault="00AD2B3A" w:rsidP="00B72E99">
      <w:pPr>
        <w:ind w:left="540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0627A22A" w14:textId="455A0731" w:rsidR="00B72E99" w:rsidRPr="00AD2B3A" w:rsidRDefault="00FF4BF2" w:rsidP="00B72E9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AD2B3A">
        <w:rPr>
          <w:rFonts w:asciiTheme="majorBidi" w:hAnsiTheme="majorBidi" w:cstheme="majorBidi"/>
          <w:spacing w:val="-4"/>
          <w:sz w:val="30"/>
          <w:szCs w:val="30"/>
          <w:cs/>
        </w:rPr>
        <w:t xml:space="preserve">ณ วันที่ </w:t>
      </w:r>
      <w:r w:rsidRPr="00AD2B3A">
        <w:rPr>
          <w:rFonts w:asciiTheme="majorBidi" w:hAnsiTheme="majorBidi" w:cstheme="majorBidi"/>
          <w:spacing w:val="-4"/>
          <w:sz w:val="30"/>
          <w:szCs w:val="30"/>
        </w:rPr>
        <w:t xml:space="preserve">31 </w:t>
      </w:r>
      <w:r w:rsidRPr="00AD2B3A">
        <w:rPr>
          <w:rFonts w:asciiTheme="majorBidi" w:hAnsiTheme="majorBidi" w:cstheme="majorBidi"/>
          <w:spacing w:val="-4"/>
          <w:sz w:val="30"/>
          <w:szCs w:val="30"/>
          <w:cs/>
        </w:rPr>
        <w:t>ธันวาคม</w:t>
      </w:r>
      <w:r w:rsidR="00771E3A" w:rsidRPr="00AD2B3A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0C58DB" w:rsidRPr="00AD2B3A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D962F0">
        <w:rPr>
          <w:rFonts w:asciiTheme="majorBidi" w:hAnsiTheme="majorBidi" w:cstheme="majorBidi"/>
          <w:spacing w:val="-4"/>
          <w:sz w:val="30"/>
          <w:szCs w:val="30"/>
        </w:rPr>
        <w:t>7</w:t>
      </w:r>
      <w:r w:rsidR="001264C9" w:rsidRPr="00AD2B3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71E3A" w:rsidRPr="00AD2B3A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 </w:t>
      </w:r>
      <w:r w:rsidR="000C58DB" w:rsidRPr="00AD2B3A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D962F0">
        <w:rPr>
          <w:rFonts w:asciiTheme="majorBidi" w:hAnsiTheme="majorBidi" w:cstheme="majorBidi"/>
          <w:spacing w:val="-4"/>
          <w:sz w:val="30"/>
          <w:szCs w:val="30"/>
        </w:rPr>
        <w:t>6</w:t>
      </w:r>
      <w:r w:rsidR="00AC1874" w:rsidRPr="00AD2B3A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B72E99" w:rsidRPr="00AD2B3A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EA7C9D" w:rsidRPr="00AD2B3A">
        <w:rPr>
          <w:rFonts w:asciiTheme="majorBidi" w:hAnsiTheme="majorBidi" w:cstheme="majorBidi"/>
          <w:sz w:val="30"/>
          <w:szCs w:val="30"/>
          <w:cs/>
        </w:rPr>
        <w:t>มี</w:t>
      </w:r>
      <w:r w:rsidR="00B72E99" w:rsidRPr="00AD2B3A">
        <w:rPr>
          <w:rFonts w:asciiTheme="majorBidi" w:hAnsiTheme="majorBidi" w:cstheme="majorBidi"/>
          <w:sz w:val="30"/>
          <w:szCs w:val="30"/>
          <w:cs/>
        </w:rPr>
        <w:t>ตั๋วแลก</w:t>
      </w:r>
      <w:r w:rsidR="00661C17" w:rsidRPr="00AD2B3A">
        <w:rPr>
          <w:rFonts w:asciiTheme="majorBidi" w:hAnsiTheme="majorBidi" w:cstheme="majorBidi"/>
          <w:sz w:val="30"/>
          <w:szCs w:val="30"/>
          <w:cs/>
        </w:rPr>
        <w:t>เงิน</w:t>
      </w:r>
      <w:r w:rsidR="00B72E99" w:rsidRPr="00AD2B3A">
        <w:rPr>
          <w:rFonts w:asciiTheme="majorBidi" w:hAnsiTheme="majorBidi" w:cstheme="majorBidi"/>
          <w:sz w:val="30"/>
          <w:szCs w:val="30"/>
          <w:cs/>
        </w:rPr>
        <w:t xml:space="preserve">ในสกุลเงินบาทดังนี้ </w:t>
      </w:r>
    </w:p>
    <w:p w14:paraId="3984E360" w14:textId="77777777" w:rsidR="00B72E99" w:rsidRPr="00AD2B3A" w:rsidRDefault="00B72E99" w:rsidP="00B72E9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29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1008"/>
        <w:gridCol w:w="270"/>
        <w:gridCol w:w="1530"/>
        <w:gridCol w:w="270"/>
        <w:gridCol w:w="1260"/>
        <w:gridCol w:w="270"/>
        <w:gridCol w:w="1170"/>
        <w:gridCol w:w="270"/>
        <w:gridCol w:w="1162"/>
      </w:tblGrid>
      <w:tr w:rsidR="00EA7C9D" w:rsidRPr="00161E24" w14:paraId="6D55D315" w14:textId="77777777" w:rsidTr="00501633">
        <w:trPr>
          <w:trHeight w:hRule="exact" w:val="794"/>
          <w:tblHeader/>
        </w:trPr>
        <w:tc>
          <w:tcPr>
            <w:tcW w:w="2088" w:type="dxa"/>
            <w:vAlign w:val="bottom"/>
          </w:tcPr>
          <w:p w14:paraId="3A13A39B" w14:textId="77777777" w:rsidR="00EA7C9D" w:rsidRPr="00161E24" w:rsidRDefault="00EA7C9D" w:rsidP="00702CB2">
            <w:pPr>
              <w:pStyle w:val="block"/>
              <w:spacing w:after="0" w:line="240" w:lineRule="atLeast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วันที่ออก</w:t>
            </w:r>
          </w:p>
        </w:tc>
        <w:tc>
          <w:tcPr>
            <w:tcW w:w="1008" w:type="dxa"/>
            <w:vAlign w:val="bottom"/>
          </w:tcPr>
          <w:p w14:paraId="1E7840F6" w14:textId="77777777" w:rsidR="00EA7C9D" w:rsidRPr="00161E24" w:rsidRDefault="00EA7C9D" w:rsidP="00CD4EEE">
            <w:pPr>
              <w:pStyle w:val="block"/>
              <w:spacing w:after="0" w:line="240" w:lineRule="atLeast"/>
              <w:ind w:left="-118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อายุ</w:t>
            </w:r>
          </w:p>
        </w:tc>
        <w:tc>
          <w:tcPr>
            <w:tcW w:w="270" w:type="dxa"/>
            <w:vAlign w:val="bottom"/>
          </w:tcPr>
          <w:p w14:paraId="0660D412" w14:textId="77777777" w:rsidR="00EA7C9D" w:rsidRPr="00161E24" w:rsidRDefault="00EA7C9D" w:rsidP="00702CB2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BB45A94" w14:textId="77777777" w:rsidR="00EA7C9D" w:rsidRPr="00161E24" w:rsidRDefault="00EA7C9D" w:rsidP="00CD4EEE">
            <w:pPr>
              <w:pStyle w:val="block"/>
              <w:spacing w:after="0" w:line="240" w:lineRule="atLeast"/>
              <w:ind w:left="-9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6103C7C4" w14:textId="77777777" w:rsidR="00EA7C9D" w:rsidRPr="00161E24" w:rsidRDefault="00EA7C9D" w:rsidP="00702CB2">
            <w:pPr>
              <w:pStyle w:val="block"/>
              <w:spacing w:after="0" w:line="240" w:lineRule="atLeast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2D69E3E9" w14:textId="55570DAF" w:rsidR="00EA7C9D" w:rsidRPr="00161E24" w:rsidRDefault="00EA7C9D" w:rsidP="00766627">
            <w:pPr>
              <w:pStyle w:val="block"/>
              <w:spacing w:after="0" w:line="240" w:lineRule="atLeast"/>
              <w:ind w:left="-74" w:right="-60"/>
              <w:jc w:val="center"/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bidi="th-TH"/>
              </w:rPr>
              <w:t>จำนวนเงิน</w:t>
            </w:r>
            <w:r w:rsidR="00766627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lang w:bidi="th-TH"/>
              </w:rPr>
              <w:br/>
            </w:r>
            <w:r w:rsidRPr="00161E24">
              <w:rPr>
                <w:rFonts w:asciiTheme="majorBidi" w:hAnsiTheme="majorBidi" w:cstheme="majorBidi"/>
                <w:b/>
                <w:bCs/>
                <w:spacing w:val="-6"/>
                <w:sz w:val="30"/>
                <w:szCs w:val="30"/>
                <w:cs/>
                <w:lang w:bidi="th-TH"/>
              </w:rPr>
              <w:t>หน้าตั๋ว</w:t>
            </w:r>
          </w:p>
        </w:tc>
        <w:tc>
          <w:tcPr>
            <w:tcW w:w="270" w:type="dxa"/>
          </w:tcPr>
          <w:p w14:paraId="525929F3" w14:textId="77777777" w:rsidR="00EA7C9D" w:rsidRPr="00161E24" w:rsidRDefault="00EA7C9D" w:rsidP="003A6780">
            <w:pPr>
              <w:pStyle w:val="block"/>
              <w:spacing w:after="0" w:line="240" w:lineRule="atLeast"/>
              <w:ind w:left="-74" w:right="-4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bidi="th-TH"/>
              </w:rPr>
            </w:pPr>
          </w:p>
        </w:tc>
        <w:tc>
          <w:tcPr>
            <w:tcW w:w="1170" w:type="dxa"/>
          </w:tcPr>
          <w:p w14:paraId="5FF602D1" w14:textId="5081253B" w:rsidR="00EA7C9D" w:rsidRPr="00161E24" w:rsidRDefault="00EA7C9D" w:rsidP="00766627">
            <w:pPr>
              <w:pStyle w:val="block"/>
              <w:spacing w:after="0" w:line="240" w:lineRule="atLeast"/>
              <w:ind w:left="-74" w:right="-45"/>
              <w:jc w:val="center"/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bidi="th-TH"/>
              </w:rPr>
              <w:t>ดอกเบี้ย</w:t>
            </w:r>
            <w:r w:rsidR="00766627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lang w:bidi="th-TH"/>
              </w:rPr>
              <w:br/>
            </w:r>
            <w:r w:rsidRPr="00161E24">
              <w:rPr>
                <w:rFonts w:asciiTheme="majorBidi" w:hAnsiTheme="majorBidi" w:cstheme="majorBidi"/>
                <w:b/>
                <w:bCs/>
                <w:spacing w:val="-4"/>
                <w:sz w:val="30"/>
                <w:szCs w:val="30"/>
                <w:cs/>
                <w:lang w:bidi="th-TH"/>
              </w:rPr>
              <w:t>รอรับรู้</w:t>
            </w:r>
          </w:p>
        </w:tc>
        <w:tc>
          <w:tcPr>
            <w:tcW w:w="270" w:type="dxa"/>
          </w:tcPr>
          <w:p w14:paraId="7BD6F592" w14:textId="77777777" w:rsidR="00EA7C9D" w:rsidRPr="00161E24" w:rsidRDefault="00EA7C9D" w:rsidP="00702CB2">
            <w:pPr>
              <w:pStyle w:val="block"/>
              <w:spacing w:after="0" w:line="240" w:lineRule="atLeast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162" w:type="dxa"/>
            <w:vAlign w:val="bottom"/>
          </w:tcPr>
          <w:p w14:paraId="5E75EEC5" w14:textId="77777777" w:rsidR="00EA7C9D" w:rsidRPr="00161E24" w:rsidRDefault="00EA7C9D" w:rsidP="00766627">
            <w:pPr>
              <w:pStyle w:val="block"/>
              <w:spacing w:after="0" w:line="240" w:lineRule="atLeast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สุทธิ</w:t>
            </w:r>
          </w:p>
        </w:tc>
      </w:tr>
      <w:tr w:rsidR="00EA7C9D" w:rsidRPr="00161E24" w14:paraId="29EF4E5C" w14:textId="77777777" w:rsidTr="00501633">
        <w:trPr>
          <w:trHeight w:hRule="exact" w:val="360"/>
        </w:trPr>
        <w:tc>
          <w:tcPr>
            <w:tcW w:w="2088" w:type="dxa"/>
          </w:tcPr>
          <w:p w14:paraId="108FB7EE" w14:textId="77777777" w:rsidR="00EA7C9D" w:rsidRPr="00161E24" w:rsidRDefault="00EA7C9D" w:rsidP="001F5B7F">
            <w:pPr>
              <w:tabs>
                <w:tab w:val="clear" w:pos="227"/>
                <w:tab w:val="left" w:pos="163"/>
              </w:tabs>
              <w:ind w:left="191" w:right="-109" w:hanging="208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</w:p>
        </w:tc>
        <w:tc>
          <w:tcPr>
            <w:tcW w:w="1008" w:type="dxa"/>
            <w:vAlign w:val="bottom"/>
          </w:tcPr>
          <w:p w14:paraId="748FDD21" w14:textId="77777777" w:rsidR="00EA7C9D" w:rsidRPr="00161E24" w:rsidRDefault="00EA7C9D" w:rsidP="00CD4EEE">
            <w:pPr>
              <w:pStyle w:val="block"/>
              <w:spacing w:after="0" w:line="240" w:lineRule="atLeast"/>
              <w:ind w:left="-118" w:right="-92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(วัน)</w:t>
            </w:r>
          </w:p>
        </w:tc>
        <w:tc>
          <w:tcPr>
            <w:tcW w:w="270" w:type="dxa"/>
            <w:vAlign w:val="bottom"/>
          </w:tcPr>
          <w:p w14:paraId="4E23399E" w14:textId="77777777" w:rsidR="00EA7C9D" w:rsidRPr="00161E24" w:rsidRDefault="00EA7C9D" w:rsidP="001F5B7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38663B57" w14:textId="77777777" w:rsidR="00EA7C9D" w:rsidRPr="00161E24" w:rsidRDefault="00EA7C9D" w:rsidP="00CD4EEE">
            <w:pPr>
              <w:pStyle w:val="block"/>
              <w:spacing w:after="0" w:line="240" w:lineRule="atLeast"/>
              <w:ind w:left="-96" w:right="-108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(ร้อยละต่อปี)</w:t>
            </w:r>
          </w:p>
        </w:tc>
        <w:tc>
          <w:tcPr>
            <w:tcW w:w="270" w:type="dxa"/>
          </w:tcPr>
          <w:p w14:paraId="44FF4362" w14:textId="77777777" w:rsidR="00EA7C9D" w:rsidRPr="00161E24" w:rsidRDefault="00EA7C9D" w:rsidP="001F5B7F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4132" w:type="dxa"/>
            <w:gridSpan w:val="5"/>
          </w:tcPr>
          <w:p w14:paraId="0FC8EB15" w14:textId="302635D5" w:rsidR="00EA7C9D" w:rsidRPr="00161E24" w:rsidRDefault="00EA7C9D" w:rsidP="00766627">
            <w:pPr>
              <w:pStyle w:val="acctfourfigures"/>
              <w:tabs>
                <w:tab w:val="clear" w:pos="765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510336"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072342" w:rsidRPr="00161E24" w14:paraId="0CA0FA2B" w14:textId="77777777" w:rsidTr="00501633">
        <w:trPr>
          <w:trHeight w:hRule="exact" w:val="360"/>
        </w:trPr>
        <w:tc>
          <w:tcPr>
            <w:tcW w:w="2088" w:type="dxa"/>
          </w:tcPr>
          <w:p w14:paraId="48236A28" w14:textId="392A2E05" w:rsidR="00072342" w:rsidRPr="00161E24" w:rsidRDefault="00072342" w:rsidP="0007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6" w:right="-109" w:firstLine="7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8</w:t>
            </w:r>
            <w:r w:rsidRPr="006540C1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hint="cs"/>
                <w:spacing w:val="-2"/>
                <w:sz w:val="30"/>
                <w:szCs w:val="30"/>
                <w:cs/>
              </w:rPr>
              <w:t>ตุลาคม</w:t>
            </w:r>
            <w:r w:rsidRPr="006540C1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 xml:space="preserve"> </w:t>
            </w:r>
            <w:r w:rsidRPr="006540C1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2567</w:t>
            </w:r>
          </w:p>
        </w:tc>
        <w:tc>
          <w:tcPr>
            <w:tcW w:w="1008" w:type="dxa"/>
            <w:vAlign w:val="bottom"/>
          </w:tcPr>
          <w:p w14:paraId="11AC5E45" w14:textId="516B4DF1" w:rsidR="00072342" w:rsidRPr="00161E24" w:rsidRDefault="00072342" w:rsidP="00072342">
            <w:pPr>
              <w:pStyle w:val="block"/>
              <w:spacing w:after="0" w:line="240" w:lineRule="atLeast"/>
              <w:ind w:left="-118" w:right="-92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92</w:t>
            </w:r>
          </w:p>
        </w:tc>
        <w:tc>
          <w:tcPr>
            <w:tcW w:w="270" w:type="dxa"/>
            <w:vAlign w:val="bottom"/>
          </w:tcPr>
          <w:p w14:paraId="1CA93976" w14:textId="77777777" w:rsidR="00072342" w:rsidRPr="00161E24" w:rsidRDefault="00072342" w:rsidP="00072342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230E26C8" w14:textId="4662745C" w:rsidR="00072342" w:rsidRPr="00161E24" w:rsidRDefault="00353B6D" w:rsidP="00072342">
            <w:pPr>
              <w:pStyle w:val="block"/>
              <w:spacing w:after="0" w:line="240" w:lineRule="atLeast"/>
              <w:ind w:left="-96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2.59</w:t>
            </w:r>
          </w:p>
        </w:tc>
        <w:tc>
          <w:tcPr>
            <w:tcW w:w="270" w:type="dxa"/>
          </w:tcPr>
          <w:p w14:paraId="70F281FF" w14:textId="77777777" w:rsidR="00072342" w:rsidRPr="00161E24" w:rsidRDefault="00072342" w:rsidP="00072342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36D6B772" w14:textId="3016EC94" w:rsidR="00072342" w:rsidRPr="00161E24" w:rsidRDefault="00353B6D" w:rsidP="00072342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 w:rsidRPr="00353B6D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3,000</w:t>
            </w:r>
          </w:p>
        </w:tc>
        <w:tc>
          <w:tcPr>
            <w:tcW w:w="270" w:type="dxa"/>
          </w:tcPr>
          <w:p w14:paraId="664851F9" w14:textId="77777777" w:rsidR="00072342" w:rsidRPr="00161E24" w:rsidRDefault="00072342" w:rsidP="0007234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7F7DBB2F" w14:textId="0EB27900" w:rsidR="00072342" w:rsidRPr="00161E24" w:rsidRDefault="00072342" w:rsidP="00072342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70" w:type="dxa"/>
          </w:tcPr>
          <w:p w14:paraId="1582F256" w14:textId="77777777" w:rsidR="00072342" w:rsidRPr="00161E24" w:rsidRDefault="00072342" w:rsidP="0007234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2" w:type="dxa"/>
          </w:tcPr>
          <w:p w14:paraId="22720E72" w14:textId="35ADC6D6" w:rsidR="00072342" w:rsidRPr="00161E24" w:rsidRDefault="00072342" w:rsidP="00072342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2,</w:t>
            </w:r>
            <w:r w:rsidR="00290C16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99</w:t>
            </w:r>
          </w:p>
        </w:tc>
      </w:tr>
      <w:tr w:rsidR="00072342" w:rsidRPr="00161E24" w14:paraId="2D558CC5" w14:textId="77777777" w:rsidTr="00501633">
        <w:trPr>
          <w:trHeight w:hRule="exact" w:val="360"/>
        </w:trPr>
        <w:tc>
          <w:tcPr>
            <w:tcW w:w="2088" w:type="dxa"/>
          </w:tcPr>
          <w:p w14:paraId="7411AE62" w14:textId="4EF201FB" w:rsidR="00072342" w:rsidRPr="00161E24" w:rsidRDefault="00072342" w:rsidP="000723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6" w:right="-109" w:firstLine="7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 w:rsidRPr="006540C1">
              <w:rPr>
                <w:rFonts w:asciiTheme="majorBidi" w:hAnsiTheme="majorBidi" w:cstheme="majorBidi"/>
                <w:spacing w:val="-2"/>
                <w:sz w:val="30"/>
                <w:szCs w:val="30"/>
              </w:rPr>
              <w:t xml:space="preserve">7 </w:t>
            </w:r>
            <w:r w:rsidRPr="006540C1">
              <w:rPr>
                <w:rFonts w:asciiTheme="majorBidi" w:hAnsiTheme="majorBidi" w:hint="cs"/>
                <w:spacing w:val="-2"/>
                <w:sz w:val="30"/>
                <w:szCs w:val="30"/>
                <w:cs/>
              </w:rPr>
              <w:t>พฤศจิกายน</w:t>
            </w:r>
            <w:r w:rsidRPr="006540C1">
              <w:rPr>
                <w:rFonts w:asciiTheme="majorBidi" w:hAnsiTheme="majorBidi"/>
                <w:spacing w:val="-2"/>
                <w:sz w:val="30"/>
                <w:szCs w:val="30"/>
                <w:cs/>
              </w:rPr>
              <w:t xml:space="preserve"> </w:t>
            </w:r>
            <w:r w:rsidRPr="006540C1"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2567</w:t>
            </w:r>
          </w:p>
        </w:tc>
        <w:tc>
          <w:tcPr>
            <w:tcW w:w="1008" w:type="dxa"/>
            <w:vAlign w:val="bottom"/>
          </w:tcPr>
          <w:p w14:paraId="655BEBDF" w14:textId="2DB08A64" w:rsidR="00072342" w:rsidRPr="00161E24" w:rsidRDefault="00072342" w:rsidP="00072342">
            <w:pPr>
              <w:pStyle w:val="block"/>
              <w:spacing w:after="0" w:line="240" w:lineRule="atLeast"/>
              <w:ind w:left="-118" w:right="-92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 w:rsidRPr="00072342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92</w:t>
            </w:r>
          </w:p>
        </w:tc>
        <w:tc>
          <w:tcPr>
            <w:tcW w:w="270" w:type="dxa"/>
            <w:vAlign w:val="bottom"/>
          </w:tcPr>
          <w:p w14:paraId="1274B709" w14:textId="77777777" w:rsidR="00072342" w:rsidRPr="00161E24" w:rsidRDefault="00072342" w:rsidP="00072342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32CFCC72" w14:textId="18007992" w:rsidR="00072342" w:rsidRDefault="00072342" w:rsidP="00072342">
            <w:pPr>
              <w:pStyle w:val="block"/>
              <w:spacing w:after="0" w:line="240" w:lineRule="atLeast"/>
              <w:ind w:left="-96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2.</w:t>
            </w:r>
            <w:r w:rsidR="00353B6D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48</w:t>
            </w:r>
          </w:p>
          <w:p w14:paraId="229E92C3" w14:textId="05DE0E1B" w:rsidR="00072342" w:rsidRPr="00161E24" w:rsidRDefault="00072342" w:rsidP="00072342">
            <w:pPr>
              <w:pStyle w:val="block"/>
              <w:spacing w:after="0" w:line="240" w:lineRule="atLeast"/>
              <w:ind w:left="-96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" w:type="dxa"/>
          </w:tcPr>
          <w:p w14:paraId="3871090C" w14:textId="77777777" w:rsidR="00072342" w:rsidRPr="00161E24" w:rsidRDefault="00072342" w:rsidP="00072342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6374F2C4" w14:textId="63E61FC4" w:rsidR="00072342" w:rsidRPr="00161E24" w:rsidRDefault="00072342" w:rsidP="00072342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2,</w:t>
            </w:r>
            <w:r w:rsidR="00353B6D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18922824" w14:textId="77777777" w:rsidR="00072342" w:rsidRPr="00161E24" w:rsidRDefault="00072342" w:rsidP="0007234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A1AA5E0" w14:textId="64239F08" w:rsidR="00072342" w:rsidRPr="00161E24" w:rsidRDefault="00072342" w:rsidP="00072342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(</w:t>
            </w:r>
            <w:r w:rsidR="00593B9B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B5A5014" w14:textId="77777777" w:rsidR="00072342" w:rsidRPr="00161E24" w:rsidRDefault="00072342" w:rsidP="0007234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2" w:type="dxa"/>
          </w:tcPr>
          <w:p w14:paraId="42BED09A" w14:textId="1E96E814" w:rsidR="00072342" w:rsidRPr="00161E24" w:rsidRDefault="00593B9B" w:rsidP="00072342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  <w:r w:rsidRPr="00593B9B"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2,115</w:t>
            </w:r>
          </w:p>
        </w:tc>
      </w:tr>
      <w:tr w:rsidR="009F3AD5" w:rsidRPr="00161E24" w14:paraId="314C80CD" w14:textId="77777777" w:rsidTr="00501633">
        <w:trPr>
          <w:trHeight w:hRule="exact" w:val="360"/>
        </w:trPr>
        <w:tc>
          <w:tcPr>
            <w:tcW w:w="2088" w:type="dxa"/>
          </w:tcPr>
          <w:p w14:paraId="636EDD52" w14:textId="7C980F2A" w:rsidR="009F3AD5" w:rsidRPr="006540C1" w:rsidRDefault="009F3AD5" w:rsidP="009F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6" w:right="-109" w:firstLine="7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5 ตุลาคม 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2566</w:t>
            </w:r>
          </w:p>
        </w:tc>
        <w:tc>
          <w:tcPr>
            <w:tcW w:w="1008" w:type="dxa"/>
            <w:vAlign w:val="bottom"/>
          </w:tcPr>
          <w:p w14:paraId="2F2D7133" w14:textId="708AACD9" w:rsidR="009F3AD5" w:rsidRPr="00072342" w:rsidRDefault="009F3AD5" w:rsidP="009F3AD5">
            <w:pPr>
              <w:pStyle w:val="block"/>
              <w:spacing w:after="0" w:line="240" w:lineRule="atLeast"/>
              <w:ind w:left="-118" w:right="-92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92</w:t>
            </w:r>
          </w:p>
        </w:tc>
        <w:tc>
          <w:tcPr>
            <w:tcW w:w="270" w:type="dxa"/>
            <w:vAlign w:val="bottom"/>
          </w:tcPr>
          <w:p w14:paraId="7D5C8645" w14:textId="77777777" w:rsidR="009F3AD5" w:rsidRPr="00161E24" w:rsidRDefault="009F3AD5" w:rsidP="009F3AD5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6197EF9D" w14:textId="131604EF" w:rsidR="009F3AD5" w:rsidRDefault="009F3AD5" w:rsidP="009F3AD5">
            <w:pPr>
              <w:pStyle w:val="block"/>
              <w:spacing w:after="0" w:line="240" w:lineRule="atLeast"/>
              <w:ind w:left="-96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2.70</w:t>
            </w:r>
          </w:p>
        </w:tc>
        <w:tc>
          <w:tcPr>
            <w:tcW w:w="270" w:type="dxa"/>
          </w:tcPr>
          <w:p w14:paraId="1CD03F44" w14:textId="77777777" w:rsidR="009F3AD5" w:rsidRPr="00161E24" w:rsidRDefault="009F3AD5" w:rsidP="009F3AD5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C17D663" w14:textId="4EC8014A" w:rsidR="009F3AD5" w:rsidRDefault="009F3AD5" w:rsidP="009F3AD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2,300</w:t>
            </w:r>
          </w:p>
        </w:tc>
        <w:tc>
          <w:tcPr>
            <w:tcW w:w="270" w:type="dxa"/>
          </w:tcPr>
          <w:p w14:paraId="39888721" w14:textId="77777777" w:rsidR="009F3AD5" w:rsidRPr="00161E24" w:rsidRDefault="009F3AD5" w:rsidP="009F3AD5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5B4DDDF" w14:textId="69E66420" w:rsidR="009F3AD5" w:rsidRDefault="009F3AD5" w:rsidP="009F3AD5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(1)</w:t>
            </w:r>
          </w:p>
        </w:tc>
        <w:tc>
          <w:tcPr>
            <w:tcW w:w="270" w:type="dxa"/>
          </w:tcPr>
          <w:p w14:paraId="46B08888" w14:textId="77777777" w:rsidR="009F3AD5" w:rsidRPr="00161E24" w:rsidRDefault="009F3AD5" w:rsidP="009F3AD5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2" w:type="dxa"/>
          </w:tcPr>
          <w:p w14:paraId="7D729F0C" w14:textId="469BFD36" w:rsidR="009F3AD5" w:rsidRPr="00593B9B" w:rsidRDefault="009F3AD5" w:rsidP="009F3AD5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2,299</w:t>
            </w:r>
          </w:p>
        </w:tc>
      </w:tr>
      <w:tr w:rsidR="009F3AD5" w:rsidRPr="00161E24" w14:paraId="3B60F1B3" w14:textId="77777777" w:rsidTr="00501633">
        <w:trPr>
          <w:trHeight w:hRule="exact" w:val="360"/>
        </w:trPr>
        <w:tc>
          <w:tcPr>
            <w:tcW w:w="2088" w:type="dxa"/>
          </w:tcPr>
          <w:p w14:paraId="06E67D19" w14:textId="694DD56F" w:rsidR="009F3AD5" w:rsidRPr="006540C1" w:rsidRDefault="009F3AD5" w:rsidP="009F3A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26" w:right="-109" w:firstLine="7"/>
              <w:rPr>
                <w:rFonts w:asciiTheme="majorBidi" w:hAnsiTheme="majorBidi" w:cstheme="majorBidi"/>
                <w:spacing w:val="-2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</w:rPr>
              <w:t xml:space="preserve"> พฤศจิกายน </w:t>
            </w:r>
            <w:r>
              <w:rPr>
                <w:rFonts w:asciiTheme="majorBidi" w:hAnsiTheme="majorBidi" w:cstheme="majorBidi"/>
                <w:spacing w:val="-2"/>
                <w:sz w:val="30"/>
                <w:szCs w:val="30"/>
              </w:rPr>
              <w:t>2566</w:t>
            </w:r>
          </w:p>
        </w:tc>
        <w:tc>
          <w:tcPr>
            <w:tcW w:w="1008" w:type="dxa"/>
            <w:vAlign w:val="bottom"/>
          </w:tcPr>
          <w:p w14:paraId="5359ED3D" w14:textId="6A01F4D7" w:rsidR="009F3AD5" w:rsidRPr="00072342" w:rsidRDefault="009F3AD5" w:rsidP="009F3AD5">
            <w:pPr>
              <w:pStyle w:val="block"/>
              <w:spacing w:after="0" w:line="240" w:lineRule="atLeast"/>
              <w:ind w:left="-118" w:right="-92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89</w:t>
            </w:r>
          </w:p>
        </w:tc>
        <w:tc>
          <w:tcPr>
            <w:tcW w:w="270" w:type="dxa"/>
            <w:vAlign w:val="bottom"/>
          </w:tcPr>
          <w:p w14:paraId="3BEF301A" w14:textId="77777777" w:rsidR="009F3AD5" w:rsidRPr="00161E24" w:rsidRDefault="009F3AD5" w:rsidP="009F3AD5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681ABD10" w14:textId="77777777" w:rsidR="009F3AD5" w:rsidRDefault="009F3AD5" w:rsidP="009F3AD5">
            <w:pPr>
              <w:pStyle w:val="block"/>
              <w:spacing w:after="0" w:line="240" w:lineRule="atLeast"/>
              <w:ind w:left="-96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2.70</w:t>
            </w:r>
          </w:p>
          <w:p w14:paraId="62152159" w14:textId="77777777" w:rsidR="009F3AD5" w:rsidRDefault="009F3AD5" w:rsidP="009F3AD5">
            <w:pPr>
              <w:pStyle w:val="block"/>
              <w:spacing w:after="0" w:line="240" w:lineRule="atLeast"/>
              <w:ind w:left="-96" w:righ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FAD2D3F" w14:textId="77777777" w:rsidR="009F3AD5" w:rsidRPr="00161E24" w:rsidRDefault="009F3AD5" w:rsidP="009F3AD5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11ADA288" w14:textId="64D3EA4C" w:rsidR="009F3AD5" w:rsidRDefault="009F3AD5" w:rsidP="009F3AD5">
            <w:pPr>
              <w:pStyle w:val="acctfourfigures"/>
              <w:tabs>
                <w:tab w:val="clear" w:pos="765"/>
                <w:tab w:val="decimal" w:pos="1002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2,000</w:t>
            </w:r>
          </w:p>
        </w:tc>
        <w:tc>
          <w:tcPr>
            <w:tcW w:w="270" w:type="dxa"/>
          </w:tcPr>
          <w:p w14:paraId="4D40EA50" w14:textId="77777777" w:rsidR="009F3AD5" w:rsidRPr="00161E24" w:rsidRDefault="009F3AD5" w:rsidP="009F3AD5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E69CDA9" w14:textId="30D05D7F" w:rsidR="009F3AD5" w:rsidRDefault="009F3AD5" w:rsidP="009F3AD5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(4)</w:t>
            </w:r>
          </w:p>
        </w:tc>
        <w:tc>
          <w:tcPr>
            <w:tcW w:w="270" w:type="dxa"/>
          </w:tcPr>
          <w:p w14:paraId="4C03BAFD" w14:textId="77777777" w:rsidR="009F3AD5" w:rsidRPr="00161E24" w:rsidRDefault="009F3AD5" w:rsidP="009F3AD5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162" w:type="dxa"/>
          </w:tcPr>
          <w:p w14:paraId="462959A5" w14:textId="449F9C97" w:rsidR="009F3AD5" w:rsidRPr="00593B9B" w:rsidRDefault="009F3AD5" w:rsidP="009F3AD5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pacing w:val="-2"/>
                <w:sz w:val="30"/>
                <w:szCs w:val="30"/>
                <w:lang w:val="en-US" w:bidi="th-TH"/>
              </w:rPr>
              <w:t>1,996</w:t>
            </w:r>
          </w:p>
        </w:tc>
      </w:tr>
    </w:tbl>
    <w:p w14:paraId="60EA4D49" w14:textId="3C9E2780" w:rsidR="0089476D" w:rsidRPr="00DC545D" w:rsidRDefault="00CD72C1" w:rsidP="009056AE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DC545D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 w:rsidR="002B0AF5" w:rsidRPr="00DC545D">
        <w:rPr>
          <w:rFonts w:asciiTheme="majorBidi" w:hAnsiTheme="majorBidi" w:cstheme="majorBidi"/>
          <w:sz w:val="30"/>
          <w:szCs w:val="30"/>
          <w:u w:val="none"/>
          <w:cs/>
        </w:rPr>
        <w:t>เจ้าหนี้</w:t>
      </w:r>
      <w:r w:rsidR="007E07FB" w:rsidRPr="00DC545D">
        <w:rPr>
          <w:rFonts w:asciiTheme="majorBidi" w:hAnsiTheme="majorBidi" w:cstheme="majorBidi"/>
          <w:sz w:val="30"/>
          <w:szCs w:val="30"/>
          <w:u w:val="none"/>
          <w:cs/>
        </w:rPr>
        <w:t>อื่น</w:t>
      </w:r>
    </w:p>
    <w:p w14:paraId="0DD5EDE5" w14:textId="27D5C435" w:rsidR="00674A7C" w:rsidRDefault="00674A7C" w:rsidP="00674A7C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24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44"/>
        <w:gridCol w:w="1153"/>
        <w:gridCol w:w="272"/>
        <w:gridCol w:w="1187"/>
        <w:gridCol w:w="272"/>
        <w:gridCol w:w="1172"/>
        <w:gridCol w:w="253"/>
        <w:gridCol w:w="1188"/>
      </w:tblGrid>
      <w:tr w:rsidR="00DC545D" w:rsidRPr="00C57846" w14:paraId="04C84124" w14:textId="77777777" w:rsidTr="00B245F5">
        <w:trPr>
          <w:tblHeader/>
        </w:trPr>
        <w:tc>
          <w:tcPr>
            <w:tcW w:w="2026" w:type="pct"/>
          </w:tcPr>
          <w:p w14:paraId="596CAADD" w14:textId="77777777" w:rsidR="00DC545D" w:rsidRPr="00B056C3" w:rsidRDefault="00DC545D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3" w:type="pct"/>
            <w:gridSpan w:val="3"/>
          </w:tcPr>
          <w:p w14:paraId="38E3D2DA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71CC49F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4" w:type="pct"/>
            <w:gridSpan w:val="3"/>
          </w:tcPr>
          <w:p w14:paraId="45AFCFEB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962F0" w:rsidRPr="00C57846" w14:paraId="4B05F38D" w14:textId="77777777" w:rsidTr="00B245F5">
        <w:trPr>
          <w:tblHeader/>
        </w:trPr>
        <w:tc>
          <w:tcPr>
            <w:tcW w:w="2026" w:type="pct"/>
          </w:tcPr>
          <w:p w14:paraId="1177C298" w14:textId="77777777" w:rsidR="00D962F0" w:rsidRPr="00B056C3" w:rsidRDefault="00D962F0" w:rsidP="00D962F0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14:paraId="3A7103C1" w14:textId="7130F1D8" w:rsidR="00D962F0" w:rsidRPr="00B056C3" w:rsidRDefault="00D962F0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1CA9E858" w14:textId="77777777" w:rsidR="00D962F0" w:rsidRPr="00B056C3" w:rsidRDefault="00D962F0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shd w:val="clear" w:color="auto" w:fill="auto"/>
          </w:tcPr>
          <w:p w14:paraId="3D433AA8" w14:textId="066BCB92" w:rsidR="00D962F0" w:rsidRPr="00B056C3" w:rsidRDefault="00D962F0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572E0BD5" w14:textId="77777777" w:rsidR="00D962F0" w:rsidRPr="00B056C3" w:rsidRDefault="00D962F0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1C88CB30" w14:textId="5139A4C5" w:rsidR="00D962F0" w:rsidRPr="00B056C3" w:rsidRDefault="00D962F0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7" w:type="pct"/>
          </w:tcPr>
          <w:p w14:paraId="46E7BDFD" w14:textId="77777777" w:rsidR="00D962F0" w:rsidRPr="00B056C3" w:rsidRDefault="00D962F0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43706CAD" w14:textId="734FB5B1" w:rsidR="00D962F0" w:rsidRPr="00B056C3" w:rsidRDefault="00D962F0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C545D" w:rsidRPr="00C57846" w14:paraId="5C3D8014" w14:textId="77777777" w:rsidTr="00B245F5">
        <w:trPr>
          <w:trHeight w:val="434"/>
          <w:tblHeader/>
        </w:trPr>
        <w:tc>
          <w:tcPr>
            <w:tcW w:w="2026" w:type="pct"/>
          </w:tcPr>
          <w:p w14:paraId="3E5D45BC" w14:textId="77777777" w:rsidR="00DC545D" w:rsidRPr="00B056C3" w:rsidRDefault="00DC545D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4" w:type="pct"/>
            <w:gridSpan w:val="7"/>
          </w:tcPr>
          <w:p w14:paraId="1B490B26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5055F" w:rsidRPr="00927F6F" w14:paraId="30446036" w14:textId="77777777" w:rsidTr="00B245F5">
        <w:tc>
          <w:tcPr>
            <w:tcW w:w="2026" w:type="pct"/>
          </w:tcPr>
          <w:p w14:paraId="3E675FD9" w14:textId="5F91D12F" w:rsidR="0025055F" w:rsidRPr="00927F6F" w:rsidRDefault="0025055F" w:rsidP="0025055F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ค่าใช้จ่ายผลประโยชน์พนักงานค้างจ่าย</w:t>
            </w:r>
          </w:p>
        </w:tc>
        <w:tc>
          <w:tcPr>
            <w:tcW w:w="624" w:type="pct"/>
            <w:shd w:val="clear" w:color="auto" w:fill="auto"/>
          </w:tcPr>
          <w:p w14:paraId="1ED4E6D8" w14:textId="675ECEEF" w:rsidR="0025055F" w:rsidRPr="00927F6F" w:rsidRDefault="0025055F" w:rsidP="00250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E06E4">
              <w:rPr>
                <w:rFonts w:asciiTheme="majorBidi" w:hAnsiTheme="majorBidi" w:cstheme="majorBidi"/>
                <w:sz w:val="30"/>
                <w:szCs w:val="30"/>
              </w:rPr>
              <w:t xml:space="preserve"> 1,81</w:t>
            </w:r>
            <w:r w:rsidR="004A1527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68A8AC3B" w14:textId="77777777" w:rsidR="0025055F" w:rsidRPr="00927F6F" w:rsidRDefault="0025055F" w:rsidP="00250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29E44361" w14:textId="2FADA6DA" w:rsidR="0025055F" w:rsidRPr="00927F6F" w:rsidRDefault="0025055F" w:rsidP="00250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1,33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  <w:tc>
          <w:tcPr>
            <w:tcW w:w="147" w:type="pct"/>
          </w:tcPr>
          <w:p w14:paraId="34F9A1F4" w14:textId="77777777" w:rsidR="0025055F" w:rsidRPr="00927F6F" w:rsidRDefault="0025055F" w:rsidP="00250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67C6CC94" w14:textId="5179540E" w:rsidR="0025055F" w:rsidRPr="00927F6F" w:rsidRDefault="0025055F" w:rsidP="00250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46314">
              <w:rPr>
                <w:rFonts w:asciiTheme="majorBidi" w:hAnsiTheme="majorBidi" w:cstheme="majorBidi"/>
                <w:sz w:val="30"/>
                <w:szCs w:val="30"/>
              </w:rPr>
              <w:t>212</w:t>
            </w:r>
          </w:p>
        </w:tc>
        <w:tc>
          <w:tcPr>
            <w:tcW w:w="137" w:type="pct"/>
          </w:tcPr>
          <w:p w14:paraId="50A339C8" w14:textId="77777777" w:rsidR="0025055F" w:rsidRPr="00927F6F" w:rsidRDefault="0025055F" w:rsidP="00250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20EC9CB4" w14:textId="0B7A2A3A" w:rsidR="0025055F" w:rsidRPr="00927F6F" w:rsidRDefault="0025055F" w:rsidP="00250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133</w:t>
            </w:r>
          </w:p>
        </w:tc>
      </w:tr>
      <w:tr w:rsidR="0025055F" w:rsidRPr="00927F6F" w14:paraId="291EFEE5" w14:textId="77777777" w:rsidTr="00C84ACE">
        <w:tc>
          <w:tcPr>
            <w:tcW w:w="2026" w:type="pct"/>
          </w:tcPr>
          <w:p w14:paraId="7E93E07B" w14:textId="7812F4AD" w:rsidR="0025055F" w:rsidRPr="00B230DC" w:rsidRDefault="0025055F" w:rsidP="0025055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ค่าใช้จ่ายค้างจ่ายอื่น</w:t>
            </w:r>
          </w:p>
        </w:tc>
        <w:tc>
          <w:tcPr>
            <w:tcW w:w="624" w:type="pct"/>
            <w:shd w:val="clear" w:color="auto" w:fill="auto"/>
          </w:tcPr>
          <w:p w14:paraId="0A17BEA1" w14:textId="11E8A527" w:rsidR="0025055F" w:rsidRPr="00927F6F" w:rsidRDefault="0025055F" w:rsidP="00250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6E4">
              <w:rPr>
                <w:rFonts w:asciiTheme="majorBidi" w:hAnsiTheme="majorBidi" w:cstheme="majorBidi"/>
                <w:sz w:val="30"/>
                <w:szCs w:val="30"/>
              </w:rPr>
              <w:t xml:space="preserve"> 1,12</w:t>
            </w:r>
            <w:r w:rsidR="004A1527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BE06E4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47" w:type="pct"/>
          </w:tcPr>
          <w:p w14:paraId="4BF8E85A" w14:textId="77777777" w:rsidR="0025055F" w:rsidRPr="00927F6F" w:rsidRDefault="0025055F" w:rsidP="00250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26F69193" w14:textId="395790A6" w:rsidR="0025055F" w:rsidRPr="00B230DC" w:rsidRDefault="0025055F" w:rsidP="00250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1,041</w:t>
            </w:r>
          </w:p>
        </w:tc>
        <w:tc>
          <w:tcPr>
            <w:tcW w:w="147" w:type="pct"/>
          </w:tcPr>
          <w:p w14:paraId="5C3B75D0" w14:textId="77777777" w:rsidR="0025055F" w:rsidRPr="00927F6F" w:rsidRDefault="0025055F" w:rsidP="00250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70239C5A" w14:textId="5E7537E8" w:rsidR="0025055F" w:rsidRPr="00927F6F" w:rsidRDefault="0025055F" w:rsidP="00250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46314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137" w:type="pct"/>
          </w:tcPr>
          <w:p w14:paraId="21322933" w14:textId="77777777" w:rsidR="0025055F" w:rsidRPr="00927F6F" w:rsidRDefault="0025055F" w:rsidP="00250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1C6350C9" w14:textId="29641242" w:rsidR="0025055F" w:rsidRPr="00B230DC" w:rsidRDefault="0025055F" w:rsidP="00250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146</w:t>
            </w:r>
          </w:p>
        </w:tc>
      </w:tr>
      <w:tr w:rsidR="0025055F" w:rsidRPr="00927F6F" w14:paraId="73EC63AD" w14:textId="77777777" w:rsidTr="00B245F5">
        <w:tc>
          <w:tcPr>
            <w:tcW w:w="2026" w:type="pct"/>
          </w:tcPr>
          <w:p w14:paraId="22860E8C" w14:textId="0A4193AD" w:rsidR="0025055F" w:rsidRPr="00B230DC" w:rsidRDefault="0025055F" w:rsidP="0025055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ค่าขนส่งค้างจ่าย</w:t>
            </w:r>
          </w:p>
        </w:tc>
        <w:tc>
          <w:tcPr>
            <w:tcW w:w="624" w:type="pct"/>
            <w:shd w:val="clear" w:color="auto" w:fill="auto"/>
          </w:tcPr>
          <w:p w14:paraId="0BE8D02D" w14:textId="17D5C1EA" w:rsidR="0025055F" w:rsidRPr="00927F6F" w:rsidRDefault="0025055F" w:rsidP="00250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6E4">
              <w:rPr>
                <w:rFonts w:asciiTheme="majorBidi" w:hAnsiTheme="majorBidi" w:cstheme="majorBidi"/>
                <w:sz w:val="30"/>
                <w:szCs w:val="30"/>
              </w:rPr>
              <w:t xml:space="preserve">539 </w:t>
            </w:r>
          </w:p>
        </w:tc>
        <w:tc>
          <w:tcPr>
            <w:tcW w:w="147" w:type="pct"/>
          </w:tcPr>
          <w:p w14:paraId="7D87147A" w14:textId="77777777" w:rsidR="0025055F" w:rsidRPr="00927F6F" w:rsidRDefault="0025055F" w:rsidP="00250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42298D1F" w14:textId="2BF484CE" w:rsidR="0025055F" w:rsidRPr="00B230DC" w:rsidRDefault="0025055F" w:rsidP="00250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495</w:t>
            </w:r>
          </w:p>
        </w:tc>
        <w:tc>
          <w:tcPr>
            <w:tcW w:w="147" w:type="pct"/>
          </w:tcPr>
          <w:p w14:paraId="4F17C164" w14:textId="77777777" w:rsidR="0025055F" w:rsidRPr="00927F6F" w:rsidRDefault="0025055F" w:rsidP="00250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5D62FF14" w14:textId="4BE7AFBD" w:rsidR="0025055F" w:rsidRPr="00927F6F" w:rsidRDefault="0025055F" w:rsidP="00250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BF2">
              <w:rPr>
                <w:rFonts w:asciiTheme="majorBidi" w:hAnsiTheme="majorBidi"/>
                <w:sz w:val="30"/>
                <w:szCs w:val="30"/>
                <w:cs/>
              </w:rPr>
              <w:t>66</w:t>
            </w:r>
          </w:p>
        </w:tc>
        <w:tc>
          <w:tcPr>
            <w:tcW w:w="137" w:type="pct"/>
            <w:shd w:val="clear" w:color="auto" w:fill="auto"/>
          </w:tcPr>
          <w:p w14:paraId="39E095BB" w14:textId="77777777" w:rsidR="0025055F" w:rsidRPr="00927F6F" w:rsidRDefault="0025055F" w:rsidP="00250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shd w:val="clear" w:color="auto" w:fill="auto"/>
          </w:tcPr>
          <w:p w14:paraId="77DCFD3F" w14:textId="1C3FE950" w:rsidR="0025055F" w:rsidRPr="00B230DC" w:rsidRDefault="0025055F" w:rsidP="00250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</w:tr>
      <w:tr w:rsidR="0025055F" w:rsidRPr="00927F6F" w14:paraId="737AAC02" w14:textId="77777777" w:rsidTr="00C84ACE">
        <w:tc>
          <w:tcPr>
            <w:tcW w:w="2026" w:type="pct"/>
          </w:tcPr>
          <w:p w14:paraId="7DBBB18D" w14:textId="10CB0D05" w:rsidR="0025055F" w:rsidRPr="00B230DC" w:rsidRDefault="0025055F" w:rsidP="0025055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เจ้าหนี้ค่าสินทรัพย์</w:t>
            </w:r>
          </w:p>
        </w:tc>
        <w:tc>
          <w:tcPr>
            <w:tcW w:w="624" w:type="pct"/>
            <w:shd w:val="clear" w:color="auto" w:fill="auto"/>
          </w:tcPr>
          <w:p w14:paraId="24976C2E" w14:textId="1F184AF1" w:rsidR="0025055F" w:rsidRPr="00927F6F" w:rsidRDefault="0025055F" w:rsidP="00250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6E4">
              <w:rPr>
                <w:rFonts w:asciiTheme="majorBidi" w:hAnsiTheme="majorBidi" w:cstheme="majorBidi"/>
                <w:sz w:val="30"/>
                <w:szCs w:val="30"/>
              </w:rPr>
              <w:t xml:space="preserve"> 23</w:t>
            </w:r>
            <w:r w:rsidR="004A152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601DE139" w14:textId="77777777" w:rsidR="0025055F" w:rsidRPr="00927F6F" w:rsidRDefault="0025055F" w:rsidP="00250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</w:tcPr>
          <w:p w14:paraId="7556309B" w14:textId="6F1802D9" w:rsidR="0025055F" w:rsidRPr="00B230DC" w:rsidRDefault="0025055F" w:rsidP="00250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</w:t>
            </w:r>
            <w:r w:rsidR="002F2E1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47" w:type="pct"/>
          </w:tcPr>
          <w:p w14:paraId="06938F8A" w14:textId="77777777" w:rsidR="0025055F" w:rsidRPr="00927F6F" w:rsidRDefault="0025055F" w:rsidP="00250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65F663E4" w14:textId="4EFFBD68" w:rsidR="0025055F" w:rsidRPr="00927F6F" w:rsidRDefault="0025055F" w:rsidP="00250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46314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137" w:type="pct"/>
          </w:tcPr>
          <w:p w14:paraId="38631BF6" w14:textId="77777777" w:rsidR="0025055F" w:rsidRPr="00927F6F" w:rsidRDefault="0025055F" w:rsidP="00250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4D34890E" w14:textId="55C7AEA0" w:rsidR="0025055F" w:rsidRPr="00B230DC" w:rsidRDefault="0025055F" w:rsidP="00250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147</w:t>
            </w:r>
          </w:p>
        </w:tc>
      </w:tr>
      <w:tr w:rsidR="0025055F" w:rsidRPr="00927F6F" w14:paraId="746FCFA9" w14:textId="77777777" w:rsidTr="00B245F5">
        <w:tc>
          <w:tcPr>
            <w:tcW w:w="2026" w:type="pct"/>
          </w:tcPr>
          <w:p w14:paraId="4A2BC1A5" w14:textId="3C7A03BC" w:rsidR="0025055F" w:rsidRPr="00927F6F" w:rsidRDefault="0025055F" w:rsidP="0025055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ดอกเบี้ยค้างจ่าย</w:t>
            </w:r>
          </w:p>
        </w:tc>
        <w:tc>
          <w:tcPr>
            <w:tcW w:w="624" w:type="pct"/>
            <w:shd w:val="clear" w:color="auto" w:fill="auto"/>
          </w:tcPr>
          <w:p w14:paraId="0BB0C278" w14:textId="7166B990" w:rsidR="0025055F" w:rsidRPr="00927F6F" w:rsidRDefault="0025055F" w:rsidP="00250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E06E4">
              <w:rPr>
                <w:rFonts w:asciiTheme="majorBidi" w:hAnsiTheme="majorBidi" w:cstheme="majorBidi"/>
                <w:sz w:val="30"/>
                <w:szCs w:val="30"/>
              </w:rPr>
              <w:t xml:space="preserve"> 72 </w:t>
            </w:r>
          </w:p>
        </w:tc>
        <w:tc>
          <w:tcPr>
            <w:tcW w:w="147" w:type="pct"/>
            <w:shd w:val="clear" w:color="auto" w:fill="auto"/>
          </w:tcPr>
          <w:p w14:paraId="17211BCF" w14:textId="77777777" w:rsidR="0025055F" w:rsidRPr="00927F6F" w:rsidRDefault="0025055F" w:rsidP="00250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shd w:val="clear" w:color="auto" w:fill="auto"/>
          </w:tcPr>
          <w:p w14:paraId="6C34A019" w14:textId="41B4A5DB" w:rsidR="0025055F" w:rsidRPr="00927F6F" w:rsidRDefault="0025055F" w:rsidP="00250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125</w:t>
            </w:r>
          </w:p>
        </w:tc>
        <w:tc>
          <w:tcPr>
            <w:tcW w:w="147" w:type="pct"/>
          </w:tcPr>
          <w:p w14:paraId="39EEDF5C" w14:textId="77777777" w:rsidR="0025055F" w:rsidRPr="00927F6F" w:rsidRDefault="0025055F" w:rsidP="00250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1BFBA511" w14:textId="08D97450" w:rsidR="0025055F" w:rsidRPr="00927F6F" w:rsidRDefault="0025055F" w:rsidP="00250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201DF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  <w:tc>
          <w:tcPr>
            <w:tcW w:w="137" w:type="pct"/>
          </w:tcPr>
          <w:p w14:paraId="1FF82C15" w14:textId="77777777" w:rsidR="0025055F" w:rsidRPr="00927F6F" w:rsidRDefault="0025055F" w:rsidP="00250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</w:tcPr>
          <w:p w14:paraId="0EBFF03B" w14:textId="07E845F9" w:rsidR="0025055F" w:rsidRPr="00927F6F" w:rsidRDefault="0025055F" w:rsidP="00250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</w:tr>
      <w:tr w:rsidR="0025055F" w:rsidRPr="00927F6F" w14:paraId="02931E20" w14:textId="77777777" w:rsidTr="00B245F5">
        <w:tc>
          <w:tcPr>
            <w:tcW w:w="2026" w:type="pct"/>
          </w:tcPr>
          <w:p w14:paraId="007E8A7F" w14:textId="59A79E81" w:rsidR="0025055F" w:rsidRPr="009C3310" w:rsidRDefault="0025055F" w:rsidP="0025055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C3310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624" w:type="pct"/>
            <w:tcBorders>
              <w:bottom w:val="single" w:sz="4" w:space="0" w:color="auto"/>
            </w:tcBorders>
            <w:shd w:val="clear" w:color="auto" w:fill="auto"/>
          </w:tcPr>
          <w:p w14:paraId="1193E69B" w14:textId="11283999" w:rsidR="0025055F" w:rsidRPr="009C3310" w:rsidRDefault="0025055F" w:rsidP="00250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BE06E4">
              <w:rPr>
                <w:rFonts w:asciiTheme="majorBidi" w:hAnsiTheme="majorBidi" w:cstheme="majorBidi"/>
                <w:sz w:val="30"/>
                <w:szCs w:val="30"/>
              </w:rPr>
              <w:t xml:space="preserve"> 6</w:t>
            </w:r>
            <w:r w:rsidR="004A1527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147" w:type="pct"/>
          </w:tcPr>
          <w:p w14:paraId="72029230" w14:textId="77777777" w:rsidR="0025055F" w:rsidRPr="009C3310" w:rsidRDefault="0025055F" w:rsidP="00250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tcBorders>
              <w:bottom w:val="single" w:sz="4" w:space="0" w:color="auto"/>
            </w:tcBorders>
          </w:tcPr>
          <w:p w14:paraId="67AF2486" w14:textId="7D3E192E" w:rsidR="0025055F" w:rsidRPr="009C3310" w:rsidRDefault="0025055F" w:rsidP="00250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61</w:t>
            </w:r>
            <w:r w:rsidR="002F2E17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7" w:type="pct"/>
          </w:tcPr>
          <w:p w14:paraId="45190C42" w14:textId="77777777" w:rsidR="0025055F" w:rsidRPr="009C3310" w:rsidRDefault="0025055F" w:rsidP="00250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6CF8292C" w14:textId="26C4E6E3" w:rsidR="0025055F" w:rsidRPr="009C3310" w:rsidRDefault="0025055F" w:rsidP="00250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4406C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DE600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7" w:type="pct"/>
          </w:tcPr>
          <w:p w14:paraId="07507E17" w14:textId="77777777" w:rsidR="0025055F" w:rsidRPr="009C3310" w:rsidRDefault="0025055F" w:rsidP="00250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3601EAA2" w14:textId="1433E577" w:rsidR="0025055F" w:rsidRPr="00927F6F" w:rsidRDefault="0025055F" w:rsidP="00250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364</w:t>
            </w:r>
          </w:p>
        </w:tc>
      </w:tr>
      <w:tr w:rsidR="0025055F" w:rsidRPr="00927F6F" w14:paraId="4D0DEAE3" w14:textId="77777777" w:rsidTr="00B245F5">
        <w:tc>
          <w:tcPr>
            <w:tcW w:w="2026" w:type="pct"/>
          </w:tcPr>
          <w:p w14:paraId="60F759DC" w14:textId="41E23B17" w:rsidR="0025055F" w:rsidRPr="00B230DC" w:rsidRDefault="0025055F" w:rsidP="0025055F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</w:tcPr>
          <w:p w14:paraId="0C3F3B86" w14:textId="087B4A22" w:rsidR="0025055F" w:rsidRPr="009B4C94" w:rsidRDefault="0025055F" w:rsidP="00250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BE06E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</w:t>
            </w:r>
            <w:r w:rsidRPr="00BE06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BE06E4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4</w:t>
            </w:r>
            <w:r w:rsidR="00A3527A">
              <w:rPr>
                <w:rFonts w:asciiTheme="majorBidi" w:hAnsiTheme="majorBidi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147" w:type="pct"/>
          </w:tcPr>
          <w:p w14:paraId="70DB2BB0" w14:textId="77777777" w:rsidR="0025055F" w:rsidRPr="00927F6F" w:rsidRDefault="0025055F" w:rsidP="00250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tcBorders>
              <w:top w:val="single" w:sz="4" w:space="0" w:color="auto"/>
              <w:bottom w:val="double" w:sz="4" w:space="0" w:color="auto"/>
            </w:tcBorders>
          </w:tcPr>
          <w:p w14:paraId="2327FEFE" w14:textId="43FA4D0A" w:rsidR="0025055F" w:rsidRPr="00927F6F" w:rsidRDefault="0025055F" w:rsidP="00250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4,02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147" w:type="pct"/>
          </w:tcPr>
          <w:p w14:paraId="506E1A15" w14:textId="77777777" w:rsidR="0025055F" w:rsidRPr="00927F6F" w:rsidRDefault="0025055F" w:rsidP="00250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EB803B" w14:textId="4CAB06A7" w:rsidR="0025055F" w:rsidRPr="00CB7B33" w:rsidRDefault="0025055F" w:rsidP="00250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201D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  <w:r w:rsidR="00DE600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</w:p>
        </w:tc>
        <w:tc>
          <w:tcPr>
            <w:tcW w:w="137" w:type="pct"/>
          </w:tcPr>
          <w:p w14:paraId="27A320CA" w14:textId="77777777" w:rsidR="0025055F" w:rsidRPr="00927F6F" w:rsidRDefault="0025055F" w:rsidP="00250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382DB88E" w14:textId="06029DA3" w:rsidR="0025055F" w:rsidRPr="00927F6F" w:rsidRDefault="0025055F" w:rsidP="002505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960</w:t>
            </w:r>
          </w:p>
        </w:tc>
      </w:tr>
    </w:tbl>
    <w:p w14:paraId="08FBEBB8" w14:textId="77777777" w:rsidR="00DC545D" w:rsidRPr="00746B41" w:rsidRDefault="00DC5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474D715" w14:textId="28FAFFEE" w:rsidR="00763463" w:rsidRPr="00161E24" w:rsidRDefault="00CD72C1" w:rsidP="009056AE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tab/>
      </w:r>
      <w:r w:rsidR="009843F8" w:rsidRPr="00161E24">
        <w:rPr>
          <w:rFonts w:asciiTheme="majorBidi" w:hAnsiTheme="majorBidi" w:cstheme="majorBidi"/>
          <w:sz w:val="30"/>
          <w:szCs w:val="30"/>
          <w:u w:val="none"/>
          <w:cs/>
        </w:rPr>
        <w:t>ประมาณการหนี้สินสำหรับผลประโยชน์พนักงาน</w:t>
      </w:r>
    </w:p>
    <w:p w14:paraId="216C349F" w14:textId="25DF70FC" w:rsidR="00763463" w:rsidRDefault="00763463" w:rsidP="00ED41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7DFD63F" w14:textId="0F7C3EFD" w:rsidR="00E6341B" w:rsidRDefault="00CE1464" w:rsidP="00DC5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24759AC2" w14:textId="77777777" w:rsidR="00CE1464" w:rsidRPr="00CE1464" w:rsidRDefault="00CE1464" w:rsidP="00DC5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56BB1219" w14:textId="687F54A9" w:rsidR="00BF1EB9" w:rsidRPr="00161E24" w:rsidRDefault="00763463" w:rsidP="00DC5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กลุ่มบริษัทจัดการโครงการบำเหน็จบำนาญพนักงานตามข้อกำหนดของพระราชบัญญัติคุ้มครองแรงงาน</w:t>
      </w:r>
      <w:r w:rsidR="00887001" w:rsidRPr="00161E24">
        <w:rPr>
          <w:rFonts w:asciiTheme="majorBidi" w:hAnsiTheme="majorBidi" w:cstheme="majorBidi"/>
          <w:sz w:val="30"/>
          <w:szCs w:val="30"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="000C58DB" w:rsidRPr="00161E24">
        <w:rPr>
          <w:rFonts w:asciiTheme="majorBidi" w:hAnsiTheme="majorBidi" w:cstheme="majorBidi"/>
          <w:sz w:val="30"/>
          <w:szCs w:val="30"/>
        </w:rPr>
        <w:t>2541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</w:t>
      </w:r>
      <w:r w:rsidR="00F876D4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272C6" w:rsidRPr="00161E24">
        <w:rPr>
          <w:rFonts w:asciiTheme="majorBidi" w:hAnsiTheme="majorBidi" w:cstheme="majorBidi"/>
          <w:sz w:val="30"/>
          <w:szCs w:val="30"/>
          <w:cs/>
        </w:rPr>
        <w:t>โครงการผลประโยชน์ที่กำหนดไว้</w:t>
      </w:r>
      <w:r w:rsidR="00887001" w:rsidRPr="00161E24">
        <w:rPr>
          <w:rFonts w:asciiTheme="majorBidi" w:hAnsiTheme="majorBidi" w:cstheme="majorBidi"/>
          <w:sz w:val="30"/>
          <w:szCs w:val="30"/>
        </w:rPr>
        <w:br/>
      </w:r>
      <w:r w:rsidR="005272C6" w:rsidRPr="00161E24">
        <w:rPr>
          <w:rFonts w:asciiTheme="majorBidi" w:hAnsiTheme="majorBidi" w:cstheme="majorBidi"/>
          <w:sz w:val="30"/>
          <w:szCs w:val="30"/>
          <w:cs/>
        </w:rPr>
        <w:t>มีความเสี่ยงจากการประม</w:t>
      </w:r>
      <w:r w:rsidR="00793237" w:rsidRPr="00161E24">
        <w:rPr>
          <w:rFonts w:asciiTheme="majorBidi" w:hAnsiTheme="majorBidi" w:cstheme="majorBidi"/>
          <w:sz w:val="30"/>
          <w:szCs w:val="30"/>
          <w:cs/>
        </w:rPr>
        <w:t>าณการตามหลักคณิตศาสตร์ประกันภัย</w:t>
      </w:r>
      <w:r w:rsidR="005272C6" w:rsidRPr="00161E24">
        <w:rPr>
          <w:rFonts w:asciiTheme="majorBidi" w:hAnsiTheme="majorBidi" w:cstheme="majorBidi"/>
          <w:sz w:val="30"/>
          <w:szCs w:val="30"/>
          <w:cs/>
        </w:rPr>
        <w:t>ได้แก่</w:t>
      </w:r>
      <w:r w:rsidR="00793237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272C6" w:rsidRPr="00161E24">
        <w:rPr>
          <w:rFonts w:asciiTheme="majorBidi" w:hAnsiTheme="majorBidi" w:cstheme="majorBidi"/>
          <w:sz w:val="30"/>
          <w:szCs w:val="30"/>
          <w:cs/>
        </w:rPr>
        <w:t>ความเสี่ยงจากอัตราดอกเบี้ย และ</w:t>
      </w:r>
      <w:r w:rsidR="003250C8" w:rsidRPr="00161E24">
        <w:rPr>
          <w:rFonts w:asciiTheme="majorBidi" w:hAnsiTheme="majorBidi" w:cstheme="majorBidi"/>
          <w:sz w:val="30"/>
          <w:szCs w:val="30"/>
          <w:cs/>
        </w:rPr>
        <w:t>การเพิ่มขึ้น</w:t>
      </w:r>
      <w:r w:rsidR="00887001" w:rsidRPr="00161E24">
        <w:rPr>
          <w:rFonts w:asciiTheme="majorBidi" w:hAnsiTheme="majorBidi" w:cstheme="majorBidi"/>
          <w:sz w:val="30"/>
          <w:szCs w:val="30"/>
        </w:rPr>
        <w:br/>
      </w:r>
      <w:r w:rsidR="003250C8" w:rsidRPr="00161E24">
        <w:rPr>
          <w:rFonts w:asciiTheme="majorBidi" w:hAnsiTheme="majorBidi" w:cstheme="majorBidi"/>
          <w:sz w:val="30"/>
          <w:szCs w:val="30"/>
          <w:cs/>
        </w:rPr>
        <w:t>ของเงินเดือนในอนาคต</w:t>
      </w:r>
    </w:p>
    <w:p w14:paraId="61B22C10" w14:textId="0E03818A" w:rsidR="00E001D7" w:rsidRPr="00161E24" w:rsidRDefault="00E001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A1F9F05" w14:textId="77777777" w:rsidR="00341522" w:rsidRDefault="00341522">
      <w:r>
        <w:br w:type="page"/>
      </w:r>
    </w:p>
    <w:tbl>
      <w:tblPr>
        <w:tblW w:w="92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29"/>
        <w:gridCol w:w="1136"/>
        <w:gridCol w:w="236"/>
        <w:gridCol w:w="1136"/>
        <w:gridCol w:w="236"/>
        <w:gridCol w:w="1138"/>
        <w:gridCol w:w="236"/>
        <w:gridCol w:w="1136"/>
      </w:tblGrid>
      <w:tr w:rsidR="002C7C78" w:rsidRPr="00C57846" w14:paraId="71EFBE3F" w14:textId="77777777" w:rsidTr="002C7C78">
        <w:trPr>
          <w:tblHeader/>
        </w:trPr>
        <w:tc>
          <w:tcPr>
            <w:tcW w:w="2170" w:type="pct"/>
          </w:tcPr>
          <w:p w14:paraId="11C42F62" w14:textId="7C3BB870" w:rsidR="00DC545D" w:rsidRPr="00B056C3" w:rsidRDefault="00DC545D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1" w:type="pct"/>
            <w:gridSpan w:val="3"/>
          </w:tcPr>
          <w:p w14:paraId="2E5A77A7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7" w:type="pct"/>
          </w:tcPr>
          <w:p w14:paraId="5FAD0C38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2" w:type="pct"/>
            <w:gridSpan w:val="3"/>
          </w:tcPr>
          <w:p w14:paraId="0CBAB649" w14:textId="77777777" w:rsidR="00DC545D" w:rsidRPr="00B056C3" w:rsidRDefault="00DC545D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2C7C78" w:rsidRPr="00C57846" w14:paraId="5E0BACA2" w14:textId="77777777" w:rsidTr="002C7C78">
        <w:trPr>
          <w:tblHeader/>
        </w:trPr>
        <w:tc>
          <w:tcPr>
            <w:tcW w:w="2170" w:type="pct"/>
          </w:tcPr>
          <w:p w14:paraId="15626BC7" w14:textId="77777777" w:rsidR="00D962F0" w:rsidRPr="00B056C3" w:rsidRDefault="00D962F0" w:rsidP="00D962F0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2" w:type="pct"/>
            <w:shd w:val="clear" w:color="auto" w:fill="auto"/>
          </w:tcPr>
          <w:p w14:paraId="7BCD728D" w14:textId="7DC42927" w:rsidR="00D962F0" w:rsidRPr="00B056C3" w:rsidRDefault="00D962F0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7" w:type="pct"/>
          </w:tcPr>
          <w:p w14:paraId="13B09372" w14:textId="77777777" w:rsidR="00D962F0" w:rsidRPr="00B056C3" w:rsidRDefault="00D962F0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78153894" w14:textId="63782C43" w:rsidR="00D962F0" w:rsidRPr="00B056C3" w:rsidRDefault="00D962F0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7" w:type="pct"/>
          </w:tcPr>
          <w:p w14:paraId="6128807F" w14:textId="77777777" w:rsidR="00D962F0" w:rsidRPr="00B056C3" w:rsidRDefault="00D962F0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shd w:val="clear" w:color="auto" w:fill="auto"/>
          </w:tcPr>
          <w:p w14:paraId="69D6765B" w14:textId="5C7528D8" w:rsidR="00D962F0" w:rsidRPr="00B056C3" w:rsidRDefault="00D962F0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7" w:type="pct"/>
          </w:tcPr>
          <w:p w14:paraId="63876250" w14:textId="77777777" w:rsidR="00D962F0" w:rsidRPr="00B056C3" w:rsidRDefault="00D962F0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shd w:val="clear" w:color="auto" w:fill="auto"/>
          </w:tcPr>
          <w:p w14:paraId="5BD38E6C" w14:textId="1FAAE4C1" w:rsidR="00D962F0" w:rsidRPr="00B056C3" w:rsidRDefault="00D962F0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C7C78" w:rsidRPr="00C57846" w14:paraId="07A282EC" w14:textId="77777777" w:rsidTr="002C7C78">
        <w:trPr>
          <w:tblHeader/>
        </w:trPr>
        <w:tc>
          <w:tcPr>
            <w:tcW w:w="2170" w:type="pct"/>
          </w:tcPr>
          <w:p w14:paraId="18034D14" w14:textId="77777777" w:rsidR="002C7C78" w:rsidRPr="00B056C3" w:rsidRDefault="002C7C78" w:rsidP="00D962F0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0" w:type="pct"/>
            <w:gridSpan w:val="7"/>
            <w:shd w:val="clear" w:color="auto" w:fill="auto"/>
          </w:tcPr>
          <w:p w14:paraId="4F298A11" w14:textId="061024D3" w:rsidR="002C7C78" w:rsidRPr="002C7C78" w:rsidRDefault="002C7C78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C7C78" w:rsidRPr="00927F6F" w14:paraId="2E572F4B" w14:textId="77777777" w:rsidTr="002C7C78">
        <w:tc>
          <w:tcPr>
            <w:tcW w:w="2170" w:type="pct"/>
          </w:tcPr>
          <w:p w14:paraId="41A2B7F2" w14:textId="02F1D16E" w:rsidR="00333ABC" w:rsidRPr="00867120" w:rsidRDefault="00333ABC" w:rsidP="00333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2" w:hanging="252"/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</w:pPr>
            <w:r w:rsidRPr="00867120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30"/>
                <w:szCs w:val="30"/>
                <w:cs/>
              </w:rPr>
              <w:t xml:space="preserve">ประมาณการหนี้สินสำหรับผลประโยชน์พนักงาน </w:t>
            </w:r>
          </w:p>
        </w:tc>
        <w:tc>
          <w:tcPr>
            <w:tcW w:w="612" w:type="pct"/>
            <w:vAlign w:val="bottom"/>
          </w:tcPr>
          <w:p w14:paraId="1A778593" w14:textId="77777777" w:rsidR="00333ABC" w:rsidRDefault="00333ABC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764C16E4" w14:textId="77777777" w:rsidR="00333ABC" w:rsidRPr="00927F6F" w:rsidRDefault="00333ABC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60171566" w14:textId="77777777" w:rsidR="00333ABC" w:rsidRDefault="00333ABC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709CCB89" w14:textId="77777777" w:rsidR="00333ABC" w:rsidRPr="00927F6F" w:rsidRDefault="00333ABC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4A392CAC" w14:textId="77777777" w:rsidR="00333ABC" w:rsidRDefault="00333ABC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  <w:vAlign w:val="bottom"/>
          </w:tcPr>
          <w:p w14:paraId="0E739D87" w14:textId="77777777" w:rsidR="00333ABC" w:rsidRPr="00927F6F" w:rsidRDefault="00333ABC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046EEBC2" w14:textId="77777777" w:rsidR="00333ABC" w:rsidRDefault="00333ABC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7C78" w:rsidRPr="00927F6F" w14:paraId="23ED97C2" w14:textId="77777777" w:rsidTr="002C7C78">
        <w:tc>
          <w:tcPr>
            <w:tcW w:w="2170" w:type="pct"/>
          </w:tcPr>
          <w:p w14:paraId="15B86CB2" w14:textId="4DCA4F3D" w:rsidR="00333ABC" w:rsidRPr="00161E24" w:rsidRDefault="00333ABC" w:rsidP="00333AB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612" w:type="pct"/>
            <w:vAlign w:val="bottom"/>
          </w:tcPr>
          <w:p w14:paraId="5F2EB70A" w14:textId="0534E2D7" w:rsidR="00333ABC" w:rsidRDefault="00333ABC" w:rsidP="00333A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1,657</w:t>
            </w:r>
          </w:p>
        </w:tc>
        <w:tc>
          <w:tcPr>
            <w:tcW w:w="127" w:type="pct"/>
            <w:vAlign w:val="bottom"/>
          </w:tcPr>
          <w:p w14:paraId="1E30D453" w14:textId="77777777" w:rsidR="00333ABC" w:rsidRPr="00927F6F" w:rsidRDefault="00333ABC" w:rsidP="00333A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524E37E3" w14:textId="58EEFF10" w:rsidR="00333ABC" w:rsidRDefault="00333ABC" w:rsidP="00333A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1,653</w:t>
            </w:r>
          </w:p>
        </w:tc>
        <w:tc>
          <w:tcPr>
            <w:tcW w:w="127" w:type="pct"/>
            <w:vAlign w:val="bottom"/>
          </w:tcPr>
          <w:p w14:paraId="1DC2E119" w14:textId="77777777" w:rsidR="00333ABC" w:rsidRPr="00927F6F" w:rsidRDefault="00333ABC" w:rsidP="00333A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5842498F" w14:textId="63BBE20D" w:rsidR="00333ABC" w:rsidRDefault="00333ABC" w:rsidP="00333A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280</w:t>
            </w:r>
          </w:p>
        </w:tc>
        <w:tc>
          <w:tcPr>
            <w:tcW w:w="127" w:type="pct"/>
            <w:vAlign w:val="bottom"/>
          </w:tcPr>
          <w:p w14:paraId="020CC5C0" w14:textId="77777777" w:rsidR="00333ABC" w:rsidRPr="00927F6F" w:rsidRDefault="00333ABC" w:rsidP="00333A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3F0AFF36" w14:textId="39DBF360" w:rsidR="00333ABC" w:rsidRDefault="00333ABC" w:rsidP="00333AB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312</w:t>
            </w:r>
          </w:p>
        </w:tc>
      </w:tr>
      <w:tr w:rsidR="002C7C78" w:rsidRPr="00927F6F" w14:paraId="3A1D2B3E" w14:textId="77777777" w:rsidTr="002C7C78">
        <w:tc>
          <w:tcPr>
            <w:tcW w:w="2170" w:type="pct"/>
          </w:tcPr>
          <w:p w14:paraId="1A2A663D" w14:textId="2A0571A4" w:rsidR="00D23942" w:rsidRPr="00161E24" w:rsidRDefault="004A551A" w:rsidP="00FA60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A551A">
              <w:rPr>
                <w:rFonts w:asciiTheme="majorBidi" w:hAnsiTheme="majorBidi" w:hint="cs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612" w:type="pct"/>
            <w:vAlign w:val="bottom"/>
          </w:tcPr>
          <w:p w14:paraId="67A0EA0E" w14:textId="48F249A6" w:rsidR="00D23942" w:rsidRDefault="006528BD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27" w:type="pct"/>
            <w:vAlign w:val="bottom"/>
          </w:tcPr>
          <w:p w14:paraId="23400842" w14:textId="77777777" w:rsidR="00D23942" w:rsidRPr="00927F6F" w:rsidRDefault="00D23942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6A899867" w14:textId="12004C1C" w:rsidR="00D23942" w:rsidRDefault="006528BD" w:rsidP="00652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3BA88BBF" w14:textId="77777777" w:rsidR="00D23942" w:rsidRPr="00927F6F" w:rsidRDefault="00D23942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vAlign w:val="bottom"/>
          </w:tcPr>
          <w:p w14:paraId="4C06008B" w14:textId="307489BE" w:rsidR="00D23942" w:rsidRDefault="006528BD" w:rsidP="00652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  <w:vAlign w:val="bottom"/>
          </w:tcPr>
          <w:p w14:paraId="1D4FAC64" w14:textId="77777777" w:rsidR="00D23942" w:rsidRPr="00927F6F" w:rsidRDefault="00D23942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vAlign w:val="bottom"/>
          </w:tcPr>
          <w:p w14:paraId="14952E48" w14:textId="01D50103" w:rsidR="00D23942" w:rsidRDefault="006528BD" w:rsidP="006528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C7C78" w:rsidRPr="00B84EDC" w14:paraId="3D25748E" w14:textId="77777777" w:rsidTr="002C7C78">
        <w:trPr>
          <w:trHeight w:val="137"/>
        </w:trPr>
        <w:tc>
          <w:tcPr>
            <w:tcW w:w="2170" w:type="pct"/>
            <w:vAlign w:val="bottom"/>
          </w:tcPr>
          <w:p w14:paraId="721C7F48" w14:textId="3742E3A6" w:rsidR="00DA5201" w:rsidRPr="00D74D4B" w:rsidRDefault="00DA5201" w:rsidP="00A9483E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2" w:type="pct"/>
            <w:vAlign w:val="bottom"/>
          </w:tcPr>
          <w:p w14:paraId="4A4BD48F" w14:textId="77777777" w:rsidR="00DA5201" w:rsidRPr="00D74D4B" w:rsidRDefault="00DA5201" w:rsidP="00A94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" w:type="pct"/>
            <w:vAlign w:val="bottom"/>
          </w:tcPr>
          <w:p w14:paraId="5A263EE6" w14:textId="77777777" w:rsidR="00DA5201" w:rsidRPr="00D74D4B" w:rsidRDefault="00DA5201" w:rsidP="00A94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</w:rPr>
            </w:pPr>
          </w:p>
        </w:tc>
        <w:tc>
          <w:tcPr>
            <w:tcW w:w="612" w:type="pct"/>
            <w:vAlign w:val="bottom"/>
          </w:tcPr>
          <w:p w14:paraId="0847EC4D" w14:textId="544A08DD" w:rsidR="00DA5201" w:rsidRPr="00D74D4B" w:rsidRDefault="00DA5201" w:rsidP="00A94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</w:rPr>
            </w:pPr>
          </w:p>
        </w:tc>
        <w:tc>
          <w:tcPr>
            <w:tcW w:w="127" w:type="pct"/>
            <w:vAlign w:val="bottom"/>
          </w:tcPr>
          <w:p w14:paraId="4A410B48" w14:textId="77777777" w:rsidR="00DA5201" w:rsidRPr="00D74D4B" w:rsidRDefault="00DA5201" w:rsidP="00A94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  <w:vAlign w:val="bottom"/>
          </w:tcPr>
          <w:p w14:paraId="3C5AA3AC" w14:textId="77777777" w:rsidR="00DA5201" w:rsidRPr="00D74D4B" w:rsidRDefault="00DA5201" w:rsidP="00A94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" w:type="pct"/>
            <w:vAlign w:val="bottom"/>
          </w:tcPr>
          <w:p w14:paraId="7C45C124" w14:textId="77777777" w:rsidR="00DA5201" w:rsidRPr="00D74D4B" w:rsidRDefault="00DA5201" w:rsidP="00A94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</w:rPr>
            </w:pPr>
          </w:p>
        </w:tc>
        <w:tc>
          <w:tcPr>
            <w:tcW w:w="612" w:type="pct"/>
            <w:vAlign w:val="bottom"/>
          </w:tcPr>
          <w:p w14:paraId="1B0F831B" w14:textId="4CFB005F" w:rsidR="00DA5201" w:rsidRPr="00D74D4B" w:rsidRDefault="00DA5201" w:rsidP="00A948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</w:rPr>
            </w:pPr>
          </w:p>
        </w:tc>
      </w:tr>
      <w:tr w:rsidR="002C7C78" w:rsidRPr="00927F6F" w14:paraId="6C4898E5" w14:textId="77777777" w:rsidTr="002C7C78">
        <w:tc>
          <w:tcPr>
            <w:tcW w:w="2170" w:type="pct"/>
          </w:tcPr>
          <w:p w14:paraId="25065AD0" w14:textId="3EB2FEF4" w:rsidR="00DA5201" w:rsidRPr="002B0FAB" w:rsidRDefault="003520D8" w:rsidP="00DA5201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520D8">
              <w:rPr>
                <w:rFonts w:asciiTheme="majorBidi" w:hAnsiTheme="majorBidi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รับรู้ในกำไรหรือขาดทุน</w:t>
            </w:r>
          </w:p>
        </w:tc>
        <w:tc>
          <w:tcPr>
            <w:tcW w:w="612" w:type="pct"/>
          </w:tcPr>
          <w:p w14:paraId="7FD6B24E" w14:textId="409DA23D" w:rsidR="00DA5201" w:rsidRPr="00927F6F" w:rsidRDefault="00DA5201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6A8344E2" w14:textId="77777777" w:rsidR="00DA5201" w:rsidRPr="00927F6F" w:rsidRDefault="00DA5201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48F67754" w14:textId="77777777" w:rsidR="00DA5201" w:rsidRPr="00B230DC" w:rsidRDefault="00DA5201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" w:type="pct"/>
          </w:tcPr>
          <w:p w14:paraId="324CBA91" w14:textId="77777777" w:rsidR="00DA5201" w:rsidRPr="00927F6F" w:rsidRDefault="00DA5201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449E197A" w14:textId="77777777" w:rsidR="00DA5201" w:rsidRPr="00927F6F" w:rsidRDefault="00DA5201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7" w:type="pct"/>
          </w:tcPr>
          <w:p w14:paraId="00443E22" w14:textId="77777777" w:rsidR="00DA5201" w:rsidRPr="00927F6F" w:rsidRDefault="00DA5201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5510458A" w14:textId="77777777" w:rsidR="00DA5201" w:rsidRPr="00B230DC" w:rsidRDefault="00DA5201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C7C78" w:rsidRPr="00927F6F" w14:paraId="7F75F405" w14:textId="77777777" w:rsidTr="002C7C78">
        <w:tc>
          <w:tcPr>
            <w:tcW w:w="2170" w:type="pct"/>
          </w:tcPr>
          <w:p w14:paraId="230FF17C" w14:textId="6B1F56FB" w:rsidR="00DA5201" w:rsidRPr="00161E24" w:rsidRDefault="00DA5201" w:rsidP="00DA52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612" w:type="pct"/>
          </w:tcPr>
          <w:p w14:paraId="35AFEE40" w14:textId="316185B9" w:rsidR="00DA5201" w:rsidRPr="00927F6F" w:rsidRDefault="004A551A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</w:t>
            </w:r>
          </w:p>
        </w:tc>
        <w:tc>
          <w:tcPr>
            <w:tcW w:w="127" w:type="pct"/>
          </w:tcPr>
          <w:p w14:paraId="3953DCAD" w14:textId="77777777" w:rsidR="00DA5201" w:rsidRPr="00927F6F" w:rsidRDefault="00DA5201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145A100" w14:textId="47AAD454" w:rsidR="00DA5201" w:rsidRPr="00B230DC" w:rsidRDefault="00DA5201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127" w:type="pct"/>
          </w:tcPr>
          <w:p w14:paraId="473E7A21" w14:textId="77777777" w:rsidR="00DA5201" w:rsidRPr="00927F6F" w:rsidRDefault="00DA5201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42E02ADD" w14:textId="4FC30CB6" w:rsidR="00DA5201" w:rsidRPr="00927F6F" w:rsidRDefault="00AF2D5A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84196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7" w:type="pct"/>
          </w:tcPr>
          <w:p w14:paraId="2CD94930" w14:textId="77777777" w:rsidR="00DA5201" w:rsidRPr="00927F6F" w:rsidRDefault="00DA5201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26D9754E" w14:textId="4476DE5C" w:rsidR="00DA5201" w:rsidRPr="00B230DC" w:rsidRDefault="00DA5201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</w:tr>
      <w:tr w:rsidR="002C7C78" w:rsidRPr="00927F6F" w14:paraId="6BE9BD99" w14:textId="77777777" w:rsidTr="002C7C78">
        <w:tc>
          <w:tcPr>
            <w:tcW w:w="2170" w:type="pct"/>
          </w:tcPr>
          <w:p w14:paraId="779957C2" w14:textId="52E5E590" w:rsidR="00FD68F1" w:rsidRPr="00161E24" w:rsidRDefault="001B29B1" w:rsidP="00DA52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ในอดีต</w:t>
            </w:r>
          </w:p>
        </w:tc>
        <w:tc>
          <w:tcPr>
            <w:tcW w:w="612" w:type="pct"/>
          </w:tcPr>
          <w:p w14:paraId="50C8A13D" w14:textId="7A237E14" w:rsidR="00FD68F1" w:rsidRDefault="001B29B1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  <w:tc>
          <w:tcPr>
            <w:tcW w:w="127" w:type="pct"/>
          </w:tcPr>
          <w:p w14:paraId="3BDE936D" w14:textId="77777777" w:rsidR="00FD68F1" w:rsidRPr="00927F6F" w:rsidRDefault="00FD68F1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4CA9682" w14:textId="3EA8C10C" w:rsidR="00FD68F1" w:rsidRDefault="001B29B1" w:rsidP="001B29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4AFCF83B" w14:textId="77777777" w:rsidR="00FD68F1" w:rsidRPr="00927F6F" w:rsidRDefault="00FD68F1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65CBC4B3" w14:textId="5DC3D62C" w:rsidR="00FD68F1" w:rsidRDefault="004A551A" w:rsidP="008419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27" w:type="pct"/>
          </w:tcPr>
          <w:p w14:paraId="5545FBFD" w14:textId="77777777" w:rsidR="00FD68F1" w:rsidRPr="00927F6F" w:rsidRDefault="00FD68F1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8E10780" w14:textId="47DFCB9F" w:rsidR="00FD68F1" w:rsidRDefault="001B29B1" w:rsidP="001B29B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C7C78" w:rsidRPr="00927F6F" w14:paraId="15456BD9" w14:textId="77777777" w:rsidTr="002C7C78">
        <w:tc>
          <w:tcPr>
            <w:tcW w:w="2170" w:type="pct"/>
          </w:tcPr>
          <w:p w14:paraId="10D3BB1F" w14:textId="23471BA8" w:rsidR="00DA5201" w:rsidRPr="00161E24" w:rsidRDefault="00DA5201" w:rsidP="00DA52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612" w:type="pct"/>
          </w:tcPr>
          <w:p w14:paraId="25BE4318" w14:textId="5BBA7359" w:rsidR="00DA5201" w:rsidRPr="00927F6F" w:rsidRDefault="000F3191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127" w:type="pct"/>
          </w:tcPr>
          <w:p w14:paraId="0F20B75A" w14:textId="77777777" w:rsidR="00DA5201" w:rsidRPr="00927F6F" w:rsidRDefault="00DA5201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7526C40B" w14:textId="48A843B9" w:rsidR="00DA5201" w:rsidRPr="00B230DC" w:rsidRDefault="00DA5201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31</w:t>
            </w:r>
          </w:p>
        </w:tc>
        <w:tc>
          <w:tcPr>
            <w:tcW w:w="127" w:type="pct"/>
          </w:tcPr>
          <w:p w14:paraId="6B3BDDB8" w14:textId="77777777" w:rsidR="00DA5201" w:rsidRPr="00927F6F" w:rsidRDefault="00DA5201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72B5C245" w14:textId="358F179D" w:rsidR="00DA5201" w:rsidRPr="00927F6F" w:rsidRDefault="004A551A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7" w:type="pct"/>
          </w:tcPr>
          <w:p w14:paraId="41EAB698" w14:textId="77777777" w:rsidR="00DA5201" w:rsidRPr="00927F6F" w:rsidRDefault="00DA5201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</w:tcPr>
          <w:p w14:paraId="646BC3DA" w14:textId="0E21D627" w:rsidR="00DA5201" w:rsidRPr="00B230DC" w:rsidRDefault="00DA5201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2C7C78" w:rsidRPr="00927F6F" w14:paraId="1D90795B" w14:textId="77777777" w:rsidTr="002C7C78">
        <w:tc>
          <w:tcPr>
            <w:tcW w:w="2170" w:type="pct"/>
          </w:tcPr>
          <w:p w14:paraId="7AA65B82" w14:textId="77777777" w:rsidR="004A0B80" w:rsidRPr="00D74D4B" w:rsidRDefault="004A0B80" w:rsidP="00DA5201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2" w:type="pct"/>
          </w:tcPr>
          <w:p w14:paraId="5B1189AE" w14:textId="77777777" w:rsidR="004A0B80" w:rsidRPr="00D74D4B" w:rsidRDefault="004A0B80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</w:rPr>
            </w:pPr>
          </w:p>
        </w:tc>
        <w:tc>
          <w:tcPr>
            <w:tcW w:w="127" w:type="pct"/>
          </w:tcPr>
          <w:p w14:paraId="4ADBB100" w14:textId="77777777" w:rsidR="004A0B80" w:rsidRPr="00D74D4B" w:rsidRDefault="004A0B80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</w:rPr>
            </w:pPr>
          </w:p>
        </w:tc>
        <w:tc>
          <w:tcPr>
            <w:tcW w:w="612" w:type="pct"/>
          </w:tcPr>
          <w:p w14:paraId="69223034" w14:textId="77777777" w:rsidR="004A0B80" w:rsidRPr="00D74D4B" w:rsidRDefault="004A0B80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</w:rPr>
            </w:pPr>
          </w:p>
        </w:tc>
        <w:tc>
          <w:tcPr>
            <w:tcW w:w="127" w:type="pct"/>
          </w:tcPr>
          <w:p w14:paraId="5FA0279C" w14:textId="77777777" w:rsidR="004A0B80" w:rsidRPr="00D74D4B" w:rsidRDefault="004A0B80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1E1C7B05" w14:textId="77777777" w:rsidR="004A0B80" w:rsidRPr="00D74D4B" w:rsidRDefault="004A0B80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</w:rPr>
            </w:pPr>
          </w:p>
        </w:tc>
        <w:tc>
          <w:tcPr>
            <w:tcW w:w="127" w:type="pct"/>
          </w:tcPr>
          <w:p w14:paraId="45A81F25" w14:textId="77777777" w:rsidR="004A0B80" w:rsidRPr="00D74D4B" w:rsidRDefault="004A0B80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</w:rPr>
            </w:pPr>
          </w:p>
        </w:tc>
        <w:tc>
          <w:tcPr>
            <w:tcW w:w="612" w:type="pct"/>
          </w:tcPr>
          <w:p w14:paraId="5DBFAE59" w14:textId="77777777" w:rsidR="004A0B80" w:rsidRPr="00D74D4B" w:rsidRDefault="004A0B80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</w:rPr>
            </w:pPr>
          </w:p>
        </w:tc>
      </w:tr>
      <w:tr w:rsidR="002C7C78" w:rsidRPr="00B84EDC" w14:paraId="071E20F2" w14:textId="77777777" w:rsidTr="002C7C78">
        <w:tc>
          <w:tcPr>
            <w:tcW w:w="2170" w:type="pct"/>
          </w:tcPr>
          <w:p w14:paraId="2124FB35" w14:textId="379F5C22" w:rsidR="00DA5201" w:rsidRPr="002B0FAB" w:rsidRDefault="002B0FAB" w:rsidP="00DA5201">
            <w:pPr>
              <w:spacing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2B0FA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612" w:type="pct"/>
          </w:tcPr>
          <w:p w14:paraId="22C5DD53" w14:textId="77777777" w:rsidR="00DA5201" w:rsidRPr="00B84EDC" w:rsidRDefault="00DA5201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7" w:type="pct"/>
          </w:tcPr>
          <w:p w14:paraId="1BC86E0E" w14:textId="77777777" w:rsidR="00DA5201" w:rsidRPr="00B84EDC" w:rsidRDefault="00DA5201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</w:tcPr>
          <w:p w14:paraId="7332CBB3" w14:textId="77777777" w:rsidR="00DA5201" w:rsidRPr="00B84EDC" w:rsidRDefault="00DA5201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7" w:type="pct"/>
          </w:tcPr>
          <w:p w14:paraId="7EBD9034" w14:textId="77777777" w:rsidR="00DA5201" w:rsidRPr="00B84EDC" w:rsidRDefault="00DA5201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3" w:type="pct"/>
          </w:tcPr>
          <w:p w14:paraId="49521699" w14:textId="77777777" w:rsidR="00DA5201" w:rsidRPr="00B84EDC" w:rsidRDefault="00DA5201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7" w:type="pct"/>
          </w:tcPr>
          <w:p w14:paraId="6D39C139" w14:textId="77777777" w:rsidR="00DA5201" w:rsidRPr="00B84EDC" w:rsidRDefault="00DA5201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</w:tcPr>
          <w:p w14:paraId="5BB69926" w14:textId="77777777" w:rsidR="00DA5201" w:rsidRPr="00B84EDC" w:rsidRDefault="00DA5201" w:rsidP="00DA52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C7C78" w:rsidRPr="00B84EDC" w14:paraId="6497834F" w14:textId="77777777" w:rsidTr="002C7C78">
        <w:tc>
          <w:tcPr>
            <w:tcW w:w="2170" w:type="pct"/>
          </w:tcPr>
          <w:p w14:paraId="0A36CDF7" w14:textId="2DE574F3" w:rsidR="00502801" w:rsidRPr="00046F52" w:rsidRDefault="00502801" w:rsidP="00502801">
            <w:pPr>
              <w:spacing w:line="240" w:lineRule="auto"/>
              <w:ind w:left="165" w:hanging="165"/>
              <w:rPr>
                <w:rFonts w:asciiTheme="majorBidi" w:hAnsiTheme="majorBidi" w:cstheme="majorBidi"/>
                <w:sz w:val="30"/>
                <w:szCs w:val="30"/>
              </w:rPr>
            </w:pPr>
            <w:r w:rsidRPr="008A7C69">
              <w:rPr>
                <w:rFonts w:asciiTheme="majorBidi" w:hAnsiTheme="majorBidi" w:hint="cs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612" w:type="pct"/>
          </w:tcPr>
          <w:p w14:paraId="503D0571" w14:textId="77777777" w:rsidR="00B14151" w:rsidRDefault="00B14151" w:rsidP="00502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3882843" w14:textId="12637122" w:rsidR="00502801" w:rsidRPr="00B84EDC" w:rsidRDefault="00A939E3" w:rsidP="00100D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127" w:type="pct"/>
          </w:tcPr>
          <w:p w14:paraId="497D80A2" w14:textId="77777777" w:rsidR="00502801" w:rsidRPr="00B84EDC" w:rsidRDefault="00502801" w:rsidP="00502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</w:tcPr>
          <w:p w14:paraId="1F906620" w14:textId="77777777" w:rsidR="00502801" w:rsidRDefault="00502801" w:rsidP="00502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EBCAF13" w14:textId="01AA8BE8" w:rsidR="00502801" w:rsidRPr="00B84EDC" w:rsidRDefault="00502801" w:rsidP="00502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7" w:type="pct"/>
          </w:tcPr>
          <w:p w14:paraId="57955F24" w14:textId="77777777" w:rsidR="00502801" w:rsidRPr="00B84EDC" w:rsidRDefault="00502801" w:rsidP="00502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3" w:type="pct"/>
          </w:tcPr>
          <w:p w14:paraId="7CA5B316" w14:textId="77777777" w:rsidR="00502801" w:rsidRDefault="00502801" w:rsidP="00502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6FD002" w14:textId="2DCBC086" w:rsidR="00502801" w:rsidRPr="00B84EDC" w:rsidRDefault="00502801" w:rsidP="00502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127" w:type="pct"/>
          </w:tcPr>
          <w:p w14:paraId="148B8DBC" w14:textId="77777777" w:rsidR="00502801" w:rsidRPr="00B84EDC" w:rsidRDefault="00502801" w:rsidP="00502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12" w:type="pct"/>
          </w:tcPr>
          <w:p w14:paraId="1480D72E" w14:textId="77777777" w:rsidR="00502801" w:rsidRDefault="00502801" w:rsidP="00502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C910D4" w14:textId="77777777" w:rsidR="00502801" w:rsidRPr="00B84EDC" w:rsidRDefault="00502801" w:rsidP="00502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C7C78" w:rsidRPr="00B84EDC" w14:paraId="6E6A6BA2" w14:textId="77777777" w:rsidTr="002C7C78">
        <w:tc>
          <w:tcPr>
            <w:tcW w:w="2170" w:type="pct"/>
          </w:tcPr>
          <w:p w14:paraId="76478180" w14:textId="77777777" w:rsidR="00B834E2" w:rsidRPr="00D74D4B" w:rsidRDefault="00B834E2" w:rsidP="00867120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12" w:type="pct"/>
          </w:tcPr>
          <w:p w14:paraId="30401140" w14:textId="77777777" w:rsidR="00B834E2" w:rsidRPr="00D74D4B" w:rsidRDefault="00B834E2" w:rsidP="00867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27" w:type="pct"/>
          </w:tcPr>
          <w:p w14:paraId="24E28092" w14:textId="77777777" w:rsidR="00B834E2" w:rsidRPr="00D74D4B" w:rsidRDefault="00B834E2" w:rsidP="00867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612" w:type="pct"/>
          </w:tcPr>
          <w:p w14:paraId="206B1CFC" w14:textId="77777777" w:rsidR="00B834E2" w:rsidRPr="00D74D4B" w:rsidRDefault="00B834E2" w:rsidP="00867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27" w:type="pct"/>
          </w:tcPr>
          <w:p w14:paraId="4843AF03" w14:textId="77777777" w:rsidR="00B834E2" w:rsidRPr="00D74D4B" w:rsidRDefault="00B834E2" w:rsidP="00867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613" w:type="pct"/>
          </w:tcPr>
          <w:p w14:paraId="679DDA28" w14:textId="77777777" w:rsidR="00B834E2" w:rsidRPr="00D74D4B" w:rsidRDefault="00B834E2" w:rsidP="00867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127" w:type="pct"/>
          </w:tcPr>
          <w:p w14:paraId="2DC72918" w14:textId="77777777" w:rsidR="00B834E2" w:rsidRPr="00D74D4B" w:rsidRDefault="00B834E2" w:rsidP="00867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</w:rPr>
            </w:pPr>
          </w:p>
        </w:tc>
        <w:tc>
          <w:tcPr>
            <w:tcW w:w="612" w:type="pct"/>
          </w:tcPr>
          <w:p w14:paraId="4C803B29" w14:textId="77777777" w:rsidR="00B834E2" w:rsidRPr="00D74D4B" w:rsidRDefault="00B834E2" w:rsidP="008671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after="0" w:line="240" w:lineRule="auto"/>
              <w:ind w:right="-72"/>
              <w:rPr>
                <w:rFonts w:asciiTheme="majorBidi" w:hAnsiTheme="majorBidi" w:cstheme="majorBidi"/>
              </w:rPr>
            </w:pPr>
          </w:p>
        </w:tc>
      </w:tr>
      <w:tr w:rsidR="002C7C78" w:rsidRPr="00927F6F" w14:paraId="69E75255" w14:textId="77777777" w:rsidTr="002C7C78">
        <w:tc>
          <w:tcPr>
            <w:tcW w:w="2170" w:type="pct"/>
          </w:tcPr>
          <w:p w14:paraId="1EFDA909" w14:textId="6A4E6AE8" w:rsidR="00502801" w:rsidRPr="00161E24" w:rsidRDefault="00502801" w:rsidP="00502801">
            <w:pPr>
              <w:spacing w:line="240" w:lineRule="auto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044A7D10" w14:textId="5D108136" w:rsidR="00502801" w:rsidRPr="00927F6F" w:rsidRDefault="00502801" w:rsidP="00502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(119)</w:t>
            </w:r>
          </w:p>
        </w:tc>
        <w:tc>
          <w:tcPr>
            <w:tcW w:w="127" w:type="pct"/>
          </w:tcPr>
          <w:p w14:paraId="38AC8A88" w14:textId="77777777" w:rsidR="00502801" w:rsidRPr="00927F6F" w:rsidRDefault="00502801" w:rsidP="00502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4E4B5454" w14:textId="72B3A650" w:rsidR="00502801" w:rsidRPr="00B230DC" w:rsidRDefault="00502801" w:rsidP="00502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(147)</w:t>
            </w:r>
          </w:p>
        </w:tc>
        <w:tc>
          <w:tcPr>
            <w:tcW w:w="127" w:type="pct"/>
          </w:tcPr>
          <w:p w14:paraId="3AEEFAF3" w14:textId="77777777" w:rsidR="00502801" w:rsidRPr="00927F6F" w:rsidRDefault="00502801" w:rsidP="00502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7D1E0D59" w14:textId="4FB01479" w:rsidR="00502801" w:rsidRPr="00927F6F" w:rsidRDefault="00502801" w:rsidP="00502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(28)</w:t>
            </w:r>
          </w:p>
        </w:tc>
        <w:tc>
          <w:tcPr>
            <w:tcW w:w="127" w:type="pct"/>
          </w:tcPr>
          <w:p w14:paraId="04F2FDB5" w14:textId="77777777" w:rsidR="00502801" w:rsidRPr="00927F6F" w:rsidRDefault="00502801" w:rsidP="00502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78FBAB4B" w14:textId="3F7E0455" w:rsidR="00502801" w:rsidRPr="00B230DC" w:rsidRDefault="00502801" w:rsidP="00502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(61)</w:t>
            </w:r>
          </w:p>
        </w:tc>
      </w:tr>
      <w:tr w:rsidR="002C7C78" w:rsidRPr="00927F6F" w14:paraId="20EAE289" w14:textId="77777777" w:rsidTr="002C7C78">
        <w:tc>
          <w:tcPr>
            <w:tcW w:w="2170" w:type="pct"/>
          </w:tcPr>
          <w:p w14:paraId="4C9E3504" w14:textId="6E016F65" w:rsidR="00502801" w:rsidRPr="00161E24" w:rsidRDefault="00502801" w:rsidP="0050280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6C64CAFE" w14:textId="10CBCF8E" w:rsidR="00502801" w:rsidRPr="002722A7" w:rsidRDefault="00502801" w:rsidP="00502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1,863</w:t>
            </w:r>
          </w:p>
        </w:tc>
        <w:tc>
          <w:tcPr>
            <w:tcW w:w="127" w:type="pct"/>
          </w:tcPr>
          <w:p w14:paraId="71CC6BBB" w14:textId="77777777" w:rsidR="00502801" w:rsidRPr="002722A7" w:rsidRDefault="00502801" w:rsidP="00502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4A4DCFB5" w14:textId="2ECAF5B3" w:rsidR="00502801" w:rsidRPr="002722A7" w:rsidRDefault="00502801" w:rsidP="00502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1,657</w:t>
            </w:r>
          </w:p>
        </w:tc>
        <w:tc>
          <w:tcPr>
            <w:tcW w:w="127" w:type="pct"/>
          </w:tcPr>
          <w:p w14:paraId="26262673" w14:textId="77777777" w:rsidR="00502801" w:rsidRPr="002722A7" w:rsidRDefault="00502801" w:rsidP="00502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9DDF7F" w14:textId="580E7278" w:rsidR="00502801" w:rsidRPr="002722A7" w:rsidRDefault="00502801" w:rsidP="00502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371</w:t>
            </w:r>
          </w:p>
        </w:tc>
        <w:tc>
          <w:tcPr>
            <w:tcW w:w="127" w:type="pct"/>
          </w:tcPr>
          <w:p w14:paraId="6393DD2E" w14:textId="77777777" w:rsidR="00502801" w:rsidRPr="00927F6F" w:rsidRDefault="00502801" w:rsidP="00502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3A9929F1" w14:textId="206BD1B2" w:rsidR="00502801" w:rsidRPr="00B230DC" w:rsidRDefault="00502801" w:rsidP="005028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280</w:t>
            </w:r>
          </w:p>
        </w:tc>
      </w:tr>
    </w:tbl>
    <w:p w14:paraId="3B025617" w14:textId="506B445B" w:rsidR="00B84EDC" w:rsidRPr="00D74D4B" w:rsidRDefault="00B84EDC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2"/>
        <w:gridCol w:w="1153"/>
        <w:gridCol w:w="272"/>
        <w:gridCol w:w="1186"/>
        <w:gridCol w:w="272"/>
        <w:gridCol w:w="1170"/>
        <w:gridCol w:w="253"/>
        <w:gridCol w:w="1185"/>
      </w:tblGrid>
      <w:tr w:rsidR="00B84EDC" w:rsidRPr="00C57846" w14:paraId="018E45E6" w14:textId="77777777" w:rsidTr="00B84EDC">
        <w:trPr>
          <w:tblHeader/>
        </w:trPr>
        <w:tc>
          <w:tcPr>
            <w:tcW w:w="2010" w:type="pct"/>
          </w:tcPr>
          <w:p w14:paraId="37D9FE15" w14:textId="089B1D71" w:rsidR="00B84EDC" w:rsidRPr="00B84EDC" w:rsidRDefault="00B84EDC" w:rsidP="00B84EDC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ข้อสมมติหลักในการประมาณการ</w:t>
            </w:r>
          </w:p>
        </w:tc>
        <w:tc>
          <w:tcPr>
            <w:tcW w:w="1422" w:type="pct"/>
            <w:gridSpan w:val="3"/>
          </w:tcPr>
          <w:p w14:paraId="40F53941" w14:textId="77777777" w:rsidR="00B84EDC" w:rsidRPr="00B056C3" w:rsidRDefault="00B84EDC" w:rsidP="00B84ED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1AA25359" w14:textId="77777777" w:rsidR="00B84EDC" w:rsidRPr="00B056C3" w:rsidRDefault="00B84EDC" w:rsidP="00B84ED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pct"/>
            <w:gridSpan w:val="3"/>
          </w:tcPr>
          <w:p w14:paraId="606443EA" w14:textId="77777777" w:rsidR="00B84EDC" w:rsidRPr="00B056C3" w:rsidRDefault="00B84EDC" w:rsidP="00B84ED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962F0" w:rsidRPr="00C57846" w14:paraId="0F872CD0" w14:textId="77777777" w:rsidTr="00B84EDC">
        <w:trPr>
          <w:tblHeader/>
        </w:trPr>
        <w:tc>
          <w:tcPr>
            <w:tcW w:w="2010" w:type="pct"/>
          </w:tcPr>
          <w:p w14:paraId="4A1C2C85" w14:textId="41C53B1D" w:rsidR="00D962F0" w:rsidRPr="00B056C3" w:rsidRDefault="00D962F0" w:rsidP="00D962F0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  ตามหลักคณิตศาสตร์ประกันภัย</w:t>
            </w:r>
          </w:p>
        </w:tc>
        <w:tc>
          <w:tcPr>
            <w:tcW w:w="628" w:type="pct"/>
            <w:shd w:val="clear" w:color="auto" w:fill="auto"/>
          </w:tcPr>
          <w:p w14:paraId="35E4CB5A" w14:textId="74AB3ECE" w:rsidR="00D962F0" w:rsidRPr="00B056C3" w:rsidRDefault="00D962F0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255A0341" w14:textId="77777777" w:rsidR="00D962F0" w:rsidRPr="00B056C3" w:rsidRDefault="00D962F0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14:paraId="093B9A00" w14:textId="459FCA66" w:rsidR="00D962F0" w:rsidRPr="00B056C3" w:rsidRDefault="00D962F0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4E8FAD1E" w14:textId="77777777" w:rsidR="00D962F0" w:rsidRPr="00B056C3" w:rsidRDefault="00D962F0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78F13DCC" w14:textId="51353FEE" w:rsidR="00D962F0" w:rsidRPr="00B056C3" w:rsidRDefault="00D962F0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8" w:type="pct"/>
          </w:tcPr>
          <w:p w14:paraId="59DCBC82" w14:textId="77777777" w:rsidR="00D962F0" w:rsidRPr="00B056C3" w:rsidRDefault="00D962F0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0438BBBE" w14:textId="425FA99F" w:rsidR="00D962F0" w:rsidRPr="00B056C3" w:rsidRDefault="00D962F0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84EDC" w:rsidRPr="00C57846" w14:paraId="55A923F0" w14:textId="77777777" w:rsidTr="00B84EDC">
        <w:trPr>
          <w:trHeight w:val="434"/>
          <w:tblHeader/>
        </w:trPr>
        <w:tc>
          <w:tcPr>
            <w:tcW w:w="2010" w:type="pct"/>
          </w:tcPr>
          <w:p w14:paraId="4FCED14C" w14:textId="77777777" w:rsidR="00B84EDC" w:rsidRPr="00B056C3" w:rsidRDefault="00B84EDC" w:rsidP="00B84EDC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0" w:type="pct"/>
            <w:gridSpan w:val="7"/>
          </w:tcPr>
          <w:p w14:paraId="4C40311E" w14:textId="77D3A60A" w:rsidR="00B84EDC" w:rsidRPr="00B056C3" w:rsidRDefault="00B84EDC" w:rsidP="00B84ED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(ร้อยละ)</w:t>
            </w:r>
          </w:p>
        </w:tc>
      </w:tr>
      <w:tr w:rsidR="006F7F11" w:rsidRPr="00927F6F" w14:paraId="3F1E72FF" w14:textId="77777777" w:rsidTr="00B84EDC">
        <w:tc>
          <w:tcPr>
            <w:tcW w:w="2010" w:type="pct"/>
          </w:tcPr>
          <w:p w14:paraId="643DD435" w14:textId="39EC2A95" w:rsidR="006F7F11" w:rsidRPr="00B230DC" w:rsidRDefault="006F7F11" w:rsidP="006F7F1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628" w:type="pct"/>
          </w:tcPr>
          <w:p w14:paraId="3302DF0E" w14:textId="5BD37D4D" w:rsidR="006F7F11" w:rsidRPr="00927F6F" w:rsidRDefault="006F7F11" w:rsidP="006F7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2.8</w:t>
            </w:r>
          </w:p>
        </w:tc>
        <w:tc>
          <w:tcPr>
            <w:tcW w:w="148" w:type="pct"/>
          </w:tcPr>
          <w:p w14:paraId="1033E1D9" w14:textId="77777777" w:rsidR="006F7F11" w:rsidRPr="00927F6F" w:rsidRDefault="006F7F11" w:rsidP="006F7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316BF96E" w14:textId="3C1974E5" w:rsidR="006F7F11" w:rsidRPr="00B230DC" w:rsidRDefault="006F7F11" w:rsidP="006F7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2.3</w:t>
            </w:r>
          </w:p>
        </w:tc>
        <w:tc>
          <w:tcPr>
            <w:tcW w:w="148" w:type="pct"/>
          </w:tcPr>
          <w:p w14:paraId="164CC243" w14:textId="77777777" w:rsidR="006F7F11" w:rsidRPr="00927F6F" w:rsidRDefault="006F7F11" w:rsidP="006F7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19C53AE4" w14:textId="6FA9E1E4" w:rsidR="006F7F11" w:rsidRPr="00927F6F" w:rsidRDefault="006F7F11" w:rsidP="006F7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2.8</w:t>
            </w:r>
          </w:p>
        </w:tc>
        <w:tc>
          <w:tcPr>
            <w:tcW w:w="138" w:type="pct"/>
          </w:tcPr>
          <w:p w14:paraId="3E70F94C" w14:textId="77777777" w:rsidR="006F7F11" w:rsidRPr="00927F6F" w:rsidRDefault="006F7F11" w:rsidP="006F7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0F18A27E" w14:textId="493F525E" w:rsidR="006F7F11" w:rsidRPr="00B230DC" w:rsidRDefault="006F7F11" w:rsidP="006F7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2.3</w:t>
            </w:r>
          </w:p>
        </w:tc>
      </w:tr>
      <w:tr w:rsidR="006F7F11" w:rsidRPr="00927F6F" w14:paraId="0AB696C6" w14:textId="77777777" w:rsidTr="00B84EDC">
        <w:tc>
          <w:tcPr>
            <w:tcW w:w="2010" w:type="pct"/>
          </w:tcPr>
          <w:p w14:paraId="0E2E7575" w14:textId="58840C61" w:rsidR="006F7F11" w:rsidRPr="00B230DC" w:rsidRDefault="006F7F11" w:rsidP="006F7F11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628" w:type="pct"/>
          </w:tcPr>
          <w:p w14:paraId="275CD4A9" w14:textId="23AB31B1" w:rsidR="006F7F11" w:rsidRPr="00927F6F" w:rsidRDefault="006F7F11" w:rsidP="006F7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2.0 - 7.0</w:t>
            </w:r>
          </w:p>
        </w:tc>
        <w:tc>
          <w:tcPr>
            <w:tcW w:w="148" w:type="pct"/>
          </w:tcPr>
          <w:p w14:paraId="2F5711FD" w14:textId="77777777" w:rsidR="006F7F11" w:rsidRPr="00927F6F" w:rsidRDefault="006F7F11" w:rsidP="006F7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3A59F266" w14:textId="00C074D8" w:rsidR="006F7F11" w:rsidRPr="00B230DC" w:rsidRDefault="006F7F11" w:rsidP="006F7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148" w:type="pct"/>
          </w:tcPr>
          <w:p w14:paraId="27B50494" w14:textId="77777777" w:rsidR="006F7F11" w:rsidRPr="00927F6F" w:rsidRDefault="006F7F11" w:rsidP="006F7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667D6D37" w14:textId="634BD7FE" w:rsidR="006F7F11" w:rsidRPr="00927F6F" w:rsidRDefault="006F7F11" w:rsidP="006F7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2.0 - 7.0</w:t>
            </w:r>
          </w:p>
        </w:tc>
        <w:tc>
          <w:tcPr>
            <w:tcW w:w="138" w:type="pct"/>
          </w:tcPr>
          <w:p w14:paraId="74D3D3CF" w14:textId="77777777" w:rsidR="006F7F11" w:rsidRPr="00927F6F" w:rsidRDefault="006F7F11" w:rsidP="006F7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7D719D90" w14:textId="31843CF4" w:rsidR="006F7F11" w:rsidRPr="00B230DC" w:rsidRDefault="006F7F11" w:rsidP="006F7F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0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-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</w:tbl>
    <w:p w14:paraId="6235B726" w14:textId="77777777" w:rsidR="00763463" w:rsidRPr="00D74D4B" w:rsidRDefault="00763463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14:paraId="41C01A0D" w14:textId="402F99E4" w:rsidR="00505D92" w:rsidRPr="00161E24" w:rsidRDefault="00505D92" w:rsidP="000A79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1B4381F" w14:textId="77777777" w:rsidR="00505D92" w:rsidRPr="00D74D4B" w:rsidRDefault="00505D92" w:rsidP="00505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9D9B71A" w14:textId="2EA5567A" w:rsidR="00763463" w:rsidRDefault="00505D92" w:rsidP="00505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0C58DB" w:rsidRPr="00161E24">
        <w:rPr>
          <w:rFonts w:asciiTheme="majorBidi" w:hAnsiTheme="majorBidi" w:cstheme="majorBidi"/>
          <w:sz w:val="30"/>
          <w:szCs w:val="30"/>
        </w:rPr>
        <w:t>31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0C58DB" w:rsidRPr="00161E24">
        <w:rPr>
          <w:rFonts w:asciiTheme="majorBidi" w:hAnsiTheme="majorBidi" w:cstheme="majorBidi"/>
          <w:sz w:val="30"/>
          <w:szCs w:val="30"/>
        </w:rPr>
        <w:t>256</w:t>
      </w:r>
      <w:r w:rsidR="00872138">
        <w:rPr>
          <w:rFonts w:asciiTheme="majorBidi" w:hAnsiTheme="majorBidi" w:cstheme="majorBidi"/>
          <w:sz w:val="30"/>
          <w:szCs w:val="30"/>
        </w:rPr>
        <w:t>7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ระยะเวลาถัวเฉลี่ยถ่วงน้ำหนักของภาระผูกพันผลประโยชน์ที่กำหนดไว้เป็น</w:t>
      </w:r>
      <w:r w:rsidR="00D51DD2">
        <w:rPr>
          <w:rFonts w:asciiTheme="majorBidi" w:hAnsiTheme="majorBidi" w:cstheme="majorBidi"/>
          <w:sz w:val="30"/>
          <w:szCs w:val="30"/>
        </w:rPr>
        <w:t xml:space="preserve"> </w:t>
      </w:r>
      <w:r w:rsidR="00614376">
        <w:rPr>
          <w:rFonts w:asciiTheme="majorBidi" w:hAnsiTheme="majorBidi" w:cstheme="majorBidi"/>
          <w:sz w:val="30"/>
          <w:szCs w:val="30"/>
        </w:rPr>
        <w:t>1</w:t>
      </w:r>
      <w:r w:rsidR="00F97EC8">
        <w:rPr>
          <w:rFonts w:asciiTheme="majorBidi" w:hAnsiTheme="majorBidi" w:cstheme="majorBidi"/>
          <w:sz w:val="30"/>
          <w:szCs w:val="30"/>
        </w:rPr>
        <w:t>6.0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ปี</w:t>
      </w:r>
      <w:r w:rsidR="00C810D0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810D0" w:rsidRPr="00161E24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0C58DB" w:rsidRPr="00161E24">
        <w:rPr>
          <w:rFonts w:asciiTheme="majorBidi" w:hAnsiTheme="majorBidi" w:cstheme="majorBidi"/>
          <w:i/>
          <w:iCs/>
          <w:sz w:val="30"/>
          <w:szCs w:val="30"/>
        </w:rPr>
        <w:t>2</w:t>
      </w:r>
      <w:r w:rsidR="00AB0D38">
        <w:rPr>
          <w:rFonts w:asciiTheme="majorBidi" w:hAnsiTheme="majorBidi" w:cstheme="majorBidi"/>
          <w:i/>
          <w:iCs/>
          <w:sz w:val="30"/>
          <w:szCs w:val="30"/>
        </w:rPr>
        <w:t>56</w:t>
      </w:r>
      <w:r w:rsidR="00872138">
        <w:rPr>
          <w:rFonts w:asciiTheme="majorBidi" w:hAnsiTheme="majorBidi" w:cstheme="majorBidi"/>
          <w:i/>
          <w:iCs/>
          <w:sz w:val="30"/>
          <w:szCs w:val="30"/>
        </w:rPr>
        <w:t>6</w:t>
      </w:r>
      <w:r w:rsidR="00C810D0" w:rsidRPr="00161E24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AB0D38">
        <w:rPr>
          <w:rFonts w:asciiTheme="majorBidi" w:hAnsiTheme="majorBidi" w:cstheme="majorBidi"/>
          <w:i/>
          <w:iCs/>
          <w:sz w:val="30"/>
          <w:szCs w:val="30"/>
        </w:rPr>
        <w:t>16.1</w:t>
      </w:r>
      <w:r w:rsidR="00B84EDC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ปี</w:t>
      </w:r>
      <w:r w:rsidR="00B84EDC">
        <w:rPr>
          <w:rFonts w:asciiTheme="majorBidi" w:hAnsiTheme="majorBidi" w:cstheme="majorBidi"/>
          <w:i/>
          <w:iCs/>
          <w:sz w:val="30"/>
          <w:szCs w:val="30"/>
        </w:rPr>
        <w:t>)</w:t>
      </w:r>
    </w:p>
    <w:p w14:paraId="70D5C18C" w14:textId="77777777" w:rsidR="00723D4B" w:rsidRPr="00D74D4B" w:rsidRDefault="00723D4B" w:rsidP="00505D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4A019FA" w14:textId="2AB74A75" w:rsidR="00B91872" w:rsidRPr="00161E24" w:rsidRDefault="00B91872" w:rsidP="00B84EDC">
      <w:pPr>
        <w:spacing w:line="240" w:lineRule="auto"/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161E24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>การวิเคราะห์ความอ่อนไหว</w:t>
      </w:r>
    </w:p>
    <w:p w14:paraId="3C2D0B82" w14:textId="77777777" w:rsidR="00B84EDC" w:rsidRPr="00D74D4B" w:rsidRDefault="00B84EDC" w:rsidP="00B84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12222CC" w14:textId="681FDE5D" w:rsidR="00020C5F" w:rsidRDefault="007C68D3" w:rsidP="001A62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</w:t>
      </w:r>
      <w:r w:rsidR="00B91872" w:rsidRPr="00161E24">
        <w:rPr>
          <w:rFonts w:asciiTheme="majorBidi" w:hAnsiTheme="majorBidi" w:cstheme="majorBidi"/>
          <w:sz w:val="30"/>
          <w:szCs w:val="30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โดยถือว่าข้อสมมติ</w:t>
      </w:r>
      <w:r w:rsidR="00B91872" w:rsidRPr="00161E24">
        <w:rPr>
          <w:rFonts w:asciiTheme="majorBidi" w:hAnsiTheme="majorBidi" w:cstheme="majorBidi"/>
          <w:sz w:val="30"/>
          <w:szCs w:val="30"/>
          <w:cs/>
        </w:rPr>
        <w:t>อื่น</w:t>
      </w:r>
      <w:r w:rsidR="007B71B6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91872" w:rsidRPr="00161E24">
        <w:rPr>
          <w:rFonts w:asciiTheme="majorBidi" w:hAnsiTheme="majorBidi" w:cstheme="majorBidi"/>
          <w:sz w:val="30"/>
          <w:szCs w:val="30"/>
          <w:cs/>
        </w:rPr>
        <w:t>ๆ คงที่</w:t>
      </w: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48"/>
        <w:gridCol w:w="1099"/>
        <w:gridCol w:w="273"/>
        <w:gridCol w:w="1086"/>
        <w:gridCol w:w="273"/>
        <w:gridCol w:w="985"/>
        <w:gridCol w:w="253"/>
        <w:gridCol w:w="1005"/>
      </w:tblGrid>
      <w:tr w:rsidR="0086199C" w:rsidRPr="00C57846" w14:paraId="50450796" w14:textId="77777777" w:rsidTr="00492152">
        <w:trPr>
          <w:tblHeader/>
        </w:trPr>
        <w:tc>
          <w:tcPr>
            <w:tcW w:w="2303" w:type="pct"/>
          </w:tcPr>
          <w:p w14:paraId="58343F88" w14:textId="77777777" w:rsidR="0086199C" w:rsidRPr="00B056C3" w:rsidRDefault="0086199C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7" w:type="pct"/>
            <w:gridSpan w:val="7"/>
          </w:tcPr>
          <w:p w14:paraId="2D813117" w14:textId="438A0954" w:rsidR="0086199C" w:rsidRPr="00B056C3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86199C" w:rsidRPr="0086199C" w14:paraId="0541978A" w14:textId="77777777" w:rsidTr="00492152">
        <w:trPr>
          <w:tblHeader/>
        </w:trPr>
        <w:tc>
          <w:tcPr>
            <w:tcW w:w="2303" w:type="pct"/>
          </w:tcPr>
          <w:p w14:paraId="4E3EAF77" w14:textId="47372451" w:rsidR="0086199C" w:rsidRPr="0086199C" w:rsidRDefault="0086199C" w:rsidP="0086199C">
            <w:pPr>
              <w:tabs>
                <w:tab w:val="clear" w:pos="35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333" w:type="pct"/>
            <w:gridSpan w:val="3"/>
          </w:tcPr>
          <w:p w14:paraId="55DE36D4" w14:textId="3B063EEE" w:rsidR="0086199C" w:rsidRPr="0086199C" w:rsidRDefault="0086199C" w:rsidP="0086199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48" w:type="pct"/>
          </w:tcPr>
          <w:p w14:paraId="48EA519C" w14:textId="77777777" w:rsidR="0086199C" w:rsidRPr="0086199C" w:rsidRDefault="0086199C" w:rsidP="0086199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6" w:type="pct"/>
            <w:gridSpan w:val="3"/>
          </w:tcPr>
          <w:p w14:paraId="6049AB68" w14:textId="667E2C50" w:rsidR="0086199C" w:rsidRPr="0086199C" w:rsidRDefault="0086199C" w:rsidP="0086199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ข้อสมมติลดลงร้อยละ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962F0" w:rsidRPr="00C57846" w14:paraId="595CBD17" w14:textId="77777777" w:rsidTr="00EE64EE">
        <w:trPr>
          <w:tblHeader/>
        </w:trPr>
        <w:tc>
          <w:tcPr>
            <w:tcW w:w="2303" w:type="pct"/>
          </w:tcPr>
          <w:p w14:paraId="405F4C0B" w14:textId="29790787" w:rsidR="00D962F0" w:rsidRPr="00B056C3" w:rsidRDefault="00D962F0" w:rsidP="00D962F0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96" w:type="pct"/>
            <w:shd w:val="clear" w:color="auto" w:fill="auto"/>
          </w:tcPr>
          <w:p w14:paraId="22F523B4" w14:textId="245D26C6" w:rsidR="00D962F0" w:rsidRPr="00B056C3" w:rsidRDefault="00D962F0" w:rsidP="00D96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316784D6" w14:textId="77777777" w:rsidR="00D962F0" w:rsidRPr="00B056C3" w:rsidRDefault="00D962F0" w:rsidP="00D96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shd w:val="clear" w:color="auto" w:fill="auto"/>
          </w:tcPr>
          <w:p w14:paraId="6B5FD46A" w14:textId="74328DC1" w:rsidR="00D962F0" w:rsidRPr="00B056C3" w:rsidRDefault="00D962F0" w:rsidP="00D96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5664DC12" w14:textId="77777777" w:rsidR="00D962F0" w:rsidRPr="00B056C3" w:rsidRDefault="00D962F0" w:rsidP="00D96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shd w:val="clear" w:color="auto" w:fill="auto"/>
          </w:tcPr>
          <w:p w14:paraId="765B783A" w14:textId="2721A02A" w:rsidR="00D962F0" w:rsidRPr="00B056C3" w:rsidRDefault="00D962F0" w:rsidP="00D96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7" w:type="pct"/>
          </w:tcPr>
          <w:p w14:paraId="2E20332C" w14:textId="77777777" w:rsidR="00D962F0" w:rsidRPr="00B056C3" w:rsidRDefault="00D962F0" w:rsidP="00D96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shd w:val="clear" w:color="auto" w:fill="auto"/>
          </w:tcPr>
          <w:p w14:paraId="2457DA41" w14:textId="32D91AF9" w:rsidR="00D962F0" w:rsidRPr="00B056C3" w:rsidRDefault="00D962F0" w:rsidP="00D96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6199C" w:rsidRPr="00C57846" w14:paraId="6CCC1968" w14:textId="77777777" w:rsidTr="00492152">
        <w:trPr>
          <w:trHeight w:val="434"/>
          <w:tblHeader/>
        </w:trPr>
        <w:tc>
          <w:tcPr>
            <w:tcW w:w="2303" w:type="pct"/>
          </w:tcPr>
          <w:p w14:paraId="55CEEE26" w14:textId="77777777" w:rsidR="0086199C" w:rsidRPr="00B056C3" w:rsidRDefault="0086199C" w:rsidP="0086199C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97" w:type="pct"/>
            <w:gridSpan w:val="7"/>
          </w:tcPr>
          <w:p w14:paraId="7E931CFD" w14:textId="77777777" w:rsidR="0086199C" w:rsidRPr="00B056C3" w:rsidRDefault="0086199C" w:rsidP="0086199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72138" w:rsidRPr="00927F6F" w14:paraId="5034EAE7" w14:textId="77777777" w:rsidTr="00EE64EE">
        <w:tc>
          <w:tcPr>
            <w:tcW w:w="2303" w:type="pct"/>
          </w:tcPr>
          <w:p w14:paraId="6CF7A297" w14:textId="72CFAA50" w:rsidR="00872138" w:rsidRPr="00927F6F" w:rsidRDefault="00872138" w:rsidP="0087213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596" w:type="pct"/>
            <w:vAlign w:val="center"/>
          </w:tcPr>
          <w:p w14:paraId="732565C6" w14:textId="486A8729" w:rsidR="00872138" w:rsidRPr="00927F6F" w:rsidRDefault="006F7F11" w:rsidP="00872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(173)</w:t>
            </w:r>
          </w:p>
        </w:tc>
        <w:tc>
          <w:tcPr>
            <w:tcW w:w="148" w:type="pct"/>
          </w:tcPr>
          <w:p w14:paraId="7CBE64EC" w14:textId="77777777" w:rsidR="00872138" w:rsidRPr="00927F6F" w:rsidRDefault="00872138" w:rsidP="00872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  <w:vAlign w:val="center"/>
          </w:tcPr>
          <w:p w14:paraId="2F32A5A6" w14:textId="5EF2427F" w:rsidR="00872138" w:rsidRPr="00927F6F" w:rsidRDefault="00872138" w:rsidP="00872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(164)</w:t>
            </w:r>
          </w:p>
        </w:tc>
        <w:tc>
          <w:tcPr>
            <w:tcW w:w="148" w:type="pct"/>
          </w:tcPr>
          <w:p w14:paraId="4509AB25" w14:textId="77777777" w:rsidR="00872138" w:rsidRPr="00927F6F" w:rsidRDefault="00872138" w:rsidP="00872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  <w:vAlign w:val="center"/>
          </w:tcPr>
          <w:p w14:paraId="1EF77C1E" w14:textId="646296D6" w:rsidR="00872138" w:rsidRPr="00927F6F" w:rsidRDefault="00E9091C" w:rsidP="00872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9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203</w:t>
            </w:r>
          </w:p>
        </w:tc>
        <w:tc>
          <w:tcPr>
            <w:tcW w:w="137" w:type="pct"/>
          </w:tcPr>
          <w:p w14:paraId="17613DED" w14:textId="77777777" w:rsidR="00872138" w:rsidRPr="00927F6F" w:rsidRDefault="00872138" w:rsidP="00872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  <w:vAlign w:val="center"/>
          </w:tcPr>
          <w:p w14:paraId="08917B54" w14:textId="7BD1A66B" w:rsidR="00872138" w:rsidRPr="00927F6F" w:rsidRDefault="00872138" w:rsidP="00872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189</w:t>
            </w:r>
          </w:p>
        </w:tc>
      </w:tr>
      <w:tr w:rsidR="00872138" w:rsidRPr="00927F6F" w14:paraId="7FC576A2" w14:textId="77777777" w:rsidTr="00EE64EE">
        <w:tc>
          <w:tcPr>
            <w:tcW w:w="2303" w:type="pct"/>
          </w:tcPr>
          <w:p w14:paraId="19249243" w14:textId="461F5E2E" w:rsidR="00872138" w:rsidRPr="00B230DC" w:rsidRDefault="00872138" w:rsidP="0087213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596" w:type="pct"/>
          </w:tcPr>
          <w:p w14:paraId="2B0BCEDC" w14:textId="35E5D350" w:rsidR="00872138" w:rsidRPr="00927F6F" w:rsidRDefault="00E47B48" w:rsidP="00872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3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  <w:tc>
          <w:tcPr>
            <w:tcW w:w="148" w:type="pct"/>
          </w:tcPr>
          <w:p w14:paraId="7F0BA270" w14:textId="77777777" w:rsidR="00872138" w:rsidRPr="00927F6F" w:rsidRDefault="00872138" w:rsidP="00872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9" w:type="pct"/>
          </w:tcPr>
          <w:p w14:paraId="7C639EB1" w14:textId="5619F79F" w:rsidR="00872138" w:rsidRPr="00B230DC" w:rsidRDefault="00872138" w:rsidP="00872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224</w:t>
            </w:r>
          </w:p>
        </w:tc>
        <w:tc>
          <w:tcPr>
            <w:tcW w:w="148" w:type="pct"/>
          </w:tcPr>
          <w:p w14:paraId="14CBDDD2" w14:textId="77777777" w:rsidR="00872138" w:rsidRPr="00927F6F" w:rsidRDefault="00872138" w:rsidP="00872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4" w:type="pct"/>
          </w:tcPr>
          <w:p w14:paraId="6C097BF5" w14:textId="002AFCF8" w:rsidR="00872138" w:rsidRPr="00927F6F" w:rsidRDefault="00E9091C" w:rsidP="00872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(171)</w:t>
            </w:r>
          </w:p>
        </w:tc>
        <w:tc>
          <w:tcPr>
            <w:tcW w:w="137" w:type="pct"/>
          </w:tcPr>
          <w:p w14:paraId="42E54876" w14:textId="77777777" w:rsidR="00872138" w:rsidRPr="00927F6F" w:rsidRDefault="00872138" w:rsidP="00872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5" w:type="pct"/>
          </w:tcPr>
          <w:p w14:paraId="7119A46A" w14:textId="1D7181C6" w:rsidR="00872138" w:rsidRPr="00B230DC" w:rsidRDefault="00872138" w:rsidP="008721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(176)</w:t>
            </w:r>
          </w:p>
        </w:tc>
      </w:tr>
    </w:tbl>
    <w:p w14:paraId="61BCBAC0" w14:textId="04D9CABD" w:rsidR="0086199C" w:rsidRDefault="0086199C" w:rsidP="00B84E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19"/>
        <w:gridCol w:w="992"/>
        <w:gridCol w:w="275"/>
        <w:gridCol w:w="1078"/>
        <w:gridCol w:w="275"/>
        <w:gridCol w:w="986"/>
        <w:gridCol w:w="253"/>
        <w:gridCol w:w="1002"/>
      </w:tblGrid>
      <w:tr w:rsidR="0086199C" w:rsidRPr="00B056C3" w14:paraId="6013F3BB" w14:textId="77777777" w:rsidTr="00763091">
        <w:trPr>
          <w:tblHeader/>
        </w:trPr>
        <w:tc>
          <w:tcPr>
            <w:tcW w:w="2352" w:type="pct"/>
          </w:tcPr>
          <w:p w14:paraId="5CBFF240" w14:textId="77777777" w:rsidR="0086199C" w:rsidRPr="00B056C3" w:rsidRDefault="0086199C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8" w:type="pct"/>
            <w:gridSpan w:val="7"/>
          </w:tcPr>
          <w:p w14:paraId="4ABD6D39" w14:textId="6D38F846" w:rsidR="0086199C" w:rsidRPr="00B056C3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199C" w:rsidRPr="0086199C" w14:paraId="2F712228" w14:textId="77777777" w:rsidTr="0086199C">
        <w:trPr>
          <w:tblHeader/>
        </w:trPr>
        <w:tc>
          <w:tcPr>
            <w:tcW w:w="2352" w:type="pct"/>
          </w:tcPr>
          <w:p w14:paraId="787A2678" w14:textId="77777777" w:rsidR="0086199C" w:rsidRPr="0086199C" w:rsidRDefault="0086199C" w:rsidP="00763091">
            <w:pPr>
              <w:tabs>
                <w:tab w:val="clear" w:pos="3515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1277" w:type="pct"/>
            <w:gridSpan w:val="3"/>
          </w:tcPr>
          <w:p w14:paraId="0122CC1F" w14:textId="77777777" w:rsidR="0086199C" w:rsidRPr="0086199C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ข้อสมมติเพิ่มขึ้นร้อยละ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0" w:type="pct"/>
          </w:tcPr>
          <w:p w14:paraId="2EFD84EC" w14:textId="77777777" w:rsidR="0086199C" w:rsidRPr="0086199C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21" w:type="pct"/>
            <w:gridSpan w:val="3"/>
          </w:tcPr>
          <w:p w14:paraId="4EE12C66" w14:textId="77777777" w:rsidR="0086199C" w:rsidRPr="0086199C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ข้อสมมติลดลงร้อยละ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D962F0" w:rsidRPr="00B056C3" w14:paraId="63511412" w14:textId="77777777" w:rsidTr="0086199C">
        <w:trPr>
          <w:tblHeader/>
        </w:trPr>
        <w:tc>
          <w:tcPr>
            <w:tcW w:w="2352" w:type="pct"/>
          </w:tcPr>
          <w:p w14:paraId="22381347" w14:textId="77777777" w:rsidR="00D962F0" w:rsidRPr="00B056C3" w:rsidRDefault="00D962F0" w:rsidP="00D962F0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40" w:type="pct"/>
            <w:shd w:val="clear" w:color="auto" w:fill="auto"/>
          </w:tcPr>
          <w:p w14:paraId="5C484DDA" w14:textId="76A9D773" w:rsidR="00D962F0" w:rsidRPr="00B056C3" w:rsidRDefault="00D962F0" w:rsidP="00D96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0" w:type="pct"/>
          </w:tcPr>
          <w:p w14:paraId="5CDF93D6" w14:textId="77777777" w:rsidR="00D962F0" w:rsidRPr="00B056C3" w:rsidRDefault="00D962F0" w:rsidP="00D96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  <w:shd w:val="clear" w:color="auto" w:fill="auto"/>
          </w:tcPr>
          <w:p w14:paraId="08376B50" w14:textId="678F292D" w:rsidR="00D962F0" w:rsidRPr="00B056C3" w:rsidRDefault="00D962F0" w:rsidP="00D96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50" w:type="pct"/>
          </w:tcPr>
          <w:p w14:paraId="511C851F" w14:textId="77777777" w:rsidR="00D962F0" w:rsidRPr="00B056C3" w:rsidRDefault="00D962F0" w:rsidP="00D96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  <w:shd w:val="clear" w:color="auto" w:fill="auto"/>
          </w:tcPr>
          <w:p w14:paraId="4E2BE4C8" w14:textId="4C8503E9" w:rsidR="00D962F0" w:rsidRPr="00B056C3" w:rsidRDefault="00D962F0" w:rsidP="00D96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8" w:type="pct"/>
          </w:tcPr>
          <w:p w14:paraId="04F4A36D" w14:textId="77777777" w:rsidR="00D962F0" w:rsidRPr="00B056C3" w:rsidRDefault="00D962F0" w:rsidP="00D96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  <w:shd w:val="clear" w:color="auto" w:fill="auto"/>
          </w:tcPr>
          <w:p w14:paraId="382E4D1D" w14:textId="1607436E" w:rsidR="00D962F0" w:rsidRPr="00B056C3" w:rsidRDefault="00D962F0" w:rsidP="00D962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6199C" w:rsidRPr="00B056C3" w14:paraId="6F10A56A" w14:textId="77777777" w:rsidTr="00763091">
        <w:trPr>
          <w:trHeight w:val="434"/>
          <w:tblHeader/>
        </w:trPr>
        <w:tc>
          <w:tcPr>
            <w:tcW w:w="2352" w:type="pct"/>
          </w:tcPr>
          <w:p w14:paraId="387BDBC5" w14:textId="77777777" w:rsidR="0086199C" w:rsidRPr="00B056C3" w:rsidRDefault="0086199C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648" w:type="pct"/>
            <w:gridSpan w:val="7"/>
          </w:tcPr>
          <w:p w14:paraId="02AAD742" w14:textId="77777777" w:rsidR="0086199C" w:rsidRPr="00B056C3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2425B" w:rsidRPr="00927F6F" w14:paraId="13C22911" w14:textId="77777777" w:rsidTr="001208FE">
        <w:tc>
          <w:tcPr>
            <w:tcW w:w="2352" w:type="pct"/>
          </w:tcPr>
          <w:p w14:paraId="6CA6B451" w14:textId="77777777" w:rsidR="0042425B" w:rsidRPr="00927F6F" w:rsidRDefault="0042425B" w:rsidP="0042425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540" w:type="pct"/>
          </w:tcPr>
          <w:p w14:paraId="52606C0E" w14:textId="1B7CC453" w:rsidR="0042425B" w:rsidRPr="00927F6F" w:rsidRDefault="00E9091C" w:rsidP="00424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(33)</w:t>
            </w:r>
          </w:p>
        </w:tc>
        <w:tc>
          <w:tcPr>
            <w:tcW w:w="150" w:type="pct"/>
          </w:tcPr>
          <w:p w14:paraId="581E2CD3" w14:textId="77777777" w:rsidR="0042425B" w:rsidRPr="00927F6F" w:rsidRDefault="0042425B" w:rsidP="00424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18AA8F65" w14:textId="7A40BBC5" w:rsidR="0042425B" w:rsidRPr="00927F6F" w:rsidRDefault="0042425B" w:rsidP="00424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(31)</w:t>
            </w:r>
          </w:p>
        </w:tc>
        <w:tc>
          <w:tcPr>
            <w:tcW w:w="150" w:type="pct"/>
          </w:tcPr>
          <w:p w14:paraId="624BC904" w14:textId="77777777" w:rsidR="0042425B" w:rsidRPr="00927F6F" w:rsidRDefault="0042425B" w:rsidP="00424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106B888E" w14:textId="4A2DBC4F" w:rsidR="0042425B" w:rsidRPr="00927F6F" w:rsidRDefault="00E9091C" w:rsidP="00424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</w:t>
            </w:r>
          </w:p>
        </w:tc>
        <w:tc>
          <w:tcPr>
            <w:tcW w:w="138" w:type="pct"/>
          </w:tcPr>
          <w:p w14:paraId="08626ADC" w14:textId="77777777" w:rsidR="0042425B" w:rsidRPr="00927F6F" w:rsidRDefault="0042425B" w:rsidP="00424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42AA2109" w14:textId="57B28E35" w:rsidR="0042425B" w:rsidRPr="00927F6F" w:rsidRDefault="0042425B" w:rsidP="00424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  <w:tr w:rsidR="0042425B" w:rsidRPr="00B230DC" w14:paraId="4648A76C" w14:textId="77777777" w:rsidTr="0086199C">
        <w:tc>
          <w:tcPr>
            <w:tcW w:w="2352" w:type="pct"/>
          </w:tcPr>
          <w:p w14:paraId="1AAE4001" w14:textId="77777777" w:rsidR="0042425B" w:rsidRPr="00B230DC" w:rsidRDefault="0042425B" w:rsidP="0042425B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540" w:type="pct"/>
          </w:tcPr>
          <w:p w14:paraId="29DA1D23" w14:textId="1D813D63" w:rsidR="0042425B" w:rsidRPr="00927F6F" w:rsidRDefault="00E9091C" w:rsidP="00424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10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150" w:type="pct"/>
          </w:tcPr>
          <w:p w14:paraId="2F9C9917" w14:textId="77777777" w:rsidR="0042425B" w:rsidRPr="00927F6F" w:rsidRDefault="0042425B" w:rsidP="00424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87" w:type="pct"/>
          </w:tcPr>
          <w:p w14:paraId="25A9C4E0" w14:textId="11EF6157" w:rsidR="0042425B" w:rsidRPr="00B230DC" w:rsidRDefault="0042425B" w:rsidP="00424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43</w:t>
            </w:r>
          </w:p>
        </w:tc>
        <w:tc>
          <w:tcPr>
            <w:tcW w:w="150" w:type="pct"/>
          </w:tcPr>
          <w:p w14:paraId="7CF27DB8" w14:textId="77777777" w:rsidR="0042425B" w:rsidRPr="00927F6F" w:rsidRDefault="0042425B" w:rsidP="00424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37" w:type="pct"/>
          </w:tcPr>
          <w:p w14:paraId="7DCDEC75" w14:textId="4D2734B1" w:rsidR="0042425B" w:rsidRPr="00927F6F" w:rsidRDefault="00E9091C" w:rsidP="00424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(32)</w:t>
            </w:r>
          </w:p>
        </w:tc>
        <w:tc>
          <w:tcPr>
            <w:tcW w:w="138" w:type="pct"/>
          </w:tcPr>
          <w:p w14:paraId="5FF54501" w14:textId="77777777" w:rsidR="0042425B" w:rsidRPr="00927F6F" w:rsidRDefault="0042425B" w:rsidP="00424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6" w:type="pct"/>
          </w:tcPr>
          <w:p w14:paraId="5F6524FB" w14:textId="2B8D7BF0" w:rsidR="0042425B" w:rsidRPr="00B230DC" w:rsidRDefault="0042425B" w:rsidP="004242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(35)</w:t>
            </w:r>
          </w:p>
        </w:tc>
      </w:tr>
    </w:tbl>
    <w:p w14:paraId="0DAA561B" w14:textId="6E116AF0" w:rsidR="00E4610A" w:rsidRDefault="00E4610A" w:rsidP="00B918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A4F5A75" w14:textId="204EE371" w:rsidR="007E07FB" w:rsidRPr="00161E24" w:rsidRDefault="00CD72C1" w:rsidP="009056AE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tab/>
      </w:r>
      <w:r w:rsidR="007E07FB" w:rsidRPr="00161E24">
        <w:rPr>
          <w:rFonts w:asciiTheme="majorBidi" w:hAnsiTheme="majorBidi" w:cstheme="majorBidi"/>
          <w:sz w:val="30"/>
          <w:szCs w:val="30"/>
          <w:u w:val="none"/>
          <w:cs/>
        </w:rPr>
        <w:t>หนี้สินไม่หมุนเวียนอื่น</w:t>
      </w:r>
    </w:p>
    <w:p w14:paraId="414E10D2" w14:textId="79D1ED1A" w:rsidR="007E07FB" w:rsidRDefault="007E07FB" w:rsidP="00F541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18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2"/>
        <w:gridCol w:w="1153"/>
        <w:gridCol w:w="272"/>
        <w:gridCol w:w="1186"/>
        <w:gridCol w:w="272"/>
        <w:gridCol w:w="1170"/>
        <w:gridCol w:w="253"/>
        <w:gridCol w:w="1185"/>
      </w:tblGrid>
      <w:tr w:rsidR="0086199C" w:rsidRPr="00C57846" w14:paraId="4DCE500A" w14:textId="77777777" w:rsidTr="0086199C">
        <w:trPr>
          <w:tblHeader/>
        </w:trPr>
        <w:tc>
          <w:tcPr>
            <w:tcW w:w="2010" w:type="pct"/>
          </w:tcPr>
          <w:p w14:paraId="442C6220" w14:textId="77777777" w:rsidR="0086199C" w:rsidRPr="00B056C3" w:rsidRDefault="0086199C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2" w:type="pct"/>
            <w:gridSpan w:val="3"/>
          </w:tcPr>
          <w:p w14:paraId="75BD393E" w14:textId="77777777" w:rsidR="0086199C" w:rsidRPr="00B056C3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8" w:type="pct"/>
          </w:tcPr>
          <w:p w14:paraId="7749F4A2" w14:textId="77777777" w:rsidR="0086199C" w:rsidRPr="00B056C3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0" w:type="pct"/>
            <w:gridSpan w:val="3"/>
          </w:tcPr>
          <w:p w14:paraId="6B3AE774" w14:textId="77777777" w:rsidR="0086199C" w:rsidRPr="00B056C3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962F0" w:rsidRPr="00C57846" w14:paraId="2FFD7FDE" w14:textId="77777777" w:rsidTr="0086199C">
        <w:trPr>
          <w:tblHeader/>
        </w:trPr>
        <w:tc>
          <w:tcPr>
            <w:tcW w:w="2010" w:type="pct"/>
          </w:tcPr>
          <w:p w14:paraId="7EE1760E" w14:textId="77777777" w:rsidR="00D962F0" w:rsidRPr="00B056C3" w:rsidRDefault="00D962F0" w:rsidP="00D962F0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8" w:type="pct"/>
            <w:shd w:val="clear" w:color="auto" w:fill="auto"/>
          </w:tcPr>
          <w:p w14:paraId="2A7B02E7" w14:textId="2B75429F" w:rsidR="00D962F0" w:rsidRPr="00B056C3" w:rsidRDefault="00D962F0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4C2B2FA9" w14:textId="77777777" w:rsidR="00D962F0" w:rsidRPr="00B056C3" w:rsidRDefault="00D962F0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14:paraId="2FD034C5" w14:textId="55744D32" w:rsidR="00D962F0" w:rsidRPr="00B056C3" w:rsidRDefault="00D962F0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8" w:type="pct"/>
          </w:tcPr>
          <w:p w14:paraId="61854341" w14:textId="77777777" w:rsidR="00D962F0" w:rsidRPr="00B056C3" w:rsidRDefault="00D962F0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5071FEB6" w14:textId="466E0AE7" w:rsidR="00D962F0" w:rsidRPr="00B056C3" w:rsidRDefault="00D962F0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8" w:type="pct"/>
          </w:tcPr>
          <w:p w14:paraId="40456DC0" w14:textId="77777777" w:rsidR="00D962F0" w:rsidRPr="00B056C3" w:rsidRDefault="00D962F0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shd w:val="clear" w:color="auto" w:fill="auto"/>
          </w:tcPr>
          <w:p w14:paraId="42902C3A" w14:textId="08836603" w:rsidR="00D962F0" w:rsidRPr="00B056C3" w:rsidRDefault="00D962F0" w:rsidP="00D962F0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86199C" w:rsidRPr="00C57846" w14:paraId="3F8C7317" w14:textId="77777777" w:rsidTr="0086199C">
        <w:trPr>
          <w:trHeight w:val="434"/>
          <w:tblHeader/>
        </w:trPr>
        <w:tc>
          <w:tcPr>
            <w:tcW w:w="2010" w:type="pct"/>
          </w:tcPr>
          <w:p w14:paraId="2B1F3679" w14:textId="77777777" w:rsidR="0086199C" w:rsidRPr="00B056C3" w:rsidRDefault="0086199C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90" w:type="pct"/>
            <w:gridSpan w:val="7"/>
          </w:tcPr>
          <w:p w14:paraId="67799D17" w14:textId="77777777" w:rsidR="0086199C" w:rsidRPr="00B056C3" w:rsidRDefault="0086199C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410696" w:rsidRPr="00927F6F" w14:paraId="1C734FEE" w14:textId="77777777" w:rsidTr="0086199C">
        <w:tc>
          <w:tcPr>
            <w:tcW w:w="2010" w:type="pct"/>
          </w:tcPr>
          <w:p w14:paraId="0A281D3D" w14:textId="71004B7B" w:rsidR="00410696" w:rsidRPr="00927F6F" w:rsidRDefault="00410696" w:rsidP="0041069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เงินประกัน</w:t>
            </w:r>
          </w:p>
        </w:tc>
        <w:tc>
          <w:tcPr>
            <w:tcW w:w="628" w:type="pct"/>
          </w:tcPr>
          <w:p w14:paraId="3FF66582" w14:textId="76B15378" w:rsidR="00410696" w:rsidRPr="00927F6F" w:rsidRDefault="00760F33" w:rsidP="00410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760F33">
              <w:rPr>
                <w:rFonts w:asciiTheme="majorBidi" w:hAnsiTheme="majorBidi" w:cstheme="majorBidi"/>
                <w:sz w:val="30"/>
                <w:szCs w:val="30"/>
              </w:rPr>
              <w:t>1,272</w:t>
            </w:r>
          </w:p>
        </w:tc>
        <w:tc>
          <w:tcPr>
            <w:tcW w:w="148" w:type="pct"/>
          </w:tcPr>
          <w:p w14:paraId="6AA0F67A" w14:textId="77777777" w:rsidR="00410696" w:rsidRPr="00927F6F" w:rsidRDefault="00410696" w:rsidP="00410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3C1CA6BF" w14:textId="6591F10C" w:rsidR="00410696" w:rsidRPr="00927F6F" w:rsidRDefault="00410696" w:rsidP="00410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,174</w:t>
            </w:r>
          </w:p>
        </w:tc>
        <w:tc>
          <w:tcPr>
            <w:tcW w:w="148" w:type="pct"/>
          </w:tcPr>
          <w:p w14:paraId="3235D3F7" w14:textId="77777777" w:rsidR="00410696" w:rsidRPr="00927F6F" w:rsidRDefault="00410696" w:rsidP="00410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</w:tcPr>
          <w:p w14:paraId="561177C1" w14:textId="610EF835" w:rsidR="00410696" w:rsidRPr="00927F6F" w:rsidRDefault="000B70A4" w:rsidP="00410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0A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8" w:type="pct"/>
          </w:tcPr>
          <w:p w14:paraId="772C1CD3" w14:textId="77777777" w:rsidR="00410696" w:rsidRPr="00927F6F" w:rsidRDefault="00410696" w:rsidP="00410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</w:tcPr>
          <w:p w14:paraId="725AB233" w14:textId="1E19ADAE" w:rsidR="00410696" w:rsidRPr="00927F6F" w:rsidRDefault="00410696" w:rsidP="00410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410696" w:rsidRPr="00927F6F" w14:paraId="6701637D" w14:textId="77777777" w:rsidTr="0086199C">
        <w:tc>
          <w:tcPr>
            <w:tcW w:w="2010" w:type="pct"/>
          </w:tcPr>
          <w:p w14:paraId="02F47FA1" w14:textId="245DF1DD" w:rsidR="00410696" w:rsidRPr="00161E24" w:rsidRDefault="00410696" w:rsidP="004106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78D0E26E" w14:textId="3DCA99A8" w:rsidR="00410696" w:rsidRPr="00927F6F" w:rsidRDefault="000B70A4" w:rsidP="00410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B70A4"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  <w:tc>
          <w:tcPr>
            <w:tcW w:w="148" w:type="pct"/>
          </w:tcPr>
          <w:p w14:paraId="008B96D8" w14:textId="77777777" w:rsidR="00410696" w:rsidRPr="00927F6F" w:rsidRDefault="00410696" w:rsidP="00410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062690D9" w14:textId="6CE0D6EB" w:rsidR="00410696" w:rsidRPr="00161E24" w:rsidRDefault="00410696" w:rsidP="00410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173</w:t>
            </w:r>
          </w:p>
        </w:tc>
        <w:tc>
          <w:tcPr>
            <w:tcW w:w="148" w:type="pct"/>
          </w:tcPr>
          <w:p w14:paraId="108F870A" w14:textId="77777777" w:rsidR="00410696" w:rsidRPr="00927F6F" w:rsidRDefault="00410696" w:rsidP="00410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</w:tcPr>
          <w:p w14:paraId="6D3C3E10" w14:textId="55D1B0C3" w:rsidR="00410696" w:rsidRPr="00927F6F" w:rsidRDefault="000B70A4" w:rsidP="00410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44</w:t>
            </w:r>
          </w:p>
        </w:tc>
        <w:tc>
          <w:tcPr>
            <w:tcW w:w="138" w:type="pct"/>
          </w:tcPr>
          <w:p w14:paraId="3B25EBEC" w14:textId="77777777" w:rsidR="00410696" w:rsidRPr="00927F6F" w:rsidRDefault="00410696" w:rsidP="00410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</w:tcPr>
          <w:p w14:paraId="38D88F62" w14:textId="65156280" w:rsidR="00410696" w:rsidRPr="00161E24" w:rsidRDefault="00410696" w:rsidP="00410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</w:tr>
      <w:tr w:rsidR="00410696" w:rsidRPr="00927F6F" w14:paraId="4D1A4F2B" w14:textId="77777777" w:rsidTr="0086199C">
        <w:tc>
          <w:tcPr>
            <w:tcW w:w="2010" w:type="pct"/>
          </w:tcPr>
          <w:p w14:paraId="0ECE2B9D" w14:textId="020253CE" w:rsidR="00410696" w:rsidRPr="00B230DC" w:rsidRDefault="00410696" w:rsidP="00410696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166BEAD2" w14:textId="2CB6A428" w:rsidR="00410696" w:rsidRPr="00731B2E" w:rsidRDefault="000B70A4" w:rsidP="00410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70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1,459</w:t>
            </w:r>
          </w:p>
        </w:tc>
        <w:tc>
          <w:tcPr>
            <w:tcW w:w="148" w:type="pct"/>
          </w:tcPr>
          <w:p w14:paraId="451C4A63" w14:textId="77777777" w:rsidR="00410696" w:rsidRPr="00731B2E" w:rsidRDefault="00410696" w:rsidP="00410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695E9878" w14:textId="43B0CFB1" w:rsidR="00410696" w:rsidRPr="00731B2E" w:rsidRDefault="00410696" w:rsidP="00410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1,347</w:t>
            </w:r>
          </w:p>
        </w:tc>
        <w:tc>
          <w:tcPr>
            <w:tcW w:w="148" w:type="pct"/>
          </w:tcPr>
          <w:p w14:paraId="6D0C31FF" w14:textId="77777777" w:rsidR="00410696" w:rsidRPr="00731B2E" w:rsidRDefault="00410696" w:rsidP="00410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07E6EDE4" w14:textId="2552E2ED" w:rsidR="00410696" w:rsidRPr="00731B2E" w:rsidRDefault="000B70A4" w:rsidP="00410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B70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</w:t>
            </w:r>
          </w:p>
        </w:tc>
        <w:tc>
          <w:tcPr>
            <w:tcW w:w="138" w:type="pct"/>
          </w:tcPr>
          <w:p w14:paraId="4140E6D2" w14:textId="77777777" w:rsidR="00410696" w:rsidRPr="00927F6F" w:rsidRDefault="00410696" w:rsidP="00410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</w:tcPr>
          <w:p w14:paraId="71E3D975" w14:textId="0185B66E" w:rsidR="00410696" w:rsidRPr="00B230DC" w:rsidRDefault="00410696" w:rsidP="0041069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</w:tr>
    </w:tbl>
    <w:p w14:paraId="23B544E3" w14:textId="77777777" w:rsidR="002C1241" w:rsidRDefault="002C1241" w:rsidP="002C12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2F7033" w14:textId="03BBDF86" w:rsidR="007E07FB" w:rsidRPr="00161E24" w:rsidRDefault="00CD72C1" w:rsidP="009056AE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tab/>
      </w:r>
      <w:r w:rsidR="00444788" w:rsidRPr="00161E24">
        <w:rPr>
          <w:rFonts w:asciiTheme="majorBidi" w:hAnsiTheme="majorBidi" w:cstheme="majorBidi"/>
          <w:sz w:val="30"/>
          <w:szCs w:val="30"/>
          <w:u w:val="none"/>
          <w:cs/>
        </w:rPr>
        <w:t>ทุนเรือนหุ้น</w:t>
      </w:r>
    </w:p>
    <w:p w14:paraId="1281B21A" w14:textId="77777777" w:rsidR="0086199C" w:rsidRPr="00161E24" w:rsidRDefault="0086199C" w:rsidP="004447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5B8B05D" w14:textId="5DC39003" w:rsidR="00444788" w:rsidRPr="00454F96" w:rsidRDefault="00444788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i/>
          <w:iCs/>
          <w:sz w:val="30"/>
          <w:szCs w:val="30"/>
        </w:rPr>
      </w:pPr>
      <w:r w:rsidRPr="00454F96">
        <w:rPr>
          <w:rFonts w:asciiTheme="majorBidi" w:hAnsiTheme="majorBidi" w:cstheme="majorBidi"/>
          <w:i/>
          <w:iCs/>
          <w:sz w:val="30"/>
          <w:szCs w:val="30"/>
          <w:cs/>
        </w:rPr>
        <w:t>ส่วนเกินมูลค่าหุ้น</w:t>
      </w:r>
    </w:p>
    <w:p w14:paraId="4952D965" w14:textId="77777777" w:rsidR="00444788" w:rsidRPr="00575F6A" w:rsidRDefault="00444788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  <w:r w:rsidRPr="00454F96">
        <w:rPr>
          <w:rFonts w:asciiTheme="majorBidi" w:hAnsiTheme="majorBidi" w:cstheme="majorBidi"/>
          <w:sz w:val="30"/>
          <w:szCs w:val="30"/>
        </w:rPr>
        <w:tab/>
      </w:r>
    </w:p>
    <w:p w14:paraId="1E6C0A0E" w14:textId="35BEAC41" w:rsidR="00DD1893" w:rsidRDefault="00444788" w:rsidP="00731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4F96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0C58DB" w:rsidRPr="00454F96">
        <w:rPr>
          <w:rFonts w:asciiTheme="majorBidi" w:hAnsiTheme="majorBidi" w:cstheme="majorBidi"/>
          <w:sz w:val="30"/>
          <w:szCs w:val="30"/>
        </w:rPr>
        <w:t>2535</w:t>
      </w:r>
      <w:r w:rsidRPr="00454F96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0C58DB" w:rsidRPr="00454F96">
        <w:rPr>
          <w:rFonts w:asciiTheme="majorBidi" w:hAnsiTheme="majorBidi" w:cstheme="majorBidi"/>
          <w:sz w:val="30"/>
          <w:szCs w:val="30"/>
        </w:rPr>
        <w:t>51</w:t>
      </w:r>
      <w:r w:rsidRPr="00454F96">
        <w:rPr>
          <w:rFonts w:asciiTheme="majorBidi" w:hAnsiTheme="majorBidi" w:cstheme="majorBidi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6EE2FFAB" w14:textId="77777777" w:rsidR="00BB652A" w:rsidRPr="00575F6A" w:rsidRDefault="00BB652A" w:rsidP="00731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519A9978" w14:textId="77777777" w:rsidR="00F20B59" w:rsidRDefault="00F20B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1987762" w14:textId="23F38DFB" w:rsidR="00C70195" w:rsidRPr="00454F96" w:rsidRDefault="00CD72C1" w:rsidP="00454F96">
      <w:pPr>
        <w:pStyle w:val="Heading1"/>
        <w:numPr>
          <w:ilvl w:val="0"/>
          <w:numId w:val="23"/>
        </w:numPr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454F96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 w:rsidR="00BA739E" w:rsidRPr="00454F96">
        <w:rPr>
          <w:rFonts w:asciiTheme="majorBidi" w:hAnsiTheme="majorBidi" w:cstheme="majorBidi"/>
          <w:sz w:val="30"/>
          <w:szCs w:val="30"/>
          <w:u w:val="none"/>
          <w:cs/>
        </w:rPr>
        <w:t>สำรอง</w:t>
      </w:r>
    </w:p>
    <w:p w14:paraId="1128B59C" w14:textId="77777777" w:rsidR="003250C8" w:rsidRPr="00575F6A" w:rsidRDefault="003250C8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61CBCE54" w14:textId="77777777" w:rsidR="003641AF" w:rsidRPr="00454F96" w:rsidRDefault="003641AF" w:rsidP="00454F96">
      <w:pPr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  <w:r w:rsidRPr="00454F96">
        <w:rPr>
          <w:rFonts w:asciiTheme="majorBidi" w:hAnsiTheme="majorBidi" w:cstheme="majorBidi"/>
          <w:sz w:val="30"/>
          <w:szCs w:val="30"/>
          <w:cs/>
        </w:rPr>
        <w:t>สำรองประกอบด้วย</w:t>
      </w:r>
    </w:p>
    <w:p w14:paraId="62B7503E" w14:textId="77777777" w:rsidR="003250C8" w:rsidRPr="00575F6A" w:rsidRDefault="003250C8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D8E51A9" w14:textId="77777777" w:rsidR="003641AF" w:rsidRPr="00454F96" w:rsidRDefault="003641AF" w:rsidP="00454F96">
      <w:pPr>
        <w:tabs>
          <w:tab w:val="clear" w:pos="454"/>
          <w:tab w:val="left" w:pos="540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454F9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การจัดสรรกำไร และ/หรือ กำไรสะสม</w:t>
      </w:r>
    </w:p>
    <w:p w14:paraId="47DF92E4" w14:textId="77777777" w:rsidR="003250C8" w:rsidRPr="00575F6A" w:rsidRDefault="003250C8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67130E24" w14:textId="77777777" w:rsidR="000A3E5D" w:rsidRPr="00454F96" w:rsidRDefault="000A3E5D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454F96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611268B2" w14:textId="77777777" w:rsidR="003250C8" w:rsidRPr="008C0236" w:rsidRDefault="003250C8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1A476AE7" w14:textId="1BC6E2EA" w:rsidR="000A3E5D" w:rsidRDefault="000A3E5D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4F96">
        <w:rPr>
          <w:rFonts w:asciiTheme="majorBidi" w:hAnsiTheme="majorBidi" w:cstheme="majorBidi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="000C58DB" w:rsidRPr="00454F96">
        <w:rPr>
          <w:rFonts w:asciiTheme="majorBidi" w:hAnsiTheme="majorBidi" w:cstheme="majorBidi"/>
          <w:sz w:val="30"/>
          <w:szCs w:val="30"/>
        </w:rPr>
        <w:t>2535</w:t>
      </w:r>
      <w:r w:rsidRPr="00454F96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="000C58DB" w:rsidRPr="00454F96">
        <w:rPr>
          <w:rFonts w:asciiTheme="majorBidi" w:hAnsiTheme="majorBidi" w:cstheme="majorBidi"/>
          <w:sz w:val="30"/>
          <w:szCs w:val="30"/>
        </w:rPr>
        <w:t>116</w:t>
      </w:r>
      <w:r w:rsidR="00037585" w:rsidRPr="00454F96">
        <w:rPr>
          <w:rFonts w:asciiTheme="majorBidi" w:hAnsiTheme="majorBidi" w:cstheme="majorBidi"/>
          <w:sz w:val="30"/>
          <w:szCs w:val="30"/>
        </w:rPr>
        <w:t xml:space="preserve"> </w:t>
      </w:r>
      <w:r w:rsidRPr="00454F96">
        <w:rPr>
          <w:rFonts w:asciiTheme="majorBidi" w:hAnsiTheme="majorBidi" w:cstheme="majorBidi"/>
          <w:sz w:val="30"/>
          <w:szCs w:val="30"/>
          <w:cs/>
        </w:rPr>
        <w:t xml:space="preserve">บริษัทจะต้องจัดสรรทุนสำรอง (“สำรองตามกฎหมาย”) อย่างน้อยร้อยละ </w:t>
      </w:r>
      <w:r w:rsidR="000C58DB" w:rsidRPr="00454F96">
        <w:rPr>
          <w:rFonts w:asciiTheme="majorBidi" w:hAnsiTheme="majorBidi" w:cstheme="majorBidi"/>
          <w:sz w:val="30"/>
          <w:szCs w:val="30"/>
        </w:rPr>
        <w:t>5</w:t>
      </w:r>
      <w:r w:rsidRPr="00454F96">
        <w:rPr>
          <w:rFonts w:asciiTheme="majorBidi" w:hAnsiTheme="majorBidi" w:cstheme="majorBidi"/>
          <w:sz w:val="30"/>
          <w:szCs w:val="30"/>
        </w:rPr>
        <w:t xml:space="preserve"> </w:t>
      </w:r>
      <w:r w:rsidRPr="00454F96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="000C58DB" w:rsidRPr="00454F96">
        <w:rPr>
          <w:rFonts w:asciiTheme="majorBidi" w:hAnsiTheme="majorBidi" w:cstheme="majorBidi"/>
          <w:sz w:val="30"/>
          <w:szCs w:val="30"/>
        </w:rPr>
        <w:t>10</w:t>
      </w:r>
      <w:r w:rsidRPr="00454F96">
        <w:rPr>
          <w:rFonts w:asciiTheme="majorBidi" w:hAnsiTheme="majorBidi" w:cstheme="majorBidi"/>
          <w:sz w:val="30"/>
          <w:szCs w:val="30"/>
        </w:rPr>
        <w:t xml:space="preserve"> </w:t>
      </w:r>
      <w:r w:rsidRPr="00454F96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2D907C22" w14:textId="77777777" w:rsidR="004B7EC1" w:rsidRPr="00BF0E50" w:rsidRDefault="004B7EC1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2599C827" w14:textId="2D429587" w:rsidR="00673525" w:rsidRDefault="00673525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  <w:r w:rsidRPr="00454F96">
        <w:rPr>
          <w:rFonts w:asciiTheme="majorBidi" w:hAnsiTheme="majorBidi" w:cstheme="majorBidi"/>
          <w:spacing w:val="-6"/>
          <w:sz w:val="30"/>
          <w:szCs w:val="30"/>
          <w:cs/>
        </w:rPr>
        <w:t xml:space="preserve">บริษัทได้จัดสรรสำรองตามกฎหมายสำหรับปีสิ้นสุดวันที่ </w:t>
      </w:r>
      <w:r w:rsidR="000C58DB" w:rsidRPr="00454F96">
        <w:rPr>
          <w:rFonts w:asciiTheme="majorBidi" w:hAnsiTheme="majorBidi" w:cstheme="majorBidi"/>
          <w:spacing w:val="-6"/>
          <w:sz w:val="30"/>
          <w:szCs w:val="30"/>
        </w:rPr>
        <w:t>31</w:t>
      </w:r>
      <w:r w:rsidRPr="00454F96">
        <w:rPr>
          <w:rFonts w:asciiTheme="majorBidi" w:hAnsiTheme="majorBidi" w:cstheme="majorBidi"/>
          <w:spacing w:val="-6"/>
          <w:sz w:val="30"/>
          <w:szCs w:val="30"/>
          <w:cs/>
        </w:rPr>
        <w:t xml:space="preserve"> ธันวาคม </w:t>
      </w:r>
      <w:r w:rsidR="000C58DB" w:rsidRPr="00454F96">
        <w:rPr>
          <w:rFonts w:asciiTheme="majorBidi" w:hAnsiTheme="majorBidi" w:cstheme="majorBidi"/>
          <w:spacing w:val="-6"/>
          <w:sz w:val="30"/>
          <w:szCs w:val="30"/>
        </w:rPr>
        <w:t>256</w:t>
      </w:r>
      <w:r w:rsidR="005B3DE2">
        <w:rPr>
          <w:rFonts w:asciiTheme="majorBidi" w:hAnsiTheme="majorBidi" w:cstheme="majorBidi"/>
          <w:spacing w:val="-6"/>
          <w:sz w:val="30"/>
          <w:szCs w:val="30"/>
        </w:rPr>
        <w:t>7</w:t>
      </w:r>
      <w:r w:rsidRPr="00454F96">
        <w:rPr>
          <w:rFonts w:asciiTheme="majorBidi" w:hAnsiTheme="majorBidi" w:cstheme="majorBidi"/>
          <w:spacing w:val="-6"/>
          <w:sz w:val="30"/>
          <w:szCs w:val="30"/>
          <w:cs/>
        </w:rPr>
        <w:t xml:space="preserve"> เป็นจำนวน</w:t>
      </w:r>
      <w:r w:rsidRPr="00152FD2">
        <w:rPr>
          <w:rFonts w:asciiTheme="majorBidi" w:hAnsiTheme="majorBidi" w:cstheme="majorBidi"/>
          <w:spacing w:val="-6"/>
          <w:sz w:val="30"/>
          <w:szCs w:val="30"/>
          <w:cs/>
        </w:rPr>
        <w:t>เงิน</w:t>
      </w:r>
      <w:r w:rsidR="00B750B0" w:rsidRPr="00152FD2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DB1BD1" w:rsidRPr="00152FD2">
        <w:rPr>
          <w:rFonts w:asciiTheme="majorBidi" w:hAnsiTheme="majorBidi" w:cstheme="majorBidi"/>
          <w:spacing w:val="-6"/>
          <w:sz w:val="30"/>
          <w:szCs w:val="30"/>
        </w:rPr>
        <w:t>104</w:t>
      </w:r>
      <w:r w:rsidR="00B750B0" w:rsidRPr="00152FD2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Pr="00152FD2">
        <w:rPr>
          <w:rFonts w:asciiTheme="majorBidi" w:hAnsiTheme="majorBidi" w:cstheme="majorBidi"/>
          <w:spacing w:val="-6"/>
          <w:sz w:val="30"/>
          <w:szCs w:val="30"/>
          <w:cs/>
        </w:rPr>
        <w:t>ล้</w:t>
      </w:r>
      <w:r w:rsidRPr="00454F96">
        <w:rPr>
          <w:rFonts w:asciiTheme="majorBidi" w:hAnsiTheme="majorBidi" w:cstheme="majorBidi"/>
          <w:spacing w:val="-6"/>
          <w:sz w:val="30"/>
          <w:szCs w:val="30"/>
          <w:cs/>
        </w:rPr>
        <w:t xml:space="preserve">านบาท </w:t>
      </w:r>
      <w:r w:rsidRPr="00454F96">
        <w:rPr>
          <w:rFonts w:asciiTheme="majorBidi" w:hAnsiTheme="majorBidi" w:cstheme="majorBidi"/>
          <w:spacing w:val="-6"/>
          <w:sz w:val="30"/>
          <w:szCs w:val="30"/>
        </w:rPr>
        <w:br/>
      </w:r>
      <w:r w:rsidRPr="00454F96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(</w:t>
      </w:r>
      <w:r w:rsidR="000C58DB" w:rsidRPr="00454F96">
        <w:rPr>
          <w:rFonts w:asciiTheme="majorBidi" w:hAnsiTheme="majorBidi" w:cstheme="majorBidi"/>
          <w:i/>
          <w:iCs/>
          <w:spacing w:val="-6"/>
          <w:sz w:val="30"/>
          <w:szCs w:val="30"/>
        </w:rPr>
        <w:t>256</w:t>
      </w:r>
      <w:r w:rsidR="005B3DE2">
        <w:rPr>
          <w:rFonts w:asciiTheme="majorBidi" w:hAnsiTheme="majorBidi" w:cstheme="majorBidi"/>
          <w:i/>
          <w:iCs/>
          <w:spacing w:val="-6"/>
          <w:sz w:val="30"/>
          <w:szCs w:val="30"/>
        </w:rPr>
        <w:t>6</w:t>
      </w:r>
      <w:r w:rsidRPr="00454F96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 xml:space="preserve">: </w:t>
      </w:r>
      <w:r w:rsidR="005B3DE2">
        <w:rPr>
          <w:rFonts w:asciiTheme="majorBidi" w:hAnsiTheme="majorBidi" w:cstheme="majorBidi"/>
          <w:i/>
          <w:iCs/>
          <w:spacing w:val="-6"/>
          <w:sz w:val="30"/>
          <w:szCs w:val="30"/>
        </w:rPr>
        <w:t>84</w:t>
      </w:r>
      <w:r w:rsidR="00454F96">
        <w:rPr>
          <w:rFonts w:asciiTheme="majorBidi" w:hAnsiTheme="majorBidi" w:cstheme="majorBidi"/>
          <w:i/>
          <w:iCs/>
          <w:spacing w:val="-6"/>
          <w:sz w:val="30"/>
          <w:szCs w:val="30"/>
        </w:rPr>
        <w:t xml:space="preserve"> </w:t>
      </w:r>
      <w:r w:rsidRPr="00454F96">
        <w:rPr>
          <w:rFonts w:asciiTheme="majorBidi" w:hAnsiTheme="majorBidi" w:cstheme="majorBidi"/>
          <w:i/>
          <w:iCs/>
          <w:spacing w:val="-6"/>
          <w:sz w:val="30"/>
          <w:szCs w:val="30"/>
          <w:cs/>
        </w:rPr>
        <w:t>ล้านบาท</w:t>
      </w:r>
      <w:r w:rsidR="00454F96">
        <w:rPr>
          <w:rFonts w:asciiTheme="majorBidi" w:hAnsiTheme="majorBidi" w:cstheme="majorBidi"/>
          <w:i/>
          <w:iCs/>
          <w:spacing w:val="-6"/>
          <w:sz w:val="30"/>
          <w:szCs w:val="30"/>
        </w:rPr>
        <w:t>)</w:t>
      </w:r>
    </w:p>
    <w:p w14:paraId="1DEC9966" w14:textId="781DADF8" w:rsidR="003E6B6A" w:rsidRDefault="003E6B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pacing w:val="-6"/>
          <w:sz w:val="30"/>
          <w:szCs w:val="30"/>
        </w:rPr>
      </w:pPr>
    </w:p>
    <w:p w14:paraId="6E4347D5" w14:textId="0E37D06A" w:rsidR="00DD1893" w:rsidRPr="00454F96" w:rsidRDefault="00DD1893" w:rsidP="00731B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454F96">
        <w:rPr>
          <w:rFonts w:asciiTheme="majorBidi" w:hAnsiTheme="majorBidi" w:cstheme="majorBidi"/>
          <w:b/>
          <w:bCs/>
          <w:sz w:val="30"/>
          <w:szCs w:val="30"/>
          <w:cs/>
        </w:rPr>
        <w:t>สำรองอื่น ๆ</w:t>
      </w:r>
    </w:p>
    <w:p w14:paraId="5BC54D30" w14:textId="77777777" w:rsidR="00DD1893" w:rsidRPr="00454F96" w:rsidRDefault="00DD1893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8AC755D" w14:textId="66BDC555" w:rsidR="00DD1893" w:rsidRPr="00454F96" w:rsidRDefault="00DD1893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454F96">
        <w:rPr>
          <w:rFonts w:asciiTheme="majorBidi" w:hAnsiTheme="majorBidi" w:cstheme="majorBidi"/>
          <w:i/>
          <w:iCs/>
          <w:sz w:val="30"/>
          <w:szCs w:val="30"/>
          <w:cs/>
        </w:rPr>
        <w:t>ส่วน</w:t>
      </w:r>
      <w:r w:rsidR="00BB652A">
        <w:rPr>
          <w:rFonts w:asciiTheme="majorBidi" w:hAnsiTheme="majorBidi" w:cstheme="majorBidi" w:hint="cs"/>
          <w:i/>
          <w:iCs/>
          <w:sz w:val="30"/>
          <w:szCs w:val="30"/>
          <w:cs/>
        </w:rPr>
        <w:t>ต่างจากการเปลี่ยนแปลงสัดส่วนการถือหุ้นในบริษัทย่อย</w:t>
      </w:r>
    </w:p>
    <w:p w14:paraId="0B1F6C7F" w14:textId="77777777" w:rsidR="00DD1893" w:rsidRPr="00454F96" w:rsidRDefault="00DD1893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F91F36A" w14:textId="0B055083" w:rsidR="00DD1893" w:rsidRPr="00394130" w:rsidRDefault="00DD1893" w:rsidP="00394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4130">
        <w:rPr>
          <w:rFonts w:asciiTheme="majorBidi" w:hAnsiTheme="majorBidi" w:cstheme="majorBidi"/>
          <w:sz w:val="30"/>
          <w:szCs w:val="30"/>
          <w:cs/>
        </w:rPr>
        <w:t>ส่วน</w:t>
      </w:r>
      <w:r w:rsidR="00394130" w:rsidRPr="00394130">
        <w:rPr>
          <w:rFonts w:asciiTheme="majorBidi" w:hAnsiTheme="majorBidi" w:cstheme="majorBidi" w:hint="cs"/>
          <w:sz w:val="30"/>
          <w:szCs w:val="30"/>
          <w:cs/>
        </w:rPr>
        <w:t>ต่างจากการเปลี่ยนแปลงสัดส่วนการถือหุ้นในบริษัทย่อย</w:t>
      </w:r>
      <w:r w:rsidRPr="00454F96">
        <w:rPr>
          <w:rFonts w:asciiTheme="majorBidi" w:hAnsiTheme="majorBidi" w:cstheme="majorBidi"/>
          <w:sz w:val="30"/>
          <w:szCs w:val="30"/>
          <w:cs/>
        </w:rPr>
        <w:t>ได้แก่ส่วนต่างระหว่างมูลค่าตามบัญชีของกิจการภายใต้การควบคุมเดียวกัน ณ วันที่ซื้อกิจการ และถูกบันทึกเป็นส่วนต</w:t>
      </w:r>
      <w:r w:rsidR="003030AB">
        <w:rPr>
          <w:rFonts w:asciiTheme="majorBidi" w:hAnsiTheme="majorBidi" w:cstheme="majorBidi" w:hint="cs"/>
          <w:sz w:val="30"/>
          <w:szCs w:val="30"/>
          <w:cs/>
        </w:rPr>
        <w:t>่าง</w:t>
      </w:r>
      <w:r w:rsidRPr="00454F96">
        <w:rPr>
          <w:rFonts w:asciiTheme="majorBidi" w:hAnsiTheme="majorBidi" w:cstheme="majorBidi"/>
          <w:sz w:val="30"/>
          <w:szCs w:val="30"/>
          <w:cs/>
        </w:rPr>
        <w:t xml:space="preserve"> ซึ่งจะไม่จำหน่ายและจะคงอยู่จนกว่าบริษัทย่อยที่เกี่ยวข้องจะถูกขายหรือจำหน่ายออกไป</w:t>
      </w:r>
    </w:p>
    <w:p w14:paraId="6CE2119B" w14:textId="37CA4C03" w:rsidR="003030AB" w:rsidRDefault="003030AB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2814FAE" w14:textId="7CB725EF" w:rsidR="00FB042C" w:rsidRPr="00454F96" w:rsidRDefault="00FB042C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454F9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องค์ประกอบอื่นของส่วนของผู้ถือหุ้น</w:t>
      </w:r>
    </w:p>
    <w:p w14:paraId="7AA6225D" w14:textId="77777777" w:rsidR="00FB042C" w:rsidRPr="004026A6" w:rsidRDefault="00FB042C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3DE025F0" w14:textId="77F12F07" w:rsidR="003250C8" w:rsidRPr="00454F96" w:rsidRDefault="00CF0838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  <w:r w:rsidRPr="00454F96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  <w:r w:rsidR="003641AF" w:rsidRPr="00454F96">
        <w:rPr>
          <w:rFonts w:asciiTheme="majorBidi" w:hAnsiTheme="majorBidi" w:cstheme="majorBidi"/>
          <w:b/>
          <w:bCs/>
          <w:sz w:val="30"/>
          <w:szCs w:val="30"/>
          <w:cs/>
        </w:rPr>
        <w:t>การแปลงค่างบการเงิน</w:t>
      </w:r>
    </w:p>
    <w:p w14:paraId="5B1C4BD7" w14:textId="77777777" w:rsidR="00395BEC" w:rsidRPr="004026A6" w:rsidRDefault="00395BEC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67966745" w14:textId="53043436" w:rsidR="003641AF" w:rsidRDefault="00CF0838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4F96">
        <w:rPr>
          <w:rFonts w:asciiTheme="majorBidi" w:hAnsiTheme="majorBidi" w:cstheme="majorBidi"/>
          <w:sz w:val="30"/>
          <w:szCs w:val="30"/>
          <w:cs/>
        </w:rPr>
        <w:t>สำรอง</w:t>
      </w:r>
      <w:r w:rsidR="003641AF" w:rsidRPr="00454F96">
        <w:rPr>
          <w:rFonts w:asciiTheme="majorBidi" w:hAnsiTheme="majorBidi" w:cstheme="majorBidi"/>
          <w:sz w:val="30"/>
          <w:szCs w:val="30"/>
          <w:cs/>
        </w:rPr>
        <w:t>การแปลงค่างบการเงินแสดงในส่วนของเจ้าของประกอบด้วยผลต่างการแปลงค่าทั้งหมดจากงบการเงินของหน่วยงานในต่างประเทศ</w:t>
      </w:r>
    </w:p>
    <w:p w14:paraId="316C9AF1" w14:textId="24AB0A91" w:rsidR="004B2901" w:rsidRDefault="004B29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bookmarkStart w:id="3" w:name="_Hlk54294682"/>
    </w:p>
    <w:p w14:paraId="60614830" w14:textId="77777777" w:rsidR="00120CAC" w:rsidRDefault="00120C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1C1594A2" w14:textId="207C6CA9" w:rsidR="009B7354" w:rsidRPr="00454F96" w:rsidRDefault="009B7354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54F96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สำรองการป้องกันความเสี่ยง</w:t>
      </w:r>
    </w:p>
    <w:p w14:paraId="454FFEDB" w14:textId="77777777" w:rsidR="006750DE" w:rsidRPr="004026A6" w:rsidRDefault="006750DE" w:rsidP="00F74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02F3C3E0" w14:textId="37CF365F" w:rsidR="009B7354" w:rsidRPr="00454F96" w:rsidRDefault="009B7354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54F96">
        <w:rPr>
          <w:rFonts w:asciiTheme="majorBidi" w:hAnsiTheme="majorBidi" w:cstheme="majorBidi"/>
          <w:sz w:val="30"/>
          <w:szCs w:val="30"/>
          <w:cs/>
        </w:rPr>
        <w:t>สำรองการป้องกันความเสี่ยงประกอบด้วยผลสะสมของส่วนที่มีประสิทธิผลของการเปลี่ยนแปลงในมูลค่ายุติธรรมของเครื่องมือที่ใช้ในการป้องกันความเสี่ยงซึ่งใช้ในการป้องกันความเสี่ยงในกระแสเงินสด ซึ่งรอการรับรู้</w:t>
      </w:r>
      <w:r w:rsidR="00410417">
        <w:rPr>
          <w:rFonts w:asciiTheme="majorBidi" w:hAnsiTheme="majorBidi" w:cstheme="majorBidi"/>
          <w:sz w:val="30"/>
          <w:szCs w:val="30"/>
        </w:rPr>
        <w:br/>
      </w:r>
      <w:r w:rsidRPr="00454F96">
        <w:rPr>
          <w:rFonts w:asciiTheme="majorBidi" w:hAnsiTheme="majorBidi" w:cstheme="majorBidi"/>
          <w:sz w:val="30"/>
          <w:szCs w:val="30"/>
          <w:cs/>
        </w:rPr>
        <w:t>ในภายหลังในกำไรหรือขาดทุน หรือรวมเป็นต้นทุนเมื่อเริ่มแรก หรือมูลค่าตามบัญชีอื่นของสินทรัพย์ที่ไม่ใช่สินทรัพย์ทางการเงินหรือหนี้สินที่ไม่ใช่หนี้สินทางการเงิน</w:t>
      </w:r>
    </w:p>
    <w:p w14:paraId="4FA8F28B" w14:textId="4D743FAF" w:rsidR="00DD1893" w:rsidRPr="004026A6" w:rsidRDefault="00DD1893" w:rsidP="00F74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  <w:cs/>
        </w:rPr>
      </w:pPr>
    </w:p>
    <w:bookmarkEnd w:id="3"/>
    <w:p w14:paraId="52559083" w14:textId="15C3B416" w:rsidR="00944571" w:rsidRPr="00454F96" w:rsidRDefault="005126F7" w:rsidP="00454F96">
      <w:pPr>
        <w:pStyle w:val="Heading1"/>
        <w:numPr>
          <w:ilvl w:val="0"/>
          <w:numId w:val="23"/>
        </w:numPr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454F96">
        <w:rPr>
          <w:rFonts w:asciiTheme="majorBidi" w:hAnsiTheme="majorBidi" w:cstheme="majorBidi"/>
          <w:sz w:val="30"/>
          <w:szCs w:val="30"/>
          <w:u w:val="none"/>
          <w:cs/>
        </w:rPr>
        <w:t>ส่วนงานดำเนินงาน</w:t>
      </w:r>
      <w:r w:rsidR="00B92623" w:rsidRPr="00454F96">
        <w:rPr>
          <w:rFonts w:asciiTheme="majorBidi" w:hAnsiTheme="majorBidi" w:cstheme="majorBidi"/>
          <w:sz w:val="30"/>
          <w:szCs w:val="30"/>
          <w:u w:val="none"/>
          <w:cs/>
        </w:rPr>
        <w:t>และการจำแนกรายได้</w:t>
      </w:r>
    </w:p>
    <w:p w14:paraId="35A9DDFD" w14:textId="6343C89A" w:rsidR="006446E4" w:rsidRDefault="006446E4" w:rsidP="00F74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pacing w:val="-6"/>
          <w:sz w:val="30"/>
          <w:szCs w:val="30"/>
        </w:rPr>
      </w:pPr>
    </w:p>
    <w:p w14:paraId="354AFAEB" w14:textId="1888DBCC" w:rsidR="009B2243" w:rsidRDefault="009B2243" w:rsidP="00F74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sz w:val="30"/>
          <w:szCs w:val="30"/>
        </w:rPr>
      </w:pPr>
      <w:r w:rsidRPr="00161E24">
        <w:rPr>
          <w:rFonts w:asciiTheme="majorBidi" w:hAnsiTheme="majorBidi" w:cstheme="majorBidi"/>
          <w:b/>
          <w:sz w:val="30"/>
          <w:szCs w:val="30"/>
          <w:cs/>
        </w:rPr>
        <w:t>ผลการดำเนินงานของส่วนงานที่รายงานต่อ</w:t>
      </w:r>
      <w:r>
        <w:rPr>
          <w:rFonts w:asciiTheme="majorBidi" w:hAnsiTheme="majorBidi" w:cstheme="majorBidi" w:hint="cs"/>
          <w:b/>
          <w:sz w:val="30"/>
          <w:szCs w:val="30"/>
          <w:cs/>
        </w:rPr>
        <w:t>ผู้มีอำนาจตัดสินใจสูงสุดด้านการดำเนินงาน</w:t>
      </w:r>
      <w:r w:rsidRPr="00161E24">
        <w:rPr>
          <w:rFonts w:asciiTheme="majorBidi" w:hAnsiTheme="majorBidi" w:cstheme="majorBidi"/>
          <w:b/>
          <w:sz w:val="30"/>
          <w:szCs w:val="30"/>
          <w:cs/>
        </w:rPr>
        <w:t>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171CDD19" w14:textId="77777777" w:rsidR="009B2243" w:rsidRPr="004026A6" w:rsidRDefault="009B2243" w:rsidP="00F741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pacing w:val="-6"/>
          <w:sz w:val="30"/>
          <w:szCs w:val="30"/>
        </w:rPr>
      </w:pPr>
    </w:p>
    <w:p w14:paraId="095684E0" w14:textId="0D035D6B" w:rsidR="00ED398E" w:rsidRPr="00454F96" w:rsidRDefault="00446D12" w:rsidP="00454F96">
      <w:pPr>
        <w:spacing w:line="240" w:lineRule="auto"/>
        <w:ind w:left="518"/>
        <w:jc w:val="thaiDistribute"/>
        <w:rPr>
          <w:rFonts w:asciiTheme="majorBidi" w:hAnsiTheme="majorBidi" w:cstheme="majorBidi"/>
          <w:sz w:val="30"/>
          <w:szCs w:val="30"/>
        </w:rPr>
      </w:pPr>
      <w:r w:rsidRPr="00454F96">
        <w:rPr>
          <w:rFonts w:asciiTheme="majorBidi" w:hAnsiTheme="majorBidi" w:cstheme="majorBidi"/>
          <w:sz w:val="30"/>
          <w:szCs w:val="30"/>
          <w:cs/>
        </w:rPr>
        <w:t>ผู้บริหารพิจารณาว่า</w:t>
      </w:r>
      <w:r w:rsidR="00ED398E" w:rsidRPr="00454F96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 </w:t>
      </w:r>
      <w:r w:rsidR="000C58DB" w:rsidRPr="00454F96">
        <w:rPr>
          <w:rFonts w:asciiTheme="majorBidi" w:hAnsiTheme="majorBidi" w:cstheme="majorBidi"/>
          <w:sz w:val="30"/>
          <w:szCs w:val="30"/>
        </w:rPr>
        <w:t>9</w:t>
      </w:r>
      <w:r w:rsidR="00ED398E" w:rsidRPr="00454F96">
        <w:rPr>
          <w:rFonts w:asciiTheme="majorBidi" w:hAnsiTheme="majorBidi" w:cstheme="majorBidi"/>
          <w:sz w:val="30"/>
          <w:szCs w:val="30"/>
          <w:cs/>
        </w:rPr>
        <w:t xml:space="preserve"> ส่วนงานที่รายงาน ซึ่งเป็นหน่วยงานธุรกิจที่สำคัญของกลุ่มบริษัท</w:t>
      </w:r>
      <w:r w:rsidRPr="00454F96">
        <w:rPr>
          <w:rFonts w:asciiTheme="majorBidi" w:hAnsiTheme="majorBidi" w:cstheme="majorBidi"/>
          <w:sz w:val="30"/>
          <w:szCs w:val="30"/>
          <w:cs/>
        </w:rPr>
        <w:t>ที่มี</w:t>
      </w:r>
      <w:r w:rsidR="00ED398E" w:rsidRPr="00454F96">
        <w:rPr>
          <w:rFonts w:asciiTheme="majorBidi" w:hAnsiTheme="majorBidi" w:cstheme="majorBidi"/>
          <w:sz w:val="30"/>
          <w:szCs w:val="30"/>
          <w:cs/>
        </w:rPr>
        <w:t>สินค้า</w:t>
      </w:r>
      <w:r w:rsidR="003E661C" w:rsidRPr="00454F96">
        <w:rPr>
          <w:rFonts w:asciiTheme="majorBidi" w:hAnsiTheme="majorBidi" w:cstheme="majorBidi"/>
          <w:sz w:val="30"/>
          <w:szCs w:val="30"/>
        </w:rPr>
        <w:br/>
      </w:r>
      <w:r w:rsidR="00ED398E" w:rsidRPr="00454F96">
        <w:rPr>
          <w:rFonts w:asciiTheme="majorBidi" w:hAnsiTheme="majorBidi" w:cstheme="majorBidi"/>
          <w:sz w:val="30"/>
          <w:szCs w:val="30"/>
          <w:cs/>
        </w:rPr>
        <w:t>และให้บริการที่แตกต่างกัน และมีการบริหารจัดการแยกต่างหาก</w:t>
      </w:r>
      <w:r w:rsidR="00F912EC" w:rsidRPr="00454F9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A55CF" w:rsidRPr="00454F96">
        <w:rPr>
          <w:rFonts w:asciiTheme="majorBidi" w:hAnsiTheme="majorBidi" w:cstheme="majorBidi"/>
          <w:sz w:val="30"/>
          <w:szCs w:val="30"/>
          <w:cs/>
        </w:rPr>
        <w:t>เนื่องจากใช้เทคโนโลยีและกลยุทธ์ทางการตลาด</w:t>
      </w:r>
      <w:r w:rsidR="003E661C" w:rsidRPr="00454F96">
        <w:rPr>
          <w:rFonts w:asciiTheme="majorBidi" w:hAnsiTheme="majorBidi" w:cstheme="majorBidi"/>
          <w:sz w:val="30"/>
          <w:szCs w:val="30"/>
        </w:rPr>
        <w:br/>
      </w:r>
      <w:r w:rsidR="00AA55CF" w:rsidRPr="00454F96">
        <w:rPr>
          <w:rFonts w:asciiTheme="majorBidi" w:hAnsiTheme="majorBidi" w:cstheme="majorBidi"/>
          <w:sz w:val="30"/>
          <w:szCs w:val="30"/>
          <w:cs/>
        </w:rPr>
        <w:t xml:space="preserve">ที่แตกต่างกัน </w:t>
      </w:r>
      <w:r w:rsidR="00ED398E" w:rsidRPr="00454F96">
        <w:rPr>
          <w:rFonts w:asciiTheme="majorBidi" w:hAnsiTheme="majorBidi" w:cstheme="majorBidi"/>
          <w:sz w:val="30"/>
          <w:szCs w:val="30"/>
          <w:cs/>
        </w:rPr>
        <w:t xml:space="preserve">การดำเนินงานของแต่ละส่วนงานที่รายงานของกลุ่มบริษัทโดยสรุปมีดังนี้ </w:t>
      </w:r>
    </w:p>
    <w:p w14:paraId="57344DAE" w14:textId="77777777" w:rsidR="003026E6" w:rsidRPr="008C0236" w:rsidRDefault="003026E6" w:rsidP="00454F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C94F0EB" w14:textId="0F8F0858" w:rsidR="00395BEC" w:rsidRPr="00161E24" w:rsidRDefault="00AA55CF" w:rsidP="00131D51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both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0C58DB" w:rsidRPr="00161E24">
        <w:rPr>
          <w:rFonts w:asciiTheme="majorBidi" w:hAnsiTheme="majorBidi" w:cstheme="majorBidi"/>
          <w:sz w:val="30"/>
          <w:szCs w:val="30"/>
        </w:rPr>
        <w:t>1</w:t>
      </w:r>
      <w:r w:rsidRPr="00161E24">
        <w:rPr>
          <w:rFonts w:asciiTheme="majorBidi" w:hAnsiTheme="majorBidi" w:cstheme="majorBidi"/>
          <w:sz w:val="30"/>
          <w:szCs w:val="30"/>
          <w:cs/>
        </w:rPr>
        <w:tab/>
      </w:r>
      <w:r w:rsidRPr="00161E24">
        <w:rPr>
          <w:rFonts w:asciiTheme="majorBidi" w:hAnsiTheme="majorBidi" w:cstheme="majorBidi"/>
          <w:sz w:val="30"/>
          <w:szCs w:val="30"/>
          <w:cs/>
        </w:rPr>
        <w:tab/>
      </w:r>
      <w:r w:rsidRPr="00161E24">
        <w:rPr>
          <w:rFonts w:asciiTheme="majorBidi" w:hAnsiTheme="majorBidi" w:cstheme="majorBidi"/>
          <w:sz w:val="30"/>
          <w:szCs w:val="30"/>
        </w:rPr>
        <w:tab/>
      </w:r>
      <w:r w:rsidR="004F7265" w:rsidRPr="00161E24">
        <w:rPr>
          <w:rFonts w:asciiTheme="majorBidi" w:hAnsiTheme="majorBidi" w:cstheme="majorBidi"/>
          <w:sz w:val="30"/>
          <w:szCs w:val="30"/>
          <w:cs/>
        </w:rPr>
        <w:t>เกษตร</w:t>
      </w:r>
      <w:r w:rsidR="00F56AB0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8EB1FA4" w14:textId="225D26B6" w:rsidR="00395BEC" w:rsidRPr="00161E24" w:rsidRDefault="00AA55CF" w:rsidP="007A3F82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both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0C58DB" w:rsidRPr="00161E24">
        <w:rPr>
          <w:rFonts w:asciiTheme="majorBidi" w:hAnsiTheme="majorBidi" w:cstheme="majorBidi"/>
          <w:sz w:val="30"/>
          <w:szCs w:val="30"/>
        </w:rPr>
        <w:t>2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ab/>
      </w:r>
      <w:r w:rsidRPr="00161E24">
        <w:rPr>
          <w:rFonts w:asciiTheme="majorBidi" w:hAnsiTheme="majorBidi" w:cstheme="majorBidi"/>
          <w:sz w:val="30"/>
          <w:szCs w:val="30"/>
          <w:cs/>
        </w:rPr>
        <w:tab/>
      </w:r>
      <w:r w:rsidR="00BF2724" w:rsidRPr="00161E24">
        <w:rPr>
          <w:rFonts w:asciiTheme="majorBidi" w:hAnsiTheme="majorBidi" w:cstheme="majorBidi"/>
          <w:sz w:val="30"/>
          <w:szCs w:val="30"/>
          <w:cs/>
        </w:rPr>
        <w:t>อาหารเพื่อการบริโภค</w:t>
      </w:r>
    </w:p>
    <w:p w14:paraId="7F29C039" w14:textId="3E770E1A" w:rsidR="00AA55CF" w:rsidRPr="00161E24" w:rsidRDefault="00AA55CF" w:rsidP="007A3F82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both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0C58DB" w:rsidRPr="00161E24">
        <w:rPr>
          <w:rFonts w:asciiTheme="majorBidi" w:hAnsiTheme="majorBidi" w:cstheme="majorBidi"/>
          <w:sz w:val="30"/>
          <w:szCs w:val="30"/>
        </w:rPr>
        <w:t>3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ab/>
      </w:r>
      <w:r w:rsidR="00BF2724" w:rsidRPr="00161E24">
        <w:rPr>
          <w:rFonts w:asciiTheme="majorBidi" w:hAnsiTheme="majorBidi" w:cstheme="majorBidi"/>
          <w:sz w:val="30"/>
          <w:szCs w:val="30"/>
          <w:cs/>
        </w:rPr>
        <w:t>ส่งออก</w:t>
      </w:r>
      <w:r w:rsidR="00F56AB0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963EE05" w14:textId="5AEBD96E" w:rsidR="006446E4" w:rsidRPr="00161E24" w:rsidRDefault="006446E4" w:rsidP="007A3F82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both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0C58DB" w:rsidRPr="00161E24">
        <w:rPr>
          <w:rFonts w:asciiTheme="majorBidi" w:hAnsiTheme="majorBidi" w:cstheme="majorBidi"/>
          <w:sz w:val="30"/>
          <w:szCs w:val="30"/>
        </w:rPr>
        <w:t>4</w:t>
      </w:r>
      <w:r w:rsidRPr="00161E24">
        <w:rPr>
          <w:rFonts w:asciiTheme="majorBidi" w:hAnsiTheme="majorBidi" w:cstheme="majorBidi"/>
          <w:sz w:val="30"/>
          <w:szCs w:val="30"/>
          <w:cs/>
        </w:rPr>
        <w:tab/>
      </w:r>
      <w:r w:rsidR="00E46455" w:rsidRPr="00161E24">
        <w:rPr>
          <w:rFonts w:asciiTheme="majorBidi" w:hAnsiTheme="majorBidi" w:cstheme="majorBidi"/>
          <w:sz w:val="30"/>
          <w:szCs w:val="30"/>
          <w:cs/>
        </w:rPr>
        <w:t>ผลิตภัณฑ์เนื้อสัตว์ไม่มีบรรจุภัณฑ์</w:t>
      </w:r>
      <w:r w:rsidR="0015752B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3655FB01" w14:textId="43BEA1EE" w:rsidR="006446E4" w:rsidRPr="00161E24" w:rsidRDefault="006446E4" w:rsidP="007A3F82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both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0C58DB" w:rsidRPr="00161E24">
        <w:rPr>
          <w:rFonts w:asciiTheme="majorBidi" w:hAnsiTheme="majorBidi" w:cstheme="majorBidi"/>
          <w:sz w:val="30"/>
          <w:szCs w:val="30"/>
        </w:rPr>
        <w:t>5</w:t>
      </w:r>
      <w:r w:rsidRPr="00161E24">
        <w:rPr>
          <w:rFonts w:asciiTheme="majorBidi" w:hAnsiTheme="majorBidi" w:cstheme="majorBidi"/>
          <w:sz w:val="30"/>
          <w:szCs w:val="30"/>
          <w:cs/>
        </w:rPr>
        <w:tab/>
        <w:t>ผลิตภัณฑ์ร่วมและผลพลอยได้</w:t>
      </w:r>
      <w:r w:rsidR="00E46455" w:rsidRPr="00161E24">
        <w:rPr>
          <w:rFonts w:asciiTheme="majorBidi" w:hAnsiTheme="majorBidi" w:cstheme="majorBidi"/>
          <w:sz w:val="30"/>
          <w:szCs w:val="30"/>
          <w:cs/>
        </w:rPr>
        <w:t>และอาหารอื่น</w:t>
      </w:r>
      <w:r w:rsidR="003168B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46455" w:rsidRPr="00161E24">
        <w:rPr>
          <w:rFonts w:asciiTheme="majorBidi" w:hAnsiTheme="majorBidi" w:cstheme="majorBidi"/>
          <w:sz w:val="30"/>
          <w:szCs w:val="30"/>
          <w:cs/>
        </w:rPr>
        <w:t>ๆ</w:t>
      </w:r>
    </w:p>
    <w:p w14:paraId="4AC2A563" w14:textId="4C48B191" w:rsidR="006446E4" w:rsidRPr="00161E24" w:rsidRDefault="006446E4" w:rsidP="007A3F82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both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0C58DB" w:rsidRPr="00161E24">
        <w:rPr>
          <w:rFonts w:asciiTheme="majorBidi" w:hAnsiTheme="majorBidi" w:cstheme="majorBidi"/>
          <w:sz w:val="30"/>
          <w:szCs w:val="30"/>
        </w:rPr>
        <w:t>6</w:t>
      </w:r>
      <w:r w:rsidRPr="00161E24">
        <w:rPr>
          <w:rFonts w:asciiTheme="majorBidi" w:hAnsiTheme="majorBidi" w:cstheme="majorBidi"/>
          <w:sz w:val="30"/>
          <w:szCs w:val="30"/>
          <w:cs/>
        </w:rPr>
        <w:tab/>
      </w:r>
      <w:r w:rsidR="00E46455" w:rsidRPr="00161E24">
        <w:rPr>
          <w:rFonts w:asciiTheme="majorBidi" w:hAnsiTheme="majorBidi" w:cstheme="majorBidi"/>
          <w:sz w:val="30"/>
          <w:szCs w:val="30"/>
          <w:cs/>
        </w:rPr>
        <w:t>ปศุสัตว์</w:t>
      </w:r>
      <w:r w:rsidR="0015752B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8E08543" w14:textId="49A29629" w:rsidR="006446E4" w:rsidRPr="00161E24" w:rsidRDefault="006446E4" w:rsidP="007A3F82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both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0C58DB" w:rsidRPr="00161E24">
        <w:rPr>
          <w:rFonts w:asciiTheme="majorBidi" w:hAnsiTheme="majorBidi" w:cstheme="majorBidi"/>
          <w:sz w:val="30"/>
          <w:szCs w:val="30"/>
        </w:rPr>
        <w:t>7</w:t>
      </w:r>
      <w:r w:rsidRPr="00161E24">
        <w:rPr>
          <w:rFonts w:asciiTheme="majorBidi" w:hAnsiTheme="majorBidi" w:cstheme="majorBidi"/>
          <w:sz w:val="30"/>
          <w:szCs w:val="30"/>
          <w:cs/>
        </w:rPr>
        <w:tab/>
        <w:t xml:space="preserve">ต่างประเทศ </w:t>
      </w:r>
    </w:p>
    <w:p w14:paraId="688B5A34" w14:textId="740C98A3" w:rsidR="006446E4" w:rsidRPr="00161E24" w:rsidRDefault="006446E4" w:rsidP="007A3F82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both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0C58DB" w:rsidRPr="00161E24">
        <w:rPr>
          <w:rFonts w:asciiTheme="majorBidi" w:hAnsiTheme="majorBidi" w:cstheme="majorBidi"/>
          <w:sz w:val="30"/>
          <w:szCs w:val="30"/>
        </w:rPr>
        <w:t>8</w:t>
      </w:r>
      <w:r w:rsidRPr="00161E24">
        <w:rPr>
          <w:rFonts w:asciiTheme="majorBidi" w:hAnsiTheme="majorBidi" w:cstheme="majorBidi"/>
          <w:sz w:val="30"/>
          <w:szCs w:val="30"/>
          <w:cs/>
        </w:rPr>
        <w:tab/>
        <w:t>สัตว์เลี้ยง</w:t>
      </w:r>
    </w:p>
    <w:p w14:paraId="0BE701D6" w14:textId="5FEE54BF" w:rsidR="006446E4" w:rsidRPr="00161E24" w:rsidRDefault="006446E4" w:rsidP="007A3F82">
      <w:pPr>
        <w:pStyle w:val="ListParagraph"/>
        <w:numPr>
          <w:ilvl w:val="0"/>
          <w:numId w:val="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2077"/>
        </w:tabs>
        <w:spacing w:line="240" w:lineRule="auto"/>
        <w:ind w:left="880"/>
        <w:jc w:val="both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ส่วนงาน </w:t>
      </w:r>
      <w:r w:rsidR="000C58DB" w:rsidRPr="00161E24">
        <w:rPr>
          <w:rFonts w:asciiTheme="majorBidi" w:hAnsiTheme="majorBidi" w:cstheme="majorBidi"/>
          <w:sz w:val="30"/>
          <w:szCs w:val="30"/>
        </w:rPr>
        <w:t>9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ab/>
        <w:t>อื่น ๆ</w:t>
      </w:r>
    </w:p>
    <w:p w14:paraId="33B3890A" w14:textId="77777777" w:rsidR="008C0236" w:rsidRDefault="008C0236" w:rsidP="00263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FAD56E5" w14:textId="64372C83" w:rsidR="009D545B" w:rsidRPr="00161E24" w:rsidRDefault="00F912EC" w:rsidP="002634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ผลการดำเนินงาน</w:t>
      </w:r>
      <w:r w:rsidR="001D0430" w:rsidRPr="00161E24">
        <w:rPr>
          <w:rFonts w:asciiTheme="majorBidi" w:hAnsiTheme="majorBidi" w:cstheme="majorBidi"/>
          <w:sz w:val="30"/>
          <w:szCs w:val="30"/>
          <w:cs/>
        </w:rPr>
        <w:t>ของแต่ละส่วนงาน</w:t>
      </w:r>
      <w:r w:rsidRPr="00161E24">
        <w:rPr>
          <w:rFonts w:asciiTheme="majorBidi" w:hAnsiTheme="majorBidi" w:cstheme="majorBidi"/>
          <w:sz w:val="30"/>
          <w:szCs w:val="30"/>
          <w:cs/>
        </w:rPr>
        <w:t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1D0430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674C8" w:rsidRPr="00161E24">
        <w:rPr>
          <w:rFonts w:asciiTheme="majorBidi" w:hAnsiTheme="majorBidi" w:cstheme="majorBidi"/>
          <w:sz w:val="30"/>
          <w:szCs w:val="30"/>
          <w:cs/>
        </w:rPr>
        <w:t>สำหรับงบการเงินเฉพาะกิจการผู้บริหารพิจารณาว่าบริษัทดำเนินกิจการในส่วนงานเดียวคือ ส่วนงาน</w:t>
      </w:r>
      <w:r w:rsidR="0063378E" w:rsidRPr="00161E24">
        <w:rPr>
          <w:rFonts w:asciiTheme="majorBidi" w:hAnsiTheme="majorBidi" w:cstheme="majorBidi"/>
          <w:sz w:val="30"/>
          <w:szCs w:val="30"/>
          <w:cs/>
        </w:rPr>
        <w:t>เกษตร</w:t>
      </w:r>
    </w:p>
    <w:p w14:paraId="5DCEE005" w14:textId="33A165E6" w:rsidR="008B6DE2" w:rsidRPr="00161E24" w:rsidRDefault="008B6DE2" w:rsidP="0087593B">
      <w:pPr>
        <w:ind w:left="680" w:hanging="140"/>
        <w:rPr>
          <w:rFonts w:asciiTheme="majorBidi" w:eastAsia="Times New Roman" w:hAnsiTheme="majorBidi" w:cstheme="majorBidi"/>
          <w:b/>
          <w:bCs/>
          <w:i/>
          <w:iCs/>
          <w:sz w:val="16"/>
          <w:szCs w:val="16"/>
        </w:rPr>
      </w:pPr>
    </w:p>
    <w:p w14:paraId="06F10D6B" w14:textId="77777777" w:rsidR="00417078" w:rsidRPr="00161E24" w:rsidRDefault="00417078" w:rsidP="001313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  <w:sectPr w:rsidR="00417078" w:rsidRPr="00161E24" w:rsidSect="00933D8A">
          <w:footerReference w:type="default" r:id="rId24"/>
          <w:pgSz w:w="11909" w:h="16834" w:code="9"/>
          <w:pgMar w:top="691" w:right="1152" w:bottom="576" w:left="1152" w:header="720" w:footer="720" w:gutter="0"/>
          <w:cols w:space="720"/>
          <w:titlePg/>
        </w:sectPr>
      </w:pPr>
    </w:p>
    <w:p w14:paraId="70776164" w14:textId="49055F2B" w:rsidR="00423044" w:rsidRPr="00031CE3" w:rsidRDefault="005C102A" w:rsidP="00BF19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031CE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ข้อมูลเกี่ยวกับ</w:t>
      </w:r>
      <w:r w:rsidR="0002445B" w:rsidRPr="00031CE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ส่วนงานที่รายงาน</w:t>
      </w:r>
      <w:r w:rsidR="00423044" w:rsidRPr="00031CE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สำหรับปีสิ้นสุด </w:t>
      </w:r>
      <w:r w:rsidR="000C58DB" w:rsidRPr="00031CE3">
        <w:rPr>
          <w:rFonts w:asciiTheme="majorBidi" w:hAnsiTheme="majorBidi" w:cstheme="majorBidi"/>
          <w:b/>
          <w:bCs/>
          <w:i/>
          <w:iCs/>
          <w:sz w:val="30"/>
          <w:szCs w:val="30"/>
        </w:rPr>
        <w:t>31</w:t>
      </w:r>
      <w:r w:rsidR="00423044" w:rsidRPr="00031CE3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ธันวาคม </w:t>
      </w:r>
      <w:r w:rsidR="000C58DB" w:rsidRPr="00031CE3">
        <w:rPr>
          <w:rFonts w:asciiTheme="majorBidi" w:hAnsiTheme="majorBidi" w:cstheme="majorBidi"/>
          <w:b/>
          <w:bCs/>
          <w:i/>
          <w:iCs/>
          <w:sz w:val="30"/>
          <w:szCs w:val="30"/>
        </w:rPr>
        <w:t>256</w:t>
      </w:r>
      <w:r w:rsidR="005B3DE2">
        <w:rPr>
          <w:rFonts w:asciiTheme="majorBidi" w:hAnsiTheme="majorBidi" w:cstheme="majorBidi"/>
          <w:b/>
          <w:bCs/>
          <w:i/>
          <w:iCs/>
          <w:sz w:val="30"/>
          <w:szCs w:val="30"/>
        </w:rPr>
        <w:t>7</w:t>
      </w:r>
    </w:p>
    <w:p w14:paraId="1F44BF90" w14:textId="77777777" w:rsidR="00423044" w:rsidRPr="00295F1B" w:rsidRDefault="00423044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4912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243"/>
        <w:gridCol w:w="979"/>
        <w:gridCol w:w="178"/>
        <w:gridCol w:w="979"/>
        <w:gridCol w:w="178"/>
        <w:gridCol w:w="979"/>
        <w:gridCol w:w="181"/>
        <w:gridCol w:w="979"/>
        <w:gridCol w:w="178"/>
        <w:gridCol w:w="1253"/>
        <w:gridCol w:w="178"/>
        <w:gridCol w:w="979"/>
        <w:gridCol w:w="178"/>
        <w:gridCol w:w="979"/>
        <w:gridCol w:w="178"/>
        <w:gridCol w:w="979"/>
        <w:gridCol w:w="184"/>
        <w:gridCol w:w="973"/>
        <w:gridCol w:w="178"/>
        <w:gridCol w:w="979"/>
      </w:tblGrid>
      <w:tr w:rsidR="009F45CC" w:rsidRPr="00161E24" w14:paraId="044285EF" w14:textId="7235FCB5" w:rsidTr="00250E86">
        <w:trPr>
          <w:cantSplit/>
          <w:trHeight w:val="299"/>
          <w:tblHeader/>
        </w:trPr>
        <w:tc>
          <w:tcPr>
            <w:tcW w:w="3243" w:type="dxa"/>
          </w:tcPr>
          <w:p w14:paraId="1DEBA9E0" w14:textId="77777777" w:rsidR="009F45CC" w:rsidRPr="00161E24" w:rsidRDefault="009F45CC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669" w:type="dxa"/>
            <w:gridSpan w:val="19"/>
          </w:tcPr>
          <w:p w14:paraId="1C2C92B5" w14:textId="7998DCDB" w:rsidR="009F45CC" w:rsidRPr="00161E24" w:rsidRDefault="009F45CC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" w:right="24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863DFC" w:rsidRPr="00161E24" w14:paraId="2C9F855C" w14:textId="77777777" w:rsidTr="00250E86">
        <w:trPr>
          <w:cantSplit/>
          <w:trHeight w:val="299"/>
          <w:tblHeader/>
        </w:trPr>
        <w:tc>
          <w:tcPr>
            <w:tcW w:w="3243" w:type="dxa"/>
          </w:tcPr>
          <w:p w14:paraId="53AE87F1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79" w:type="dxa"/>
            <w:vAlign w:val="bottom"/>
          </w:tcPr>
          <w:p w14:paraId="2F3872D5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  <w:vAlign w:val="bottom"/>
          </w:tcPr>
          <w:p w14:paraId="239A2674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  <w:vAlign w:val="bottom"/>
          </w:tcPr>
          <w:p w14:paraId="6BC1F825" w14:textId="532A6A31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  <w:vAlign w:val="bottom"/>
          </w:tcPr>
          <w:p w14:paraId="0B5992A3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  <w:vAlign w:val="bottom"/>
          </w:tcPr>
          <w:p w14:paraId="065B3FF9" w14:textId="4A991909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75B1F53E" w14:textId="77777777" w:rsidR="007623F5" w:rsidRPr="00161E24" w:rsidRDefault="007623F5" w:rsidP="008E67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471A37CB" w14:textId="7B514BE9" w:rsidR="007623F5" w:rsidRPr="00161E24" w:rsidRDefault="001B62BD" w:rsidP="008E67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ผลิตภัณฑ์</w:t>
            </w:r>
          </w:p>
        </w:tc>
        <w:tc>
          <w:tcPr>
            <w:tcW w:w="178" w:type="dxa"/>
            <w:vAlign w:val="bottom"/>
          </w:tcPr>
          <w:p w14:paraId="53DB52B8" w14:textId="77777777" w:rsidR="007623F5" w:rsidRPr="00161E24" w:rsidRDefault="007623F5" w:rsidP="008E67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3" w:type="dxa"/>
            <w:vAlign w:val="bottom"/>
          </w:tcPr>
          <w:p w14:paraId="20012CDF" w14:textId="448C5513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ผลิตภัณฑ์</w:t>
            </w:r>
          </w:p>
        </w:tc>
        <w:tc>
          <w:tcPr>
            <w:tcW w:w="178" w:type="dxa"/>
            <w:vAlign w:val="bottom"/>
          </w:tcPr>
          <w:p w14:paraId="68231A30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  <w:vAlign w:val="bottom"/>
          </w:tcPr>
          <w:p w14:paraId="25B07F9A" w14:textId="034E4AF9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8" w:type="dxa"/>
            <w:vAlign w:val="bottom"/>
          </w:tcPr>
          <w:p w14:paraId="7F1BFA74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  <w:vAlign w:val="bottom"/>
          </w:tcPr>
          <w:p w14:paraId="6F64273A" w14:textId="25A9EF4E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8" w:type="dxa"/>
            <w:vAlign w:val="bottom"/>
          </w:tcPr>
          <w:p w14:paraId="7041DC45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  <w:vAlign w:val="bottom"/>
          </w:tcPr>
          <w:p w14:paraId="29AC3B2E" w14:textId="4E8028CC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4" w:type="dxa"/>
            <w:vAlign w:val="bottom"/>
          </w:tcPr>
          <w:p w14:paraId="4F670DC8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3" w:type="dxa"/>
            <w:vAlign w:val="bottom"/>
          </w:tcPr>
          <w:p w14:paraId="3F8882BB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  <w:vAlign w:val="bottom"/>
          </w:tcPr>
          <w:p w14:paraId="730C07F0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  <w:vAlign w:val="bottom"/>
          </w:tcPr>
          <w:p w14:paraId="2F997162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63DFC" w:rsidRPr="00161E24" w14:paraId="484523A5" w14:textId="77777777" w:rsidTr="00250E86">
        <w:trPr>
          <w:cantSplit/>
          <w:trHeight w:val="299"/>
          <w:tblHeader/>
        </w:trPr>
        <w:tc>
          <w:tcPr>
            <w:tcW w:w="3243" w:type="dxa"/>
          </w:tcPr>
          <w:p w14:paraId="3C8CF649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79" w:type="dxa"/>
            <w:vAlign w:val="bottom"/>
          </w:tcPr>
          <w:p w14:paraId="406756C0" w14:textId="6FC58132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  <w:vAlign w:val="bottom"/>
          </w:tcPr>
          <w:p w14:paraId="5777E1B5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  <w:vAlign w:val="bottom"/>
          </w:tcPr>
          <w:p w14:paraId="2D1AD46A" w14:textId="1EA9B65B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  <w:vAlign w:val="bottom"/>
          </w:tcPr>
          <w:p w14:paraId="7953C36A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  <w:vAlign w:val="bottom"/>
          </w:tcPr>
          <w:p w14:paraId="1D7CC2B4" w14:textId="73FC7A5A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1" w:type="dxa"/>
            <w:vAlign w:val="bottom"/>
          </w:tcPr>
          <w:p w14:paraId="56463D58" w14:textId="77777777" w:rsidR="007623F5" w:rsidRPr="00161E24" w:rsidRDefault="007623F5" w:rsidP="008E67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5FAC3D85" w14:textId="24C455F4" w:rsidR="007623F5" w:rsidRPr="00161E24" w:rsidRDefault="001B62BD" w:rsidP="008E67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เนื้อสัตว์</w:t>
            </w:r>
          </w:p>
        </w:tc>
        <w:tc>
          <w:tcPr>
            <w:tcW w:w="178" w:type="dxa"/>
            <w:vAlign w:val="bottom"/>
          </w:tcPr>
          <w:p w14:paraId="6DC10E60" w14:textId="77777777" w:rsidR="007623F5" w:rsidRPr="00161E24" w:rsidRDefault="007623F5" w:rsidP="008E67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3" w:type="dxa"/>
            <w:vAlign w:val="bottom"/>
          </w:tcPr>
          <w:p w14:paraId="22516AC5" w14:textId="1ED393B2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ร่วมและ</w:t>
            </w:r>
          </w:p>
        </w:tc>
        <w:tc>
          <w:tcPr>
            <w:tcW w:w="178" w:type="dxa"/>
            <w:vAlign w:val="bottom"/>
          </w:tcPr>
          <w:p w14:paraId="2879BEA4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  <w:vAlign w:val="bottom"/>
          </w:tcPr>
          <w:p w14:paraId="61936075" w14:textId="71B6980F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  <w:vAlign w:val="bottom"/>
          </w:tcPr>
          <w:p w14:paraId="6DE86243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  <w:vAlign w:val="bottom"/>
          </w:tcPr>
          <w:p w14:paraId="070E848D" w14:textId="779975DC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  <w:vAlign w:val="bottom"/>
          </w:tcPr>
          <w:p w14:paraId="52FFD164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  <w:vAlign w:val="bottom"/>
          </w:tcPr>
          <w:p w14:paraId="3B10BDB3" w14:textId="75F6B668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  <w:vAlign w:val="bottom"/>
          </w:tcPr>
          <w:p w14:paraId="0C4A43BD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3" w:type="dxa"/>
            <w:vAlign w:val="bottom"/>
          </w:tcPr>
          <w:p w14:paraId="1815569F" w14:textId="6D9ED871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8" w:type="dxa"/>
            <w:vAlign w:val="bottom"/>
          </w:tcPr>
          <w:p w14:paraId="05A8C4A4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  <w:vAlign w:val="bottom"/>
          </w:tcPr>
          <w:p w14:paraId="368C87DE" w14:textId="77777777" w:rsidR="007623F5" w:rsidRPr="00161E24" w:rsidRDefault="007623F5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63DFC" w:rsidRPr="00161E24" w14:paraId="17CF0943" w14:textId="77777777" w:rsidTr="00250E86">
        <w:trPr>
          <w:cantSplit/>
          <w:trHeight w:val="299"/>
          <w:tblHeader/>
        </w:trPr>
        <w:tc>
          <w:tcPr>
            <w:tcW w:w="3243" w:type="dxa"/>
          </w:tcPr>
          <w:p w14:paraId="42BA715C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79" w:type="dxa"/>
            <w:vAlign w:val="bottom"/>
          </w:tcPr>
          <w:p w14:paraId="059BAC5E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  <w:vAlign w:val="bottom"/>
          </w:tcPr>
          <w:p w14:paraId="403052BD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  <w:vAlign w:val="bottom"/>
          </w:tcPr>
          <w:p w14:paraId="18E2E62B" w14:textId="224C9A8A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อาหารเพื่อ</w:t>
            </w:r>
          </w:p>
        </w:tc>
        <w:tc>
          <w:tcPr>
            <w:tcW w:w="178" w:type="dxa"/>
            <w:vAlign w:val="bottom"/>
          </w:tcPr>
          <w:p w14:paraId="53A4BA5D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  <w:vAlign w:val="bottom"/>
          </w:tcPr>
          <w:p w14:paraId="718E6B35" w14:textId="36704CED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81" w:type="dxa"/>
            <w:vAlign w:val="bottom"/>
          </w:tcPr>
          <w:p w14:paraId="7FB3BFE5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2DD5A6E8" w14:textId="2A34DC45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ไม่มี</w:t>
            </w:r>
          </w:p>
        </w:tc>
        <w:tc>
          <w:tcPr>
            <w:tcW w:w="178" w:type="dxa"/>
            <w:vAlign w:val="bottom"/>
          </w:tcPr>
          <w:p w14:paraId="7870EFB7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3" w:type="dxa"/>
            <w:vAlign w:val="bottom"/>
          </w:tcPr>
          <w:p w14:paraId="1FA92CBA" w14:textId="42A9B2F4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ผลพลอยได้</w:t>
            </w:r>
          </w:p>
        </w:tc>
        <w:tc>
          <w:tcPr>
            <w:tcW w:w="178" w:type="dxa"/>
            <w:vAlign w:val="bottom"/>
          </w:tcPr>
          <w:p w14:paraId="3825AF1E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  <w:vAlign w:val="bottom"/>
          </w:tcPr>
          <w:p w14:paraId="18BBD9AF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8" w:type="dxa"/>
            <w:vAlign w:val="bottom"/>
          </w:tcPr>
          <w:p w14:paraId="799AC27F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  <w:vAlign w:val="bottom"/>
          </w:tcPr>
          <w:p w14:paraId="41247D9E" w14:textId="554B8304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ต่าง</w:t>
            </w:r>
          </w:p>
        </w:tc>
        <w:tc>
          <w:tcPr>
            <w:tcW w:w="178" w:type="dxa"/>
            <w:vAlign w:val="bottom"/>
          </w:tcPr>
          <w:p w14:paraId="2FF3FD6D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  <w:vAlign w:val="bottom"/>
          </w:tcPr>
          <w:p w14:paraId="3E4E0F12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84" w:type="dxa"/>
            <w:vAlign w:val="bottom"/>
          </w:tcPr>
          <w:p w14:paraId="53A50286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3" w:type="dxa"/>
            <w:vAlign w:val="bottom"/>
          </w:tcPr>
          <w:p w14:paraId="7C5EB87A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8" w:type="dxa"/>
            <w:vAlign w:val="bottom"/>
          </w:tcPr>
          <w:p w14:paraId="58D80C71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  <w:vAlign w:val="bottom"/>
          </w:tcPr>
          <w:p w14:paraId="73622915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863DFC" w:rsidRPr="00161E24" w14:paraId="63CBD239" w14:textId="77777777" w:rsidTr="00250E86">
        <w:trPr>
          <w:cantSplit/>
          <w:trHeight w:val="299"/>
          <w:tblHeader/>
        </w:trPr>
        <w:tc>
          <w:tcPr>
            <w:tcW w:w="3243" w:type="dxa"/>
          </w:tcPr>
          <w:p w14:paraId="5C85717E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79" w:type="dxa"/>
            <w:vAlign w:val="bottom"/>
          </w:tcPr>
          <w:p w14:paraId="77ED7678" w14:textId="3BFF8288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เกษตร</w:t>
            </w:r>
          </w:p>
        </w:tc>
        <w:tc>
          <w:tcPr>
            <w:tcW w:w="178" w:type="dxa"/>
            <w:vAlign w:val="bottom"/>
          </w:tcPr>
          <w:p w14:paraId="6BE6D1C7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  <w:vAlign w:val="bottom"/>
          </w:tcPr>
          <w:p w14:paraId="110AA69F" w14:textId="4EEB5D8A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การบริโภค</w:t>
            </w:r>
          </w:p>
        </w:tc>
        <w:tc>
          <w:tcPr>
            <w:tcW w:w="178" w:type="dxa"/>
            <w:vAlign w:val="bottom"/>
          </w:tcPr>
          <w:p w14:paraId="60A6E7D1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  <w:vAlign w:val="bottom"/>
          </w:tcPr>
          <w:p w14:paraId="7E1836C1" w14:textId="091F949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ส่งออก</w:t>
            </w:r>
          </w:p>
        </w:tc>
        <w:tc>
          <w:tcPr>
            <w:tcW w:w="181" w:type="dxa"/>
            <w:vAlign w:val="bottom"/>
          </w:tcPr>
          <w:p w14:paraId="01F997A8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5F3BC027" w14:textId="6496E470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>บรรจุภัณฑ์</w:t>
            </w:r>
          </w:p>
        </w:tc>
        <w:tc>
          <w:tcPr>
            <w:tcW w:w="178" w:type="dxa"/>
            <w:vAlign w:val="bottom"/>
          </w:tcPr>
          <w:p w14:paraId="124773E3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3" w:type="dxa"/>
            <w:vAlign w:val="bottom"/>
          </w:tcPr>
          <w:p w14:paraId="5A357C2B" w14:textId="5ED2F183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และอาหารอื่นๆ</w:t>
            </w:r>
          </w:p>
        </w:tc>
        <w:tc>
          <w:tcPr>
            <w:tcW w:w="178" w:type="dxa"/>
            <w:vAlign w:val="bottom"/>
          </w:tcPr>
          <w:p w14:paraId="50E95A02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  <w:vAlign w:val="bottom"/>
          </w:tcPr>
          <w:p w14:paraId="232ED725" w14:textId="7A5AE8A2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ปศุสัตว์</w:t>
            </w:r>
          </w:p>
        </w:tc>
        <w:tc>
          <w:tcPr>
            <w:tcW w:w="178" w:type="dxa"/>
            <w:vAlign w:val="bottom"/>
          </w:tcPr>
          <w:p w14:paraId="570066CE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  <w:vAlign w:val="bottom"/>
          </w:tcPr>
          <w:p w14:paraId="4574C7CD" w14:textId="6CA4EE0D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ประเทศ</w:t>
            </w:r>
          </w:p>
        </w:tc>
        <w:tc>
          <w:tcPr>
            <w:tcW w:w="178" w:type="dxa"/>
            <w:vAlign w:val="bottom"/>
          </w:tcPr>
          <w:p w14:paraId="2C21CA95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  <w:vAlign w:val="bottom"/>
          </w:tcPr>
          <w:p w14:paraId="27657811" w14:textId="0A0942C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สัตว์เลี้ยง</w:t>
            </w:r>
          </w:p>
        </w:tc>
        <w:tc>
          <w:tcPr>
            <w:tcW w:w="184" w:type="dxa"/>
            <w:vAlign w:val="bottom"/>
          </w:tcPr>
          <w:p w14:paraId="7ABBF804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3" w:type="dxa"/>
            <w:vAlign w:val="bottom"/>
          </w:tcPr>
          <w:p w14:paraId="1826BB79" w14:textId="132F52D8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อื่น ๆ</w:t>
            </w:r>
          </w:p>
        </w:tc>
        <w:tc>
          <w:tcPr>
            <w:tcW w:w="178" w:type="dxa"/>
            <w:vAlign w:val="bottom"/>
          </w:tcPr>
          <w:p w14:paraId="20F2DAEA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  <w:vAlign w:val="bottom"/>
          </w:tcPr>
          <w:p w14:paraId="1FC50133" w14:textId="67D3ED10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1C2C9A" w:rsidRPr="00161E24" w14:paraId="0AD44018" w14:textId="77777777" w:rsidTr="00250E86">
        <w:trPr>
          <w:cantSplit/>
          <w:trHeight w:val="299"/>
          <w:tblHeader/>
        </w:trPr>
        <w:tc>
          <w:tcPr>
            <w:tcW w:w="3243" w:type="dxa"/>
          </w:tcPr>
          <w:p w14:paraId="4B20FE28" w14:textId="77777777" w:rsidR="001C2C9A" w:rsidRPr="00161E24" w:rsidRDefault="001C2C9A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669" w:type="dxa"/>
            <w:gridSpan w:val="19"/>
            <w:vAlign w:val="bottom"/>
          </w:tcPr>
          <w:p w14:paraId="7EE0A2D8" w14:textId="1BF2902F" w:rsidR="001C2C9A" w:rsidRPr="00161E24" w:rsidRDefault="001C2C9A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(ล้านบาท)</w:t>
            </w:r>
          </w:p>
        </w:tc>
      </w:tr>
      <w:tr w:rsidR="00246E68" w:rsidRPr="00161E24" w14:paraId="6C1A7708" w14:textId="71B581DE" w:rsidTr="00250E86">
        <w:trPr>
          <w:cantSplit/>
        </w:trPr>
        <w:tc>
          <w:tcPr>
            <w:tcW w:w="3243" w:type="dxa"/>
          </w:tcPr>
          <w:p w14:paraId="66255CCD" w14:textId="5DD43E1C" w:rsidR="00A478E2" w:rsidRPr="00161E24" w:rsidRDefault="00A478E2" w:rsidP="00A4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2661684" w14:textId="2CEFD1CB" w:rsidR="00A478E2" w:rsidRPr="00161E24" w:rsidRDefault="00A478E2" w:rsidP="00A478E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CF267A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32,653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17A8AF6" w14:textId="77777777" w:rsidR="00A478E2" w:rsidRPr="00161E24" w:rsidRDefault="00A478E2" w:rsidP="00A478E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31E45F" w14:textId="3C5634DA" w:rsidR="00A478E2" w:rsidRPr="00161E24" w:rsidRDefault="00A478E2" w:rsidP="00A478E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CF267A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 xml:space="preserve">33,298 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237A5F8" w14:textId="77777777" w:rsidR="00A478E2" w:rsidRPr="00161E24" w:rsidRDefault="00A478E2" w:rsidP="00A478E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shd w:val="clear" w:color="auto" w:fill="auto"/>
          </w:tcPr>
          <w:p w14:paraId="5E065177" w14:textId="4A18AB10" w:rsidR="00A478E2" w:rsidRPr="00CF267A" w:rsidRDefault="00A478E2" w:rsidP="00356073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CF267A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 xml:space="preserve">13,593 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5612E4A8" w14:textId="4C867A15" w:rsidR="00A478E2" w:rsidRPr="00161E24" w:rsidRDefault="00A478E2" w:rsidP="00A478E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shd w:val="clear" w:color="auto" w:fill="auto"/>
          </w:tcPr>
          <w:p w14:paraId="2DDADA33" w14:textId="69388849" w:rsidR="00A478E2" w:rsidRPr="00CF267A" w:rsidRDefault="00A478E2" w:rsidP="003560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CF267A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 xml:space="preserve">8,684 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FF18FD9" w14:textId="77777777" w:rsidR="00A478E2" w:rsidRPr="00161E24" w:rsidRDefault="00A478E2" w:rsidP="00A478E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284FF3" w14:textId="42632B25" w:rsidR="00A478E2" w:rsidRPr="00CF267A" w:rsidRDefault="00A478E2" w:rsidP="004402BA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CF267A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 xml:space="preserve">12,638 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92A6F0C" w14:textId="77777777" w:rsidR="00A478E2" w:rsidRPr="00161E24" w:rsidRDefault="00A478E2" w:rsidP="00A478E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shd w:val="clear" w:color="auto" w:fill="auto"/>
          </w:tcPr>
          <w:p w14:paraId="2C702477" w14:textId="3A04F249" w:rsidR="00A478E2" w:rsidRPr="00C85EDB" w:rsidRDefault="00A478E2" w:rsidP="0035607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C85EDB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 xml:space="preserve">5,232 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28FE821" w14:textId="729DD7E3" w:rsidR="00A478E2" w:rsidRPr="00161E24" w:rsidRDefault="00A478E2" w:rsidP="00A478E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shd w:val="clear" w:color="auto" w:fill="auto"/>
          </w:tcPr>
          <w:p w14:paraId="15C92570" w14:textId="041ECDA6" w:rsidR="00A478E2" w:rsidRPr="004835A2" w:rsidRDefault="00A478E2" w:rsidP="0035607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4835A2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 xml:space="preserve">6,001 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0ADFF72" w14:textId="77777777" w:rsidR="00A478E2" w:rsidRPr="00161E24" w:rsidRDefault="00A478E2" w:rsidP="00A478E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2D9661" w14:textId="1545ED3E" w:rsidR="00A478E2" w:rsidRPr="00161E24" w:rsidRDefault="00A478E2" w:rsidP="0035607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844BA9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 xml:space="preserve">2,133 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05EEB22D" w14:textId="77777777" w:rsidR="00A478E2" w:rsidRPr="00161E24" w:rsidRDefault="00A478E2" w:rsidP="00A478E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3" w:type="dxa"/>
            <w:shd w:val="clear" w:color="auto" w:fill="auto"/>
          </w:tcPr>
          <w:p w14:paraId="76BBC8D2" w14:textId="08378B81" w:rsidR="00A478E2" w:rsidRPr="00161E24" w:rsidRDefault="00A478E2" w:rsidP="00356073">
            <w:pPr>
              <w:pStyle w:val="acctfourfigures"/>
              <w:tabs>
                <w:tab w:val="clear" w:pos="765"/>
                <w:tab w:val="decimal" w:pos="514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844BA9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 xml:space="preserve"> -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221608CF" w14:textId="77777777" w:rsidR="00A478E2" w:rsidRPr="00161E24" w:rsidRDefault="00A478E2" w:rsidP="00A478E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79" w:type="dxa"/>
            <w:shd w:val="clear" w:color="auto" w:fill="auto"/>
          </w:tcPr>
          <w:p w14:paraId="31361EE6" w14:textId="67F0E163" w:rsidR="00A478E2" w:rsidRPr="009749C0" w:rsidRDefault="00A478E2" w:rsidP="009749C0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9749C0">
              <w:rPr>
                <w:rFonts w:asciiTheme="majorBidi" w:hAnsiTheme="majorBidi" w:cstheme="majorBidi"/>
                <w:sz w:val="27"/>
                <w:szCs w:val="27"/>
                <w:lang w:bidi="th-TH"/>
              </w:rPr>
              <w:t xml:space="preserve">114,232 </w:t>
            </w:r>
          </w:p>
        </w:tc>
      </w:tr>
      <w:tr w:rsidR="00246E68" w:rsidRPr="00161E24" w14:paraId="0B396011" w14:textId="77777777" w:rsidTr="00A378E0">
        <w:trPr>
          <w:cantSplit/>
        </w:trPr>
        <w:tc>
          <w:tcPr>
            <w:tcW w:w="3243" w:type="dxa"/>
          </w:tcPr>
          <w:p w14:paraId="55366CEC" w14:textId="105505C7" w:rsidR="00A478E2" w:rsidRPr="00161E24" w:rsidRDefault="00A478E2" w:rsidP="00A47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(ขาดทุน) </w:t>
            </w: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ตามส่วนงาน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3FD8389" w14:textId="36602680" w:rsidR="00A478E2" w:rsidRPr="00A378E0" w:rsidRDefault="00A478E2" w:rsidP="00A478E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A378E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1,53</w:t>
            </w:r>
            <w:r w:rsidR="008870DA" w:rsidRPr="00A378E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4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FABE487" w14:textId="77777777" w:rsidR="00A478E2" w:rsidRPr="00A378E0" w:rsidRDefault="00A478E2" w:rsidP="00A478E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6AED02" w14:textId="3A81E6EE" w:rsidR="00A478E2" w:rsidRPr="00A378E0" w:rsidRDefault="00A478E2" w:rsidP="00A478E2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A378E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1,1</w:t>
            </w:r>
            <w:r w:rsidR="008870DA" w:rsidRPr="00A378E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6</w:t>
            </w:r>
            <w:r w:rsidRPr="00A378E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 xml:space="preserve">4 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711310A8" w14:textId="77777777" w:rsidR="00A478E2" w:rsidRPr="00A378E0" w:rsidRDefault="00A478E2" w:rsidP="00A478E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shd w:val="clear" w:color="auto" w:fill="auto"/>
          </w:tcPr>
          <w:p w14:paraId="0373004F" w14:textId="032DC7B6" w:rsidR="00A478E2" w:rsidRPr="00A378E0" w:rsidRDefault="00A478E2" w:rsidP="00A478E2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A378E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1,3</w:t>
            </w:r>
            <w:r w:rsidR="00B254A7" w:rsidRPr="00A378E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11</w:t>
            </w:r>
          </w:p>
        </w:tc>
        <w:tc>
          <w:tcPr>
            <w:tcW w:w="181" w:type="dxa"/>
            <w:shd w:val="clear" w:color="auto" w:fill="auto"/>
            <w:vAlign w:val="bottom"/>
          </w:tcPr>
          <w:p w14:paraId="6DDF932A" w14:textId="77777777" w:rsidR="00A478E2" w:rsidRPr="00A378E0" w:rsidRDefault="00A478E2" w:rsidP="00A478E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shd w:val="clear" w:color="auto" w:fill="auto"/>
          </w:tcPr>
          <w:p w14:paraId="351DA280" w14:textId="6524D303" w:rsidR="00A478E2" w:rsidRPr="00A378E0" w:rsidRDefault="00A478E2" w:rsidP="003560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A378E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</w:t>
            </w:r>
            <w:r w:rsidR="00B254A7" w:rsidRPr="00A378E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72</w:t>
            </w:r>
            <w:r w:rsidRPr="00A378E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 xml:space="preserve"> 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4CEFE63C" w14:textId="77777777" w:rsidR="00A478E2" w:rsidRPr="00A378E0" w:rsidRDefault="00A478E2" w:rsidP="00A478E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06E8E" w14:textId="71C0E351" w:rsidR="00A478E2" w:rsidRPr="00A378E0" w:rsidRDefault="00A478E2" w:rsidP="004402BA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A378E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(54</w:t>
            </w:r>
            <w:r w:rsidR="00B254A7" w:rsidRPr="00A378E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0</w:t>
            </w:r>
            <w:r w:rsidRPr="00A378E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507E007F" w14:textId="77777777" w:rsidR="00A478E2" w:rsidRPr="00A378E0" w:rsidRDefault="00A478E2" w:rsidP="00A478E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shd w:val="clear" w:color="auto" w:fill="auto"/>
          </w:tcPr>
          <w:p w14:paraId="0CE5E9D9" w14:textId="33474A54" w:rsidR="00A478E2" w:rsidRPr="00A378E0" w:rsidRDefault="00A478E2" w:rsidP="0035607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A378E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(96</w:t>
            </w:r>
            <w:r w:rsidR="00B16770" w:rsidRPr="00A378E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</w:t>
            </w:r>
            <w:r w:rsidRPr="00A378E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6B48D7E9" w14:textId="77777777" w:rsidR="00A478E2" w:rsidRPr="00A378E0" w:rsidRDefault="00A478E2" w:rsidP="00A478E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shd w:val="clear" w:color="auto" w:fill="auto"/>
          </w:tcPr>
          <w:p w14:paraId="648FFAAE" w14:textId="2CC4121A" w:rsidR="00A478E2" w:rsidRPr="00A378E0" w:rsidRDefault="00A478E2" w:rsidP="0035607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A378E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 xml:space="preserve">413 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0290DAED" w14:textId="77777777" w:rsidR="00A478E2" w:rsidRPr="00A378E0" w:rsidRDefault="00A478E2" w:rsidP="00A478E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B774A" w14:textId="36AB3379" w:rsidR="00A478E2" w:rsidRPr="00A378E0" w:rsidRDefault="00A478E2" w:rsidP="0035607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A378E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 xml:space="preserve">247 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408C0669" w14:textId="77777777" w:rsidR="00A478E2" w:rsidRPr="00A378E0" w:rsidRDefault="00A478E2" w:rsidP="00A478E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3" w:type="dxa"/>
            <w:shd w:val="clear" w:color="auto" w:fill="auto"/>
          </w:tcPr>
          <w:p w14:paraId="56DEC147" w14:textId="764BA63E" w:rsidR="00A478E2" w:rsidRPr="00A378E0" w:rsidRDefault="00A478E2" w:rsidP="0035607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A378E0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(21)</w:t>
            </w:r>
          </w:p>
        </w:tc>
        <w:tc>
          <w:tcPr>
            <w:tcW w:w="178" w:type="dxa"/>
            <w:shd w:val="clear" w:color="auto" w:fill="auto"/>
            <w:vAlign w:val="bottom"/>
          </w:tcPr>
          <w:p w14:paraId="3AA994DD" w14:textId="77777777" w:rsidR="00A478E2" w:rsidRPr="00A378E0" w:rsidRDefault="00A478E2" w:rsidP="00A478E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79" w:type="dxa"/>
            <w:shd w:val="clear" w:color="auto" w:fill="auto"/>
          </w:tcPr>
          <w:p w14:paraId="16C0B47C" w14:textId="3DB91568" w:rsidR="00A478E2" w:rsidRPr="00A378E0" w:rsidRDefault="00A478E2" w:rsidP="009749C0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A378E0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3,</w:t>
            </w:r>
            <w:r w:rsidR="00C200DA" w:rsidRPr="00A378E0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4</w:t>
            </w:r>
            <w:r w:rsidR="00B16770" w:rsidRPr="00A378E0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13</w:t>
            </w:r>
            <w:r w:rsidRPr="00A378E0">
              <w:rPr>
                <w:rFonts w:asciiTheme="majorBidi" w:hAnsiTheme="majorBidi" w:cstheme="majorBidi"/>
                <w:sz w:val="27"/>
                <w:szCs w:val="27"/>
                <w:lang w:bidi="th-TH"/>
              </w:rPr>
              <w:t xml:space="preserve"> </w:t>
            </w:r>
          </w:p>
        </w:tc>
      </w:tr>
      <w:tr w:rsidR="00863DFC" w:rsidRPr="00161E24" w14:paraId="46494832" w14:textId="77777777" w:rsidTr="00C200DA">
        <w:trPr>
          <w:cantSplit/>
        </w:trPr>
        <w:tc>
          <w:tcPr>
            <w:tcW w:w="3243" w:type="dxa"/>
          </w:tcPr>
          <w:p w14:paraId="59E6563C" w14:textId="2332A84D" w:rsidR="009749C0" w:rsidRPr="00161E24" w:rsidRDefault="009749C0" w:rsidP="0097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7487163C" w14:textId="77777777" w:rsidR="009749C0" w:rsidRPr="00161E24" w:rsidRDefault="009749C0" w:rsidP="009749C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D6CDED9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E3021" w14:textId="77777777" w:rsidR="009749C0" w:rsidRPr="00161E24" w:rsidRDefault="009749C0" w:rsidP="009749C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9794139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BC7FC5F" w14:textId="4A2D316F" w:rsidR="009749C0" w:rsidRPr="00161E24" w:rsidRDefault="009749C0" w:rsidP="009749C0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4229D274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597B956A" w14:textId="77777777" w:rsidR="009749C0" w:rsidRPr="00161E24" w:rsidRDefault="009749C0" w:rsidP="009749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51FE536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9436C" w14:textId="77777777" w:rsidR="009749C0" w:rsidRPr="00E33029" w:rsidRDefault="009749C0" w:rsidP="009749C0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F8C7B58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B64DB7F" w14:textId="77777777" w:rsidR="009749C0" w:rsidRPr="00161E24" w:rsidRDefault="009749C0" w:rsidP="009749C0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7459324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32ABD97" w14:textId="77777777" w:rsidR="009749C0" w:rsidRPr="00161E24" w:rsidRDefault="009749C0" w:rsidP="009749C0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9B8512D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F06FC" w14:textId="77777777" w:rsidR="009749C0" w:rsidRPr="00161E24" w:rsidRDefault="009749C0" w:rsidP="009749C0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3E8BD102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14DDFCF1" w14:textId="77777777" w:rsidR="009749C0" w:rsidRPr="00161E24" w:rsidRDefault="009749C0" w:rsidP="009749C0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33D5A68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79" w:type="dxa"/>
            <w:shd w:val="clear" w:color="auto" w:fill="auto"/>
          </w:tcPr>
          <w:p w14:paraId="03C20BBF" w14:textId="1BCB3C54" w:rsidR="009749C0" w:rsidRPr="009749C0" w:rsidRDefault="00CA2C49" w:rsidP="009749C0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6</w:t>
            </w:r>
            <w:r w:rsidR="00B16770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25</w:t>
            </w:r>
            <w:r w:rsidR="009749C0" w:rsidRPr="009749C0">
              <w:rPr>
                <w:rFonts w:asciiTheme="majorBidi" w:hAnsiTheme="majorBidi" w:cstheme="majorBidi"/>
                <w:sz w:val="27"/>
                <w:szCs w:val="27"/>
                <w:lang w:bidi="th-TH"/>
              </w:rPr>
              <w:t xml:space="preserve"> </w:t>
            </w:r>
          </w:p>
        </w:tc>
      </w:tr>
      <w:tr w:rsidR="00863DFC" w:rsidRPr="00161E24" w14:paraId="57C11569" w14:textId="77777777" w:rsidTr="00250E86">
        <w:trPr>
          <w:cantSplit/>
        </w:trPr>
        <w:tc>
          <w:tcPr>
            <w:tcW w:w="3243" w:type="dxa"/>
          </w:tcPr>
          <w:p w14:paraId="2674D80E" w14:textId="1272E29E" w:rsidR="009749C0" w:rsidRPr="00161E24" w:rsidRDefault="009749C0" w:rsidP="0097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ต้นทุนทางการเงิน 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6B916527" w14:textId="77777777" w:rsidR="009749C0" w:rsidRPr="00161E24" w:rsidRDefault="009749C0" w:rsidP="009749C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3E281BA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7A073" w14:textId="77777777" w:rsidR="009749C0" w:rsidRPr="00161E24" w:rsidRDefault="009749C0" w:rsidP="009749C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AF33A7D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01797A9" w14:textId="42CE3C5A" w:rsidR="009749C0" w:rsidRPr="00161E24" w:rsidRDefault="009749C0" w:rsidP="009749C0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54222ED2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E6B1504" w14:textId="77777777" w:rsidR="009749C0" w:rsidRPr="00161E24" w:rsidRDefault="009749C0" w:rsidP="009749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D12156B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C70FB" w14:textId="77777777" w:rsidR="009749C0" w:rsidRPr="00E33029" w:rsidRDefault="009749C0" w:rsidP="009749C0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3170F1F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6ABEC1B" w14:textId="77777777" w:rsidR="009749C0" w:rsidRPr="00161E24" w:rsidRDefault="009749C0" w:rsidP="009749C0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C8DAB76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1F7BE08" w14:textId="77777777" w:rsidR="009749C0" w:rsidRPr="00161E24" w:rsidRDefault="009749C0" w:rsidP="009749C0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84235E3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A1E68" w14:textId="77777777" w:rsidR="009749C0" w:rsidRPr="00161E24" w:rsidRDefault="009749C0" w:rsidP="009749C0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80D4690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5058C06D" w14:textId="77777777" w:rsidR="009749C0" w:rsidRPr="00161E24" w:rsidRDefault="009749C0" w:rsidP="009749C0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7DB05B0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79" w:type="dxa"/>
            <w:shd w:val="clear" w:color="auto" w:fill="auto"/>
          </w:tcPr>
          <w:p w14:paraId="287626F4" w14:textId="567092C9" w:rsidR="009749C0" w:rsidRPr="00161E24" w:rsidRDefault="009749C0" w:rsidP="009749C0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749C0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(802)</w:t>
            </w:r>
          </w:p>
        </w:tc>
      </w:tr>
      <w:tr w:rsidR="00863DFC" w:rsidRPr="00161E24" w14:paraId="0285680D" w14:textId="77777777" w:rsidTr="00250E86">
        <w:trPr>
          <w:cantSplit/>
        </w:trPr>
        <w:tc>
          <w:tcPr>
            <w:tcW w:w="3243" w:type="dxa"/>
          </w:tcPr>
          <w:p w14:paraId="46156783" w14:textId="46130B4F" w:rsidR="005C6608" w:rsidRPr="00161E24" w:rsidRDefault="009749C0" w:rsidP="005C66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 w:hanging="18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กำไร</w:t>
            </w:r>
            <w:r w:rsidR="005C6608">
              <w:rPr>
                <w:rFonts w:asciiTheme="majorBidi" w:hAnsiTheme="majorBidi" w:cstheme="majorBidi" w:hint="cs"/>
                <w:sz w:val="27"/>
                <w:szCs w:val="27"/>
                <w:cs/>
              </w:rPr>
              <w:t>จากการเปลี่ยนแปลงมูลค่ายุติธรรมสินทรัพย์ชีวภาพ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E30D678" w14:textId="77777777" w:rsidR="009749C0" w:rsidRPr="00161E24" w:rsidRDefault="009749C0" w:rsidP="009749C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2A0972D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49488" w14:textId="77777777" w:rsidR="009749C0" w:rsidRPr="00161E24" w:rsidRDefault="009749C0" w:rsidP="009749C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752F090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3E37EE8" w14:textId="77777777" w:rsidR="009749C0" w:rsidRPr="00161E24" w:rsidRDefault="009749C0" w:rsidP="009749C0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298865C5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0B50816" w14:textId="77777777" w:rsidR="009749C0" w:rsidRPr="00161E24" w:rsidRDefault="009749C0" w:rsidP="009749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C0425CE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B4CBD" w14:textId="77777777" w:rsidR="009749C0" w:rsidRPr="00E33029" w:rsidRDefault="009749C0" w:rsidP="009749C0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62BE711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D4C737C" w14:textId="77777777" w:rsidR="009749C0" w:rsidRPr="00161E24" w:rsidRDefault="009749C0" w:rsidP="009749C0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8F71CB6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B154297" w14:textId="77777777" w:rsidR="009749C0" w:rsidRPr="00161E24" w:rsidRDefault="009749C0" w:rsidP="009749C0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9A877D8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A5CE8" w14:textId="77777777" w:rsidR="009749C0" w:rsidRPr="00161E24" w:rsidRDefault="009749C0" w:rsidP="009749C0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B9AF60A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32DDBB98" w14:textId="77777777" w:rsidR="009749C0" w:rsidRPr="00161E24" w:rsidRDefault="009749C0" w:rsidP="009749C0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F7287AA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79" w:type="dxa"/>
            <w:shd w:val="clear" w:color="auto" w:fill="auto"/>
          </w:tcPr>
          <w:p w14:paraId="67CB6F9A" w14:textId="37BC0CC0" w:rsidR="009749C0" w:rsidRPr="00161E24" w:rsidRDefault="009749C0" w:rsidP="009749C0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749C0">
              <w:rPr>
                <w:rFonts w:asciiTheme="majorBidi" w:hAnsiTheme="majorBidi" w:cstheme="majorBidi"/>
                <w:sz w:val="27"/>
                <w:szCs w:val="27"/>
                <w:lang w:bidi="th-TH"/>
              </w:rPr>
              <w:t xml:space="preserve">23 </w:t>
            </w:r>
          </w:p>
        </w:tc>
      </w:tr>
      <w:tr w:rsidR="00B21ED7" w:rsidRPr="00161E24" w14:paraId="3FCC7001" w14:textId="77777777" w:rsidTr="00250E86">
        <w:trPr>
          <w:cantSplit/>
        </w:trPr>
        <w:tc>
          <w:tcPr>
            <w:tcW w:w="3243" w:type="dxa"/>
          </w:tcPr>
          <w:p w14:paraId="405BD8B6" w14:textId="1B00C2BB" w:rsidR="009749C0" w:rsidRDefault="009749C0" w:rsidP="0097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กำไร</w:t>
            </w:r>
            <w:r w:rsidRPr="00614375">
              <w:rPr>
                <w:rFonts w:asciiTheme="majorBidi" w:hAnsiTheme="majorBidi" w:hint="cs"/>
                <w:sz w:val="27"/>
                <w:szCs w:val="27"/>
                <w:cs/>
              </w:rPr>
              <w:t>จากอัตราแลกเปลี่ยนสุทธิ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1E9595DC" w14:textId="77777777" w:rsidR="009749C0" w:rsidRPr="00161E24" w:rsidRDefault="009749C0" w:rsidP="009749C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BA2E74B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0284C" w14:textId="77777777" w:rsidR="009749C0" w:rsidRPr="00161E24" w:rsidRDefault="009749C0" w:rsidP="009749C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C66D5C9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0244243" w14:textId="77777777" w:rsidR="009749C0" w:rsidRPr="00161E24" w:rsidRDefault="009749C0" w:rsidP="009749C0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0A0EA756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F363B0C" w14:textId="77777777" w:rsidR="009749C0" w:rsidRPr="00161E24" w:rsidRDefault="009749C0" w:rsidP="009749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E843B68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7B94F" w14:textId="77777777" w:rsidR="009749C0" w:rsidRPr="00E33029" w:rsidRDefault="009749C0" w:rsidP="009749C0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1BCCBD7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2E4BD2B" w14:textId="77777777" w:rsidR="009749C0" w:rsidRPr="00161E24" w:rsidRDefault="009749C0" w:rsidP="009749C0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C39DEBC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3228A0C" w14:textId="77777777" w:rsidR="009749C0" w:rsidRPr="00161E24" w:rsidRDefault="009749C0" w:rsidP="009749C0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F16A73A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A571B" w14:textId="77777777" w:rsidR="009749C0" w:rsidRPr="00161E24" w:rsidRDefault="009749C0" w:rsidP="009749C0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448C642D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58EBE31F" w14:textId="77777777" w:rsidR="009749C0" w:rsidRPr="00161E24" w:rsidRDefault="009749C0" w:rsidP="009749C0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C74EEC1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79" w:type="dxa"/>
            <w:shd w:val="clear" w:color="auto" w:fill="auto"/>
          </w:tcPr>
          <w:p w14:paraId="5CF861CA" w14:textId="4441F286" w:rsidR="009749C0" w:rsidRPr="00161E24" w:rsidRDefault="009749C0" w:rsidP="009749C0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749C0">
              <w:rPr>
                <w:rFonts w:asciiTheme="majorBidi" w:hAnsiTheme="majorBidi" w:cstheme="majorBidi"/>
                <w:sz w:val="27"/>
                <w:szCs w:val="27"/>
                <w:lang w:bidi="th-TH"/>
              </w:rPr>
              <w:t xml:space="preserve">52 </w:t>
            </w:r>
          </w:p>
        </w:tc>
      </w:tr>
      <w:tr w:rsidR="00863DFC" w:rsidRPr="00161E24" w14:paraId="23754F1A" w14:textId="5DF36F77" w:rsidTr="00250E86">
        <w:trPr>
          <w:cantSplit/>
        </w:trPr>
        <w:tc>
          <w:tcPr>
            <w:tcW w:w="3243" w:type="dxa"/>
          </w:tcPr>
          <w:p w14:paraId="4E55692A" w14:textId="080D3AB9" w:rsidR="009749C0" w:rsidRPr="00161E24" w:rsidRDefault="009749C0" w:rsidP="0097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7"/>
                <w:szCs w:val="27"/>
                <w:cs/>
              </w:rPr>
              <w:t>กำไรจากตราสารอนุพันธ์สุทธิ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3DB04274" w14:textId="33839FD6" w:rsidR="009749C0" w:rsidRPr="00161E24" w:rsidRDefault="009749C0" w:rsidP="009749C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DF23FF2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BFEA8" w14:textId="5D12E875" w:rsidR="009749C0" w:rsidRPr="00161E24" w:rsidRDefault="009749C0" w:rsidP="009749C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98B2140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3781C17" w14:textId="6AEE8FE3" w:rsidR="009749C0" w:rsidRPr="00161E24" w:rsidRDefault="009749C0" w:rsidP="009749C0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32B54168" w14:textId="33703A44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6E9B0C78" w14:textId="5B0438E3" w:rsidR="009749C0" w:rsidRPr="00161E24" w:rsidRDefault="009749C0" w:rsidP="009749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D3A41B1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F704EF" w14:textId="1C32FBB2" w:rsidR="009749C0" w:rsidRPr="00E33029" w:rsidRDefault="009749C0" w:rsidP="009749C0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46E5E45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A710203" w14:textId="2084A823" w:rsidR="009749C0" w:rsidRPr="00161E24" w:rsidRDefault="009749C0" w:rsidP="009749C0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585124C" w14:textId="6533AC9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D1BE6C6" w14:textId="002E7A65" w:rsidR="009749C0" w:rsidRPr="00161E24" w:rsidRDefault="009749C0" w:rsidP="009749C0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270E278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ACD356" w14:textId="01CC9534" w:rsidR="009749C0" w:rsidRPr="00161E24" w:rsidRDefault="009749C0" w:rsidP="009749C0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434577E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27BF387E" w14:textId="651F6E05" w:rsidR="009749C0" w:rsidRPr="00161E24" w:rsidRDefault="009749C0" w:rsidP="009749C0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B52878D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79" w:type="dxa"/>
            <w:shd w:val="clear" w:color="auto" w:fill="auto"/>
          </w:tcPr>
          <w:p w14:paraId="470D7808" w14:textId="3101D12D" w:rsidR="009749C0" w:rsidRPr="009749C0" w:rsidRDefault="009749C0" w:rsidP="009749C0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749C0">
              <w:rPr>
                <w:rFonts w:asciiTheme="majorBidi" w:hAnsiTheme="majorBidi" w:cstheme="majorBidi"/>
                <w:sz w:val="27"/>
                <w:szCs w:val="27"/>
                <w:lang w:bidi="th-TH"/>
              </w:rPr>
              <w:t xml:space="preserve">8 </w:t>
            </w:r>
          </w:p>
        </w:tc>
      </w:tr>
      <w:tr w:rsidR="00863DFC" w:rsidRPr="00161E24" w14:paraId="63D72B93" w14:textId="3CBF6C22" w:rsidTr="00250E86">
        <w:trPr>
          <w:cantSplit/>
          <w:trHeight w:val="299"/>
        </w:trPr>
        <w:tc>
          <w:tcPr>
            <w:tcW w:w="3243" w:type="dxa"/>
          </w:tcPr>
          <w:p w14:paraId="6D6DCD54" w14:textId="15091161" w:rsidR="009749C0" w:rsidRPr="00161E24" w:rsidRDefault="009749C0" w:rsidP="0097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 w:hanging="185"/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ส่วนแบ่งกำไรจากเงินลงทุนใน</w:t>
            </w: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บริษัทร่วมและการร่วมค้า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286AF56B" w14:textId="5E08F06E" w:rsidR="009749C0" w:rsidRPr="00161E24" w:rsidRDefault="009749C0" w:rsidP="009749C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A55E4E9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3B8CB8" w14:textId="6CA3ABF6" w:rsidR="009749C0" w:rsidRPr="00161E24" w:rsidRDefault="009749C0" w:rsidP="009749C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99A8FDE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F7940E5" w14:textId="0F2DD727" w:rsidR="009749C0" w:rsidRPr="00161E24" w:rsidRDefault="009749C0" w:rsidP="009749C0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53925306" w14:textId="7798E43F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F87E167" w14:textId="172C07A4" w:rsidR="009749C0" w:rsidRPr="00161E24" w:rsidRDefault="009749C0" w:rsidP="009749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ADEE631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319B00" w14:textId="68AB8577" w:rsidR="009749C0" w:rsidRPr="00E33029" w:rsidRDefault="009749C0" w:rsidP="009749C0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0664E7E7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8758F40" w14:textId="530B0429" w:rsidR="009749C0" w:rsidRPr="00161E24" w:rsidRDefault="009749C0" w:rsidP="009749C0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E14277E" w14:textId="10689DAC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63BD41C" w14:textId="758038AC" w:rsidR="009749C0" w:rsidRPr="00161E24" w:rsidRDefault="009749C0" w:rsidP="009749C0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4044E6A7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E515C27" w14:textId="3E3AEC18" w:rsidR="009749C0" w:rsidRPr="00161E24" w:rsidRDefault="009749C0" w:rsidP="009749C0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2490296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7386B1F1" w14:textId="12F438FD" w:rsidR="009749C0" w:rsidRPr="00161E24" w:rsidRDefault="009749C0" w:rsidP="009749C0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6E681A8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79" w:type="dxa"/>
            <w:shd w:val="clear" w:color="auto" w:fill="auto"/>
          </w:tcPr>
          <w:p w14:paraId="6E6C6C97" w14:textId="77777777" w:rsidR="00EE48FD" w:rsidRDefault="00EE48FD" w:rsidP="009749C0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  <w:p w14:paraId="45F4F3BB" w14:textId="528FB700" w:rsidR="009749C0" w:rsidRPr="00161E24" w:rsidRDefault="009749C0" w:rsidP="009749C0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9749C0">
              <w:rPr>
                <w:rFonts w:asciiTheme="majorBidi" w:hAnsiTheme="majorBidi" w:cstheme="majorBidi"/>
                <w:sz w:val="27"/>
                <w:szCs w:val="27"/>
                <w:lang w:bidi="th-TH"/>
              </w:rPr>
              <w:t xml:space="preserve">157 </w:t>
            </w:r>
          </w:p>
        </w:tc>
      </w:tr>
      <w:tr w:rsidR="00863DFC" w:rsidRPr="00161E24" w14:paraId="573F82D9" w14:textId="77777777" w:rsidTr="00250E86">
        <w:trPr>
          <w:cantSplit/>
          <w:trHeight w:val="299"/>
        </w:trPr>
        <w:tc>
          <w:tcPr>
            <w:tcW w:w="3243" w:type="dxa"/>
          </w:tcPr>
          <w:p w14:paraId="3993131B" w14:textId="7557B162" w:rsidR="009749C0" w:rsidRPr="00161E24" w:rsidRDefault="009749C0" w:rsidP="009749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 w:hanging="18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ค่าใช้จ่ายภาษีเงินได้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5A50BC2A" w14:textId="77777777" w:rsidR="009749C0" w:rsidRPr="00161E24" w:rsidRDefault="009749C0" w:rsidP="009749C0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64F6A6D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B2C944" w14:textId="77777777" w:rsidR="009749C0" w:rsidRPr="00161E24" w:rsidRDefault="009749C0" w:rsidP="009749C0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58DFFE3C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2429170B" w14:textId="77777777" w:rsidR="009749C0" w:rsidRPr="00161E24" w:rsidRDefault="009749C0" w:rsidP="009749C0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5765D344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866C279" w14:textId="77777777" w:rsidR="009749C0" w:rsidRPr="00161E24" w:rsidRDefault="009749C0" w:rsidP="009749C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93F95F1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7680D4D" w14:textId="77777777" w:rsidR="009749C0" w:rsidRPr="00E33029" w:rsidRDefault="009749C0" w:rsidP="009749C0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DD31924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16784F93" w14:textId="77777777" w:rsidR="009749C0" w:rsidRPr="00161E24" w:rsidRDefault="009749C0" w:rsidP="009749C0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091778C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7A3F1BB" w14:textId="77777777" w:rsidR="009749C0" w:rsidRPr="00161E24" w:rsidRDefault="009749C0" w:rsidP="009749C0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77D4B6E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C39326" w14:textId="77777777" w:rsidR="009749C0" w:rsidRPr="00161E24" w:rsidRDefault="009749C0" w:rsidP="009749C0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5F110FD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1C25A13D" w14:textId="77777777" w:rsidR="009749C0" w:rsidRPr="00161E24" w:rsidRDefault="009749C0" w:rsidP="009749C0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6AA76724" w14:textId="77777777" w:rsidR="009749C0" w:rsidRPr="00161E24" w:rsidRDefault="009749C0" w:rsidP="009749C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  <w:shd w:val="clear" w:color="auto" w:fill="auto"/>
          </w:tcPr>
          <w:p w14:paraId="332CC2F2" w14:textId="1F63CA1B" w:rsidR="009749C0" w:rsidRPr="000635B8" w:rsidRDefault="009749C0" w:rsidP="009749C0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635B8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(97</w:t>
            </w:r>
            <w:r w:rsidR="007965B2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6</w:t>
            </w:r>
            <w:r w:rsidRPr="000635B8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)</w:t>
            </w:r>
          </w:p>
        </w:tc>
      </w:tr>
      <w:tr w:rsidR="00863DFC" w:rsidRPr="00161E24" w14:paraId="1DF4A349" w14:textId="77777777" w:rsidTr="00962571">
        <w:trPr>
          <w:cantSplit/>
          <w:trHeight w:val="352"/>
        </w:trPr>
        <w:tc>
          <w:tcPr>
            <w:tcW w:w="3243" w:type="dxa"/>
          </w:tcPr>
          <w:p w14:paraId="037527D8" w14:textId="1673ECBF" w:rsidR="00BF2724" w:rsidRPr="00161E24" w:rsidRDefault="00820A13" w:rsidP="008A04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กำไร</w:t>
            </w:r>
            <w:r w:rsidR="00BF2724" w:rsidRPr="00161E2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สำหรับปี</w:t>
            </w:r>
          </w:p>
        </w:tc>
        <w:tc>
          <w:tcPr>
            <w:tcW w:w="979" w:type="dxa"/>
            <w:shd w:val="clear" w:color="auto" w:fill="auto"/>
            <w:vAlign w:val="bottom"/>
          </w:tcPr>
          <w:p w14:paraId="40863D3F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8E86111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5E0B873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1910BD37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3237AB9E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1" w:type="dxa"/>
            <w:shd w:val="clear" w:color="auto" w:fill="auto"/>
            <w:vAlign w:val="bottom"/>
          </w:tcPr>
          <w:p w14:paraId="1CBF8E90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7BCCECB2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7FA16651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DF22CA" w14:textId="77777777" w:rsidR="00BF2724" w:rsidRPr="00E33029" w:rsidRDefault="00BF2724" w:rsidP="008E67F3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44698D8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43625AE1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F453D5C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shd w:val="clear" w:color="auto" w:fill="auto"/>
            <w:vAlign w:val="bottom"/>
          </w:tcPr>
          <w:p w14:paraId="0E4FC12D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24B28B27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912CA9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0C6B32E7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3" w:type="dxa"/>
            <w:shd w:val="clear" w:color="auto" w:fill="auto"/>
            <w:vAlign w:val="bottom"/>
          </w:tcPr>
          <w:p w14:paraId="078C83CA" w14:textId="77777777" w:rsidR="00BF2724" w:rsidRPr="00161E24" w:rsidRDefault="00BF2724" w:rsidP="008E67F3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shd w:val="clear" w:color="auto" w:fill="auto"/>
            <w:vAlign w:val="bottom"/>
          </w:tcPr>
          <w:p w14:paraId="34A894E1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6453EE" w14:textId="2F3728B6" w:rsidR="00BF2724" w:rsidRPr="00161E24" w:rsidRDefault="00EE48FD" w:rsidP="00EE48FD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 w:rsidRPr="00EE48FD">
              <w:rPr>
                <w:rFonts w:asciiTheme="majorBidi" w:hAnsiTheme="majorBidi"/>
                <w:b/>
                <w:bCs/>
                <w:sz w:val="27"/>
                <w:szCs w:val="27"/>
                <w:cs/>
                <w:lang w:bidi="th-TH"/>
              </w:rPr>
              <w:t>2</w:t>
            </w:r>
            <w:r w:rsidRPr="00EE48FD"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,</w:t>
            </w:r>
            <w:r w:rsidRPr="00EE48FD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  <w:lang w:val="en-US" w:bidi="th-TH"/>
              </w:rPr>
              <w:t>500</w:t>
            </w:r>
          </w:p>
        </w:tc>
      </w:tr>
      <w:tr w:rsidR="00863DFC" w:rsidRPr="00161E24" w14:paraId="11275E90" w14:textId="77777777" w:rsidTr="00250E86">
        <w:trPr>
          <w:cantSplit/>
          <w:trHeight w:val="242"/>
        </w:trPr>
        <w:tc>
          <w:tcPr>
            <w:tcW w:w="3243" w:type="dxa"/>
          </w:tcPr>
          <w:p w14:paraId="0BDAF9FF" w14:textId="77777777" w:rsidR="00BF2724" w:rsidRPr="00CF168F" w:rsidRDefault="00BF2724" w:rsidP="00CF16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 w:hanging="185"/>
              <w:rPr>
                <w:rFonts w:asciiTheme="majorBidi" w:hAnsiTheme="majorBidi" w:cstheme="majorBidi"/>
                <w:b/>
                <w:bCs/>
                <w:sz w:val="6"/>
                <w:szCs w:val="6"/>
                <w:cs/>
              </w:rPr>
            </w:pPr>
          </w:p>
        </w:tc>
        <w:tc>
          <w:tcPr>
            <w:tcW w:w="979" w:type="dxa"/>
          </w:tcPr>
          <w:p w14:paraId="6AB56F38" w14:textId="77777777" w:rsidR="00BF2724" w:rsidRPr="00CF168F" w:rsidRDefault="00BF2724" w:rsidP="00CF168F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 w:cstheme="majorBidi"/>
                <w:sz w:val="6"/>
                <w:szCs w:val="6"/>
                <w:lang w:val="en-US" w:bidi="th-TH"/>
              </w:rPr>
            </w:pPr>
          </w:p>
        </w:tc>
        <w:tc>
          <w:tcPr>
            <w:tcW w:w="178" w:type="dxa"/>
          </w:tcPr>
          <w:p w14:paraId="4D78B167" w14:textId="77777777" w:rsidR="00BF2724" w:rsidRPr="00CF168F" w:rsidRDefault="00BF2724" w:rsidP="00CF168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6"/>
                <w:szCs w:val="6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auto"/>
          </w:tcPr>
          <w:p w14:paraId="2A3A9223" w14:textId="77777777" w:rsidR="00BF2724" w:rsidRPr="00CF168F" w:rsidRDefault="00BF2724" w:rsidP="00CF168F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rPr>
                <w:rFonts w:asciiTheme="majorBidi" w:hAnsiTheme="majorBidi" w:cstheme="majorBidi"/>
                <w:sz w:val="6"/>
                <w:szCs w:val="6"/>
                <w:lang w:val="en-US" w:bidi="th-TH"/>
              </w:rPr>
            </w:pPr>
          </w:p>
        </w:tc>
        <w:tc>
          <w:tcPr>
            <w:tcW w:w="178" w:type="dxa"/>
          </w:tcPr>
          <w:p w14:paraId="24051AC3" w14:textId="77777777" w:rsidR="00BF2724" w:rsidRPr="00CF168F" w:rsidRDefault="00BF2724" w:rsidP="00CF168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6"/>
                <w:szCs w:val="6"/>
                <w:lang w:bidi="th-TH"/>
              </w:rPr>
            </w:pPr>
          </w:p>
        </w:tc>
        <w:tc>
          <w:tcPr>
            <w:tcW w:w="979" w:type="dxa"/>
          </w:tcPr>
          <w:p w14:paraId="72E080B4" w14:textId="77777777" w:rsidR="00BF2724" w:rsidRPr="00CF168F" w:rsidRDefault="00BF2724" w:rsidP="00CF168F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rPr>
                <w:rFonts w:asciiTheme="majorBidi" w:hAnsiTheme="majorBidi" w:cstheme="majorBidi"/>
                <w:sz w:val="6"/>
                <w:szCs w:val="6"/>
                <w:lang w:bidi="th-TH"/>
              </w:rPr>
            </w:pPr>
          </w:p>
        </w:tc>
        <w:tc>
          <w:tcPr>
            <w:tcW w:w="181" w:type="dxa"/>
          </w:tcPr>
          <w:p w14:paraId="29B67FBD" w14:textId="77777777" w:rsidR="00BF2724" w:rsidRPr="00CF168F" w:rsidRDefault="00BF2724" w:rsidP="00CF168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6"/>
                <w:szCs w:val="6"/>
                <w:lang w:bidi="th-TH"/>
              </w:rPr>
            </w:pPr>
          </w:p>
        </w:tc>
        <w:tc>
          <w:tcPr>
            <w:tcW w:w="979" w:type="dxa"/>
          </w:tcPr>
          <w:p w14:paraId="594F435C" w14:textId="77777777" w:rsidR="00BF2724" w:rsidRPr="00CF168F" w:rsidRDefault="00BF2724" w:rsidP="00CF168F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6"/>
                <w:szCs w:val="6"/>
                <w:lang w:bidi="th-TH"/>
              </w:rPr>
            </w:pPr>
          </w:p>
        </w:tc>
        <w:tc>
          <w:tcPr>
            <w:tcW w:w="178" w:type="dxa"/>
          </w:tcPr>
          <w:p w14:paraId="50D8081F" w14:textId="77777777" w:rsidR="00BF2724" w:rsidRPr="00CF168F" w:rsidRDefault="00BF2724" w:rsidP="00CF168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6"/>
                <w:szCs w:val="6"/>
                <w:lang w:bidi="th-TH"/>
              </w:rPr>
            </w:pPr>
          </w:p>
        </w:tc>
        <w:tc>
          <w:tcPr>
            <w:tcW w:w="1253" w:type="dxa"/>
            <w:tcBorders>
              <w:left w:val="nil"/>
              <w:right w:val="nil"/>
            </w:tcBorders>
            <w:shd w:val="clear" w:color="auto" w:fill="auto"/>
          </w:tcPr>
          <w:p w14:paraId="0ABC7617" w14:textId="77777777" w:rsidR="00BF2724" w:rsidRPr="00CF168F" w:rsidRDefault="00BF2724" w:rsidP="00CF168F">
            <w:pPr>
              <w:pStyle w:val="acctfourfigures"/>
              <w:tabs>
                <w:tab w:val="clear" w:pos="765"/>
                <w:tab w:val="decimal" w:pos="1010"/>
              </w:tabs>
              <w:spacing w:line="240" w:lineRule="auto"/>
              <w:rPr>
                <w:rFonts w:asciiTheme="majorBidi" w:hAnsiTheme="majorBidi" w:cstheme="majorBidi"/>
                <w:sz w:val="6"/>
                <w:szCs w:val="6"/>
                <w:lang w:bidi="th-TH"/>
              </w:rPr>
            </w:pPr>
          </w:p>
        </w:tc>
        <w:tc>
          <w:tcPr>
            <w:tcW w:w="178" w:type="dxa"/>
          </w:tcPr>
          <w:p w14:paraId="7B0B0840" w14:textId="77777777" w:rsidR="00BF2724" w:rsidRPr="00CF168F" w:rsidRDefault="00BF2724" w:rsidP="00CF168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6"/>
                <w:szCs w:val="6"/>
                <w:lang w:bidi="th-TH"/>
              </w:rPr>
            </w:pPr>
          </w:p>
        </w:tc>
        <w:tc>
          <w:tcPr>
            <w:tcW w:w="979" w:type="dxa"/>
          </w:tcPr>
          <w:p w14:paraId="71486C6B" w14:textId="77777777" w:rsidR="00BF2724" w:rsidRPr="00CF168F" w:rsidRDefault="00BF2724" w:rsidP="00CF168F">
            <w:pPr>
              <w:pStyle w:val="acctfourfigures"/>
              <w:tabs>
                <w:tab w:val="clear" w:pos="765"/>
                <w:tab w:val="decimal" w:pos="892"/>
              </w:tabs>
              <w:spacing w:line="240" w:lineRule="auto"/>
              <w:rPr>
                <w:rFonts w:asciiTheme="majorBidi" w:hAnsiTheme="majorBidi" w:cstheme="majorBidi"/>
                <w:sz w:val="6"/>
                <w:szCs w:val="6"/>
                <w:lang w:bidi="th-TH"/>
              </w:rPr>
            </w:pPr>
          </w:p>
        </w:tc>
        <w:tc>
          <w:tcPr>
            <w:tcW w:w="178" w:type="dxa"/>
          </w:tcPr>
          <w:p w14:paraId="027437BE" w14:textId="77777777" w:rsidR="00BF2724" w:rsidRPr="00CF168F" w:rsidRDefault="00BF2724" w:rsidP="00CF168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6"/>
                <w:szCs w:val="6"/>
                <w:lang w:bidi="th-TH"/>
              </w:rPr>
            </w:pPr>
          </w:p>
        </w:tc>
        <w:tc>
          <w:tcPr>
            <w:tcW w:w="979" w:type="dxa"/>
          </w:tcPr>
          <w:p w14:paraId="3F8B12AB" w14:textId="77777777" w:rsidR="00BF2724" w:rsidRPr="00CF168F" w:rsidRDefault="00BF2724" w:rsidP="00CF168F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6"/>
                <w:szCs w:val="6"/>
                <w:lang w:bidi="th-TH"/>
              </w:rPr>
            </w:pPr>
          </w:p>
        </w:tc>
        <w:tc>
          <w:tcPr>
            <w:tcW w:w="178" w:type="dxa"/>
          </w:tcPr>
          <w:p w14:paraId="55580F20" w14:textId="77777777" w:rsidR="00BF2724" w:rsidRPr="00CF168F" w:rsidRDefault="00BF2724" w:rsidP="00CF168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6"/>
                <w:szCs w:val="6"/>
                <w:lang w:bidi="th-TH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auto"/>
          </w:tcPr>
          <w:p w14:paraId="2E4929C6" w14:textId="77777777" w:rsidR="00BF2724" w:rsidRPr="00CF168F" w:rsidRDefault="00BF2724" w:rsidP="00CF168F">
            <w:pPr>
              <w:pStyle w:val="acctfourfigures"/>
              <w:tabs>
                <w:tab w:val="clear" w:pos="765"/>
                <w:tab w:val="decimal" w:pos="627"/>
              </w:tabs>
              <w:spacing w:line="240" w:lineRule="auto"/>
              <w:rPr>
                <w:rFonts w:asciiTheme="majorBidi" w:hAnsiTheme="majorBidi" w:cstheme="majorBidi"/>
                <w:sz w:val="6"/>
                <w:szCs w:val="6"/>
                <w:lang w:val="en-US" w:bidi="th-TH"/>
              </w:rPr>
            </w:pPr>
          </w:p>
        </w:tc>
        <w:tc>
          <w:tcPr>
            <w:tcW w:w="184" w:type="dxa"/>
          </w:tcPr>
          <w:p w14:paraId="47D46107" w14:textId="77777777" w:rsidR="00BF2724" w:rsidRPr="00CF168F" w:rsidRDefault="00BF2724" w:rsidP="00CF168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6"/>
                <w:szCs w:val="6"/>
                <w:lang w:bidi="th-TH"/>
              </w:rPr>
            </w:pPr>
          </w:p>
        </w:tc>
        <w:tc>
          <w:tcPr>
            <w:tcW w:w="973" w:type="dxa"/>
          </w:tcPr>
          <w:p w14:paraId="399B2A0D" w14:textId="77777777" w:rsidR="00BF2724" w:rsidRPr="00CF168F" w:rsidRDefault="00BF2724" w:rsidP="00CF168F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rPr>
                <w:rFonts w:asciiTheme="majorBidi" w:hAnsiTheme="majorBidi" w:cstheme="majorBidi"/>
                <w:sz w:val="6"/>
                <w:szCs w:val="6"/>
                <w:lang w:val="en-US" w:bidi="th-TH"/>
              </w:rPr>
            </w:pPr>
          </w:p>
        </w:tc>
        <w:tc>
          <w:tcPr>
            <w:tcW w:w="178" w:type="dxa"/>
          </w:tcPr>
          <w:p w14:paraId="10A90CC4" w14:textId="77777777" w:rsidR="00BF2724" w:rsidRPr="00CF168F" w:rsidRDefault="00BF2724" w:rsidP="00CF168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6"/>
                <w:szCs w:val="6"/>
                <w:lang w:val="en-US" w:bidi="th-TH"/>
              </w:rPr>
            </w:pPr>
          </w:p>
        </w:tc>
        <w:tc>
          <w:tcPr>
            <w:tcW w:w="979" w:type="dxa"/>
            <w:tcBorders>
              <w:top w:val="double" w:sz="4" w:space="0" w:color="auto"/>
            </w:tcBorders>
          </w:tcPr>
          <w:p w14:paraId="405B7F17" w14:textId="77777777" w:rsidR="00BF2724" w:rsidRPr="00CF168F" w:rsidRDefault="00BF2724" w:rsidP="00CF168F">
            <w:pPr>
              <w:pStyle w:val="acctfourfigures"/>
              <w:tabs>
                <w:tab w:val="clear" w:pos="765"/>
                <w:tab w:val="decimal" w:pos="815"/>
              </w:tabs>
              <w:spacing w:line="240" w:lineRule="auto"/>
              <w:rPr>
                <w:rFonts w:asciiTheme="majorBidi" w:hAnsiTheme="majorBidi" w:cstheme="majorBidi"/>
                <w:sz w:val="6"/>
                <w:szCs w:val="6"/>
                <w:lang w:bidi="th-TH"/>
              </w:rPr>
            </w:pPr>
          </w:p>
        </w:tc>
      </w:tr>
      <w:tr w:rsidR="00863DFC" w:rsidRPr="00161E24" w14:paraId="7012F318" w14:textId="77777777" w:rsidTr="00250E86">
        <w:trPr>
          <w:cantSplit/>
          <w:trHeight w:val="200"/>
        </w:trPr>
        <w:tc>
          <w:tcPr>
            <w:tcW w:w="3243" w:type="dxa"/>
          </w:tcPr>
          <w:p w14:paraId="633F3EB8" w14:textId="77777777" w:rsidR="00BF2724" w:rsidRPr="00161E24" w:rsidRDefault="00BF2724" w:rsidP="008E6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ค่าเสื่อมราคาและค่าตัดจำหน่าย</w:t>
            </w:r>
          </w:p>
        </w:tc>
        <w:tc>
          <w:tcPr>
            <w:tcW w:w="979" w:type="dxa"/>
            <w:vAlign w:val="bottom"/>
          </w:tcPr>
          <w:p w14:paraId="0C56100F" w14:textId="2437E6A9" w:rsidR="00BF2724" w:rsidRPr="00161E24" w:rsidRDefault="00EE48FD" w:rsidP="0035607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EE48FD">
              <w:rPr>
                <w:rFonts w:asciiTheme="majorBidi" w:hAnsiTheme="majorBidi"/>
                <w:sz w:val="27"/>
                <w:szCs w:val="27"/>
                <w:cs/>
                <w:lang w:val="en-US" w:bidi="th-TH"/>
              </w:rPr>
              <w:t>844</w:t>
            </w:r>
          </w:p>
        </w:tc>
        <w:tc>
          <w:tcPr>
            <w:tcW w:w="178" w:type="dxa"/>
            <w:vAlign w:val="bottom"/>
          </w:tcPr>
          <w:p w14:paraId="5CB2C28D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E706A" w14:textId="350FD25D" w:rsidR="00BF2724" w:rsidRPr="00356073" w:rsidRDefault="00AC2A0E" w:rsidP="00356073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rPr>
                <w:rFonts w:asciiTheme="majorBidi" w:hAnsiTheme="majorBidi"/>
                <w:sz w:val="27"/>
                <w:szCs w:val="27"/>
                <w:lang w:val="en-US" w:bidi="th-TH"/>
              </w:rPr>
            </w:pPr>
            <w:r w:rsidRPr="00AC2A0E">
              <w:rPr>
                <w:rFonts w:asciiTheme="majorBidi" w:hAnsiTheme="majorBidi"/>
                <w:sz w:val="27"/>
                <w:szCs w:val="27"/>
                <w:cs/>
                <w:lang w:val="en-US" w:bidi="th-TH"/>
              </w:rPr>
              <w:t>1</w:t>
            </w:r>
            <w:r w:rsidRPr="00AC2A0E">
              <w:rPr>
                <w:rFonts w:asciiTheme="majorBidi" w:hAnsiTheme="majorBidi"/>
                <w:sz w:val="27"/>
                <w:szCs w:val="27"/>
                <w:lang w:val="en-US" w:bidi="th-TH"/>
              </w:rPr>
              <w:t>,</w:t>
            </w:r>
            <w:r w:rsidRPr="00AC2A0E">
              <w:rPr>
                <w:rFonts w:asciiTheme="majorBidi" w:hAnsiTheme="majorBidi"/>
                <w:sz w:val="27"/>
                <w:szCs w:val="27"/>
                <w:cs/>
                <w:lang w:val="en-US" w:bidi="th-TH"/>
              </w:rPr>
              <w:t>651</w:t>
            </w:r>
          </w:p>
        </w:tc>
        <w:tc>
          <w:tcPr>
            <w:tcW w:w="178" w:type="dxa"/>
            <w:vAlign w:val="bottom"/>
          </w:tcPr>
          <w:p w14:paraId="008B8082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02CDA138" w14:textId="69B78414" w:rsidR="00BF2724" w:rsidRPr="00356073" w:rsidRDefault="00E505E4" w:rsidP="008E67F3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rPr>
                <w:rFonts w:asciiTheme="majorBidi" w:hAnsiTheme="majorBidi"/>
                <w:sz w:val="27"/>
                <w:szCs w:val="27"/>
                <w:lang w:val="en-US" w:bidi="th-TH"/>
              </w:rPr>
            </w:pPr>
            <w:r w:rsidRPr="00E505E4">
              <w:rPr>
                <w:rFonts w:asciiTheme="majorBidi" w:hAnsiTheme="majorBidi"/>
                <w:sz w:val="27"/>
                <w:szCs w:val="27"/>
                <w:cs/>
                <w:lang w:val="en-US" w:bidi="th-TH"/>
              </w:rPr>
              <w:t>674</w:t>
            </w:r>
          </w:p>
        </w:tc>
        <w:tc>
          <w:tcPr>
            <w:tcW w:w="181" w:type="dxa"/>
            <w:vAlign w:val="bottom"/>
          </w:tcPr>
          <w:p w14:paraId="25AE9858" w14:textId="77777777" w:rsidR="00BF2724" w:rsidRPr="00356073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79" w:type="dxa"/>
            <w:vAlign w:val="bottom"/>
          </w:tcPr>
          <w:p w14:paraId="36173362" w14:textId="14596E39" w:rsidR="00BF2724" w:rsidRPr="00356073" w:rsidRDefault="00E505E4" w:rsidP="008E67F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/>
                <w:sz w:val="27"/>
                <w:szCs w:val="27"/>
                <w:lang w:val="en-US" w:bidi="th-TH"/>
              </w:rPr>
            </w:pPr>
            <w:r w:rsidRPr="00E505E4">
              <w:rPr>
                <w:rFonts w:asciiTheme="majorBidi" w:hAnsiTheme="majorBidi"/>
                <w:sz w:val="27"/>
                <w:szCs w:val="27"/>
                <w:cs/>
                <w:lang w:val="en-US" w:bidi="th-TH"/>
              </w:rPr>
              <w:t>431</w:t>
            </w:r>
          </w:p>
        </w:tc>
        <w:tc>
          <w:tcPr>
            <w:tcW w:w="178" w:type="dxa"/>
            <w:vAlign w:val="bottom"/>
          </w:tcPr>
          <w:p w14:paraId="331B05C4" w14:textId="77777777" w:rsidR="00BF2724" w:rsidRPr="00356073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8F331" w14:textId="0780A76A" w:rsidR="00BF2724" w:rsidRPr="00356073" w:rsidRDefault="00E505E4" w:rsidP="004402BA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jc w:val="both"/>
              <w:rPr>
                <w:rFonts w:asciiTheme="majorBidi" w:hAnsiTheme="majorBidi"/>
                <w:sz w:val="27"/>
                <w:szCs w:val="27"/>
                <w:lang w:val="en-US" w:bidi="th-TH"/>
              </w:rPr>
            </w:pPr>
            <w:r w:rsidRPr="00E505E4">
              <w:rPr>
                <w:rFonts w:asciiTheme="majorBidi" w:hAnsiTheme="majorBidi"/>
                <w:sz w:val="27"/>
                <w:szCs w:val="27"/>
                <w:cs/>
                <w:lang w:val="en-US" w:bidi="th-TH"/>
              </w:rPr>
              <w:t>627</w:t>
            </w:r>
          </w:p>
        </w:tc>
        <w:tc>
          <w:tcPr>
            <w:tcW w:w="178" w:type="dxa"/>
            <w:vAlign w:val="bottom"/>
          </w:tcPr>
          <w:p w14:paraId="0856611E" w14:textId="77777777" w:rsidR="00BF2724" w:rsidRPr="00356073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79" w:type="dxa"/>
            <w:vAlign w:val="bottom"/>
          </w:tcPr>
          <w:p w14:paraId="74D865DB" w14:textId="02F3C3E0" w:rsidR="00BF2724" w:rsidRPr="00356073" w:rsidRDefault="00E505E4" w:rsidP="0035607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both"/>
              <w:rPr>
                <w:rFonts w:asciiTheme="majorBidi" w:hAnsiTheme="majorBidi"/>
                <w:sz w:val="27"/>
                <w:szCs w:val="27"/>
                <w:lang w:val="en-US" w:bidi="th-TH"/>
              </w:rPr>
            </w:pPr>
            <w:r w:rsidRPr="00E505E4">
              <w:rPr>
                <w:rFonts w:asciiTheme="majorBidi" w:hAnsiTheme="majorBidi"/>
                <w:sz w:val="27"/>
                <w:szCs w:val="27"/>
                <w:cs/>
                <w:lang w:val="en-US" w:bidi="th-TH"/>
              </w:rPr>
              <w:t>259</w:t>
            </w:r>
          </w:p>
        </w:tc>
        <w:tc>
          <w:tcPr>
            <w:tcW w:w="178" w:type="dxa"/>
            <w:vAlign w:val="bottom"/>
          </w:tcPr>
          <w:p w14:paraId="2CC877F9" w14:textId="77777777" w:rsidR="00BF2724" w:rsidRPr="00356073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79" w:type="dxa"/>
            <w:vAlign w:val="bottom"/>
          </w:tcPr>
          <w:p w14:paraId="21AF5736" w14:textId="330D95A4" w:rsidR="00BF2724" w:rsidRPr="00356073" w:rsidRDefault="00E505E4" w:rsidP="0035607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/>
                <w:sz w:val="27"/>
                <w:szCs w:val="27"/>
                <w:lang w:val="en-US" w:bidi="th-TH"/>
              </w:rPr>
            </w:pPr>
            <w:r w:rsidRPr="00E505E4">
              <w:rPr>
                <w:rFonts w:asciiTheme="majorBidi" w:hAnsiTheme="majorBidi"/>
                <w:sz w:val="27"/>
                <w:szCs w:val="27"/>
                <w:cs/>
                <w:lang w:val="en-US" w:bidi="th-TH"/>
              </w:rPr>
              <w:t>348</w:t>
            </w:r>
          </w:p>
        </w:tc>
        <w:tc>
          <w:tcPr>
            <w:tcW w:w="178" w:type="dxa"/>
            <w:vAlign w:val="bottom"/>
          </w:tcPr>
          <w:p w14:paraId="5EB17E98" w14:textId="77777777" w:rsidR="00BF2724" w:rsidRPr="00356073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26E1A" w14:textId="5178553E" w:rsidR="00BF2724" w:rsidRPr="00356073" w:rsidRDefault="00D84C1D" w:rsidP="0035607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/>
                <w:sz w:val="27"/>
                <w:szCs w:val="27"/>
                <w:lang w:val="en-US" w:bidi="th-TH"/>
              </w:rPr>
            </w:pPr>
            <w:r w:rsidRPr="00356073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>138</w:t>
            </w:r>
          </w:p>
        </w:tc>
        <w:tc>
          <w:tcPr>
            <w:tcW w:w="184" w:type="dxa"/>
            <w:vAlign w:val="bottom"/>
          </w:tcPr>
          <w:p w14:paraId="2756AFF7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3" w:type="dxa"/>
            <w:vAlign w:val="bottom"/>
          </w:tcPr>
          <w:p w14:paraId="43A96C60" w14:textId="0E847AF3" w:rsidR="00BF2724" w:rsidRPr="00161E24" w:rsidRDefault="00D84C1D" w:rsidP="00356073">
            <w:pPr>
              <w:pStyle w:val="acctfourfigures"/>
              <w:tabs>
                <w:tab w:val="clear" w:pos="765"/>
                <w:tab w:val="decimal" w:pos="514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5AF69F4" w14:textId="77777777" w:rsidR="00BF2724" w:rsidRPr="00161E24" w:rsidRDefault="00BF2724" w:rsidP="008E67F3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79" w:type="dxa"/>
            <w:vAlign w:val="bottom"/>
          </w:tcPr>
          <w:p w14:paraId="45808FA1" w14:textId="4E15AA7B" w:rsidR="00BF2724" w:rsidRPr="00161E24" w:rsidRDefault="00E505E4" w:rsidP="00356073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E505E4">
              <w:rPr>
                <w:rFonts w:asciiTheme="majorBidi" w:hAnsiTheme="majorBidi"/>
                <w:sz w:val="27"/>
                <w:szCs w:val="27"/>
                <w:cs/>
                <w:lang w:bidi="th-TH"/>
              </w:rPr>
              <w:t>4</w:t>
            </w:r>
            <w:r w:rsidRPr="00E505E4">
              <w:rPr>
                <w:rFonts w:asciiTheme="majorBidi" w:hAnsiTheme="majorBidi"/>
                <w:sz w:val="27"/>
                <w:szCs w:val="27"/>
                <w:lang w:bidi="th-TH"/>
              </w:rPr>
              <w:t>,</w:t>
            </w:r>
            <w:r w:rsidRPr="00E505E4">
              <w:rPr>
                <w:rFonts w:asciiTheme="majorBidi" w:hAnsiTheme="majorBidi"/>
                <w:sz w:val="27"/>
                <w:szCs w:val="27"/>
                <w:cs/>
                <w:lang w:bidi="th-TH"/>
              </w:rPr>
              <w:t>972</w:t>
            </w:r>
          </w:p>
        </w:tc>
      </w:tr>
    </w:tbl>
    <w:p w14:paraId="6CAE24F3" w14:textId="77777777" w:rsidR="00CF168F" w:rsidRDefault="00CF168F" w:rsidP="00E330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1DFB637E" w14:textId="7AF3BE2A" w:rsidR="00A77262" w:rsidRPr="00295F1B" w:rsidRDefault="00CF168F" w:rsidP="00250E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  <w:r w:rsidR="00A77262" w:rsidRPr="00295F1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ข้อมูลเกี่ยวกับส่วนงานที่รายงานสำหรับปีสิ้นสุด </w:t>
      </w:r>
      <w:r w:rsidR="000C58DB" w:rsidRPr="00295F1B">
        <w:rPr>
          <w:rFonts w:asciiTheme="majorBidi" w:hAnsiTheme="majorBidi" w:cstheme="majorBidi"/>
          <w:b/>
          <w:bCs/>
          <w:i/>
          <w:iCs/>
          <w:sz w:val="30"/>
          <w:szCs w:val="30"/>
        </w:rPr>
        <w:t>31</w:t>
      </w:r>
      <w:r w:rsidR="00A77262" w:rsidRPr="00295F1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 ธันวาคม </w:t>
      </w:r>
      <w:r w:rsidR="000C58DB" w:rsidRPr="00295F1B">
        <w:rPr>
          <w:rFonts w:asciiTheme="majorBidi" w:hAnsiTheme="majorBidi" w:cstheme="majorBidi"/>
          <w:b/>
          <w:bCs/>
          <w:i/>
          <w:iCs/>
          <w:sz w:val="30"/>
          <w:szCs w:val="30"/>
        </w:rPr>
        <w:t>256</w:t>
      </w:r>
      <w:r w:rsidR="005B3DE2">
        <w:rPr>
          <w:rFonts w:asciiTheme="majorBidi" w:hAnsiTheme="majorBidi" w:cstheme="majorBidi"/>
          <w:b/>
          <w:bCs/>
          <w:i/>
          <w:iCs/>
          <w:sz w:val="30"/>
          <w:szCs w:val="30"/>
        </w:rPr>
        <w:t>6</w:t>
      </w:r>
    </w:p>
    <w:p w14:paraId="50249FBB" w14:textId="1AF1250F" w:rsidR="00A77262" w:rsidRPr="00295F1B" w:rsidRDefault="00A77262" w:rsidP="00A772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14820" w:type="dxa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47"/>
        <w:gridCol w:w="978"/>
        <w:gridCol w:w="178"/>
        <w:gridCol w:w="979"/>
        <w:gridCol w:w="178"/>
        <w:gridCol w:w="979"/>
        <w:gridCol w:w="178"/>
        <w:gridCol w:w="979"/>
        <w:gridCol w:w="182"/>
        <w:gridCol w:w="1257"/>
        <w:gridCol w:w="178"/>
        <w:gridCol w:w="979"/>
        <w:gridCol w:w="178"/>
        <w:gridCol w:w="979"/>
        <w:gridCol w:w="178"/>
        <w:gridCol w:w="979"/>
        <w:gridCol w:w="178"/>
        <w:gridCol w:w="979"/>
        <w:gridCol w:w="178"/>
        <w:gridCol w:w="970"/>
        <w:gridCol w:w="9"/>
      </w:tblGrid>
      <w:tr w:rsidR="00933D8A" w:rsidRPr="00161E24" w14:paraId="150C77C0" w14:textId="77777777" w:rsidTr="00250E86">
        <w:trPr>
          <w:gridAfter w:val="1"/>
          <w:wAfter w:w="9" w:type="dxa"/>
          <w:cantSplit/>
          <w:trHeight w:val="261"/>
          <w:tblHeader/>
        </w:trPr>
        <w:tc>
          <w:tcPr>
            <w:tcW w:w="3147" w:type="dxa"/>
          </w:tcPr>
          <w:p w14:paraId="73FD3813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664" w:type="dxa"/>
            <w:gridSpan w:val="19"/>
          </w:tcPr>
          <w:p w14:paraId="545D2976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B21ED7" w:rsidRPr="00161E24" w14:paraId="74F5DA57" w14:textId="77777777" w:rsidTr="00250E86">
        <w:trPr>
          <w:cantSplit/>
          <w:trHeight w:val="299"/>
          <w:tblHeader/>
        </w:trPr>
        <w:tc>
          <w:tcPr>
            <w:tcW w:w="3147" w:type="dxa"/>
          </w:tcPr>
          <w:p w14:paraId="1A5AB919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78" w:type="dxa"/>
          </w:tcPr>
          <w:p w14:paraId="257BBE57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</w:tcPr>
          <w:p w14:paraId="1741C34F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</w:tcPr>
          <w:p w14:paraId="50EE6DE9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</w:tcPr>
          <w:p w14:paraId="65FB7708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</w:tcPr>
          <w:p w14:paraId="7B12639E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</w:tcPr>
          <w:p w14:paraId="0B848BF4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</w:tcPr>
          <w:p w14:paraId="76F9C450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ผลิตภัณฑ์</w:t>
            </w:r>
          </w:p>
        </w:tc>
        <w:tc>
          <w:tcPr>
            <w:tcW w:w="182" w:type="dxa"/>
            <w:vAlign w:val="bottom"/>
          </w:tcPr>
          <w:p w14:paraId="66ED2580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7" w:type="dxa"/>
          </w:tcPr>
          <w:p w14:paraId="32C483D5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ผลิตภัณฑ์</w:t>
            </w:r>
          </w:p>
        </w:tc>
        <w:tc>
          <w:tcPr>
            <w:tcW w:w="178" w:type="dxa"/>
          </w:tcPr>
          <w:p w14:paraId="38023E2C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</w:tcPr>
          <w:p w14:paraId="4917F5E0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8" w:type="dxa"/>
          </w:tcPr>
          <w:p w14:paraId="37406EB0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</w:tcPr>
          <w:p w14:paraId="3DE32763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8" w:type="dxa"/>
          </w:tcPr>
          <w:p w14:paraId="4E6AC573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</w:tcPr>
          <w:p w14:paraId="7125A75D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8" w:type="dxa"/>
          </w:tcPr>
          <w:p w14:paraId="4C928BC7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</w:tcPr>
          <w:p w14:paraId="2D0927D6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</w:tcPr>
          <w:p w14:paraId="534A0EB6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  <w:gridSpan w:val="2"/>
          </w:tcPr>
          <w:p w14:paraId="5B235161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21ED7" w:rsidRPr="00161E24" w14:paraId="408494C9" w14:textId="77777777" w:rsidTr="00250E86">
        <w:trPr>
          <w:cantSplit/>
          <w:trHeight w:val="299"/>
          <w:tblHeader/>
        </w:trPr>
        <w:tc>
          <w:tcPr>
            <w:tcW w:w="3147" w:type="dxa"/>
          </w:tcPr>
          <w:p w14:paraId="16C62F39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78" w:type="dxa"/>
          </w:tcPr>
          <w:p w14:paraId="4C0E5BAC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</w:tcPr>
          <w:p w14:paraId="5DDFB7A4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</w:tcPr>
          <w:p w14:paraId="6A94E677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</w:tcPr>
          <w:p w14:paraId="6D5A65E7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</w:tcPr>
          <w:p w14:paraId="400446BB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</w:tcPr>
          <w:p w14:paraId="7F1A387D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</w:tcPr>
          <w:p w14:paraId="2BF61B55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เนื้อสัตว์</w:t>
            </w:r>
          </w:p>
        </w:tc>
        <w:tc>
          <w:tcPr>
            <w:tcW w:w="182" w:type="dxa"/>
            <w:vAlign w:val="bottom"/>
          </w:tcPr>
          <w:p w14:paraId="1B83528A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7" w:type="dxa"/>
          </w:tcPr>
          <w:p w14:paraId="180236A0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ร่วมและ</w:t>
            </w:r>
          </w:p>
        </w:tc>
        <w:tc>
          <w:tcPr>
            <w:tcW w:w="178" w:type="dxa"/>
          </w:tcPr>
          <w:p w14:paraId="27F65E56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</w:tcPr>
          <w:p w14:paraId="318DC449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</w:tcPr>
          <w:p w14:paraId="26B00375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</w:tcPr>
          <w:p w14:paraId="4981584D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</w:tcPr>
          <w:p w14:paraId="02254FAD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</w:tcPr>
          <w:p w14:paraId="6C6E612F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</w:tcPr>
          <w:p w14:paraId="619330E6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</w:tcPr>
          <w:p w14:paraId="66C7DCD1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8" w:type="dxa"/>
          </w:tcPr>
          <w:p w14:paraId="1C6F2208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  <w:gridSpan w:val="2"/>
          </w:tcPr>
          <w:p w14:paraId="6E795A28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21ED7" w:rsidRPr="00161E24" w14:paraId="6C5BFC7F" w14:textId="77777777" w:rsidTr="00250E86">
        <w:trPr>
          <w:cantSplit/>
          <w:trHeight w:val="299"/>
          <w:tblHeader/>
        </w:trPr>
        <w:tc>
          <w:tcPr>
            <w:tcW w:w="3147" w:type="dxa"/>
          </w:tcPr>
          <w:p w14:paraId="394CBE5C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78" w:type="dxa"/>
          </w:tcPr>
          <w:p w14:paraId="502F9302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</w:tcPr>
          <w:p w14:paraId="4C27876C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</w:tcPr>
          <w:p w14:paraId="23830FF4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อาหารเพื่อ</w:t>
            </w:r>
          </w:p>
        </w:tc>
        <w:tc>
          <w:tcPr>
            <w:tcW w:w="178" w:type="dxa"/>
          </w:tcPr>
          <w:p w14:paraId="7607D5AF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</w:tcPr>
          <w:p w14:paraId="259D96CF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8" w:type="dxa"/>
          </w:tcPr>
          <w:p w14:paraId="29AF3CF8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</w:tcPr>
          <w:p w14:paraId="42C2D1A8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  <w:lang w:bidi="th-TH"/>
              </w:rPr>
              <w:t>ไม่มี</w:t>
            </w:r>
          </w:p>
        </w:tc>
        <w:tc>
          <w:tcPr>
            <w:tcW w:w="182" w:type="dxa"/>
            <w:vAlign w:val="bottom"/>
          </w:tcPr>
          <w:p w14:paraId="46F1F285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7" w:type="dxa"/>
          </w:tcPr>
          <w:p w14:paraId="4AF1C603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ผลพลอยได้</w:t>
            </w:r>
          </w:p>
        </w:tc>
        <w:tc>
          <w:tcPr>
            <w:tcW w:w="178" w:type="dxa"/>
          </w:tcPr>
          <w:p w14:paraId="384637EF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</w:tcPr>
          <w:p w14:paraId="78DC934D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8" w:type="dxa"/>
          </w:tcPr>
          <w:p w14:paraId="410BFC1D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</w:tcPr>
          <w:p w14:paraId="03D3CA38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ต่าง</w:t>
            </w:r>
          </w:p>
        </w:tc>
        <w:tc>
          <w:tcPr>
            <w:tcW w:w="178" w:type="dxa"/>
          </w:tcPr>
          <w:p w14:paraId="6F01661C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</w:tcPr>
          <w:p w14:paraId="23B740FA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178" w:type="dxa"/>
          </w:tcPr>
          <w:p w14:paraId="48447396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</w:tcPr>
          <w:p w14:paraId="05132740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78" w:type="dxa"/>
          </w:tcPr>
          <w:p w14:paraId="4AD568FD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  <w:gridSpan w:val="2"/>
          </w:tcPr>
          <w:p w14:paraId="78298839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</w:tr>
      <w:tr w:rsidR="00B21ED7" w:rsidRPr="00161E24" w14:paraId="3B2B3470" w14:textId="77777777" w:rsidTr="00250E86">
        <w:trPr>
          <w:cantSplit/>
          <w:trHeight w:val="299"/>
          <w:tblHeader/>
        </w:trPr>
        <w:tc>
          <w:tcPr>
            <w:tcW w:w="3147" w:type="dxa"/>
          </w:tcPr>
          <w:p w14:paraId="1FF295D7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978" w:type="dxa"/>
          </w:tcPr>
          <w:p w14:paraId="386B1CC4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เกษตร</w:t>
            </w:r>
          </w:p>
        </w:tc>
        <w:tc>
          <w:tcPr>
            <w:tcW w:w="178" w:type="dxa"/>
          </w:tcPr>
          <w:p w14:paraId="003B65DF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</w:tcPr>
          <w:p w14:paraId="01BFC740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การบริโภค</w:t>
            </w:r>
          </w:p>
        </w:tc>
        <w:tc>
          <w:tcPr>
            <w:tcW w:w="178" w:type="dxa"/>
          </w:tcPr>
          <w:p w14:paraId="354B8E4F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</w:tcPr>
          <w:p w14:paraId="2E9F4D6C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ส่งออก</w:t>
            </w:r>
          </w:p>
        </w:tc>
        <w:tc>
          <w:tcPr>
            <w:tcW w:w="178" w:type="dxa"/>
          </w:tcPr>
          <w:p w14:paraId="3069EEEE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</w:tcPr>
          <w:p w14:paraId="6AFFF59D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  <w:t>บรรจุภัณฑ์</w:t>
            </w:r>
          </w:p>
        </w:tc>
        <w:tc>
          <w:tcPr>
            <w:tcW w:w="182" w:type="dxa"/>
            <w:vAlign w:val="bottom"/>
          </w:tcPr>
          <w:p w14:paraId="787E85B9" w14:textId="77777777" w:rsidR="00933D8A" w:rsidRPr="00161E24" w:rsidRDefault="00933D8A" w:rsidP="00295F1B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7" w:type="dxa"/>
          </w:tcPr>
          <w:p w14:paraId="28DD1234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และอาหารอื่นๆ</w:t>
            </w:r>
          </w:p>
        </w:tc>
        <w:tc>
          <w:tcPr>
            <w:tcW w:w="178" w:type="dxa"/>
          </w:tcPr>
          <w:p w14:paraId="44102271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</w:tcPr>
          <w:p w14:paraId="3A0622D1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ปศุสัตว์</w:t>
            </w:r>
          </w:p>
        </w:tc>
        <w:tc>
          <w:tcPr>
            <w:tcW w:w="178" w:type="dxa"/>
          </w:tcPr>
          <w:p w14:paraId="187276A2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</w:tcPr>
          <w:p w14:paraId="7A3DDBFF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ประเทศ</w:t>
            </w:r>
          </w:p>
        </w:tc>
        <w:tc>
          <w:tcPr>
            <w:tcW w:w="178" w:type="dxa"/>
          </w:tcPr>
          <w:p w14:paraId="322DB9DA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</w:tcPr>
          <w:p w14:paraId="1F3FAF8C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สัตว์เลี้ยง</w:t>
            </w:r>
          </w:p>
        </w:tc>
        <w:tc>
          <w:tcPr>
            <w:tcW w:w="178" w:type="dxa"/>
          </w:tcPr>
          <w:p w14:paraId="693E4F0B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</w:tcPr>
          <w:p w14:paraId="166B5A40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อื่น ๆ</w:t>
            </w:r>
          </w:p>
        </w:tc>
        <w:tc>
          <w:tcPr>
            <w:tcW w:w="178" w:type="dxa"/>
          </w:tcPr>
          <w:p w14:paraId="2F720964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  <w:gridSpan w:val="2"/>
          </w:tcPr>
          <w:p w14:paraId="44DF0763" w14:textId="77777777" w:rsidR="00933D8A" w:rsidRPr="00161E24" w:rsidRDefault="00933D8A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รวม</w:t>
            </w:r>
          </w:p>
        </w:tc>
      </w:tr>
      <w:tr w:rsidR="00356073" w:rsidRPr="00161E24" w14:paraId="373801C8" w14:textId="77777777" w:rsidTr="00250E86">
        <w:trPr>
          <w:cantSplit/>
          <w:trHeight w:val="299"/>
          <w:tblHeader/>
        </w:trPr>
        <w:tc>
          <w:tcPr>
            <w:tcW w:w="3147" w:type="dxa"/>
          </w:tcPr>
          <w:p w14:paraId="374D2562" w14:textId="77777777" w:rsidR="00356073" w:rsidRPr="00161E24" w:rsidRDefault="00356073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1673" w:type="dxa"/>
            <w:gridSpan w:val="20"/>
          </w:tcPr>
          <w:p w14:paraId="6D5D8158" w14:textId="72AC2D44" w:rsidR="00356073" w:rsidRPr="00161E24" w:rsidRDefault="00356073" w:rsidP="00295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(ล้านบาท)</w:t>
            </w:r>
          </w:p>
        </w:tc>
      </w:tr>
      <w:tr w:rsidR="00920A28" w:rsidRPr="00161E24" w14:paraId="0EA35CF1" w14:textId="77777777" w:rsidTr="00250E86">
        <w:trPr>
          <w:cantSplit/>
        </w:trPr>
        <w:tc>
          <w:tcPr>
            <w:tcW w:w="3147" w:type="dxa"/>
          </w:tcPr>
          <w:p w14:paraId="09154200" w14:textId="77777777" w:rsidR="0007765E" w:rsidRPr="00161E24" w:rsidRDefault="0007765E" w:rsidP="0007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รายได้จากการขายสินค้าและให้บริการ</w:t>
            </w:r>
          </w:p>
        </w:tc>
        <w:tc>
          <w:tcPr>
            <w:tcW w:w="978" w:type="dxa"/>
            <w:vAlign w:val="bottom"/>
          </w:tcPr>
          <w:p w14:paraId="0F91B6EC" w14:textId="2DD7E41F" w:rsidR="0007765E" w:rsidRPr="00161E24" w:rsidRDefault="0007765E" w:rsidP="002607BC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32,242</w:t>
            </w:r>
          </w:p>
        </w:tc>
        <w:tc>
          <w:tcPr>
            <w:tcW w:w="178" w:type="dxa"/>
            <w:vAlign w:val="bottom"/>
          </w:tcPr>
          <w:p w14:paraId="642322B2" w14:textId="77777777" w:rsidR="0007765E" w:rsidRPr="00161E24" w:rsidRDefault="0007765E" w:rsidP="0007765E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6F1E3" w14:textId="07389CD4" w:rsidR="0007765E" w:rsidRPr="00161E24" w:rsidRDefault="0007765E" w:rsidP="0007765E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31,587</w:t>
            </w:r>
          </w:p>
        </w:tc>
        <w:tc>
          <w:tcPr>
            <w:tcW w:w="178" w:type="dxa"/>
            <w:vAlign w:val="bottom"/>
          </w:tcPr>
          <w:p w14:paraId="46AA6888" w14:textId="77777777" w:rsidR="0007765E" w:rsidRPr="00161E24" w:rsidRDefault="0007765E" w:rsidP="0007765E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127905CC" w14:textId="6E374D22" w:rsidR="0007765E" w:rsidRPr="00161E24" w:rsidRDefault="0007765E" w:rsidP="002607BC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12,176</w:t>
            </w:r>
          </w:p>
        </w:tc>
        <w:tc>
          <w:tcPr>
            <w:tcW w:w="178" w:type="dxa"/>
            <w:vAlign w:val="bottom"/>
          </w:tcPr>
          <w:p w14:paraId="47E01529" w14:textId="77777777" w:rsidR="0007765E" w:rsidRPr="00161E24" w:rsidRDefault="0007765E" w:rsidP="0007765E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7A98AC9E" w14:textId="6EE59936" w:rsidR="0007765E" w:rsidRPr="00161E24" w:rsidRDefault="0007765E" w:rsidP="002607BC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7,486</w:t>
            </w:r>
          </w:p>
        </w:tc>
        <w:tc>
          <w:tcPr>
            <w:tcW w:w="182" w:type="dxa"/>
            <w:vAlign w:val="bottom"/>
          </w:tcPr>
          <w:p w14:paraId="4E232AB9" w14:textId="77777777" w:rsidR="0007765E" w:rsidRPr="00161E24" w:rsidRDefault="0007765E" w:rsidP="0007765E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AE8D4" w14:textId="4DA22FA9" w:rsidR="0007765E" w:rsidRPr="002607BC" w:rsidRDefault="0007765E" w:rsidP="004402BA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607BC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11,945</w:t>
            </w:r>
          </w:p>
        </w:tc>
        <w:tc>
          <w:tcPr>
            <w:tcW w:w="178" w:type="dxa"/>
            <w:vAlign w:val="bottom"/>
          </w:tcPr>
          <w:p w14:paraId="2732DCE4" w14:textId="77777777" w:rsidR="0007765E" w:rsidRPr="00161E24" w:rsidRDefault="0007765E" w:rsidP="0007765E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6550E26E" w14:textId="64F10C5D" w:rsidR="0007765E" w:rsidRPr="00161E24" w:rsidRDefault="0007765E" w:rsidP="002607BC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5,223</w:t>
            </w:r>
          </w:p>
        </w:tc>
        <w:tc>
          <w:tcPr>
            <w:tcW w:w="178" w:type="dxa"/>
            <w:vAlign w:val="bottom"/>
          </w:tcPr>
          <w:p w14:paraId="6B0B7A5D" w14:textId="77777777" w:rsidR="0007765E" w:rsidRPr="00161E24" w:rsidRDefault="0007765E" w:rsidP="0007765E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32622AE9" w14:textId="1B2FE1A4" w:rsidR="0007765E" w:rsidRPr="00161E24" w:rsidRDefault="0007765E" w:rsidP="002607BC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5,887</w:t>
            </w:r>
          </w:p>
        </w:tc>
        <w:tc>
          <w:tcPr>
            <w:tcW w:w="178" w:type="dxa"/>
            <w:vAlign w:val="bottom"/>
          </w:tcPr>
          <w:p w14:paraId="7B15007C" w14:textId="77777777" w:rsidR="0007765E" w:rsidRPr="00161E24" w:rsidRDefault="0007765E" w:rsidP="0007765E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09F10" w14:textId="1350C24F" w:rsidR="0007765E" w:rsidRPr="002607BC" w:rsidRDefault="0007765E" w:rsidP="002607BC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2607BC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2,091</w:t>
            </w:r>
          </w:p>
        </w:tc>
        <w:tc>
          <w:tcPr>
            <w:tcW w:w="178" w:type="dxa"/>
            <w:vAlign w:val="bottom"/>
          </w:tcPr>
          <w:p w14:paraId="4BA31921" w14:textId="77777777" w:rsidR="0007765E" w:rsidRPr="00161E24" w:rsidRDefault="0007765E" w:rsidP="0007765E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4B07EB9E" w14:textId="21272C7C" w:rsidR="0007765E" w:rsidRPr="00161E24" w:rsidRDefault="0007765E" w:rsidP="002607BC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</w:t>
            </w:r>
          </w:p>
        </w:tc>
        <w:tc>
          <w:tcPr>
            <w:tcW w:w="178" w:type="dxa"/>
            <w:vAlign w:val="bottom"/>
          </w:tcPr>
          <w:p w14:paraId="09E6E411" w14:textId="77777777" w:rsidR="0007765E" w:rsidRPr="00161E24" w:rsidRDefault="0007765E" w:rsidP="0007765E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79" w:type="dxa"/>
            <w:gridSpan w:val="2"/>
            <w:vAlign w:val="bottom"/>
          </w:tcPr>
          <w:p w14:paraId="79C82794" w14:textId="347B20AD" w:rsidR="0007765E" w:rsidRPr="00161E24" w:rsidRDefault="0007765E" w:rsidP="0007765E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108,638</w:t>
            </w:r>
          </w:p>
        </w:tc>
      </w:tr>
      <w:tr w:rsidR="00920A28" w:rsidRPr="00161E24" w14:paraId="005315C3" w14:textId="77777777" w:rsidTr="00250E86">
        <w:trPr>
          <w:cantSplit/>
        </w:trPr>
        <w:tc>
          <w:tcPr>
            <w:tcW w:w="3147" w:type="dxa"/>
          </w:tcPr>
          <w:p w14:paraId="2C314CEA" w14:textId="3D25FE1A" w:rsidR="0007765E" w:rsidRPr="00161E24" w:rsidRDefault="0007765E" w:rsidP="000776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 xml:space="preserve"> (ขาดทุน) </w:t>
            </w: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ตามส่วนงาน</w:t>
            </w:r>
          </w:p>
        </w:tc>
        <w:tc>
          <w:tcPr>
            <w:tcW w:w="978" w:type="dxa"/>
            <w:vAlign w:val="bottom"/>
          </w:tcPr>
          <w:p w14:paraId="7A606BCB" w14:textId="63EF7D61" w:rsidR="0007765E" w:rsidRPr="00161E24" w:rsidRDefault="0007765E" w:rsidP="002607BC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1,045</w:t>
            </w:r>
          </w:p>
        </w:tc>
        <w:tc>
          <w:tcPr>
            <w:tcW w:w="178" w:type="dxa"/>
            <w:vAlign w:val="bottom"/>
          </w:tcPr>
          <w:p w14:paraId="60145330" w14:textId="77777777" w:rsidR="0007765E" w:rsidRPr="00161E24" w:rsidRDefault="0007765E" w:rsidP="0007765E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84FCD" w14:textId="135F2F62" w:rsidR="0007765E" w:rsidRPr="00161E24" w:rsidRDefault="0007765E" w:rsidP="0007765E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222</w:t>
            </w:r>
          </w:p>
        </w:tc>
        <w:tc>
          <w:tcPr>
            <w:tcW w:w="178" w:type="dxa"/>
            <w:vAlign w:val="bottom"/>
          </w:tcPr>
          <w:p w14:paraId="4DAA2C83" w14:textId="77777777" w:rsidR="0007765E" w:rsidRPr="00161E24" w:rsidRDefault="0007765E" w:rsidP="0007765E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147A6A8B" w14:textId="1054B841" w:rsidR="0007765E" w:rsidRPr="00161E24" w:rsidRDefault="0007765E" w:rsidP="002607BC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974</w:t>
            </w:r>
          </w:p>
        </w:tc>
        <w:tc>
          <w:tcPr>
            <w:tcW w:w="178" w:type="dxa"/>
            <w:vAlign w:val="bottom"/>
          </w:tcPr>
          <w:p w14:paraId="37561EE1" w14:textId="77777777" w:rsidR="0007765E" w:rsidRPr="00161E24" w:rsidRDefault="0007765E" w:rsidP="0007765E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7DEB630B" w14:textId="6BC19B64" w:rsidR="0007765E" w:rsidRPr="00161E24" w:rsidRDefault="0007765E" w:rsidP="002607BC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(541)</w:t>
            </w:r>
          </w:p>
        </w:tc>
        <w:tc>
          <w:tcPr>
            <w:tcW w:w="182" w:type="dxa"/>
            <w:vAlign w:val="bottom"/>
          </w:tcPr>
          <w:p w14:paraId="4A439DDF" w14:textId="77777777" w:rsidR="0007765E" w:rsidRPr="00161E24" w:rsidRDefault="0007765E" w:rsidP="0007765E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0C5E0A" w14:textId="46CA2455" w:rsidR="0007765E" w:rsidRPr="002607BC" w:rsidRDefault="0007765E" w:rsidP="004402BA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607BC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(1,231)</w:t>
            </w:r>
          </w:p>
        </w:tc>
        <w:tc>
          <w:tcPr>
            <w:tcW w:w="178" w:type="dxa"/>
            <w:vAlign w:val="bottom"/>
          </w:tcPr>
          <w:p w14:paraId="388059EF" w14:textId="77777777" w:rsidR="0007765E" w:rsidRPr="00161E24" w:rsidRDefault="0007765E" w:rsidP="0007765E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2F06F76C" w14:textId="6C27B058" w:rsidR="0007765E" w:rsidRPr="00161E24" w:rsidRDefault="0007765E" w:rsidP="002607BC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(1,109)</w:t>
            </w:r>
          </w:p>
        </w:tc>
        <w:tc>
          <w:tcPr>
            <w:tcW w:w="178" w:type="dxa"/>
            <w:vAlign w:val="bottom"/>
          </w:tcPr>
          <w:p w14:paraId="394EBCA8" w14:textId="77777777" w:rsidR="0007765E" w:rsidRPr="00161E24" w:rsidRDefault="0007765E" w:rsidP="0007765E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1CA84B61" w14:textId="59F081DB" w:rsidR="0007765E" w:rsidRPr="00161E24" w:rsidRDefault="0007765E" w:rsidP="002607BC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(3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bidi="th-TH"/>
              </w:rPr>
              <w:t>07</w:t>
            </w: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)</w:t>
            </w:r>
          </w:p>
        </w:tc>
        <w:tc>
          <w:tcPr>
            <w:tcW w:w="178" w:type="dxa"/>
            <w:vAlign w:val="bottom"/>
          </w:tcPr>
          <w:p w14:paraId="7F60939D" w14:textId="77777777" w:rsidR="0007765E" w:rsidRPr="00161E24" w:rsidRDefault="0007765E" w:rsidP="0007765E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BE3E6" w14:textId="32B3AE5A" w:rsidR="0007765E" w:rsidRPr="002607BC" w:rsidRDefault="0007765E" w:rsidP="002607BC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2607BC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215</w:t>
            </w:r>
          </w:p>
        </w:tc>
        <w:tc>
          <w:tcPr>
            <w:tcW w:w="178" w:type="dxa"/>
            <w:vAlign w:val="bottom"/>
          </w:tcPr>
          <w:p w14:paraId="5E32BDC1" w14:textId="77777777" w:rsidR="0007765E" w:rsidRPr="00161E24" w:rsidRDefault="0007765E" w:rsidP="0007765E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5BA66EBA" w14:textId="22095796" w:rsidR="0007765E" w:rsidRPr="00161E24" w:rsidRDefault="0007765E" w:rsidP="002607BC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(9)</w:t>
            </w:r>
          </w:p>
        </w:tc>
        <w:tc>
          <w:tcPr>
            <w:tcW w:w="178" w:type="dxa"/>
            <w:vAlign w:val="bottom"/>
          </w:tcPr>
          <w:p w14:paraId="1AF2B8B4" w14:textId="77777777" w:rsidR="0007765E" w:rsidRPr="00161E24" w:rsidRDefault="0007765E" w:rsidP="0007765E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79" w:type="dxa"/>
            <w:gridSpan w:val="2"/>
            <w:vAlign w:val="bottom"/>
          </w:tcPr>
          <w:p w14:paraId="6CA490C7" w14:textId="34CACCAA" w:rsidR="0007765E" w:rsidRPr="00161E24" w:rsidRDefault="0007765E" w:rsidP="0007765E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(7</w:t>
            </w:r>
            <w:r>
              <w:rPr>
                <w:rFonts w:asciiTheme="majorBidi" w:hAnsiTheme="majorBidi" w:cstheme="majorBidi" w:hint="cs"/>
                <w:sz w:val="27"/>
                <w:szCs w:val="27"/>
                <w:cs/>
                <w:lang w:bidi="th-TH"/>
              </w:rPr>
              <w:t>41</w:t>
            </w: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)</w:t>
            </w:r>
          </w:p>
        </w:tc>
      </w:tr>
      <w:tr w:rsidR="00920A28" w:rsidRPr="00161E24" w14:paraId="20ABD166" w14:textId="77777777" w:rsidTr="00250E86">
        <w:trPr>
          <w:cantSplit/>
        </w:trPr>
        <w:tc>
          <w:tcPr>
            <w:tcW w:w="3147" w:type="dxa"/>
          </w:tcPr>
          <w:p w14:paraId="0E7689DF" w14:textId="77777777" w:rsidR="005B3DE2" w:rsidRPr="00161E24" w:rsidRDefault="005B3DE2" w:rsidP="005B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รายได้อื่น</w:t>
            </w:r>
          </w:p>
        </w:tc>
        <w:tc>
          <w:tcPr>
            <w:tcW w:w="978" w:type="dxa"/>
            <w:vAlign w:val="bottom"/>
          </w:tcPr>
          <w:p w14:paraId="7493F40C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B0655DE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90C13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4F11A6D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608FCC98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7A8CCF2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71CB1EB4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1865C179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C0FF5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3BCEB0A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1191D1F3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2301FA9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2B3B5BB4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F39E2E8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2A1F2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7CB7536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035C9095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1235031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79" w:type="dxa"/>
            <w:gridSpan w:val="2"/>
            <w:vAlign w:val="bottom"/>
          </w:tcPr>
          <w:p w14:paraId="12C813C9" w14:textId="0643E8C3" w:rsidR="005B3DE2" w:rsidRPr="00161E24" w:rsidRDefault="005B3DE2" w:rsidP="005B3DE2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635B8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502</w:t>
            </w:r>
          </w:p>
        </w:tc>
      </w:tr>
      <w:tr w:rsidR="00920A28" w:rsidRPr="00161E24" w14:paraId="6E69EB4E" w14:textId="77777777" w:rsidTr="00250E86">
        <w:trPr>
          <w:cantSplit/>
        </w:trPr>
        <w:tc>
          <w:tcPr>
            <w:tcW w:w="3147" w:type="dxa"/>
          </w:tcPr>
          <w:p w14:paraId="7A8D058D" w14:textId="77777777" w:rsidR="005B3DE2" w:rsidRPr="00161E24" w:rsidRDefault="005B3DE2" w:rsidP="005B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ต้นทุนทางการเงิน </w:t>
            </w:r>
          </w:p>
        </w:tc>
        <w:tc>
          <w:tcPr>
            <w:tcW w:w="978" w:type="dxa"/>
            <w:vAlign w:val="bottom"/>
          </w:tcPr>
          <w:p w14:paraId="0F1AE7B7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63803C4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53716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34F52BC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5525C6FE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54FF02B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06BD58B2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29006B8C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AAD42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04576D2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13EC38D3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84CA4A8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5F55AF19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52B4BC3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67772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82110C7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178D7D42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A0B1416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79" w:type="dxa"/>
            <w:gridSpan w:val="2"/>
            <w:vAlign w:val="bottom"/>
          </w:tcPr>
          <w:p w14:paraId="060E51EF" w14:textId="561D6E4E" w:rsidR="005B3DE2" w:rsidRPr="00161E24" w:rsidRDefault="005B3DE2" w:rsidP="005B3DE2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(673)</w:t>
            </w:r>
          </w:p>
        </w:tc>
      </w:tr>
      <w:tr w:rsidR="00920A28" w:rsidRPr="00161E24" w14:paraId="023E204E" w14:textId="77777777" w:rsidTr="00250E86">
        <w:trPr>
          <w:cantSplit/>
        </w:trPr>
        <w:tc>
          <w:tcPr>
            <w:tcW w:w="3147" w:type="dxa"/>
          </w:tcPr>
          <w:p w14:paraId="22273A14" w14:textId="4C09CE28" w:rsidR="005B3DE2" w:rsidRPr="00161E24" w:rsidRDefault="005B3DE2" w:rsidP="005B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7"/>
                <w:szCs w:val="27"/>
              </w:rPr>
            </w:pPr>
            <w:r>
              <w:rPr>
                <w:rFonts w:asciiTheme="majorBidi" w:hAnsiTheme="majorBidi" w:cstheme="majorBidi" w:hint="cs"/>
                <w:sz w:val="27"/>
                <w:szCs w:val="27"/>
                <w:cs/>
              </w:rPr>
              <w:t>ขาดทุนจากการเปลี่ยนแปลงมูลค่ายุติธรรม</w:t>
            </w:r>
            <w:r w:rsidR="00996FB9">
              <w:rPr>
                <w:rFonts w:asciiTheme="majorBidi" w:hAnsiTheme="majorBidi" w:cstheme="majorBidi" w:hint="cs"/>
                <w:sz w:val="27"/>
                <w:szCs w:val="27"/>
                <w:cs/>
              </w:rPr>
              <w:t>สินทรัพย์ชีวภาพ</w:t>
            </w:r>
          </w:p>
        </w:tc>
        <w:tc>
          <w:tcPr>
            <w:tcW w:w="978" w:type="dxa"/>
            <w:vAlign w:val="bottom"/>
          </w:tcPr>
          <w:p w14:paraId="55EBCC02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1FE5226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26B73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600E6FC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6BA9FA9B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2FFFAD3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61466DDB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65F1587A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DC2C10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79369A8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6D493802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CF686CF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089E8433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4425991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2DCA1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186D4DF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7CA13451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F61084D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79" w:type="dxa"/>
            <w:gridSpan w:val="2"/>
            <w:vAlign w:val="bottom"/>
          </w:tcPr>
          <w:p w14:paraId="58885BFF" w14:textId="044BE7AC" w:rsidR="005B3DE2" w:rsidRPr="000635B8" w:rsidRDefault="005B3DE2" w:rsidP="005B3DE2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(88)</w:t>
            </w:r>
          </w:p>
        </w:tc>
      </w:tr>
      <w:tr w:rsidR="00920A28" w:rsidRPr="00161E24" w14:paraId="38336181" w14:textId="77777777" w:rsidTr="00250E86">
        <w:trPr>
          <w:cantSplit/>
        </w:trPr>
        <w:tc>
          <w:tcPr>
            <w:tcW w:w="3147" w:type="dxa"/>
          </w:tcPr>
          <w:p w14:paraId="7074F2FD" w14:textId="47EF0930" w:rsidR="005B3DE2" w:rsidRPr="00161E24" w:rsidRDefault="005B3DE2" w:rsidP="005B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0" w:hanging="90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spacing w:val="-2"/>
                <w:sz w:val="27"/>
                <w:szCs w:val="27"/>
                <w:cs/>
              </w:rPr>
              <w:t>ขาดทุน</w:t>
            </w:r>
            <w:r w:rsidRPr="00161E24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จาก</w:t>
            </w:r>
            <w:r w:rsidR="00996FB9">
              <w:rPr>
                <w:rFonts w:asciiTheme="majorBidi" w:hAnsiTheme="majorBidi" w:cstheme="majorBidi" w:hint="cs"/>
                <w:spacing w:val="-2"/>
                <w:sz w:val="27"/>
                <w:szCs w:val="27"/>
                <w:cs/>
              </w:rPr>
              <w:t>ตราสารอนุพันธ์</w:t>
            </w:r>
            <w:r w:rsidRPr="00161E24"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  <w:t>สุทธิ</w:t>
            </w:r>
          </w:p>
        </w:tc>
        <w:tc>
          <w:tcPr>
            <w:tcW w:w="978" w:type="dxa"/>
            <w:vAlign w:val="bottom"/>
          </w:tcPr>
          <w:p w14:paraId="519AC43A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966C9B3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4AFB2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6E50712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5B4D1B59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81F0F0F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1A91713E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58B2133D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990272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2FFAFDA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2609E8E8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538D44A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5034FAB7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B832489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D5E62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EBA9B70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47E9D641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0CD48C9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79" w:type="dxa"/>
            <w:gridSpan w:val="2"/>
            <w:vAlign w:val="bottom"/>
          </w:tcPr>
          <w:p w14:paraId="0E6E4AAC" w14:textId="72FCA3BD" w:rsidR="005B3DE2" w:rsidRPr="000635B8" w:rsidRDefault="005B3DE2" w:rsidP="005B3DE2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 w:rsidRPr="000635B8"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(9)</w:t>
            </w:r>
          </w:p>
        </w:tc>
      </w:tr>
      <w:tr w:rsidR="00920A28" w:rsidRPr="00161E24" w14:paraId="43471B84" w14:textId="77777777" w:rsidTr="00250E86">
        <w:trPr>
          <w:cantSplit/>
          <w:trHeight w:val="299"/>
        </w:trPr>
        <w:tc>
          <w:tcPr>
            <w:tcW w:w="3147" w:type="dxa"/>
          </w:tcPr>
          <w:p w14:paraId="26307479" w14:textId="77777777" w:rsidR="005B3DE2" w:rsidRPr="00161E24" w:rsidRDefault="005B3DE2" w:rsidP="005B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 w:hanging="185"/>
              <w:rPr>
                <w:rFonts w:asciiTheme="majorBidi" w:hAnsiTheme="majorBidi" w:cstheme="majorBidi"/>
                <w:spacing w:val="-2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ส่วนแบ่งกำไรจากเงินลงทุนใน</w:t>
            </w: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บริษัทร่วมและการร่วมค้า</w:t>
            </w:r>
          </w:p>
        </w:tc>
        <w:tc>
          <w:tcPr>
            <w:tcW w:w="978" w:type="dxa"/>
            <w:vAlign w:val="bottom"/>
          </w:tcPr>
          <w:p w14:paraId="2BF0FAEF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6D76669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809DD7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13416D4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465C6EB3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30F9EE5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694FA2A3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2F1F3330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FB8876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EAEF067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1849A1F2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BD68493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4FA8D611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B291BC6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1B4D5B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973480B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769F995F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3CBC75F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79" w:type="dxa"/>
            <w:gridSpan w:val="2"/>
            <w:vAlign w:val="bottom"/>
          </w:tcPr>
          <w:p w14:paraId="1BAC7D14" w14:textId="25955311" w:rsidR="005B3DE2" w:rsidRPr="00161E24" w:rsidRDefault="005B3DE2" w:rsidP="005B3DE2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102</w:t>
            </w:r>
          </w:p>
        </w:tc>
      </w:tr>
      <w:tr w:rsidR="00920A28" w:rsidRPr="00161E24" w14:paraId="0C9DD038" w14:textId="77777777" w:rsidTr="00250E86">
        <w:trPr>
          <w:cantSplit/>
          <w:trHeight w:val="299"/>
        </w:trPr>
        <w:tc>
          <w:tcPr>
            <w:tcW w:w="3147" w:type="dxa"/>
          </w:tcPr>
          <w:p w14:paraId="19F77A16" w14:textId="77777777" w:rsidR="005B3DE2" w:rsidRPr="00161E24" w:rsidRDefault="005B3DE2" w:rsidP="005B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 w:hanging="18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ค่าใช้จ่ายภาษีเงินได้</w:t>
            </w:r>
          </w:p>
        </w:tc>
        <w:tc>
          <w:tcPr>
            <w:tcW w:w="978" w:type="dxa"/>
            <w:vAlign w:val="bottom"/>
          </w:tcPr>
          <w:p w14:paraId="46135D62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FF245B3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68E0B5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E816330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64C6DD56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C260F39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1B22D587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22664B06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58FABF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5985BDB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7108E507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D474323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31E790D3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BABB2EA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4FB80B1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F84DD4A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072A5BAB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F0B654A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79" w:type="dxa"/>
            <w:gridSpan w:val="2"/>
            <w:tcBorders>
              <w:bottom w:val="single" w:sz="4" w:space="0" w:color="auto"/>
            </w:tcBorders>
            <w:vAlign w:val="bottom"/>
          </w:tcPr>
          <w:p w14:paraId="7339D498" w14:textId="64B0B6BF" w:rsidR="005B3DE2" w:rsidRPr="00161E24" w:rsidRDefault="005B3DE2" w:rsidP="005B3DE2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(457)</w:t>
            </w:r>
          </w:p>
        </w:tc>
      </w:tr>
      <w:tr w:rsidR="00920A28" w:rsidRPr="00161E24" w14:paraId="118D83A4" w14:textId="77777777" w:rsidTr="00250E86">
        <w:trPr>
          <w:cantSplit/>
          <w:trHeight w:val="299"/>
        </w:trPr>
        <w:tc>
          <w:tcPr>
            <w:tcW w:w="3147" w:type="dxa"/>
          </w:tcPr>
          <w:p w14:paraId="1D49B7B5" w14:textId="172D8D27" w:rsidR="005B3DE2" w:rsidRPr="00161E24" w:rsidRDefault="005B3DE2" w:rsidP="005B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 w:hanging="185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7"/>
                <w:szCs w:val="27"/>
                <w:cs/>
              </w:rPr>
              <w:t>ขาดทุน</w:t>
            </w:r>
            <w:r w:rsidRPr="00161E24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สำหรับปี</w:t>
            </w:r>
          </w:p>
        </w:tc>
        <w:tc>
          <w:tcPr>
            <w:tcW w:w="978" w:type="dxa"/>
            <w:vAlign w:val="bottom"/>
          </w:tcPr>
          <w:p w14:paraId="3019598C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78D0B93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901FDB0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C6E295F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6935F295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5A82C7F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2FBFF355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82" w:type="dxa"/>
            <w:vAlign w:val="bottom"/>
          </w:tcPr>
          <w:p w14:paraId="71E6CCA2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454B01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35B2B6D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5B9DA1B4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9515D91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517F6216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EE2BABD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22A8D7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BB44B8B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4EC3150C" w14:textId="77777777" w:rsidR="005B3DE2" w:rsidRPr="00161E24" w:rsidRDefault="005B3DE2" w:rsidP="005B3DE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D0B4973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0D7D52" w14:textId="72DFBF38" w:rsidR="005B3DE2" w:rsidRPr="00161E24" w:rsidRDefault="005B3DE2" w:rsidP="005B3DE2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(1,</w:t>
            </w:r>
            <w:r w:rsidRPr="000635B8">
              <w:rPr>
                <w:rFonts w:asciiTheme="majorBidi" w:hAnsiTheme="majorBidi" w:cstheme="majorBidi"/>
                <w:b/>
                <w:bCs/>
                <w:sz w:val="27"/>
                <w:szCs w:val="27"/>
                <w:lang w:val="en-US" w:bidi="th-TH"/>
              </w:rPr>
              <w:t>364</w:t>
            </w:r>
            <w:r>
              <w:rPr>
                <w:rFonts w:asciiTheme="majorBidi" w:hAnsiTheme="majorBidi" w:cstheme="majorBidi"/>
                <w:b/>
                <w:bCs/>
                <w:sz w:val="27"/>
                <w:szCs w:val="27"/>
                <w:lang w:bidi="th-TH"/>
              </w:rPr>
              <w:t>)</w:t>
            </w:r>
          </w:p>
        </w:tc>
      </w:tr>
      <w:tr w:rsidR="00920A28" w:rsidRPr="00161E24" w14:paraId="230E017C" w14:textId="77777777" w:rsidTr="00250E86">
        <w:trPr>
          <w:cantSplit/>
          <w:trHeight w:val="21"/>
        </w:trPr>
        <w:tc>
          <w:tcPr>
            <w:tcW w:w="3147" w:type="dxa"/>
          </w:tcPr>
          <w:p w14:paraId="7CFFDDAD" w14:textId="77777777" w:rsidR="00D921DF" w:rsidRPr="00210822" w:rsidRDefault="00D921DF" w:rsidP="0021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5" w:hanging="185"/>
              <w:rPr>
                <w:rFonts w:asciiTheme="majorBidi" w:hAnsiTheme="majorBidi" w:cstheme="majorBidi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978" w:type="dxa"/>
          </w:tcPr>
          <w:p w14:paraId="7EE83167" w14:textId="77777777" w:rsidR="00D921DF" w:rsidRPr="00210822" w:rsidRDefault="00D921DF" w:rsidP="00210822">
            <w:pPr>
              <w:pStyle w:val="acctfourfigures"/>
              <w:tabs>
                <w:tab w:val="clear" w:pos="765"/>
                <w:tab w:val="decimal" w:pos="721"/>
              </w:tabs>
              <w:spacing w:line="240" w:lineRule="auto"/>
              <w:rPr>
                <w:rFonts w:asciiTheme="majorBidi" w:hAnsiTheme="majorBidi" w:cstheme="majorBidi"/>
                <w:sz w:val="2"/>
                <w:szCs w:val="2"/>
                <w:lang w:val="en-US" w:bidi="th-TH"/>
              </w:rPr>
            </w:pPr>
          </w:p>
        </w:tc>
        <w:tc>
          <w:tcPr>
            <w:tcW w:w="178" w:type="dxa"/>
          </w:tcPr>
          <w:p w14:paraId="2CBC2A7D" w14:textId="77777777" w:rsidR="00D921DF" w:rsidRPr="00210822" w:rsidRDefault="00D921DF" w:rsidP="002108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auto"/>
          </w:tcPr>
          <w:p w14:paraId="49B6D0CE" w14:textId="77777777" w:rsidR="00D921DF" w:rsidRPr="00210822" w:rsidRDefault="00D921DF" w:rsidP="00210822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rPr>
                <w:rFonts w:asciiTheme="majorBidi" w:hAnsiTheme="majorBidi" w:cstheme="majorBidi"/>
                <w:sz w:val="2"/>
                <w:szCs w:val="2"/>
                <w:lang w:val="en-US" w:bidi="th-TH"/>
              </w:rPr>
            </w:pPr>
          </w:p>
        </w:tc>
        <w:tc>
          <w:tcPr>
            <w:tcW w:w="178" w:type="dxa"/>
          </w:tcPr>
          <w:p w14:paraId="05754F0C" w14:textId="77777777" w:rsidR="00D921DF" w:rsidRPr="00210822" w:rsidRDefault="00D921DF" w:rsidP="002108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979" w:type="dxa"/>
          </w:tcPr>
          <w:p w14:paraId="00663B88" w14:textId="77777777" w:rsidR="00D921DF" w:rsidRPr="00210822" w:rsidRDefault="00D921DF" w:rsidP="00210822">
            <w:pPr>
              <w:pStyle w:val="acctfourfigures"/>
              <w:tabs>
                <w:tab w:val="clear" w:pos="765"/>
                <w:tab w:val="decimal" w:pos="699"/>
              </w:tabs>
              <w:spacing w:line="240" w:lineRule="auto"/>
              <w:rPr>
                <w:rFonts w:asciiTheme="majorBidi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178" w:type="dxa"/>
          </w:tcPr>
          <w:p w14:paraId="6D067E69" w14:textId="77777777" w:rsidR="00D921DF" w:rsidRPr="00210822" w:rsidRDefault="00D921DF" w:rsidP="002108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979" w:type="dxa"/>
          </w:tcPr>
          <w:p w14:paraId="2D2C7038" w14:textId="77777777" w:rsidR="00D921DF" w:rsidRPr="00210822" w:rsidRDefault="00D921DF" w:rsidP="00210822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rPr>
                <w:rFonts w:asciiTheme="majorBidi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182" w:type="dxa"/>
          </w:tcPr>
          <w:p w14:paraId="1CD9CFC4" w14:textId="77777777" w:rsidR="00D921DF" w:rsidRPr="00210822" w:rsidRDefault="00D921DF" w:rsidP="002108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1257" w:type="dxa"/>
            <w:tcBorders>
              <w:left w:val="nil"/>
              <w:right w:val="nil"/>
            </w:tcBorders>
            <w:shd w:val="clear" w:color="auto" w:fill="auto"/>
          </w:tcPr>
          <w:p w14:paraId="6B044740" w14:textId="77777777" w:rsidR="00D921DF" w:rsidRPr="00210822" w:rsidRDefault="00D921DF" w:rsidP="00210822">
            <w:pPr>
              <w:pStyle w:val="acctfourfigures"/>
              <w:tabs>
                <w:tab w:val="clear" w:pos="765"/>
                <w:tab w:val="decimal" w:pos="1011"/>
              </w:tabs>
              <w:spacing w:line="240" w:lineRule="auto"/>
              <w:rPr>
                <w:rFonts w:asciiTheme="majorBidi" w:hAnsiTheme="majorBidi" w:cstheme="majorBidi"/>
                <w:sz w:val="2"/>
                <w:szCs w:val="2"/>
                <w:lang w:val="en-US" w:bidi="th-TH"/>
              </w:rPr>
            </w:pPr>
          </w:p>
        </w:tc>
        <w:tc>
          <w:tcPr>
            <w:tcW w:w="178" w:type="dxa"/>
          </w:tcPr>
          <w:p w14:paraId="1E2E532B" w14:textId="77777777" w:rsidR="00D921DF" w:rsidRPr="00210822" w:rsidRDefault="00D921DF" w:rsidP="002108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979" w:type="dxa"/>
          </w:tcPr>
          <w:p w14:paraId="72396844" w14:textId="77777777" w:rsidR="00D921DF" w:rsidRPr="00210822" w:rsidRDefault="00D921DF" w:rsidP="00210822">
            <w:pPr>
              <w:pStyle w:val="acctfourfigures"/>
              <w:tabs>
                <w:tab w:val="clear" w:pos="765"/>
                <w:tab w:val="decimal" w:pos="676"/>
              </w:tabs>
              <w:spacing w:line="240" w:lineRule="auto"/>
              <w:rPr>
                <w:rFonts w:asciiTheme="majorBidi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178" w:type="dxa"/>
          </w:tcPr>
          <w:p w14:paraId="1F61FC21" w14:textId="77777777" w:rsidR="00D921DF" w:rsidRPr="00210822" w:rsidRDefault="00D921DF" w:rsidP="002108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979" w:type="dxa"/>
          </w:tcPr>
          <w:p w14:paraId="0D12488C" w14:textId="77777777" w:rsidR="00D921DF" w:rsidRPr="00210822" w:rsidRDefault="00D921DF" w:rsidP="00210822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rPr>
                <w:rFonts w:asciiTheme="majorBidi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178" w:type="dxa"/>
          </w:tcPr>
          <w:p w14:paraId="1175CC13" w14:textId="77777777" w:rsidR="00D921DF" w:rsidRPr="00210822" w:rsidRDefault="00D921DF" w:rsidP="002108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979" w:type="dxa"/>
            <w:tcBorders>
              <w:left w:val="nil"/>
              <w:right w:val="nil"/>
            </w:tcBorders>
            <w:shd w:val="clear" w:color="auto" w:fill="auto"/>
          </w:tcPr>
          <w:p w14:paraId="6F22A4A1" w14:textId="77777777" w:rsidR="00D921DF" w:rsidRPr="00210822" w:rsidRDefault="00D921DF" w:rsidP="00210822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sz w:val="2"/>
                <w:szCs w:val="2"/>
                <w:lang w:val="en-US" w:bidi="th-TH"/>
              </w:rPr>
            </w:pPr>
          </w:p>
        </w:tc>
        <w:tc>
          <w:tcPr>
            <w:tcW w:w="178" w:type="dxa"/>
          </w:tcPr>
          <w:p w14:paraId="1F12A961" w14:textId="77777777" w:rsidR="00D921DF" w:rsidRPr="00210822" w:rsidRDefault="00D921DF" w:rsidP="002108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"/>
                <w:szCs w:val="2"/>
                <w:lang w:bidi="th-TH"/>
              </w:rPr>
            </w:pPr>
          </w:p>
        </w:tc>
        <w:tc>
          <w:tcPr>
            <w:tcW w:w="979" w:type="dxa"/>
          </w:tcPr>
          <w:p w14:paraId="29F8AF81" w14:textId="77777777" w:rsidR="00D921DF" w:rsidRPr="00210822" w:rsidRDefault="00D921DF" w:rsidP="00210822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rPr>
                <w:rFonts w:asciiTheme="majorBidi" w:hAnsiTheme="majorBidi" w:cstheme="majorBidi"/>
                <w:sz w:val="2"/>
                <w:szCs w:val="2"/>
                <w:lang w:val="en-US" w:bidi="th-TH"/>
              </w:rPr>
            </w:pPr>
          </w:p>
        </w:tc>
        <w:tc>
          <w:tcPr>
            <w:tcW w:w="178" w:type="dxa"/>
          </w:tcPr>
          <w:p w14:paraId="4471A35B" w14:textId="77777777" w:rsidR="00D921DF" w:rsidRPr="00210822" w:rsidRDefault="00D921DF" w:rsidP="00210822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"/>
                <w:szCs w:val="2"/>
                <w:lang w:val="en-US" w:bidi="th-TH"/>
              </w:rPr>
            </w:pPr>
          </w:p>
        </w:tc>
        <w:tc>
          <w:tcPr>
            <w:tcW w:w="979" w:type="dxa"/>
            <w:gridSpan w:val="2"/>
            <w:tcBorders>
              <w:top w:val="double" w:sz="4" w:space="0" w:color="auto"/>
            </w:tcBorders>
          </w:tcPr>
          <w:p w14:paraId="5694BC70" w14:textId="77777777" w:rsidR="00D921DF" w:rsidRPr="00210822" w:rsidRDefault="00D921DF" w:rsidP="00210822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rPr>
                <w:rFonts w:asciiTheme="majorBidi" w:hAnsiTheme="majorBidi" w:cstheme="majorBidi"/>
                <w:sz w:val="2"/>
                <w:szCs w:val="2"/>
                <w:lang w:bidi="th-TH"/>
              </w:rPr>
            </w:pPr>
          </w:p>
        </w:tc>
      </w:tr>
      <w:tr w:rsidR="00920A28" w:rsidRPr="00161E24" w14:paraId="180C818F" w14:textId="77777777" w:rsidTr="00250E86">
        <w:trPr>
          <w:cantSplit/>
        </w:trPr>
        <w:tc>
          <w:tcPr>
            <w:tcW w:w="3147" w:type="dxa"/>
          </w:tcPr>
          <w:p w14:paraId="6B5BC1FE" w14:textId="77777777" w:rsidR="005B3DE2" w:rsidRPr="00161E24" w:rsidRDefault="005B3DE2" w:rsidP="005B3D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161E24">
              <w:rPr>
                <w:rFonts w:asciiTheme="majorBidi" w:hAnsiTheme="majorBidi" w:cstheme="majorBidi"/>
                <w:sz w:val="27"/>
                <w:szCs w:val="27"/>
                <w:cs/>
              </w:rPr>
              <w:t>ค่าเสื่อมราคาและค่าตัดจำหน่าย</w:t>
            </w:r>
          </w:p>
        </w:tc>
        <w:tc>
          <w:tcPr>
            <w:tcW w:w="978" w:type="dxa"/>
            <w:vAlign w:val="bottom"/>
          </w:tcPr>
          <w:p w14:paraId="3A2E2635" w14:textId="528171ED" w:rsidR="005B3DE2" w:rsidRPr="00161E24" w:rsidRDefault="005B3DE2" w:rsidP="002607BC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777</w:t>
            </w:r>
          </w:p>
        </w:tc>
        <w:tc>
          <w:tcPr>
            <w:tcW w:w="178" w:type="dxa"/>
            <w:vAlign w:val="bottom"/>
          </w:tcPr>
          <w:p w14:paraId="177C9FB0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6F403" w14:textId="4F51D9DC" w:rsidR="005B3DE2" w:rsidRPr="00161E24" w:rsidRDefault="005B3DE2" w:rsidP="005B3DE2">
            <w:pPr>
              <w:pStyle w:val="acctfourfigures"/>
              <w:tabs>
                <w:tab w:val="clear" w:pos="765"/>
                <w:tab w:val="decimal" w:pos="763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1,563</w:t>
            </w:r>
          </w:p>
        </w:tc>
        <w:tc>
          <w:tcPr>
            <w:tcW w:w="178" w:type="dxa"/>
            <w:vAlign w:val="bottom"/>
          </w:tcPr>
          <w:p w14:paraId="5CCBDF18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143A8AEA" w14:textId="65E27AC4" w:rsidR="005B3DE2" w:rsidRPr="00161E24" w:rsidRDefault="005B3DE2" w:rsidP="002607BC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603</w:t>
            </w:r>
          </w:p>
        </w:tc>
        <w:tc>
          <w:tcPr>
            <w:tcW w:w="178" w:type="dxa"/>
            <w:vAlign w:val="bottom"/>
          </w:tcPr>
          <w:p w14:paraId="24EFFBC4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259A4FFE" w14:textId="785CE40B" w:rsidR="005B3DE2" w:rsidRPr="00161E24" w:rsidRDefault="005B3DE2" w:rsidP="002607BC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370</w:t>
            </w:r>
          </w:p>
        </w:tc>
        <w:tc>
          <w:tcPr>
            <w:tcW w:w="182" w:type="dxa"/>
            <w:vAlign w:val="bottom"/>
          </w:tcPr>
          <w:p w14:paraId="2BFB892F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12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CA959B" w14:textId="4A8AA817" w:rsidR="005B3DE2" w:rsidRPr="00161E24" w:rsidRDefault="005B3DE2" w:rsidP="004402BA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 w:rsidRPr="002607BC"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591</w:t>
            </w:r>
          </w:p>
        </w:tc>
        <w:tc>
          <w:tcPr>
            <w:tcW w:w="178" w:type="dxa"/>
            <w:vAlign w:val="bottom"/>
          </w:tcPr>
          <w:p w14:paraId="55DA4ABA" w14:textId="77777777" w:rsidR="005B3DE2" w:rsidRPr="00161E24" w:rsidRDefault="005B3DE2" w:rsidP="002607BC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32719F4F" w14:textId="15DACE9C" w:rsidR="005B3DE2" w:rsidRPr="00161E24" w:rsidRDefault="005B3DE2" w:rsidP="002607BC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258</w:t>
            </w:r>
          </w:p>
        </w:tc>
        <w:tc>
          <w:tcPr>
            <w:tcW w:w="178" w:type="dxa"/>
            <w:vAlign w:val="bottom"/>
          </w:tcPr>
          <w:p w14:paraId="4BF95617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376899A1" w14:textId="3852169B" w:rsidR="005B3DE2" w:rsidRPr="00161E24" w:rsidRDefault="005B3DE2" w:rsidP="002607BC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301</w:t>
            </w:r>
          </w:p>
        </w:tc>
        <w:tc>
          <w:tcPr>
            <w:tcW w:w="178" w:type="dxa"/>
            <w:vAlign w:val="bottom"/>
          </w:tcPr>
          <w:p w14:paraId="42DA9732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72D9B" w14:textId="0CBD85AA" w:rsidR="005B3DE2" w:rsidRPr="00161E24" w:rsidRDefault="005B3DE2" w:rsidP="002607BC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105</w:t>
            </w:r>
          </w:p>
        </w:tc>
        <w:tc>
          <w:tcPr>
            <w:tcW w:w="178" w:type="dxa"/>
            <w:vAlign w:val="bottom"/>
          </w:tcPr>
          <w:p w14:paraId="7DCD8858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</w:p>
        </w:tc>
        <w:tc>
          <w:tcPr>
            <w:tcW w:w="979" w:type="dxa"/>
            <w:vAlign w:val="bottom"/>
          </w:tcPr>
          <w:p w14:paraId="50F48D88" w14:textId="4A10B06D" w:rsidR="005B3DE2" w:rsidRPr="00161E24" w:rsidRDefault="005B3DE2" w:rsidP="000635B8">
            <w:pPr>
              <w:pStyle w:val="acctfourfigures"/>
              <w:tabs>
                <w:tab w:val="clear" w:pos="765"/>
                <w:tab w:val="decimal" w:pos="514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0E67418" w14:textId="77777777" w:rsidR="005B3DE2" w:rsidRPr="00161E24" w:rsidRDefault="005B3DE2" w:rsidP="005B3DE2">
            <w:pPr>
              <w:pStyle w:val="acctfourfigures"/>
              <w:tabs>
                <w:tab w:val="clear" w:pos="765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val="en-US" w:bidi="th-TH"/>
              </w:rPr>
            </w:pPr>
          </w:p>
        </w:tc>
        <w:tc>
          <w:tcPr>
            <w:tcW w:w="979" w:type="dxa"/>
            <w:gridSpan w:val="2"/>
            <w:vAlign w:val="bottom"/>
          </w:tcPr>
          <w:p w14:paraId="3400A6D1" w14:textId="1193CAAF" w:rsidR="005B3DE2" w:rsidRPr="00161E24" w:rsidRDefault="005B3DE2" w:rsidP="005B3DE2">
            <w:pPr>
              <w:pStyle w:val="acctfourfigures"/>
              <w:tabs>
                <w:tab w:val="clear" w:pos="765"/>
                <w:tab w:val="decimal" w:pos="746"/>
              </w:tabs>
              <w:spacing w:line="240" w:lineRule="auto"/>
              <w:jc w:val="both"/>
              <w:rPr>
                <w:rFonts w:asciiTheme="majorBidi" w:hAnsiTheme="majorBidi" w:cstheme="majorBidi"/>
                <w:sz w:val="27"/>
                <w:szCs w:val="27"/>
                <w:lang w:bidi="th-TH"/>
              </w:rPr>
            </w:pPr>
            <w:r>
              <w:rPr>
                <w:rFonts w:asciiTheme="majorBidi" w:hAnsiTheme="majorBidi" w:cstheme="majorBidi"/>
                <w:sz w:val="27"/>
                <w:szCs w:val="27"/>
                <w:lang w:bidi="th-TH"/>
              </w:rPr>
              <w:t>4,568</w:t>
            </w:r>
          </w:p>
        </w:tc>
      </w:tr>
    </w:tbl>
    <w:p w14:paraId="1EDB5DD3" w14:textId="1112F2FF" w:rsidR="008F7D58" w:rsidRPr="00D921DF" w:rsidRDefault="008F7D58" w:rsidP="00D921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Theme="majorBidi" w:hAnsiTheme="majorBidi" w:cstheme="majorBidi"/>
          <w:b/>
          <w:bCs/>
          <w:i/>
          <w:iCs/>
          <w:sz w:val="27"/>
          <w:szCs w:val="27"/>
          <w:cs/>
        </w:rPr>
        <w:sectPr w:rsidR="008F7D58" w:rsidRPr="00D921DF" w:rsidSect="00933D8A">
          <w:headerReference w:type="first" r:id="rId25"/>
          <w:footerReference w:type="first" r:id="rId26"/>
          <w:pgSz w:w="16834" w:h="11909" w:orient="landscape" w:code="9"/>
          <w:pgMar w:top="691" w:right="1152" w:bottom="576" w:left="1152" w:header="720" w:footer="720" w:gutter="0"/>
          <w:cols w:space="720"/>
          <w:titlePg/>
          <w:docGrid w:linePitch="245"/>
        </w:sectPr>
      </w:pPr>
    </w:p>
    <w:p w14:paraId="7E93FC21" w14:textId="0B915A88" w:rsidR="000E436E" w:rsidRPr="00161E24" w:rsidRDefault="000E436E" w:rsidP="004318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313"/>
        <w:jc w:val="thaiDistribute"/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lang w:eastAsia="th-TH"/>
        </w:rPr>
      </w:pPr>
      <w:r w:rsidRPr="00161E24">
        <w:rPr>
          <w:rFonts w:asciiTheme="majorBidi" w:hAnsiTheme="majorBidi" w:cstheme="majorBidi"/>
          <w:b/>
          <w:bCs/>
          <w:i/>
          <w:iCs/>
          <w:snapToGrid w:val="0"/>
          <w:color w:val="000000"/>
          <w:sz w:val="30"/>
          <w:szCs w:val="30"/>
          <w:cs/>
          <w:lang w:eastAsia="th-TH"/>
        </w:rPr>
        <w:lastRenderedPageBreak/>
        <w:t>ส่วนงานภูมิศาสตร์</w:t>
      </w:r>
    </w:p>
    <w:p w14:paraId="624AD5A4" w14:textId="6BF2E44B" w:rsidR="000E436E" w:rsidRPr="00161E24" w:rsidRDefault="000E436E" w:rsidP="0043184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313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</w:pPr>
    </w:p>
    <w:p w14:paraId="650CF3B3" w14:textId="011980DB" w:rsidR="000E436E" w:rsidRPr="00161E24" w:rsidRDefault="000E436E" w:rsidP="00431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313"/>
        <w:jc w:val="thaiDistribute"/>
        <w:rPr>
          <w:rFonts w:asciiTheme="majorBidi" w:hAnsiTheme="majorBidi" w:cstheme="majorBidi"/>
          <w:snapToGrid w:val="0"/>
          <w:color w:val="000000"/>
          <w:sz w:val="30"/>
          <w:szCs w:val="30"/>
          <w:lang w:eastAsia="th-TH"/>
        </w:rPr>
      </w:pPr>
      <w:r w:rsidRPr="00161E24">
        <w:rPr>
          <w:rFonts w:asciiTheme="majorBidi" w:hAnsiTheme="majorBidi" w:cstheme="majorBidi"/>
          <w:snapToGrid w:val="0"/>
          <w:color w:val="000000"/>
          <w:sz w:val="30"/>
          <w:szCs w:val="30"/>
          <w:cs/>
          <w:lang w:eastAsia="th-TH"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</w:t>
      </w:r>
    </w:p>
    <w:p w14:paraId="602D0AC7" w14:textId="4D040889" w:rsidR="000E436E" w:rsidRDefault="000E436E" w:rsidP="006A455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291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6300"/>
        <w:gridCol w:w="1368"/>
        <w:gridCol w:w="270"/>
        <w:gridCol w:w="1353"/>
      </w:tblGrid>
      <w:tr w:rsidR="0043184C" w:rsidRPr="00161E24" w14:paraId="6F601935" w14:textId="77777777" w:rsidTr="00516440">
        <w:trPr>
          <w:tblHeader/>
        </w:trPr>
        <w:tc>
          <w:tcPr>
            <w:tcW w:w="6300" w:type="dxa"/>
            <w:shd w:val="clear" w:color="auto" w:fill="auto"/>
          </w:tcPr>
          <w:p w14:paraId="271315F7" w14:textId="12EAAC57" w:rsidR="0043184C" w:rsidRPr="008E719F" w:rsidRDefault="0043184C" w:rsidP="00B169EF">
            <w:pPr>
              <w:pStyle w:val="block"/>
              <w:spacing w:after="0"/>
              <w:ind w:left="98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8E719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ข้อมูลส่วนงานภูมิศาสตร์</w:t>
            </w:r>
          </w:p>
        </w:tc>
        <w:tc>
          <w:tcPr>
            <w:tcW w:w="2991" w:type="dxa"/>
            <w:gridSpan w:val="3"/>
            <w:shd w:val="clear" w:color="auto" w:fill="auto"/>
          </w:tcPr>
          <w:p w14:paraId="2FB289E0" w14:textId="20C20D09" w:rsidR="0043184C" w:rsidRPr="0043184C" w:rsidRDefault="0043184C" w:rsidP="0043184C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eastAsia="Calibri" w:hAnsiTheme="majorBidi" w:cstheme="majorBidi" w:hint="cs"/>
                <w:b/>
                <w:bCs/>
                <w:sz w:val="30"/>
                <w:szCs w:val="30"/>
                <w:cs/>
                <w:lang w:val="en-US" w:bidi="th-TH"/>
              </w:rPr>
              <w:t>งบการเงินรวม</w:t>
            </w:r>
          </w:p>
        </w:tc>
      </w:tr>
      <w:tr w:rsidR="00185611" w:rsidRPr="00161E24" w14:paraId="36C5409F" w14:textId="77777777" w:rsidTr="00516440">
        <w:trPr>
          <w:tblHeader/>
        </w:trPr>
        <w:tc>
          <w:tcPr>
            <w:tcW w:w="6300" w:type="dxa"/>
            <w:shd w:val="clear" w:color="auto" w:fill="auto"/>
          </w:tcPr>
          <w:p w14:paraId="2318197E" w14:textId="77777777" w:rsidR="00185611" w:rsidRPr="008E719F" w:rsidRDefault="00185611" w:rsidP="00185611">
            <w:pPr>
              <w:pStyle w:val="block"/>
              <w:spacing w:after="0"/>
              <w:ind w:left="98"/>
              <w:jc w:val="thaiDistribute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68" w:type="dxa"/>
            <w:shd w:val="clear" w:color="auto" w:fill="auto"/>
          </w:tcPr>
          <w:p w14:paraId="6E96C299" w14:textId="45315622" w:rsidR="00185611" w:rsidRPr="008E719F" w:rsidRDefault="00185611" w:rsidP="00185611">
            <w:pPr>
              <w:pStyle w:val="block"/>
              <w:spacing w:after="0"/>
              <w:ind w:left="0"/>
              <w:jc w:val="center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28B460E5" w14:textId="77777777" w:rsidR="00185611" w:rsidRPr="00161E24" w:rsidRDefault="00185611" w:rsidP="0018561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353" w:type="dxa"/>
            <w:shd w:val="clear" w:color="auto" w:fill="auto"/>
          </w:tcPr>
          <w:p w14:paraId="2AF5E7AA" w14:textId="02D9CF55" w:rsidR="00185611" w:rsidRPr="00161E24" w:rsidRDefault="00185611" w:rsidP="00185611">
            <w:pPr>
              <w:pStyle w:val="acctfourfigures"/>
              <w:tabs>
                <w:tab w:val="clear" w:pos="765"/>
                <w:tab w:val="decimal" w:pos="11"/>
              </w:tabs>
              <w:spacing w:line="240" w:lineRule="atLeast"/>
              <w:ind w:right="11"/>
              <w:jc w:val="center"/>
              <w:rPr>
                <w:rFonts w:asciiTheme="majorBidi" w:eastAsia="Calibri" w:hAnsiTheme="majorBidi" w:cstheme="majorBidi"/>
                <w:sz w:val="30"/>
                <w:szCs w:val="30"/>
                <w:lang w:bidi="th-TH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43184C" w:rsidRPr="00161E24" w14:paraId="1E167211" w14:textId="77777777" w:rsidTr="00516440">
        <w:trPr>
          <w:trHeight w:val="279"/>
        </w:trPr>
        <w:tc>
          <w:tcPr>
            <w:tcW w:w="6300" w:type="dxa"/>
            <w:shd w:val="clear" w:color="auto" w:fill="auto"/>
          </w:tcPr>
          <w:p w14:paraId="484CE1C3" w14:textId="77777777" w:rsidR="0043184C" w:rsidRPr="00161E24" w:rsidRDefault="0043184C" w:rsidP="00B169EF">
            <w:pPr>
              <w:ind w:left="98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91" w:type="dxa"/>
            <w:gridSpan w:val="3"/>
            <w:shd w:val="clear" w:color="auto" w:fill="auto"/>
          </w:tcPr>
          <w:p w14:paraId="487DD30D" w14:textId="77777777" w:rsidR="0043184C" w:rsidRPr="00B67DD0" w:rsidRDefault="0043184C" w:rsidP="00431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eastAsia="Calibri" w:hAnsiTheme="majorBidi" w:cstheme="majorBidi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D7E37" w:rsidRPr="00161E24" w14:paraId="0E491B84" w14:textId="77777777" w:rsidTr="00516440">
        <w:trPr>
          <w:trHeight w:val="315"/>
        </w:trPr>
        <w:tc>
          <w:tcPr>
            <w:tcW w:w="6300" w:type="dxa"/>
            <w:shd w:val="clear" w:color="auto" w:fill="auto"/>
          </w:tcPr>
          <w:p w14:paraId="061A4E5F" w14:textId="51E626DE" w:rsidR="005D7E37" w:rsidRPr="00161E24" w:rsidRDefault="005D7E37" w:rsidP="005D7E37">
            <w:pPr>
              <w:ind w:left="98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ไทย</w:t>
            </w:r>
          </w:p>
        </w:tc>
        <w:tc>
          <w:tcPr>
            <w:tcW w:w="1368" w:type="dxa"/>
            <w:shd w:val="clear" w:color="auto" w:fill="auto"/>
          </w:tcPr>
          <w:p w14:paraId="3A3D5580" w14:textId="0F1BC7C8" w:rsidR="005D7E37" w:rsidRPr="00161E24" w:rsidRDefault="008159C0" w:rsidP="005D7E37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159C0">
              <w:rPr>
                <w:rFonts w:asciiTheme="majorBidi" w:eastAsia="Calibri" w:hAnsiTheme="majorBidi" w:cstheme="majorBidi"/>
                <w:sz w:val="30"/>
                <w:szCs w:val="30"/>
              </w:rPr>
              <w:t>93,391</w:t>
            </w:r>
          </w:p>
        </w:tc>
        <w:tc>
          <w:tcPr>
            <w:tcW w:w="270" w:type="dxa"/>
          </w:tcPr>
          <w:p w14:paraId="5E05D1CF" w14:textId="77777777" w:rsidR="005D7E37" w:rsidRPr="00161E24" w:rsidRDefault="005D7E37" w:rsidP="005D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3" w:type="dxa"/>
            <w:shd w:val="clear" w:color="auto" w:fill="auto"/>
          </w:tcPr>
          <w:p w14:paraId="204EE8E3" w14:textId="06FC2509" w:rsidR="005D7E37" w:rsidRPr="00161E24" w:rsidRDefault="005D7E37" w:rsidP="005D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89,435</w:t>
            </w:r>
          </w:p>
        </w:tc>
      </w:tr>
      <w:tr w:rsidR="005D7E37" w:rsidRPr="00161E24" w14:paraId="6CB410B0" w14:textId="77777777" w:rsidTr="00516440">
        <w:trPr>
          <w:trHeight w:val="315"/>
        </w:trPr>
        <w:tc>
          <w:tcPr>
            <w:tcW w:w="6300" w:type="dxa"/>
            <w:shd w:val="clear" w:color="auto" w:fill="auto"/>
          </w:tcPr>
          <w:p w14:paraId="25B162A2" w14:textId="68076732" w:rsidR="005D7E37" w:rsidRPr="00161E24" w:rsidRDefault="005D7E37" w:rsidP="005D7E37">
            <w:pPr>
              <w:ind w:lef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เอเชียตะวันออกเฉียงใต้</w:t>
            </w:r>
          </w:p>
        </w:tc>
        <w:tc>
          <w:tcPr>
            <w:tcW w:w="1368" w:type="dxa"/>
            <w:shd w:val="clear" w:color="auto" w:fill="auto"/>
          </w:tcPr>
          <w:p w14:paraId="2121A5DD" w14:textId="03D4DDEC" w:rsidR="005D7E37" w:rsidRPr="00161E24" w:rsidRDefault="008159C0" w:rsidP="005D7E37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8159C0">
              <w:rPr>
                <w:rFonts w:asciiTheme="majorBidi" w:eastAsia="Calibri" w:hAnsiTheme="majorBidi" w:cstheme="majorBidi"/>
                <w:sz w:val="30"/>
                <w:szCs w:val="30"/>
              </w:rPr>
              <w:t>7,759</w:t>
            </w:r>
          </w:p>
        </w:tc>
        <w:tc>
          <w:tcPr>
            <w:tcW w:w="270" w:type="dxa"/>
          </w:tcPr>
          <w:p w14:paraId="22E4CDED" w14:textId="77777777" w:rsidR="005D7E37" w:rsidRPr="00161E24" w:rsidRDefault="005D7E37" w:rsidP="005D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3" w:type="dxa"/>
            <w:shd w:val="clear" w:color="auto" w:fill="auto"/>
          </w:tcPr>
          <w:p w14:paraId="3EBCD13E" w14:textId="4189EEC0" w:rsidR="005D7E37" w:rsidRPr="00161E24" w:rsidRDefault="005D7E37" w:rsidP="005D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7,331</w:t>
            </w:r>
          </w:p>
        </w:tc>
      </w:tr>
      <w:tr w:rsidR="005D7E37" w:rsidRPr="00161E24" w14:paraId="1EBA4A26" w14:textId="77777777" w:rsidTr="00516440">
        <w:trPr>
          <w:trHeight w:val="315"/>
        </w:trPr>
        <w:tc>
          <w:tcPr>
            <w:tcW w:w="6300" w:type="dxa"/>
            <w:shd w:val="clear" w:color="auto" w:fill="auto"/>
          </w:tcPr>
          <w:p w14:paraId="52F10F9F" w14:textId="7935972A" w:rsidR="005D7E37" w:rsidRPr="00161E24" w:rsidRDefault="005D7E37" w:rsidP="005D7E37">
            <w:pPr>
              <w:ind w:lef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napToGrid w:val="0"/>
                <w:color w:val="000000"/>
                <w:sz w:val="30"/>
                <w:szCs w:val="30"/>
                <w:cs/>
                <w:lang w:val="en-GB" w:eastAsia="th-TH"/>
              </w:rPr>
              <w:t>เอเชีย (ยกเว้น เอเชียตะวันออกเฉียงใต้)</w:t>
            </w:r>
          </w:p>
        </w:tc>
        <w:tc>
          <w:tcPr>
            <w:tcW w:w="1368" w:type="dxa"/>
            <w:shd w:val="clear" w:color="auto" w:fill="auto"/>
          </w:tcPr>
          <w:p w14:paraId="04F11EF5" w14:textId="5E53C688" w:rsidR="005D7E37" w:rsidRPr="00161E24" w:rsidRDefault="003C6B9D" w:rsidP="005D7E37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3C6B9D">
              <w:rPr>
                <w:rFonts w:asciiTheme="majorBidi" w:eastAsia="Calibri" w:hAnsiTheme="majorBidi" w:cstheme="majorBidi"/>
                <w:sz w:val="30"/>
                <w:szCs w:val="30"/>
              </w:rPr>
              <w:t>7,526</w:t>
            </w:r>
          </w:p>
        </w:tc>
        <w:tc>
          <w:tcPr>
            <w:tcW w:w="270" w:type="dxa"/>
          </w:tcPr>
          <w:p w14:paraId="313D4877" w14:textId="77777777" w:rsidR="005D7E37" w:rsidRPr="00161E24" w:rsidRDefault="005D7E37" w:rsidP="005D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3" w:type="dxa"/>
            <w:shd w:val="clear" w:color="auto" w:fill="auto"/>
          </w:tcPr>
          <w:p w14:paraId="1711BE32" w14:textId="03E0C7E4" w:rsidR="005D7E37" w:rsidRPr="00161E24" w:rsidRDefault="005D7E37" w:rsidP="005D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6,961</w:t>
            </w:r>
          </w:p>
        </w:tc>
      </w:tr>
      <w:tr w:rsidR="005D7E37" w:rsidRPr="00161E24" w14:paraId="60C075B9" w14:textId="77777777" w:rsidTr="00516440">
        <w:trPr>
          <w:trHeight w:val="315"/>
        </w:trPr>
        <w:tc>
          <w:tcPr>
            <w:tcW w:w="6300" w:type="dxa"/>
            <w:shd w:val="clear" w:color="auto" w:fill="auto"/>
          </w:tcPr>
          <w:p w14:paraId="6BBB604E" w14:textId="306FEA08" w:rsidR="005D7E37" w:rsidRPr="00161E24" w:rsidRDefault="005D7E37" w:rsidP="005D7E37">
            <w:pPr>
              <w:ind w:lef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E6A7BA3" w14:textId="2866D5A2" w:rsidR="005D7E37" w:rsidRPr="00161E24" w:rsidRDefault="003C6B9D" w:rsidP="005D7E37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sz w:val="30"/>
                <w:szCs w:val="30"/>
              </w:rPr>
            </w:pPr>
            <w:r w:rsidRPr="003C6B9D">
              <w:rPr>
                <w:rFonts w:asciiTheme="majorBidi" w:eastAsia="Calibri" w:hAnsiTheme="majorBidi" w:cstheme="majorBidi"/>
                <w:sz w:val="30"/>
                <w:szCs w:val="30"/>
              </w:rPr>
              <w:t>5,556</w:t>
            </w:r>
          </w:p>
        </w:tc>
        <w:tc>
          <w:tcPr>
            <w:tcW w:w="270" w:type="dxa"/>
          </w:tcPr>
          <w:p w14:paraId="2615D3E3" w14:textId="77777777" w:rsidR="005D7E37" w:rsidRPr="00161E24" w:rsidRDefault="005D7E37" w:rsidP="005D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3" w:type="dxa"/>
            <w:tcBorders>
              <w:bottom w:val="single" w:sz="4" w:space="0" w:color="auto"/>
            </w:tcBorders>
            <w:shd w:val="clear" w:color="auto" w:fill="auto"/>
          </w:tcPr>
          <w:p w14:paraId="2E6E83BB" w14:textId="6951D1CC" w:rsidR="005D7E37" w:rsidRPr="00161E24" w:rsidRDefault="005D7E37" w:rsidP="005D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sz w:val="30"/>
                <w:szCs w:val="30"/>
              </w:rPr>
              <w:t>4,911</w:t>
            </w:r>
          </w:p>
        </w:tc>
      </w:tr>
      <w:tr w:rsidR="005D7E37" w:rsidRPr="00161E24" w14:paraId="51BFA99E" w14:textId="77777777" w:rsidTr="00516440">
        <w:trPr>
          <w:trHeight w:val="315"/>
        </w:trPr>
        <w:tc>
          <w:tcPr>
            <w:tcW w:w="6300" w:type="dxa"/>
            <w:shd w:val="clear" w:color="auto" w:fill="auto"/>
          </w:tcPr>
          <w:p w14:paraId="52711D69" w14:textId="42592ACF" w:rsidR="005D7E37" w:rsidRPr="00161E24" w:rsidRDefault="005D7E37" w:rsidP="005D7E37">
            <w:pPr>
              <w:ind w:left="9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รวมรายได้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8231DD" w14:textId="0FEBEC32" w:rsidR="005D7E37" w:rsidRPr="00E33029" w:rsidRDefault="003C6B9D" w:rsidP="005D7E37">
            <w:pPr>
              <w:pStyle w:val="acctfourfigures"/>
              <w:tabs>
                <w:tab w:val="clear" w:pos="765"/>
                <w:tab w:val="decimal" w:pos="1057"/>
              </w:tabs>
              <w:spacing w:line="240" w:lineRule="atLeast"/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</w:pPr>
            <w:r w:rsidRPr="003C6B9D"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114,232</w:t>
            </w:r>
          </w:p>
        </w:tc>
        <w:tc>
          <w:tcPr>
            <w:tcW w:w="270" w:type="dxa"/>
          </w:tcPr>
          <w:p w14:paraId="15BFDAA2" w14:textId="77777777" w:rsidR="005D7E37" w:rsidRPr="00161E24" w:rsidRDefault="005D7E37" w:rsidP="005D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33292D" w14:textId="75855B60" w:rsidR="005D7E37" w:rsidRPr="00161E24" w:rsidRDefault="005D7E37" w:rsidP="005D7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7"/>
              </w:tabs>
              <w:spacing w:line="240" w:lineRule="auto"/>
              <w:rPr>
                <w:rFonts w:asciiTheme="majorBidi" w:eastAsia="Calibri" w:hAnsiTheme="majorBidi" w:cstheme="majorBidi"/>
                <w:sz w:val="30"/>
                <w:szCs w:val="30"/>
              </w:rPr>
            </w:pPr>
            <w:r>
              <w:rPr>
                <w:rFonts w:asciiTheme="majorBidi" w:eastAsia="Calibri" w:hAnsiTheme="majorBidi" w:cstheme="majorBidi"/>
                <w:b/>
                <w:bCs/>
                <w:sz w:val="30"/>
                <w:szCs w:val="30"/>
              </w:rPr>
              <w:t>108,638</w:t>
            </w:r>
          </w:p>
        </w:tc>
      </w:tr>
    </w:tbl>
    <w:p w14:paraId="2E7B13DD" w14:textId="77777777" w:rsidR="00E630B1" w:rsidRPr="00161E24" w:rsidRDefault="00E630B1" w:rsidP="000E436E">
      <w:pPr>
        <w:tabs>
          <w:tab w:val="clear" w:pos="227"/>
          <w:tab w:val="left" w:pos="405"/>
        </w:tabs>
        <w:ind w:left="333" w:right="-313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</w:p>
    <w:p w14:paraId="528BFFDC" w14:textId="4293784E" w:rsidR="000E436E" w:rsidRPr="00161E24" w:rsidRDefault="000E436E" w:rsidP="00431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161E24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ลูกค้ารายใหญ่</w:t>
      </w:r>
    </w:p>
    <w:p w14:paraId="5FE38BD6" w14:textId="77777777" w:rsidR="000E436E" w:rsidRPr="00161E24" w:rsidRDefault="000E436E" w:rsidP="00431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</w:p>
    <w:p w14:paraId="377886AE" w14:textId="77777777" w:rsidR="000E436E" w:rsidRPr="00161E24" w:rsidRDefault="000E436E" w:rsidP="00431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61E24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กลุ่มบริษัทไม่มีรายได้จากลูกค้ารายหนึ่งที่เป็นสาระสำคัญจากรายได้รวมของกลุ่มบริษัท</w:t>
      </w:r>
    </w:p>
    <w:p w14:paraId="25D3974E" w14:textId="77777777" w:rsidR="000E436E" w:rsidRPr="00161E24" w:rsidRDefault="000E436E" w:rsidP="00431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416059DC" w14:textId="77777777" w:rsidR="000E436E" w:rsidRPr="00161E24" w:rsidRDefault="000E436E" w:rsidP="00431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จังหวะเวลาในการรับรู้รายได้</w:t>
      </w:r>
    </w:p>
    <w:p w14:paraId="2864348D" w14:textId="77777777" w:rsidR="000E436E" w:rsidRPr="00161E24" w:rsidRDefault="000E436E" w:rsidP="004318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2740C0B8" w14:textId="50618315" w:rsidR="000E436E" w:rsidRDefault="000E436E" w:rsidP="00316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3168BF">
        <w:rPr>
          <w:rFonts w:asciiTheme="majorBidi" w:eastAsia="Times New Roman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Pr="003168BF">
        <w:rPr>
          <w:rFonts w:asciiTheme="majorBidi" w:eastAsia="Times New Roman" w:hAnsiTheme="majorBidi" w:cstheme="majorBidi"/>
          <w:sz w:val="30"/>
          <w:szCs w:val="30"/>
        </w:rPr>
        <w:t>31</w:t>
      </w:r>
      <w:r w:rsidRPr="003168BF">
        <w:rPr>
          <w:rFonts w:asciiTheme="majorBidi" w:eastAsia="Times New Roman" w:hAnsiTheme="majorBidi" w:cstheme="majorBidi"/>
          <w:sz w:val="30"/>
          <w:szCs w:val="30"/>
          <w:cs/>
        </w:rPr>
        <w:t xml:space="preserve"> ธันวาคม </w:t>
      </w:r>
      <w:r w:rsidRPr="003168BF">
        <w:rPr>
          <w:rFonts w:asciiTheme="majorBidi" w:eastAsia="Times New Roman" w:hAnsiTheme="majorBidi" w:cstheme="majorBidi"/>
          <w:sz w:val="30"/>
          <w:szCs w:val="30"/>
        </w:rPr>
        <w:t>256</w:t>
      </w:r>
      <w:r w:rsidR="000F4FB0">
        <w:rPr>
          <w:rFonts w:asciiTheme="majorBidi" w:eastAsia="Times New Roman" w:hAnsiTheme="majorBidi" w:cstheme="majorBidi"/>
          <w:sz w:val="30"/>
          <w:szCs w:val="30"/>
        </w:rPr>
        <w:t>7</w:t>
      </w:r>
      <w:r w:rsidR="0043184C" w:rsidRPr="003168B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43184C" w:rsidRPr="003168B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และ </w:t>
      </w:r>
      <w:r w:rsidRPr="003168BF">
        <w:rPr>
          <w:rFonts w:asciiTheme="majorBidi" w:eastAsia="Times New Roman" w:hAnsiTheme="majorBidi" w:cstheme="majorBidi"/>
          <w:sz w:val="30"/>
          <w:szCs w:val="30"/>
        </w:rPr>
        <w:t>256</w:t>
      </w:r>
      <w:r w:rsidR="000F4FB0">
        <w:rPr>
          <w:rFonts w:asciiTheme="majorBidi" w:eastAsia="Times New Roman" w:hAnsiTheme="majorBidi" w:cstheme="majorBidi"/>
          <w:sz w:val="30"/>
          <w:szCs w:val="30"/>
        </w:rPr>
        <w:t>6</w:t>
      </w:r>
      <w:r w:rsidRPr="003168B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3168BF">
        <w:rPr>
          <w:rFonts w:asciiTheme="majorBidi" w:eastAsia="Times New Roman" w:hAnsiTheme="majorBidi" w:cstheme="majorBidi"/>
          <w:sz w:val="30"/>
          <w:szCs w:val="30"/>
          <w:cs/>
        </w:rPr>
        <w:t>รายได้ส่วนใหญ่ของกลุ่มบริษัทและบริษัทมีจังหวะเวลา</w:t>
      </w:r>
      <w:r w:rsidR="00E630B1" w:rsidRPr="003168BF">
        <w:rPr>
          <w:rFonts w:asciiTheme="majorBidi" w:eastAsia="Times New Roman" w:hAnsiTheme="majorBidi" w:cstheme="majorBidi"/>
          <w:sz w:val="30"/>
          <w:szCs w:val="30"/>
        </w:rPr>
        <w:br/>
      </w:r>
      <w:r w:rsidRPr="003168BF">
        <w:rPr>
          <w:rFonts w:asciiTheme="majorBidi" w:eastAsia="Times New Roman" w:hAnsiTheme="majorBidi" w:cstheme="majorBidi"/>
          <w:sz w:val="30"/>
          <w:szCs w:val="30"/>
          <w:cs/>
        </w:rPr>
        <w:t>ในการรับรู้รายได้เป็น ณ เวลาใดเวลาหนึ่ง</w:t>
      </w:r>
    </w:p>
    <w:p w14:paraId="337E188A" w14:textId="23D5000F" w:rsidR="00C70015" w:rsidRDefault="00C70015" w:rsidP="00316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59EC594" w14:textId="77777777" w:rsidR="00C70015" w:rsidRPr="00161E24" w:rsidRDefault="00C70015" w:rsidP="00C7001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lang w:eastAsia="th-TH"/>
        </w:rPr>
      </w:pP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สิทธิประโยชน์จากการส่งเสริมการลงทุน</w:t>
      </w:r>
      <w:r w:rsidRPr="00161E24">
        <w:rPr>
          <w:rFonts w:asciiTheme="majorBidi" w:hAnsiTheme="majorBidi" w:cstheme="majorBidi"/>
          <w:i/>
          <w:iCs/>
          <w:color w:val="0000FF"/>
          <w:sz w:val="30"/>
          <w:szCs w:val="30"/>
          <w:cs/>
        </w:rPr>
        <w:t xml:space="preserve"> </w:t>
      </w:r>
    </w:p>
    <w:p w14:paraId="670EB992" w14:textId="77777777" w:rsidR="00C70015" w:rsidRPr="00161E24" w:rsidRDefault="00C70015" w:rsidP="00C70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30"/>
          <w:szCs w:val="30"/>
          <w:cs/>
          <w:lang w:eastAsia="th-TH"/>
        </w:rPr>
      </w:pPr>
    </w:p>
    <w:p w14:paraId="3AF20B27" w14:textId="77777777" w:rsidR="00C70015" w:rsidRPr="00161E24" w:rsidRDefault="00C70015" w:rsidP="00C70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กลุ่มบริษัทได้รับบัตรส่งเสริมการลงทุนจากสำนักงานคณะกรรมการส่งเสริมการลงทุน เกี่ยวกับผลิตอาหารสัตว์ ส่วนผสมอาหารสัตว์ เคมีภัณฑ์สำหรับสัตว์ ปศุสัตว์เพื่อจำหน่ายและอาหารแปรรูปจากเนื้อสัตว์ จึงได้รับสิทธิประโยชน์หลายประการรวมถึงการยกเว้นและ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3D6FF42C" w14:textId="77777777" w:rsidR="00C70015" w:rsidRPr="003168BF" w:rsidRDefault="00C70015" w:rsidP="003168B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5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ED9F91F" w14:textId="524CF7B8" w:rsidR="00C70015" w:rsidRDefault="00C7001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F9D7BA2" w14:textId="4F9C1CBF" w:rsidR="00763463" w:rsidRPr="00161E24" w:rsidRDefault="00763463" w:rsidP="00C70015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รายได้จากการลงทุน</w:t>
      </w:r>
    </w:p>
    <w:p w14:paraId="479CD05D" w14:textId="437735F2" w:rsidR="002F30C1" w:rsidRPr="00E62417" w:rsidRDefault="002F30C1" w:rsidP="00D1440F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6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1"/>
        <w:gridCol w:w="884"/>
        <w:gridCol w:w="1150"/>
        <w:gridCol w:w="270"/>
        <w:gridCol w:w="1199"/>
        <w:gridCol w:w="270"/>
        <w:gridCol w:w="1171"/>
        <w:gridCol w:w="256"/>
        <w:gridCol w:w="1182"/>
      </w:tblGrid>
      <w:tr w:rsidR="00EF5E0E" w:rsidRPr="00B056C3" w14:paraId="670D2B60" w14:textId="77777777" w:rsidTr="00D5166F">
        <w:trPr>
          <w:tblHeader/>
        </w:trPr>
        <w:tc>
          <w:tcPr>
            <w:tcW w:w="1555" w:type="pct"/>
          </w:tcPr>
          <w:p w14:paraId="4875F1AA" w14:textId="77777777" w:rsidR="00EF5E0E" w:rsidRPr="00B056C3" w:rsidRDefault="00EF5E0E" w:rsidP="00EF5E0E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7" w:type="pct"/>
          </w:tcPr>
          <w:p w14:paraId="6FC4E850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14" w:type="pct"/>
            <w:gridSpan w:val="3"/>
          </w:tcPr>
          <w:p w14:paraId="701131EE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6" w:type="pct"/>
          </w:tcPr>
          <w:p w14:paraId="5EB574D0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8" w:type="pct"/>
            <w:gridSpan w:val="3"/>
          </w:tcPr>
          <w:p w14:paraId="724F4B6B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85611" w:rsidRPr="00B056C3" w14:paraId="7B5B7E29" w14:textId="77777777" w:rsidTr="00D5166F">
        <w:trPr>
          <w:tblHeader/>
        </w:trPr>
        <w:tc>
          <w:tcPr>
            <w:tcW w:w="1555" w:type="pct"/>
          </w:tcPr>
          <w:p w14:paraId="7F45E41A" w14:textId="77777777" w:rsidR="00185611" w:rsidRPr="00B056C3" w:rsidRDefault="00185611" w:rsidP="00185611">
            <w:pPr>
              <w:pStyle w:val="BodyText"/>
              <w:spacing w:after="0" w:line="360" w:lineRule="exac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" w:type="pct"/>
          </w:tcPr>
          <w:p w14:paraId="374CBEAB" w14:textId="77777777" w:rsidR="00185611" w:rsidRPr="00AD2B3A" w:rsidRDefault="00185611" w:rsidP="00185611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621" w:type="pct"/>
            <w:shd w:val="clear" w:color="auto" w:fill="auto"/>
          </w:tcPr>
          <w:p w14:paraId="163B7E77" w14:textId="7F6846AB" w:rsidR="00185611" w:rsidRPr="00B056C3" w:rsidRDefault="00185611" w:rsidP="00185611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6" w:type="pct"/>
          </w:tcPr>
          <w:p w14:paraId="036F54A1" w14:textId="77777777" w:rsidR="00185611" w:rsidRPr="00B056C3" w:rsidRDefault="00185611" w:rsidP="00185611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14:paraId="610E5D35" w14:textId="6FF0349B" w:rsidR="00185611" w:rsidRPr="00B056C3" w:rsidRDefault="00185611" w:rsidP="00185611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6" w:type="pct"/>
          </w:tcPr>
          <w:p w14:paraId="7F1AA759" w14:textId="77777777" w:rsidR="00185611" w:rsidRPr="00B056C3" w:rsidRDefault="00185611" w:rsidP="00185611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3C92ED28" w14:textId="4C8212A4" w:rsidR="00185611" w:rsidRPr="00B056C3" w:rsidRDefault="00185611" w:rsidP="00185611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8" w:type="pct"/>
          </w:tcPr>
          <w:p w14:paraId="6BA0D9B1" w14:textId="77777777" w:rsidR="00185611" w:rsidRPr="00B056C3" w:rsidRDefault="00185611" w:rsidP="00185611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14CC440E" w14:textId="105B725F" w:rsidR="00185611" w:rsidRPr="00B056C3" w:rsidRDefault="00185611" w:rsidP="00185611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F5E0E" w:rsidRPr="00B056C3" w14:paraId="09342A10" w14:textId="77777777" w:rsidTr="00D5166F">
        <w:trPr>
          <w:trHeight w:val="434"/>
          <w:tblHeader/>
        </w:trPr>
        <w:tc>
          <w:tcPr>
            <w:tcW w:w="1555" w:type="pct"/>
          </w:tcPr>
          <w:p w14:paraId="0003EA21" w14:textId="77777777" w:rsidR="00EF5E0E" w:rsidRPr="00B056C3" w:rsidRDefault="00EF5E0E" w:rsidP="00EF5E0E">
            <w:pPr>
              <w:pStyle w:val="BodyText"/>
              <w:spacing w:after="0" w:line="360" w:lineRule="exac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7" w:type="pct"/>
          </w:tcPr>
          <w:p w14:paraId="31399196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8" w:type="pct"/>
            <w:gridSpan w:val="7"/>
          </w:tcPr>
          <w:p w14:paraId="0892F7AC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F5E0E" w:rsidRPr="00927F6F" w14:paraId="73438F28" w14:textId="77777777" w:rsidTr="00D5166F">
        <w:tc>
          <w:tcPr>
            <w:tcW w:w="1555" w:type="pct"/>
          </w:tcPr>
          <w:p w14:paraId="313E55DB" w14:textId="0DC87751" w:rsidR="00EF5E0E" w:rsidRPr="00927F6F" w:rsidRDefault="00EF5E0E" w:rsidP="00EF5E0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477" w:type="pct"/>
          </w:tcPr>
          <w:p w14:paraId="3F7090EE" w14:textId="7611FAD5" w:rsidR="00EF5E0E" w:rsidRPr="00AD2B3A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21" w:type="pct"/>
          </w:tcPr>
          <w:p w14:paraId="5C74DEE7" w14:textId="77777777" w:rsidR="00EF5E0E" w:rsidRPr="00927F6F" w:rsidRDefault="00EF5E0E" w:rsidP="001979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0A981D63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08AC0DCC" w14:textId="24E9102C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4B9A12BE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70CDCF5F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2299733D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73E6AB39" w14:textId="2AD0BCD5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0C28" w:rsidRPr="00927F6F" w14:paraId="1E5FF561" w14:textId="77777777" w:rsidTr="00D5166F">
        <w:tc>
          <w:tcPr>
            <w:tcW w:w="1555" w:type="pct"/>
          </w:tcPr>
          <w:p w14:paraId="01D7EFA4" w14:textId="3F534FEB" w:rsidR="00CB0C28" w:rsidRPr="00B230DC" w:rsidRDefault="00CB0C28" w:rsidP="00CB0C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77" w:type="pct"/>
          </w:tcPr>
          <w:p w14:paraId="54110EAA" w14:textId="64A43229" w:rsidR="00CB0C28" w:rsidRPr="00AD2B3A" w:rsidRDefault="00061B46" w:rsidP="00CB0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  <w:r w:rsidR="00CB0C28" w:rsidRPr="00161E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, 1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</w:t>
            </w:r>
          </w:p>
        </w:tc>
        <w:tc>
          <w:tcPr>
            <w:tcW w:w="621" w:type="pct"/>
          </w:tcPr>
          <w:p w14:paraId="2D6C706B" w14:textId="6E442C9E" w:rsidR="00CB0C28" w:rsidRPr="00927F6F" w:rsidRDefault="00CB0C28" w:rsidP="00CB0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34218F7D" w14:textId="77777777" w:rsidR="00CB0C28" w:rsidRPr="00927F6F" w:rsidRDefault="00CB0C28" w:rsidP="00CB0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068A875B" w14:textId="7FB76AF7" w:rsidR="00CB0C28" w:rsidRPr="00927F6F" w:rsidRDefault="00CB0C28" w:rsidP="00CB0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0B77527A" w14:textId="77777777" w:rsidR="00CB0C28" w:rsidRPr="00927F6F" w:rsidRDefault="00CB0C28" w:rsidP="00CB0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shd w:val="clear" w:color="auto" w:fill="auto"/>
          </w:tcPr>
          <w:p w14:paraId="7BA3D06F" w14:textId="3B3F4D03" w:rsidR="00CB0C28" w:rsidRPr="00927F6F" w:rsidRDefault="00CB0C28" w:rsidP="00CB0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CB0C28">
              <w:rPr>
                <w:rFonts w:asciiTheme="majorBidi" w:hAnsiTheme="majorBidi" w:cstheme="majorBidi"/>
                <w:sz w:val="30"/>
                <w:szCs w:val="30"/>
              </w:rPr>
              <w:t xml:space="preserve"> 42 </w:t>
            </w:r>
          </w:p>
        </w:tc>
        <w:tc>
          <w:tcPr>
            <w:tcW w:w="138" w:type="pct"/>
          </w:tcPr>
          <w:p w14:paraId="5680226A" w14:textId="77777777" w:rsidR="00CB0C28" w:rsidRPr="00927F6F" w:rsidRDefault="00CB0C28" w:rsidP="00CB0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0CB53286" w14:textId="3BB48DAB" w:rsidR="00CB0C28" w:rsidRPr="00927F6F" w:rsidRDefault="00CB0C28" w:rsidP="00CB0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CB0C28" w:rsidRPr="00927F6F" w14:paraId="4B91D1B8" w14:textId="77777777" w:rsidTr="00D5166F">
        <w:tc>
          <w:tcPr>
            <w:tcW w:w="1555" w:type="pct"/>
          </w:tcPr>
          <w:p w14:paraId="4BC7BE8A" w14:textId="342751D1" w:rsidR="00CB0C28" w:rsidRPr="00161E24" w:rsidRDefault="00CB0C28" w:rsidP="00CB0C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477" w:type="pct"/>
          </w:tcPr>
          <w:p w14:paraId="48E59876" w14:textId="136E8FF8" w:rsidR="00CB0C28" w:rsidRPr="00927F6F" w:rsidRDefault="00061B46" w:rsidP="00CB0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  <w:r w:rsidR="00CB0C28" w:rsidRPr="00161E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, 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10</w:t>
            </w: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2B16C906" w14:textId="21029A7E" w:rsidR="00CB0C28" w:rsidRPr="00927F6F" w:rsidRDefault="00CB0C28" w:rsidP="00CB0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242AC313" w14:textId="77777777" w:rsidR="00CB0C28" w:rsidRPr="00927F6F" w:rsidRDefault="00CB0C28" w:rsidP="00CB0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178A65DA" w14:textId="222D1029" w:rsidR="00CB0C28" w:rsidRPr="00B230DC" w:rsidRDefault="00CB0C28" w:rsidP="00CB0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33722DA5" w14:textId="77777777" w:rsidR="00CB0C28" w:rsidRPr="00927F6F" w:rsidRDefault="00CB0C28" w:rsidP="00CB0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</w:tcPr>
          <w:p w14:paraId="3E4DD76D" w14:textId="14575138" w:rsidR="00CB0C28" w:rsidRPr="00927F6F" w:rsidRDefault="00CB0C28" w:rsidP="00CB0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B0C28">
              <w:rPr>
                <w:rFonts w:asciiTheme="majorBidi" w:hAnsiTheme="majorBidi" w:cstheme="majorBidi"/>
                <w:sz w:val="30"/>
                <w:szCs w:val="30"/>
              </w:rPr>
              <w:t xml:space="preserve"> 106 </w:t>
            </w:r>
          </w:p>
        </w:tc>
        <w:tc>
          <w:tcPr>
            <w:tcW w:w="138" w:type="pct"/>
          </w:tcPr>
          <w:p w14:paraId="4B4E4B30" w14:textId="77777777" w:rsidR="00CB0C28" w:rsidRPr="00927F6F" w:rsidRDefault="00CB0C28" w:rsidP="00CB0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15A73B12" w14:textId="0D9E7D4F" w:rsidR="00CB0C28" w:rsidRPr="00B230DC" w:rsidRDefault="00CB0C28" w:rsidP="00CB0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122</w:t>
            </w:r>
          </w:p>
        </w:tc>
      </w:tr>
      <w:tr w:rsidR="00CB0C28" w:rsidRPr="00927F6F" w14:paraId="15350DAD" w14:textId="77777777" w:rsidTr="00D5166F">
        <w:tc>
          <w:tcPr>
            <w:tcW w:w="1555" w:type="pct"/>
          </w:tcPr>
          <w:p w14:paraId="5AD56F1F" w14:textId="77777777" w:rsidR="00CB0C28" w:rsidRPr="00161E24" w:rsidRDefault="00CB0C28" w:rsidP="00CB0C28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pct"/>
          </w:tcPr>
          <w:p w14:paraId="4914E941" w14:textId="77777777" w:rsidR="00CB0C28" w:rsidRPr="00927F6F" w:rsidRDefault="00CB0C28" w:rsidP="00CB0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14:paraId="42453928" w14:textId="7BED86DF" w:rsidR="00CB0C28" w:rsidRPr="00EE7AE9" w:rsidRDefault="00CB0C28" w:rsidP="00CB0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74AE8580" w14:textId="77777777" w:rsidR="00CB0C28" w:rsidRPr="00927F6F" w:rsidRDefault="00CB0C28" w:rsidP="00CB0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</w:tcPr>
          <w:p w14:paraId="664474C3" w14:textId="35D1AA52" w:rsidR="00CB0C28" w:rsidRPr="00B230DC" w:rsidRDefault="00CB0C28" w:rsidP="00CB0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6B404104" w14:textId="77777777" w:rsidR="00CB0C28" w:rsidRPr="00927F6F" w:rsidRDefault="00CB0C28" w:rsidP="00CB0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14:paraId="1B0B310A" w14:textId="1B10BAB5" w:rsidR="00CB0C28" w:rsidRPr="00EE7AE9" w:rsidRDefault="00CB0C28" w:rsidP="00CB0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5598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  <w:r w:rsidR="00252A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38" w:type="pct"/>
          </w:tcPr>
          <w:p w14:paraId="17650668" w14:textId="77777777" w:rsidR="00CB0C28" w:rsidRPr="00927F6F" w:rsidRDefault="00CB0C28" w:rsidP="00CB0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14:paraId="19B378FC" w14:textId="114393B7" w:rsidR="00CB0C28" w:rsidRPr="00B230DC" w:rsidRDefault="00CB0C28" w:rsidP="00CB0C2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152</w:t>
            </w:r>
          </w:p>
        </w:tc>
      </w:tr>
      <w:tr w:rsidR="000F4FB0" w:rsidRPr="00EF5E0E" w14:paraId="2AFA99AC" w14:textId="77777777" w:rsidTr="00D5166F">
        <w:tc>
          <w:tcPr>
            <w:tcW w:w="1555" w:type="pct"/>
          </w:tcPr>
          <w:p w14:paraId="609CE42F" w14:textId="77777777" w:rsidR="000F4FB0" w:rsidRPr="00EF5E0E" w:rsidRDefault="000F4FB0" w:rsidP="000F4FB0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77" w:type="pct"/>
          </w:tcPr>
          <w:p w14:paraId="7DEAD981" w14:textId="77777777" w:rsidR="000F4FB0" w:rsidRPr="00EF5E0E" w:rsidRDefault="000F4FB0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35A7226D" w14:textId="77777777" w:rsidR="000F4FB0" w:rsidRPr="00EF5E0E" w:rsidRDefault="000F4FB0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6" w:type="pct"/>
          </w:tcPr>
          <w:p w14:paraId="67E06D1D" w14:textId="77777777" w:rsidR="000F4FB0" w:rsidRPr="00EF5E0E" w:rsidRDefault="000F4FB0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</w:tcPr>
          <w:p w14:paraId="27C6D03F" w14:textId="77777777" w:rsidR="000F4FB0" w:rsidRPr="00EF5E0E" w:rsidRDefault="000F4FB0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</w:tcPr>
          <w:p w14:paraId="112FCB25" w14:textId="77777777" w:rsidR="000F4FB0" w:rsidRPr="00EF5E0E" w:rsidRDefault="000F4FB0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7190FE24" w14:textId="77777777" w:rsidR="000F4FB0" w:rsidRPr="00EF5E0E" w:rsidRDefault="000F4FB0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" w:type="pct"/>
          </w:tcPr>
          <w:p w14:paraId="627291A7" w14:textId="77777777" w:rsidR="000F4FB0" w:rsidRPr="00EF5E0E" w:rsidRDefault="000F4FB0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604AA721" w14:textId="77777777" w:rsidR="000F4FB0" w:rsidRPr="00EF5E0E" w:rsidRDefault="000F4FB0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F4FB0" w:rsidRPr="00927F6F" w14:paraId="7FE96079" w14:textId="77777777" w:rsidTr="00D5166F">
        <w:tc>
          <w:tcPr>
            <w:tcW w:w="1555" w:type="pct"/>
          </w:tcPr>
          <w:p w14:paraId="2073093C" w14:textId="37270382" w:rsidR="000F4FB0" w:rsidRPr="00161E24" w:rsidRDefault="000F4FB0" w:rsidP="000F4F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477" w:type="pct"/>
          </w:tcPr>
          <w:p w14:paraId="78360FE5" w14:textId="77777777" w:rsidR="000F4FB0" w:rsidRPr="00927F6F" w:rsidRDefault="000F4FB0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1" w:type="pct"/>
          </w:tcPr>
          <w:p w14:paraId="4D0CC0DF" w14:textId="77777777" w:rsidR="000F4FB0" w:rsidRPr="00927F6F" w:rsidRDefault="000F4FB0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6" w:type="pct"/>
          </w:tcPr>
          <w:p w14:paraId="7D500E70" w14:textId="77777777" w:rsidR="000F4FB0" w:rsidRPr="00927F6F" w:rsidRDefault="000F4FB0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0346E051" w14:textId="77777777" w:rsidR="000F4FB0" w:rsidRPr="00B230DC" w:rsidRDefault="000F4FB0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1184031" w14:textId="77777777" w:rsidR="000F4FB0" w:rsidRPr="00927F6F" w:rsidRDefault="000F4FB0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2A637D8F" w14:textId="77777777" w:rsidR="000F4FB0" w:rsidRPr="00927F6F" w:rsidRDefault="000F4FB0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8" w:type="pct"/>
          </w:tcPr>
          <w:p w14:paraId="45D494B1" w14:textId="77777777" w:rsidR="000F4FB0" w:rsidRPr="00927F6F" w:rsidRDefault="000F4FB0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0759178E" w14:textId="77777777" w:rsidR="000F4FB0" w:rsidRPr="00B230DC" w:rsidRDefault="000F4FB0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F4FB0" w:rsidRPr="00927F6F" w14:paraId="16AE917E" w14:textId="77777777" w:rsidTr="00D5166F">
        <w:tc>
          <w:tcPr>
            <w:tcW w:w="1555" w:type="pct"/>
          </w:tcPr>
          <w:p w14:paraId="0958A9B4" w14:textId="42104B9E" w:rsidR="000F4FB0" w:rsidRPr="00161E24" w:rsidRDefault="000F4FB0" w:rsidP="000F4F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477" w:type="pct"/>
          </w:tcPr>
          <w:p w14:paraId="29731038" w14:textId="577CE2DC" w:rsidR="000F4FB0" w:rsidRPr="00C5392B" w:rsidRDefault="00C26680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5</w:t>
            </w:r>
          </w:p>
        </w:tc>
        <w:tc>
          <w:tcPr>
            <w:tcW w:w="621" w:type="pct"/>
          </w:tcPr>
          <w:p w14:paraId="3E42062A" w14:textId="4CE96CFA" w:rsidR="000F4FB0" w:rsidRPr="00927F6F" w:rsidRDefault="00D67401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6" w:type="pct"/>
          </w:tcPr>
          <w:p w14:paraId="05F36096" w14:textId="77777777" w:rsidR="000F4FB0" w:rsidRPr="00927F6F" w:rsidRDefault="000F4FB0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</w:tcPr>
          <w:p w14:paraId="64CD2079" w14:textId="0DC7A3A0" w:rsidR="000F4FB0" w:rsidRPr="00B230DC" w:rsidRDefault="000F4FB0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6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46" w:type="pct"/>
          </w:tcPr>
          <w:p w14:paraId="2C63B4D3" w14:textId="77777777" w:rsidR="000F4FB0" w:rsidRPr="00927F6F" w:rsidRDefault="000F4FB0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</w:tcPr>
          <w:p w14:paraId="081CC797" w14:textId="275DEC52" w:rsidR="000F4FB0" w:rsidRPr="00927F6F" w:rsidRDefault="00D67401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7401">
              <w:rPr>
                <w:rFonts w:asciiTheme="majorBidi" w:hAnsiTheme="majorBidi" w:cstheme="majorBidi"/>
                <w:sz w:val="30"/>
                <w:szCs w:val="30"/>
              </w:rPr>
              <w:t>639</w:t>
            </w:r>
          </w:p>
        </w:tc>
        <w:tc>
          <w:tcPr>
            <w:tcW w:w="138" w:type="pct"/>
          </w:tcPr>
          <w:p w14:paraId="5321A387" w14:textId="77777777" w:rsidR="000F4FB0" w:rsidRPr="00927F6F" w:rsidRDefault="000F4FB0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4C8B4A4F" w14:textId="0FC2AAD6" w:rsidR="000F4FB0" w:rsidRPr="00B230DC" w:rsidRDefault="000F4FB0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488</w:t>
            </w:r>
          </w:p>
        </w:tc>
      </w:tr>
      <w:tr w:rsidR="000F4FB0" w:rsidRPr="00927F6F" w14:paraId="70858086" w14:textId="77777777" w:rsidTr="00D5166F">
        <w:tc>
          <w:tcPr>
            <w:tcW w:w="1555" w:type="pct"/>
          </w:tcPr>
          <w:p w14:paraId="1E43ACDB" w14:textId="4CA093D5" w:rsidR="000F4FB0" w:rsidRPr="00161E24" w:rsidRDefault="000F4FB0" w:rsidP="000F4F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477" w:type="pct"/>
          </w:tcPr>
          <w:p w14:paraId="254B1B43" w14:textId="77777777" w:rsidR="000F4FB0" w:rsidRPr="00927F6F" w:rsidRDefault="000F4FB0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</w:tcPr>
          <w:p w14:paraId="4D619AAD" w14:textId="30231500" w:rsidR="000F4FB0" w:rsidRPr="00927F6F" w:rsidRDefault="00D67401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7401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46" w:type="pct"/>
          </w:tcPr>
          <w:p w14:paraId="3477C7AC" w14:textId="77777777" w:rsidR="000F4FB0" w:rsidRPr="00927F6F" w:rsidRDefault="000F4FB0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7233EFBE" w14:textId="32F3EA43" w:rsidR="000F4FB0" w:rsidRPr="00B230DC" w:rsidRDefault="000F4FB0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28</w:t>
            </w:r>
          </w:p>
        </w:tc>
        <w:tc>
          <w:tcPr>
            <w:tcW w:w="146" w:type="pct"/>
          </w:tcPr>
          <w:p w14:paraId="4D813932" w14:textId="77777777" w:rsidR="000F4FB0" w:rsidRPr="00927F6F" w:rsidRDefault="000F4FB0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717BFFAA" w14:textId="453E8CF9" w:rsidR="000F4FB0" w:rsidRPr="00927F6F" w:rsidRDefault="00D67401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D6740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252AD7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8" w:type="pct"/>
          </w:tcPr>
          <w:p w14:paraId="3D0C080E" w14:textId="77777777" w:rsidR="000F4FB0" w:rsidRPr="00927F6F" w:rsidRDefault="000F4FB0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119DDF20" w14:textId="103A7B20" w:rsidR="000F4FB0" w:rsidRPr="00B230DC" w:rsidRDefault="000F4FB0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24</w:t>
            </w:r>
          </w:p>
        </w:tc>
      </w:tr>
      <w:tr w:rsidR="000F4FB0" w:rsidRPr="00927F6F" w14:paraId="46F51A20" w14:textId="77777777" w:rsidTr="00D5166F">
        <w:tc>
          <w:tcPr>
            <w:tcW w:w="1555" w:type="pct"/>
          </w:tcPr>
          <w:p w14:paraId="2B0FCFEC" w14:textId="77777777" w:rsidR="000F4FB0" w:rsidRPr="00161E24" w:rsidRDefault="000F4FB0" w:rsidP="000F4F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77" w:type="pct"/>
          </w:tcPr>
          <w:p w14:paraId="18A86495" w14:textId="77777777" w:rsidR="000F4FB0" w:rsidRPr="00927F6F" w:rsidRDefault="000F4FB0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1" w:type="pct"/>
            <w:tcBorders>
              <w:top w:val="single" w:sz="4" w:space="0" w:color="auto"/>
              <w:bottom w:val="single" w:sz="4" w:space="0" w:color="auto"/>
            </w:tcBorders>
          </w:tcPr>
          <w:p w14:paraId="0F27656C" w14:textId="5B2E4740" w:rsidR="000F4FB0" w:rsidRPr="009F1315" w:rsidRDefault="00D67401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74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146" w:type="pct"/>
          </w:tcPr>
          <w:p w14:paraId="756AAA09" w14:textId="77777777" w:rsidR="000F4FB0" w:rsidRPr="00927F6F" w:rsidRDefault="000F4FB0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</w:tcPr>
          <w:p w14:paraId="180A1841" w14:textId="025651D6" w:rsidR="000F4FB0" w:rsidRPr="00B230DC" w:rsidRDefault="000F4FB0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28</w:t>
            </w:r>
          </w:p>
        </w:tc>
        <w:tc>
          <w:tcPr>
            <w:tcW w:w="146" w:type="pct"/>
          </w:tcPr>
          <w:p w14:paraId="56512830" w14:textId="77777777" w:rsidR="000F4FB0" w:rsidRPr="00927F6F" w:rsidRDefault="000F4FB0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single" w:sz="4" w:space="0" w:color="auto"/>
            </w:tcBorders>
          </w:tcPr>
          <w:p w14:paraId="027FAA95" w14:textId="6B258463" w:rsidR="000F4FB0" w:rsidRPr="00EE7AE9" w:rsidRDefault="00D67401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74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</w:t>
            </w:r>
            <w:r w:rsidR="00252AD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8" w:type="pct"/>
          </w:tcPr>
          <w:p w14:paraId="76BFD43E" w14:textId="77777777" w:rsidR="000F4FB0" w:rsidRPr="00927F6F" w:rsidRDefault="000F4FB0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</w:tcPr>
          <w:p w14:paraId="383E3E9F" w14:textId="3BF36B1B" w:rsidR="000F4FB0" w:rsidRPr="00B230DC" w:rsidRDefault="000F4FB0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512</w:t>
            </w:r>
          </w:p>
        </w:tc>
      </w:tr>
      <w:tr w:rsidR="000F4FB0" w:rsidRPr="00EF5E0E" w14:paraId="4CFC9AFE" w14:textId="77777777" w:rsidTr="00D5166F">
        <w:tc>
          <w:tcPr>
            <w:tcW w:w="1555" w:type="pct"/>
          </w:tcPr>
          <w:p w14:paraId="606E6CE9" w14:textId="77777777" w:rsidR="000F4FB0" w:rsidRPr="002E77D8" w:rsidRDefault="000F4FB0" w:rsidP="000F4FB0">
            <w:pPr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477" w:type="pct"/>
          </w:tcPr>
          <w:p w14:paraId="075516D1" w14:textId="77777777" w:rsidR="000F4FB0" w:rsidRPr="002E77D8" w:rsidRDefault="000F4FB0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</w:tcPr>
          <w:p w14:paraId="6659002D" w14:textId="77777777" w:rsidR="000F4FB0" w:rsidRPr="002E77D8" w:rsidRDefault="000F4FB0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6" w:type="pct"/>
          </w:tcPr>
          <w:p w14:paraId="7F68BDA6" w14:textId="77777777" w:rsidR="000F4FB0" w:rsidRPr="002E77D8" w:rsidRDefault="000F4FB0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</w:tcPr>
          <w:p w14:paraId="70407A72" w14:textId="77777777" w:rsidR="000F4FB0" w:rsidRPr="002E77D8" w:rsidRDefault="000F4FB0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46" w:type="pct"/>
          </w:tcPr>
          <w:p w14:paraId="74A64C0A" w14:textId="77777777" w:rsidR="000F4FB0" w:rsidRPr="002E77D8" w:rsidRDefault="000F4FB0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2" w:type="pct"/>
            <w:tcBorders>
              <w:top w:val="single" w:sz="4" w:space="0" w:color="auto"/>
            </w:tcBorders>
          </w:tcPr>
          <w:p w14:paraId="2AC019BD" w14:textId="77777777" w:rsidR="000F4FB0" w:rsidRPr="002E77D8" w:rsidRDefault="000F4FB0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8" w:type="pct"/>
          </w:tcPr>
          <w:p w14:paraId="26A8361D" w14:textId="77777777" w:rsidR="000F4FB0" w:rsidRPr="002E77D8" w:rsidRDefault="000F4FB0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</w:tcPr>
          <w:p w14:paraId="1E30B0D5" w14:textId="77777777" w:rsidR="000F4FB0" w:rsidRPr="002E77D8" w:rsidRDefault="000F4FB0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F4FB0" w:rsidRPr="00927F6F" w14:paraId="349F8A46" w14:textId="77777777" w:rsidTr="00D5166F">
        <w:tc>
          <w:tcPr>
            <w:tcW w:w="1555" w:type="pct"/>
          </w:tcPr>
          <w:p w14:paraId="595A16A8" w14:textId="67887AFD" w:rsidR="000F4FB0" w:rsidRPr="00161E24" w:rsidRDefault="000F4FB0" w:rsidP="000F4FB0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77" w:type="pct"/>
          </w:tcPr>
          <w:p w14:paraId="7023FF79" w14:textId="77777777" w:rsidR="000F4FB0" w:rsidRPr="00927F6F" w:rsidRDefault="000F4FB0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</w:tcPr>
          <w:p w14:paraId="300CB9FF" w14:textId="60F5A509" w:rsidR="000F4FB0" w:rsidRPr="009F1315" w:rsidRDefault="00D67401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74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146" w:type="pct"/>
          </w:tcPr>
          <w:p w14:paraId="73483AFC" w14:textId="77777777" w:rsidR="000F4FB0" w:rsidRPr="00927F6F" w:rsidRDefault="000F4FB0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double" w:sz="4" w:space="0" w:color="auto"/>
            </w:tcBorders>
          </w:tcPr>
          <w:p w14:paraId="350BBD19" w14:textId="1F15156A" w:rsidR="000F4FB0" w:rsidRPr="00B230DC" w:rsidRDefault="000F4FB0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28</w:t>
            </w:r>
          </w:p>
        </w:tc>
        <w:tc>
          <w:tcPr>
            <w:tcW w:w="146" w:type="pct"/>
          </w:tcPr>
          <w:p w14:paraId="1E62431F" w14:textId="77777777" w:rsidR="000F4FB0" w:rsidRPr="00927F6F" w:rsidRDefault="000F4FB0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3AB5CA56" w14:textId="1A49080D" w:rsidR="000F4FB0" w:rsidRPr="00EE7AE9" w:rsidRDefault="00D67401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6740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800</w:t>
            </w:r>
          </w:p>
        </w:tc>
        <w:tc>
          <w:tcPr>
            <w:tcW w:w="138" w:type="pct"/>
          </w:tcPr>
          <w:p w14:paraId="6B20296B" w14:textId="77777777" w:rsidR="000F4FB0" w:rsidRPr="00EE7AE9" w:rsidRDefault="000F4FB0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14:paraId="4BE1E874" w14:textId="0DE0D770" w:rsidR="000F4FB0" w:rsidRPr="00B230DC" w:rsidRDefault="000F4FB0" w:rsidP="000F4FB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664</w:t>
            </w:r>
          </w:p>
        </w:tc>
      </w:tr>
    </w:tbl>
    <w:p w14:paraId="4F5D6C2A" w14:textId="4E0B6CA3" w:rsidR="00EF5E0E" w:rsidRPr="00E62417" w:rsidRDefault="00EF5E0E" w:rsidP="00D1440F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0EC3BD9" w14:textId="3D547BD1" w:rsidR="006339C4" w:rsidRPr="00161E24" w:rsidRDefault="00973C1E" w:rsidP="00054276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tab/>
      </w:r>
      <w:r w:rsidR="00ED2A51" w:rsidRPr="00161E24">
        <w:rPr>
          <w:rFonts w:asciiTheme="majorBidi" w:hAnsiTheme="majorBidi" w:cstheme="majorBidi"/>
          <w:sz w:val="30"/>
          <w:szCs w:val="30"/>
          <w:u w:val="none"/>
          <w:cs/>
        </w:rPr>
        <w:t>ค่าใช้จ่ายผลประโยชน์ของพนักงาน</w:t>
      </w:r>
    </w:p>
    <w:p w14:paraId="01C0957B" w14:textId="24B315BA" w:rsidR="002F30C1" w:rsidRPr="00E62417" w:rsidRDefault="002F30C1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42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5"/>
        <w:gridCol w:w="1156"/>
        <w:gridCol w:w="270"/>
        <w:gridCol w:w="1188"/>
        <w:gridCol w:w="270"/>
        <w:gridCol w:w="1171"/>
        <w:gridCol w:w="251"/>
        <w:gridCol w:w="1176"/>
      </w:tblGrid>
      <w:tr w:rsidR="00EF5E0E" w:rsidRPr="00B056C3" w14:paraId="11EDF7A1" w14:textId="77777777" w:rsidTr="00D5166F">
        <w:trPr>
          <w:tblHeader/>
        </w:trPr>
        <w:tc>
          <w:tcPr>
            <w:tcW w:w="2093" w:type="pct"/>
          </w:tcPr>
          <w:p w14:paraId="1C211150" w14:textId="77777777" w:rsidR="00EF5E0E" w:rsidRPr="00B056C3" w:rsidRDefault="00EF5E0E" w:rsidP="00EF5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5" w:type="pct"/>
            <w:gridSpan w:val="3"/>
          </w:tcPr>
          <w:p w14:paraId="3BA1E688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4D15B949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8" w:type="pct"/>
            <w:gridSpan w:val="3"/>
          </w:tcPr>
          <w:p w14:paraId="5572031B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85611" w:rsidRPr="00B056C3" w14:paraId="67008117" w14:textId="77777777" w:rsidTr="00D5166F">
        <w:trPr>
          <w:tblHeader/>
        </w:trPr>
        <w:tc>
          <w:tcPr>
            <w:tcW w:w="2093" w:type="pct"/>
          </w:tcPr>
          <w:p w14:paraId="7141A6A4" w14:textId="77777777" w:rsidR="00185611" w:rsidRPr="00B056C3" w:rsidRDefault="00185611" w:rsidP="00185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hanging="16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3" w:type="pct"/>
            <w:shd w:val="clear" w:color="auto" w:fill="auto"/>
          </w:tcPr>
          <w:p w14:paraId="7EA2C288" w14:textId="58EB3957" w:rsidR="00185611" w:rsidRPr="00B056C3" w:rsidRDefault="00185611" w:rsidP="00185611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3" w:type="pct"/>
          </w:tcPr>
          <w:p w14:paraId="450DDD68" w14:textId="77777777" w:rsidR="00185611" w:rsidRPr="00B056C3" w:rsidRDefault="00185611" w:rsidP="00185611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3FF3BE51" w14:textId="4F745720" w:rsidR="00185611" w:rsidRPr="00B056C3" w:rsidRDefault="00185611" w:rsidP="00185611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3" w:type="pct"/>
          </w:tcPr>
          <w:p w14:paraId="04D8F39C" w14:textId="77777777" w:rsidR="00185611" w:rsidRPr="00B056C3" w:rsidRDefault="00185611" w:rsidP="00185611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</w:tcPr>
          <w:p w14:paraId="12065468" w14:textId="4A23F50D" w:rsidR="00185611" w:rsidRPr="00B056C3" w:rsidRDefault="00185611" w:rsidP="00185611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3" w:type="pct"/>
          </w:tcPr>
          <w:p w14:paraId="17E0DE1E" w14:textId="77777777" w:rsidR="00185611" w:rsidRPr="00B056C3" w:rsidRDefault="00185611" w:rsidP="00185611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</w:tcPr>
          <w:p w14:paraId="28B5F18D" w14:textId="2E5165B6" w:rsidR="00185611" w:rsidRPr="00B056C3" w:rsidRDefault="00185611" w:rsidP="00185611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F5E0E" w:rsidRPr="00B056C3" w14:paraId="75F3410D" w14:textId="77777777" w:rsidTr="00D5166F">
        <w:trPr>
          <w:trHeight w:val="434"/>
          <w:tblHeader/>
        </w:trPr>
        <w:tc>
          <w:tcPr>
            <w:tcW w:w="2093" w:type="pct"/>
          </w:tcPr>
          <w:p w14:paraId="19654B84" w14:textId="77777777" w:rsidR="00EF5E0E" w:rsidRPr="00B056C3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7" w:type="pct"/>
            <w:gridSpan w:val="7"/>
          </w:tcPr>
          <w:p w14:paraId="5E0EB99A" w14:textId="77777777" w:rsidR="00EF5E0E" w:rsidRPr="00B056C3" w:rsidRDefault="00EF5E0E" w:rsidP="00EF5E0E">
            <w:pPr>
              <w:pStyle w:val="BodyText"/>
              <w:spacing w:after="0" w:line="360" w:lineRule="exact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F5E0E" w:rsidRPr="00927F6F" w14:paraId="25DEB2BC" w14:textId="77777777" w:rsidTr="00D5166F">
        <w:tc>
          <w:tcPr>
            <w:tcW w:w="2093" w:type="pct"/>
          </w:tcPr>
          <w:p w14:paraId="10139672" w14:textId="4F662542" w:rsidR="00EF5E0E" w:rsidRPr="00927F6F" w:rsidRDefault="00EF5E0E" w:rsidP="00EF5E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613" w:type="pct"/>
          </w:tcPr>
          <w:p w14:paraId="5A7F5DAB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6339432F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</w:tcPr>
          <w:p w14:paraId="26D348A7" w14:textId="6D47817A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1296FBB3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</w:tcPr>
          <w:p w14:paraId="4542AB03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29A779A4" w14:textId="77777777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</w:tcPr>
          <w:p w14:paraId="18F26378" w14:textId="3D8332FA" w:rsidR="00EF5E0E" w:rsidRPr="00927F6F" w:rsidRDefault="00EF5E0E" w:rsidP="00EF5E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40436" w:rsidRPr="00161E24" w14:paraId="2EE76F2B" w14:textId="77777777" w:rsidTr="00D5166F">
        <w:tc>
          <w:tcPr>
            <w:tcW w:w="2093" w:type="pct"/>
          </w:tcPr>
          <w:p w14:paraId="6B7B9C5A" w14:textId="1CB03EED" w:rsidR="00140436" w:rsidRPr="00161E24" w:rsidRDefault="00140436" w:rsidP="0014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ผลประโยชน์ตอบแทนผู้บริหารประกอบด้วย เงินเดือนและผลประโยชน์ตอบแทนอื่น ๆ ของผู้บริหารและค่าตอบแทนกรรมการ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vAlign w:val="bottom"/>
          </w:tcPr>
          <w:p w14:paraId="002A2288" w14:textId="62D86C19" w:rsidR="00140436" w:rsidRPr="00927F6F" w:rsidRDefault="00E33159" w:rsidP="00140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3159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43" w:type="pct"/>
          </w:tcPr>
          <w:p w14:paraId="6B7B7C5E" w14:textId="77777777" w:rsidR="00140436" w:rsidRPr="00927F6F" w:rsidRDefault="00140436" w:rsidP="00140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F0E7E" w14:textId="49EF49E5" w:rsidR="00140436" w:rsidRPr="003D3544" w:rsidRDefault="00140436" w:rsidP="00140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78</w:t>
            </w:r>
          </w:p>
        </w:tc>
        <w:tc>
          <w:tcPr>
            <w:tcW w:w="143" w:type="pct"/>
            <w:shd w:val="clear" w:color="auto" w:fill="auto"/>
          </w:tcPr>
          <w:p w14:paraId="08BBF907" w14:textId="77777777" w:rsidR="00140436" w:rsidRPr="003D3544" w:rsidRDefault="00140436" w:rsidP="00140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4D41C2" w14:textId="0F396D42" w:rsidR="00140436" w:rsidRPr="003D3544" w:rsidRDefault="00E33159" w:rsidP="00140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33159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133" w:type="pct"/>
            <w:shd w:val="clear" w:color="auto" w:fill="auto"/>
          </w:tcPr>
          <w:p w14:paraId="64E07C80" w14:textId="77777777" w:rsidR="00140436" w:rsidRPr="003D3544" w:rsidRDefault="00140436" w:rsidP="00140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53037" w14:textId="34D51416" w:rsidR="00140436" w:rsidRPr="003D3544" w:rsidRDefault="00140436" w:rsidP="00140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</w:t>
            </w:r>
          </w:p>
        </w:tc>
      </w:tr>
      <w:tr w:rsidR="00140436" w:rsidRPr="00EF5E0E" w14:paraId="17D5D208" w14:textId="77777777" w:rsidTr="00D5166F">
        <w:tc>
          <w:tcPr>
            <w:tcW w:w="2093" w:type="pct"/>
          </w:tcPr>
          <w:p w14:paraId="12450318" w14:textId="77777777" w:rsidR="00140436" w:rsidRPr="006E22C3" w:rsidRDefault="00140436" w:rsidP="0014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7C94619E" w14:textId="77777777" w:rsidR="00140436" w:rsidRPr="00EF5E0E" w:rsidRDefault="00140436" w:rsidP="00140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" w:type="pct"/>
          </w:tcPr>
          <w:p w14:paraId="6371E98D" w14:textId="77777777" w:rsidR="00140436" w:rsidRPr="00EF5E0E" w:rsidRDefault="00140436" w:rsidP="00140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  <w:shd w:val="clear" w:color="auto" w:fill="auto"/>
          </w:tcPr>
          <w:p w14:paraId="2419A981" w14:textId="77777777" w:rsidR="00140436" w:rsidRPr="003D3544" w:rsidRDefault="00140436" w:rsidP="00140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  <w:shd w:val="clear" w:color="auto" w:fill="auto"/>
          </w:tcPr>
          <w:p w14:paraId="07888731" w14:textId="77777777" w:rsidR="00140436" w:rsidRPr="003D3544" w:rsidRDefault="00140436" w:rsidP="00140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B727AA" w14:textId="77777777" w:rsidR="00140436" w:rsidRPr="003D3544" w:rsidRDefault="00140436" w:rsidP="00140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3" w:type="pct"/>
            <w:shd w:val="clear" w:color="auto" w:fill="auto"/>
          </w:tcPr>
          <w:p w14:paraId="5C795576" w14:textId="77777777" w:rsidR="00140436" w:rsidRPr="003D3544" w:rsidRDefault="00140436" w:rsidP="00140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D06C41" w14:textId="77777777" w:rsidR="00140436" w:rsidRPr="003D3544" w:rsidRDefault="00140436" w:rsidP="00140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40436" w:rsidRPr="00B230DC" w14:paraId="628C9EEF" w14:textId="77777777" w:rsidTr="00D5166F">
        <w:tc>
          <w:tcPr>
            <w:tcW w:w="2093" w:type="pct"/>
          </w:tcPr>
          <w:p w14:paraId="63DD440B" w14:textId="47BA287E" w:rsidR="00140436" w:rsidRPr="00B230DC" w:rsidRDefault="00140436" w:rsidP="0014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พนักงานอื่น</w:t>
            </w:r>
          </w:p>
        </w:tc>
        <w:tc>
          <w:tcPr>
            <w:tcW w:w="613" w:type="pct"/>
          </w:tcPr>
          <w:p w14:paraId="3A883DCD" w14:textId="77777777" w:rsidR="00140436" w:rsidRPr="00927F6F" w:rsidRDefault="00140436" w:rsidP="00140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17B7B937" w14:textId="77777777" w:rsidR="00140436" w:rsidRPr="00927F6F" w:rsidRDefault="00140436" w:rsidP="00140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shd w:val="clear" w:color="auto" w:fill="auto"/>
          </w:tcPr>
          <w:p w14:paraId="7E49415A" w14:textId="77777777" w:rsidR="00140436" w:rsidRPr="003D3544" w:rsidRDefault="00140436" w:rsidP="00140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" w:type="pct"/>
            <w:shd w:val="clear" w:color="auto" w:fill="auto"/>
          </w:tcPr>
          <w:p w14:paraId="5B5D19BF" w14:textId="77777777" w:rsidR="00140436" w:rsidRPr="003D3544" w:rsidRDefault="00140436" w:rsidP="00140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shd w:val="clear" w:color="auto" w:fill="auto"/>
            <w:vAlign w:val="bottom"/>
          </w:tcPr>
          <w:p w14:paraId="1DB19E90" w14:textId="77777777" w:rsidR="00140436" w:rsidRPr="003D3544" w:rsidRDefault="00140436" w:rsidP="00140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" w:type="pct"/>
            <w:shd w:val="clear" w:color="auto" w:fill="auto"/>
          </w:tcPr>
          <w:p w14:paraId="421CBC8D" w14:textId="77777777" w:rsidR="00140436" w:rsidRPr="003D3544" w:rsidRDefault="00140436" w:rsidP="00140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637A3693" w14:textId="77777777" w:rsidR="00140436" w:rsidRPr="003D3544" w:rsidRDefault="00140436" w:rsidP="00140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0436" w:rsidRPr="00B230DC" w14:paraId="04456180" w14:textId="77777777" w:rsidTr="00D5166F">
        <w:tc>
          <w:tcPr>
            <w:tcW w:w="2093" w:type="pct"/>
          </w:tcPr>
          <w:p w14:paraId="49B366F0" w14:textId="74BA30A8" w:rsidR="00140436" w:rsidRPr="00161E24" w:rsidRDefault="00140436" w:rsidP="0014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  <w:t>ผลประโยชน์ตอบแทนพนักงานประกอบด้วย เงินเดือน ค่าแรงและผลประโยชน์ตอบแทนอื่น ๆ ของพนักงานที่มิใช่ผู้บริหาร</w:t>
            </w:r>
          </w:p>
        </w:tc>
        <w:tc>
          <w:tcPr>
            <w:tcW w:w="613" w:type="pct"/>
            <w:tcBorders>
              <w:bottom w:val="single" w:sz="4" w:space="0" w:color="auto"/>
            </w:tcBorders>
            <w:vAlign w:val="bottom"/>
          </w:tcPr>
          <w:p w14:paraId="0280EE64" w14:textId="6B3D5AA8" w:rsidR="00140436" w:rsidRPr="00927F6F" w:rsidRDefault="00293EF3" w:rsidP="00140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293EF3">
              <w:rPr>
                <w:rFonts w:asciiTheme="majorBidi" w:hAnsiTheme="majorBidi" w:cstheme="majorBidi"/>
                <w:sz w:val="30"/>
                <w:szCs w:val="30"/>
              </w:rPr>
              <w:t>11,412</w:t>
            </w:r>
          </w:p>
        </w:tc>
        <w:tc>
          <w:tcPr>
            <w:tcW w:w="143" w:type="pct"/>
          </w:tcPr>
          <w:p w14:paraId="274626B4" w14:textId="77777777" w:rsidR="00140436" w:rsidRPr="00927F6F" w:rsidRDefault="00140436" w:rsidP="00140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79FF5" w14:textId="2926EB45" w:rsidR="00140436" w:rsidRPr="003D3544" w:rsidRDefault="00140436" w:rsidP="00140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,519</w:t>
            </w:r>
          </w:p>
        </w:tc>
        <w:tc>
          <w:tcPr>
            <w:tcW w:w="143" w:type="pct"/>
            <w:shd w:val="clear" w:color="auto" w:fill="auto"/>
          </w:tcPr>
          <w:p w14:paraId="5BD05F4E" w14:textId="77777777" w:rsidR="00140436" w:rsidRPr="00236E7B" w:rsidRDefault="00140436" w:rsidP="00140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E5235A" w14:textId="12AB3E92" w:rsidR="00140436" w:rsidRPr="00236E7B" w:rsidRDefault="00DE4504" w:rsidP="00140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36E7B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025688" w:rsidRPr="00236E7B">
              <w:rPr>
                <w:rFonts w:asciiTheme="majorBidi" w:hAnsiTheme="majorBidi" w:cstheme="majorBidi"/>
                <w:sz w:val="30"/>
                <w:szCs w:val="30"/>
              </w:rPr>
              <w:t>,5</w:t>
            </w:r>
            <w:r w:rsidR="00236E7B" w:rsidRPr="00236E7B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133" w:type="pct"/>
            <w:shd w:val="clear" w:color="auto" w:fill="auto"/>
          </w:tcPr>
          <w:p w14:paraId="688A22BD" w14:textId="77777777" w:rsidR="00140436" w:rsidRPr="003D3544" w:rsidRDefault="00140436" w:rsidP="00140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638DD8" w14:textId="0DB29561" w:rsidR="00140436" w:rsidRPr="003D3544" w:rsidRDefault="00140436" w:rsidP="00140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1,478</w:t>
            </w:r>
          </w:p>
        </w:tc>
      </w:tr>
      <w:tr w:rsidR="00140436" w:rsidRPr="00EF5E0E" w14:paraId="35A27DB9" w14:textId="77777777" w:rsidTr="00D5166F">
        <w:tc>
          <w:tcPr>
            <w:tcW w:w="2093" w:type="pct"/>
          </w:tcPr>
          <w:p w14:paraId="47CE6970" w14:textId="77777777" w:rsidR="00140436" w:rsidRPr="006E22C3" w:rsidRDefault="00140436" w:rsidP="0014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</w:p>
        </w:tc>
        <w:tc>
          <w:tcPr>
            <w:tcW w:w="613" w:type="pct"/>
            <w:tcBorders>
              <w:top w:val="single" w:sz="4" w:space="0" w:color="auto"/>
            </w:tcBorders>
          </w:tcPr>
          <w:p w14:paraId="54AFD9F6" w14:textId="77777777" w:rsidR="00140436" w:rsidRPr="00EF5E0E" w:rsidRDefault="00140436" w:rsidP="00140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3" w:type="pct"/>
          </w:tcPr>
          <w:p w14:paraId="79498EE7" w14:textId="77777777" w:rsidR="00140436" w:rsidRPr="00EF5E0E" w:rsidRDefault="00140436" w:rsidP="00140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single" w:sz="4" w:space="0" w:color="auto"/>
            </w:tcBorders>
          </w:tcPr>
          <w:p w14:paraId="15FC1A46" w14:textId="60D9E46A" w:rsidR="00140436" w:rsidRPr="00EF5E0E" w:rsidRDefault="00140436" w:rsidP="00140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3" w:type="pct"/>
          </w:tcPr>
          <w:p w14:paraId="0388A7B4" w14:textId="77777777" w:rsidR="00140436" w:rsidRPr="00236E7B" w:rsidRDefault="00140436" w:rsidP="00140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1" w:type="pct"/>
            <w:tcBorders>
              <w:top w:val="single" w:sz="4" w:space="0" w:color="auto"/>
            </w:tcBorders>
            <w:shd w:val="clear" w:color="auto" w:fill="auto"/>
          </w:tcPr>
          <w:p w14:paraId="2C9667AE" w14:textId="77777777" w:rsidR="00140436" w:rsidRPr="00236E7B" w:rsidRDefault="00140436" w:rsidP="00140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3" w:type="pct"/>
            <w:shd w:val="clear" w:color="auto" w:fill="auto"/>
          </w:tcPr>
          <w:p w14:paraId="21143609" w14:textId="77777777" w:rsidR="00140436" w:rsidRPr="00EF5E0E" w:rsidRDefault="00140436" w:rsidP="00140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25" w:type="pct"/>
            <w:tcBorders>
              <w:top w:val="single" w:sz="4" w:space="0" w:color="auto"/>
            </w:tcBorders>
            <w:shd w:val="clear" w:color="auto" w:fill="auto"/>
          </w:tcPr>
          <w:p w14:paraId="1F69B71C" w14:textId="79755816" w:rsidR="00140436" w:rsidRPr="00EF5E0E" w:rsidRDefault="00140436" w:rsidP="00140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140436" w:rsidRPr="00B230DC" w14:paraId="682D589F" w14:textId="77777777" w:rsidTr="00D5166F">
        <w:tc>
          <w:tcPr>
            <w:tcW w:w="2093" w:type="pct"/>
          </w:tcPr>
          <w:p w14:paraId="3A8DFE31" w14:textId="314FA3B6" w:rsidR="00140436" w:rsidRPr="00161E24" w:rsidRDefault="00140436" w:rsidP="001404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0" w:hanging="162"/>
              <w:rPr>
                <w:rFonts w:asciiTheme="majorBidi" w:hAnsiTheme="majorBidi" w:cstheme="majorBidi"/>
                <w:spacing w:val="-10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รวมค่าใช้จ่ายผลประโยชน์ตอบแทนพนักงาน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613" w:type="pct"/>
            <w:tcBorders>
              <w:bottom w:val="double" w:sz="4" w:space="0" w:color="auto"/>
            </w:tcBorders>
          </w:tcPr>
          <w:p w14:paraId="745D674D" w14:textId="57834431" w:rsidR="00140436" w:rsidRPr="004C770F" w:rsidRDefault="00B80B5C" w:rsidP="00140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B80B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11,466</w:t>
            </w:r>
          </w:p>
        </w:tc>
        <w:tc>
          <w:tcPr>
            <w:tcW w:w="143" w:type="pct"/>
          </w:tcPr>
          <w:p w14:paraId="3E50FC72" w14:textId="77777777" w:rsidR="00140436" w:rsidRPr="00927F6F" w:rsidRDefault="00140436" w:rsidP="00140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0" w:type="pct"/>
            <w:tcBorders>
              <w:bottom w:val="double" w:sz="4" w:space="0" w:color="auto"/>
            </w:tcBorders>
          </w:tcPr>
          <w:p w14:paraId="43F1647A" w14:textId="3F853A19" w:rsidR="00140436" w:rsidRPr="002F188C" w:rsidRDefault="00140436" w:rsidP="00140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10,597</w:t>
            </w:r>
          </w:p>
        </w:tc>
        <w:tc>
          <w:tcPr>
            <w:tcW w:w="143" w:type="pct"/>
          </w:tcPr>
          <w:p w14:paraId="1EA8659A" w14:textId="77777777" w:rsidR="00140436" w:rsidRPr="00236E7B" w:rsidRDefault="00140436" w:rsidP="00140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1" w:type="pct"/>
            <w:tcBorders>
              <w:bottom w:val="double" w:sz="4" w:space="0" w:color="auto"/>
            </w:tcBorders>
            <w:shd w:val="clear" w:color="auto" w:fill="auto"/>
          </w:tcPr>
          <w:p w14:paraId="3D4E9126" w14:textId="4B17FE35" w:rsidR="00140436" w:rsidRPr="00236E7B" w:rsidRDefault="00135E83" w:rsidP="00140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6E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</w:t>
            </w:r>
            <w:r w:rsidR="00236E7B" w:rsidRPr="00236E7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</w:p>
        </w:tc>
        <w:tc>
          <w:tcPr>
            <w:tcW w:w="133" w:type="pct"/>
            <w:shd w:val="clear" w:color="auto" w:fill="auto"/>
          </w:tcPr>
          <w:p w14:paraId="0A232E3B" w14:textId="77777777" w:rsidR="00140436" w:rsidRPr="008039F7" w:rsidRDefault="00140436" w:rsidP="00140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double" w:sz="4" w:space="0" w:color="auto"/>
            </w:tcBorders>
            <w:shd w:val="clear" w:color="auto" w:fill="auto"/>
          </w:tcPr>
          <w:p w14:paraId="02B15598" w14:textId="45D368A2" w:rsidR="00140436" w:rsidRPr="00B230DC" w:rsidRDefault="00140436" w:rsidP="0014043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1,556</w:t>
            </w:r>
          </w:p>
        </w:tc>
      </w:tr>
    </w:tbl>
    <w:p w14:paraId="39917F55" w14:textId="35614406" w:rsidR="00A964D7" w:rsidRDefault="00A964D7" w:rsidP="00D1440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FFFFFF"/>
        </w:rPr>
      </w:pPr>
      <w:r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lastRenderedPageBreak/>
        <w:t>กลุ่มบริษัทได้จัดตั้งกองทุนสำรองเลี้ยงชีพสำหรับพนักงานของกลุ่มบริษัทบนพื้นฐานความสมัครใจของพนักงาน</w:t>
      </w:r>
      <w:r w:rsidR="00961D4F"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ในการเป็นสมาชิกของกองทุน โดยพนักงานจ่ายเงินสะสมในอัตราร้อยละ </w:t>
      </w:r>
      <w:r w:rsidR="000C58DB" w:rsidRPr="00161E24">
        <w:rPr>
          <w:rFonts w:asciiTheme="majorBidi" w:hAnsiTheme="majorBidi" w:cstheme="majorBidi"/>
          <w:sz w:val="30"/>
          <w:szCs w:val="30"/>
          <w:shd w:val="clear" w:color="auto" w:fill="FFFFFF"/>
        </w:rPr>
        <w:t>3</w:t>
      </w:r>
      <w:r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</w:t>
      </w:r>
      <w:r w:rsidR="002B0BF9"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ถึง</w:t>
      </w:r>
      <w:r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อัตราร้อยละ </w:t>
      </w:r>
      <w:r w:rsidR="000C58DB" w:rsidRPr="00161E24">
        <w:rPr>
          <w:rFonts w:asciiTheme="majorBidi" w:hAnsiTheme="majorBidi" w:cstheme="majorBidi"/>
          <w:sz w:val="30"/>
          <w:szCs w:val="30"/>
          <w:shd w:val="clear" w:color="auto" w:fill="FFFFFF"/>
        </w:rPr>
        <w:t>15</w:t>
      </w:r>
      <w:r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ของเงินเดือน</w:t>
      </w:r>
      <w:r w:rsidR="003B2390" w:rsidRPr="00161E24">
        <w:rPr>
          <w:rFonts w:asciiTheme="majorBidi" w:hAnsiTheme="majorBidi" w:cstheme="majorBidi"/>
          <w:sz w:val="30"/>
          <w:szCs w:val="30"/>
          <w:shd w:val="clear" w:color="auto" w:fill="FFFFFF"/>
        </w:rPr>
        <w:br/>
      </w:r>
      <w:r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ทุกเดือน และ</w:t>
      </w:r>
      <w:r w:rsidR="00B020E8"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กลุ่ม</w:t>
      </w:r>
      <w:r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บริษัทจ่ายสมทบในอัตราร้อยละ </w:t>
      </w:r>
      <w:r w:rsidR="000C58DB" w:rsidRPr="00161E24">
        <w:rPr>
          <w:rFonts w:asciiTheme="majorBidi" w:hAnsiTheme="majorBidi" w:cstheme="majorBidi"/>
          <w:sz w:val="30"/>
          <w:szCs w:val="30"/>
          <w:shd w:val="clear" w:color="auto" w:fill="FFFFFF"/>
        </w:rPr>
        <w:t>3</w:t>
      </w:r>
      <w:r w:rsidR="002B0BF9"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ถึง</w:t>
      </w:r>
      <w:r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อัตราร้อยละ </w:t>
      </w:r>
      <w:r w:rsidR="000C58DB" w:rsidRPr="00161E24">
        <w:rPr>
          <w:rFonts w:asciiTheme="majorBidi" w:hAnsiTheme="majorBidi" w:cstheme="majorBidi"/>
          <w:sz w:val="30"/>
          <w:szCs w:val="30"/>
          <w:shd w:val="clear" w:color="auto" w:fill="FFFFFF"/>
        </w:rPr>
        <w:t>10</w:t>
      </w:r>
      <w:r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ของเงิน</w:t>
      </w:r>
      <w:r w:rsidR="00407F72"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เดือนของพนักงานทุกเดือน ทั้งนี้</w:t>
      </w:r>
      <w:r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ขึ้นอยู่กับระยะเวลาทำงานของพนักงานแต่ละคน กองทุนสำรองเลี้ยงชีพนี้ได้จดทะเบียนเป็นกองทุนสำรองเลี้ยงชีพ</w:t>
      </w:r>
      <w:r w:rsidR="00961D4F"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ตามข้อกำหนดของกระทรวงการคลังและจัดการกองทุนโดยผู้จัดการกองทุนที่ได้รับอนุญาต</w:t>
      </w:r>
    </w:p>
    <w:p w14:paraId="04569C0E" w14:textId="77777777" w:rsidR="00EF5E0E" w:rsidRPr="00161E24" w:rsidRDefault="00EF5E0E" w:rsidP="00D1440F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FFFFFF"/>
          <w:cs/>
        </w:rPr>
      </w:pPr>
    </w:p>
    <w:p w14:paraId="204167CD" w14:textId="33C3467B" w:rsidR="008E72AE" w:rsidRPr="00161E24" w:rsidRDefault="00973C1E" w:rsidP="00054276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tab/>
      </w:r>
      <w:r w:rsidR="008E72AE" w:rsidRPr="00161E24">
        <w:rPr>
          <w:rFonts w:asciiTheme="majorBidi" w:hAnsiTheme="majorBidi" w:cstheme="majorBidi"/>
          <w:sz w:val="30"/>
          <w:szCs w:val="30"/>
          <w:u w:val="none"/>
          <w:cs/>
        </w:rPr>
        <w:t>ค่าใช้จ่ายตาม</w:t>
      </w:r>
      <w:r w:rsidR="005F5FE9">
        <w:rPr>
          <w:rFonts w:asciiTheme="majorBidi" w:hAnsiTheme="majorBidi" w:cstheme="majorBidi" w:hint="cs"/>
          <w:sz w:val="30"/>
          <w:szCs w:val="30"/>
          <w:u w:val="none"/>
          <w:cs/>
        </w:rPr>
        <w:t>ธรรมชาติ</w:t>
      </w:r>
    </w:p>
    <w:p w14:paraId="0837E15E" w14:textId="77777777" w:rsidR="008E72AE" w:rsidRPr="00161E24" w:rsidRDefault="008E72AE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p w14:paraId="62CD87F9" w14:textId="090452D7" w:rsidR="00470773" w:rsidRDefault="00C7445C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FFFFFF"/>
        </w:rPr>
      </w:pPr>
      <w:r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งบกำไรขาดทุน</w:t>
      </w:r>
      <w:r w:rsidR="008F6408"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เบ็ดเสร็จ</w:t>
      </w:r>
      <w:r w:rsidR="008E72AE"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ได้รวมการวิเคราะห์ค่าใช้จ่ายตามหน้าที่ ค่าใช้จ่ายตาม</w:t>
      </w:r>
      <w:r w:rsidR="00C34BB0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ธรรมชาติ</w:t>
      </w:r>
      <w:r w:rsidR="008E72AE" w:rsidRPr="00161E24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>ได้เปิดเผยตามข้อกำหนดในมาตรฐานการรายงานทางการเงินฉบับต่าง ๆ ดังนี้</w:t>
      </w:r>
    </w:p>
    <w:p w14:paraId="76E79109" w14:textId="77777777" w:rsidR="00E442F9" w:rsidRDefault="00E442F9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FFFFFF"/>
        </w:rPr>
      </w:pPr>
    </w:p>
    <w:tbl>
      <w:tblPr>
        <w:tblW w:w="92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153"/>
        <w:gridCol w:w="273"/>
        <w:gridCol w:w="1187"/>
        <w:gridCol w:w="273"/>
        <w:gridCol w:w="13"/>
        <w:gridCol w:w="1159"/>
        <w:gridCol w:w="252"/>
        <w:gridCol w:w="1181"/>
      </w:tblGrid>
      <w:tr w:rsidR="00E442F9" w:rsidRPr="00C57846" w14:paraId="61D557E2" w14:textId="77777777" w:rsidTr="00F9178C">
        <w:trPr>
          <w:tblHeader/>
        </w:trPr>
        <w:tc>
          <w:tcPr>
            <w:tcW w:w="2039" w:type="pct"/>
          </w:tcPr>
          <w:p w14:paraId="513BBE94" w14:textId="77777777" w:rsidR="00E442F9" w:rsidRPr="00B056C3" w:rsidRDefault="00E442F9" w:rsidP="00F91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14:paraId="7C0B07D5" w14:textId="77777777" w:rsidR="00E442F9" w:rsidRPr="00B056C3" w:rsidRDefault="00E442F9" w:rsidP="00F9178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4E386EF0" w14:textId="77777777" w:rsidR="00E442F9" w:rsidRPr="00B056C3" w:rsidRDefault="00E442F9" w:rsidP="00F9178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pct"/>
            <w:gridSpan w:val="4"/>
          </w:tcPr>
          <w:p w14:paraId="6604D111" w14:textId="77777777" w:rsidR="00E442F9" w:rsidRPr="00B056C3" w:rsidRDefault="00E442F9" w:rsidP="00F9178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442F9" w:rsidRPr="00C57846" w14:paraId="4C19FC50" w14:textId="77777777" w:rsidTr="00F9178C">
        <w:trPr>
          <w:tblHeader/>
        </w:trPr>
        <w:tc>
          <w:tcPr>
            <w:tcW w:w="2039" w:type="pct"/>
          </w:tcPr>
          <w:p w14:paraId="509969B8" w14:textId="77777777" w:rsidR="00E442F9" w:rsidRPr="00B056C3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2" w:type="pct"/>
            <w:shd w:val="clear" w:color="auto" w:fill="auto"/>
          </w:tcPr>
          <w:p w14:paraId="287991E9" w14:textId="77777777" w:rsidR="00E442F9" w:rsidRPr="00B056C3" w:rsidRDefault="00E442F9" w:rsidP="00F9178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5ADF57DB" w14:textId="77777777" w:rsidR="00E442F9" w:rsidRPr="00B056C3" w:rsidRDefault="00E442F9" w:rsidP="00F9178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453A5FF3" w14:textId="77777777" w:rsidR="00E442F9" w:rsidRPr="00B056C3" w:rsidRDefault="00E442F9" w:rsidP="00F9178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6B7FBCA0" w14:textId="77777777" w:rsidR="00E442F9" w:rsidRPr="00B056C3" w:rsidRDefault="00E442F9" w:rsidP="00F9178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2" w:type="pct"/>
            <w:gridSpan w:val="2"/>
            <w:shd w:val="clear" w:color="auto" w:fill="auto"/>
          </w:tcPr>
          <w:p w14:paraId="1E742DAE" w14:textId="77777777" w:rsidR="00E442F9" w:rsidRPr="00B056C3" w:rsidRDefault="00E442F9" w:rsidP="00F9178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6" w:type="pct"/>
          </w:tcPr>
          <w:p w14:paraId="6A0920E2" w14:textId="77777777" w:rsidR="00E442F9" w:rsidRPr="00B056C3" w:rsidRDefault="00E442F9" w:rsidP="00F9178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</w:tcPr>
          <w:p w14:paraId="7B3F7289" w14:textId="77777777" w:rsidR="00E442F9" w:rsidRPr="00B056C3" w:rsidRDefault="00E442F9" w:rsidP="00F9178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E442F9" w:rsidRPr="00C57846" w14:paraId="695E2355" w14:textId="77777777" w:rsidTr="00F9178C">
        <w:trPr>
          <w:trHeight w:val="434"/>
          <w:tblHeader/>
        </w:trPr>
        <w:tc>
          <w:tcPr>
            <w:tcW w:w="2039" w:type="pct"/>
          </w:tcPr>
          <w:p w14:paraId="1BF15D5C" w14:textId="77777777" w:rsidR="00E442F9" w:rsidRPr="00B056C3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1" w:type="pct"/>
            <w:gridSpan w:val="8"/>
          </w:tcPr>
          <w:p w14:paraId="1597532A" w14:textId="77777777" w:rsidR="00E442F9" w:rsidRPr="00B056C3" w:rsidRDefault="00E442F9" w:rsidP="00F9178C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E442F9" w:rsidRPr="00927F6F" w14:paraId="5ABC897F" w14:textId="77777777" w:rsidTr="00F9178C">
        <w:tc>
          <w:tcPr>
            <w:tcW w:w="2039" w:type="pct"/>
          </w:tcPr>
          <w:p w14:paraId="5B7E731B" w14:textId="77777777" w:rsidR="00E442F9" w:rsidRPr="00927F6F" w:rsidRDefault="00E442F9" w:rsidP="00F91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622" w:type="pct"/>
            <w:vAlign w:val="bottom"/>
          </w:tcPr>
          <w:p w14:paraId="1D12BCFC" w14:textId="34CB86D5" w:rsidR="00E442F9" w:rsidRPr="00927F6F" w:rsidRDefault="00805EA5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805EA5">
              <w:rPr>
                <w:rFonts w:asciiTheme="majorBidi" w:hAnsiTheme="majorBidi" w:cstheme="majorBidi"/>
                <w:sz w:val="30"/>
                <w:szCs w:val="30"/>
              </w:rPr>
              <w:t>74,664</w:t>
            </w:r>
          </w:p>
        </w:tc>
        <w:tc>
          <w:tcPr>
            <w:tcW w:w="147" w:type="pct"/>
            <w:vAlign w:val="bottom"/>
          </w:tcPr>
          <w:p w14:paraId="72E8D1C8" w14:textId="77777777" w:rsidR="00E442F9" w:rsidRPr="00927F6F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68C4D55F" w14:textId="77777777" w:rsidR="00E442F9" w:rsidRPr="00927F6F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74,428</w:t>
            </w:r>
          </w:p>
        </w:tc>
        <w:tc>
          <w:tcPr>
            <w:tcW w:w="154" w:type="pct"/>
            <w:gridSpan w:val="2"/>
            <w:vAlign w:val="bottom"/>
          </w:tcPr>
          <w:p w14:paraId="623A971E" w14:textId="77777777" w:rsidR="00E442F9" w:rsidRPr="00927F6F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7CC45288" w14:textId="73042A7E" w:rsidR="00E442F9" w:rsidRPr="002F188C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602B40">
              <w:rPr>
                <w:rFonts w:asciiTheme="majorBidi" w:hAnsiTheme="majorBidi" w:cstheme="majorBidi"/>
                <w:sz w:val="30"/>
                <w:szCs w:val="30"/>
              </w:rPr>
              <w:t>57,3</w:t>
            </w:r>
            <w:r w:rsidR="00EB5A5D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129F162F" w14:textId="77777777" w:rsidR="00E442F9" w:rsidRPr="002F188C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7C22B667" w14:textId="77777777" w:rsidR="00E442F9" w:rsidRPr="002F188C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59,957</w:t>
            </w:r>
          </w:p>
        </w:tc>
      </w:tr>
      <w:tr w:rsidR="00E442F9" w:rsidRPr="00927F6F" w14:paraId="7021F52A" w14:textId="77777777" w:rsidTr="00F9178C">
        <w:tc>
          <w:tcPr>
            <w:tcW w:w="2039" w:type="pct"/>
          </w:tcPr>
          <w:p w14:paraId="0DF3C58D" w14:textId="77777777" w:rsidR="00E442F9" w:rsidRPr="00161E24" w:rsidRDefault="00E442F9" w:rsidP="00F91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ค่าใช้จ่ายผลประโยชน์ของพนักงาน</w:t>
            </w:r>
          </w:p>
        </w:tc>
        <w:tc>
          <w:tcPr>
            <w:tcW w:w="622" w:type="pct"/>
            <w:vAlign w:val="bottom"/>
          </w:tcPr>
          <w:p w14:paraId="5BEE61BA" w14:textId="2452E664" w:rsidR="00E442F9" w:rsidRPr="007D50FD" w:rsidRDefault="000D6100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6100">
              <w:rPr>
                <w:rFonts w:asciiTheme="majorBidi" w:hAnsiTheme="majorBidi" w:cstheme="majorBidi"/>
                <w:sz w:val="30"/>
                <w:szCs w:val="30"/>
              </w:rPr>
              <w:t>11,466</w:t>
            </w:r>
          </w:p>
        </w:tc>
        <w:tc>
          <w:tcPr>
            <w:tcW w:w="147" w:type="pct"/>
            <w:vAlign w:val="bottom"/>
          </w:tcPr>
          <w:p w14:paraId="6327FC8D" w14:textId="77777777" w:rsidR="00E442F9" w:rsidRPr="007D50FD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1010A137" w14:textId="77777777" w:rsidR="00E442F9" w:rsidRPr="002167E3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10,597</w:t>
            </w:r>
          </w:p>
        </w:tc>
        <w:tc>
          <w:tcPr>
            <w:tcW w:w="154" w:type="pct"/>
            <w:gridSpan w:val="2"/>
            <w:vAlign w:val="bottom"/>
          </w:tcPr>
          <w:p w14:paraId="69057559" w14:textId="77777777" w:rsidR="00E442F9" w:rsidRPr="007D50FD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1173C448" w14:textId="68C50C61" w:rsidR="00E442F9" w:rsidRPr="002F188C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75F6">
              <w:rPr>
                <w:rFonts w:asciiTheme="majorBidi" w:hAnsiTheme="majorBidi" w:cstheme="majorBidi"/>
                <w:sz w:val="30"/>
                <w:szCs w:val="30"/>
              </w:rPr>
              <w:t>1,6</w:t>
            </w:r>
            <w:r w:rsidR="00EB5A5D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213DB5AE" w14:textId="77777777" w:rsidR="00E442F9" w:rsidRPr="002F188C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576F9E8A" w14:textId="77777777" w:rsidR="00E442F9" w:rsidRPr="002F188C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1,556</w:t>
            </w:r>
          </w:p>
        </w:tc>
      </w:tr>
      <w:tr w:rsidR="00E442F9" w:rsidRPr="00927F6F" w14:paraId="4200267C" w14:textId="77777777" w:rsidTr="00F214BE">
        <w:tc>
          <w:tcPr>
            <w:tcW w:w="2039" w:type="pct"/>
          </w:tcPr>
          <w:p w14:paraId="61C72EB6" w14:textId="77777777" w:rsidR="00E442F9" w:rsidRPr="00161E24" w:rsidRDefault="00E442F9" w:rsidP="00F91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622" w:type="pct"/>
            <w:shd w:val="clear" w:color="auto" w:fill="auto"/>
            <w:vAlign w:val="bottom"/>
          </w:tcPr>
          <w:p w14:paraId="3157F008" w14:textId="6C69BD44" w:rsidR="00E442F9" w:rsidRPr="00927F6F" w:rsidRDefault="000D6100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6100">
              <w:rPr>
                <w:rFonts w:asciiTheme="majorBidi" w:hAnsiTheme="majorBidi" w:cstheme="majorBidi"/>
                <w:sz w:val="30"/>
                <w:szCs w:val="30"/>
              </w:rPr>
              <w:t>4,972</w:t>
            </w:r>
          </w:p>
        </w:tc>
        <w:tc>
          <w:tcPr>
            <w:tcW w:w="147" w:type="pct"/>
            <w:vAlign w:val="bottom"/>
          </w:tcPr>
          <w:p w14:paraId="15A03CAC" w14:textId="77777777" w:rsidR="00E442F9" w:rsidRPr="00927F6F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3F445D30" w14:textId="77777777" w:rsidR="00E442F9" w:rsidRPr="00161E24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4,568</w:t>
            </w:r>
          </w:p>
        </w:tc>
        <w:tc>
          <w:tcPr>
            <w:tcW w:w="154" w:type="pct"/>
            <w:gridSpan w:val="2"/>
            <w:vAlign w:val="bottom"/>
          </w:tcPr>
          <w:p w14:paraId="3CB7D7F3" w14:textId="77777777" w:rsidR="00E442F9" w:rsidRPr="00927F6F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73E45320" w14:textId="77777777" w:rsidR="00E442F9" w:rsidRPr="002F188C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right="-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75F6">
              <w:rPr>
                <w:rFonts w:asciiTheme="majorBidi" w:hAnsiTheme="majorBidi" w:cstheme="majorBidi"/>
                <w:sz w:val="30"/>
                <w:szCs w:val="30"/>
              </w:rPr>
              <w:t>744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1955E844" w14:textId="77777777" w:rsidR="00E442F9" w:rsidRPr="002F188C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0FBC3313" w14:textId="77777777" w:rsidR="00E442F9" w:rsidRPr="002F188C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683</w:t>
            </w:r>
          </w:p>
        </w:tc>
      </w:tr>
      <w:tr w:rsidR="00E442F9" w:rsidRPr="00927F6F" w14:paraId="0C5392CB" w14:textId="77777777" w:rsidTr="00F9178C">
        <w:tc>
          <w:tcPr>
            <w:tcW w:w="2039" w:type="pct"/>
            <w:shd w:val="clear" w:color="auto" w:fill="auto"/>
          </w:tcPr>
          <w:p w14:paraId="1AD140EF" w14:textId="77777777" w:rsidR="00E442F9" w:rsidRPr="00161E24" w:rsidRDefault="00E442F9" w:rsidP="00F91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ค่าใช้จ่ายในการขนส่ง</w:t>
            </w:r>
          </w:p>
        </w:tc>
        <w:tc>
          <w:tcPr>
            <w:tcW w:w="622" w:type="pct"/>
            <w:shd w:val="clear" w:color="auto" w:fill="auto"/>
            <w:vAlign w:val="bottom"/>
          </w:tcPr>
          <w:p w14:paraId="68B4DB27" w14:textId="1B2283F2" w:rsidR="00E442F9" w:rsidRDefault="00954ECC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954ECC">
              <w:rPr>
                <w:rFonts w:asciiTheme="majorBidi" w:hAnsiTheme="majorBidi" w:cstheme="majorBidi"/>
                <w:sz w:val="30"/>
                <w:szCs w:val="30"/>
              </w:rPr>
              <w:t>4,554</w:t>
            </w:r>
          </w:p>
        </w:tc>
        <w:tc>
          <w:tcPr>
            <w:tcW w:w="147" w:type="pct"/>
            <w:vAlign w:val="bottom"/>
          </w:tcPr>
          <w:p w14:paraId="7D484832" w14:textId="77777777" w:rsidR="00E442F9" w:rsidRPr="00927F6F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5906AEFB" w14:textId="77777777" w:rsidR="00E442F9" w:rsidRPr="00161E24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4,199</w:t>
            </w:r>
          </w:p>
        </w:tc>
        <w:tc>
          <w:tcPr>
            <w:tcW w:w="154" w:type="pct"/>
            <w:gridSpan w:val="2"/>
            <w:vAlign w:val="bottom"/>
          </w:tcPr>
          <w:p w14:paraId="7073C718" w14:textId="77777777" w:rsidR="00E442F9" w:rsidRPr="00927F6F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24A9E3D9" w14:textId="77777777" w:rsidR="00E442F9" w:rsidRPr="002F188C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sz w:val="30"/>
                <w:szCs w:val="30"/>
              </w:rPr>
            </w:pPr>
            <w:r w:rsidRPr="005075F6">
              <w:rPr>
                <w:rFonts w:asciiTheme="majorBidi" w:hAnsiTheme="majorBidi" w:cstheme="majorBidi"/>
                <w:sz w:val="30"/>
                <w:szCs w:val="30"/>
              </w:rPr>
              <w:t>369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2496C6B0" w14:textId="77777777" w:rsidR="00E442F9" w:rsidRPr="002F188C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47511305" w14:textId="77777777" w:rsidR="00E442F9" w:rsidRPr="002F188C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356</w:t>
            </w:r>
          </w:p>
        </w:tc>
      </w:tr>
      <w:tr w:rsidR="00E442F9" w:rsidRPr="00927F6F" w14:paraId="155BF1EA" w14:textId="77777777" w:rsidTr="00F9178C">
        <w:tc>
          <w:tcPr>
            <w:tcW w:w="2039" w:type="pct"/>
          </w:tcPr>
          <w:p w14:paraId="7D331F67" w14:textId="77777777" w:rsidR="00E442F9" w:rsidRPr="00161E24" w:rsidRDefault="00E442F9" w:rsidP="00F91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ค่าใช้จ่ายเกี่ยวกับการผลิตอื่น </w:t>
            </w:r>
          </w:p>
        </w:tc>
        <w:tc>
          <w:tcPr>
            <w:tcW w:w="622" w:type="pct"/>
            <w:vAlign w:val="bottom"/>
          </w:tcPr>
          <w:p w14:paraId="2D48B252" w14:textId="42AAD85E" w:rsidR="00E442F9" w:rsidRPr="00927F6F" w:rsidRDefault="000D6100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D6100">
              <w:rPr>
                <w:rFonts w:asciiTheme="majorBidi" w:hAnsiTheme="majorBidi" w:cstheme="majorBidi"/>
                <w:sz w:val="30"/>
                <w:szCs w:val="30"/>
              </w:rPr>
              <w:t>2,725</w:t>
            </w:r>
          </w:p>
        </w:tc>
        <w:tc>
          <w:tcPr>
            <w:tcW w:w="147" w:type="pct"/>
            <w:vAlign w:val="bottom"/>
          </w:tcPr>
          <w:p w14:paraId="58EDD006" w14:textId="77777777" w:rsidR="00E442F9" w:rsidRPr="00927F6F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36526706" w14:textId="77777777" w:rsidR="00E442F9" w:rsidRPr="00161E24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2,574</w:t>
            </w:r>
          </w:p>
        </w:tc>
        <w:tc>
          <w:tcPr>
            <w:tcW w:w="154" w:type="pct"/>
            <w:gridSpan w:val="2"/>
            <w:vAlign w:val="bottom"/>
          </w:tcPr>
          <w:p w14:paraId="124719CA" w14:textId="77777777" w:rsidR="00E442F9" w:rsidRPr="00927F6F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4CB50E3C" w14:textId="77777777" w:rsidR="00E442F9" w:rsidRPr="002F188C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75F6">
              <w:rPr>
                <w:rFonts w:asciiTheme="majorBidi" w:hAnsiTheme="majorBidi" w:cstheme="majorBidi"/>
                <w:sz w:val="30"/>
                <w:szCs w:val="30"/>
              </w:rPr>
              <w:t>231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58EFE1F2" w14:textId="77777777" w:rsidR="00E442F9" w:rsidRPr="002F188C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05BBEC11" w14:textId="77777777" w:rsidR="00E442F9" w:rsidRPr="002F188C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</w:tr>
      <w:tr w:rsidR="00E442F9" w:rsidRPr="00927F6F" w14:paraId="4042877E" w14:textId="77777777" w:rsidTr="00F9178C">
        <w:tc>
          <w:tcPr>
            <w:tcW w:w="2039" w:type="pct"/>
          </w:tcPr>
          <w:p w14:paraId="035C5828" w14:textId="77777777" w:rsidR="00E442F9" w:rsidRPr="00161E24" w:rsidRDefault="00E442F9" w:rsidP="00F91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ค่าสาธารณูปโภค</w:t>
            </w:r>
          </w:p>
        </w:tc>
        <w:tc>
          <w:tcPr>
            <w:tcW w:w="622" w:type="pct"/>
            <w:vAlign w:val="bottom"/>
          </w:tcPr>
          <w:p w14:paraId="08AEA836" w14:textId="6B6D72A3" w:rsidR="00E442F9" w:rsidRDefault="00954ECC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954ECC">
              <w:rPr>
                <w:rFonts w:asciiTheme="majorBidi" w:hAnsiTheme="majorBidi" w:cstheme="majorBidi"/>
                <w:sz w:val="30"/>
                <w:szCs w:val="30"/>
              </w:rPr>
              <w:t>2,433</w:t>
            </w:r>
          </w:p>
        </w:tc>
        <w:tc>
          <w:tcPr>
            <w:tcW w:w="147" w:type="pct"/>
            <w:vAlign w:val="bottom"/>
          </w:tcPr>
          <w:p w14:paraId="2F77E381" w14:textId="77777777" w:rsidR="00E442F9" w:rsidRPr="00927F6F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255F9512" w14:textId="77777777" w:rsidR="00E442F9" w:rsidRPr="00161E24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2,499</w:t>
            </w:r>
          </w:p>
        </w:tc>
        <w:tc>
          <w:tcPr>
            <w:tcW w:w="154" w:type="pct"/>
            <w:gridSpan w:val="2"/>
            <w:vAlign w:val="bottom"/>
          </w:tcPr>
          <w:p w14:paraId="5EE698C5" w14:textId="77777777" w:rsidR="00E442F9" w:rsidRPr="00927F6F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4F7FB779" w14:textId="77777777" w:rsidR="00E442F9" w:rsidRPr="002F188C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75F6">
              <w:rPr>
                <w:rFonts w:asciiTheme="majorBidi" w:hAnsiTheme="majorBidi" w:cstheme="majorBidi"/>
                <w:sz w:val="30"/>
                <w:szCs w:val="30"/>
              </w:rPr>
              <w:t>562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71AE8B19" w14:textId="77777777" w:rsidR="00E442F9" w:rsidRPr="002F188C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501B3EBC" w14:textId="77777777" w:rsidR="00E442F9" w:rsidRPr="002F188C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593</w:t>
            </w:r>
          </w:p>
        </w:tc>
      </w:tr>
      <w:tr w:rsidR="00E442F9" w:rsidRPr="00927F6F" w14:paraId="64C46178" w14:textId="77777777" w:rsidTr="00F9178C">
        <w:tc>
          <w:tcPr>
            <w:tcW w:w="2039" w:type="pct"/>
          </w:tcPr>
          <w:p w14:paraId="5354B467" w14:textId="77777777" w:rsidR="00E442F9" w:rsidRPr="00161E24" w:rsidRDefault="00E442F9" w:rsidP="00F91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ค่าใช้จ่ายการตลาด</w:t>
            </w:r>
          </w:p>
        </w:tc>
        <w:tc>
          <w:tcPr>
            <w:tcW w:w="622" w:type="pct"/>
            <w:vAlign w:val="bottom"/>
          </w:tcPr>
          <w:p w14:paraId="7399C621" w14:textId="703B52A9" w:rsidR="00E442F9" w:rsidRDefault="00954ECC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954ECC">
              <w:rPr>
                <w:rFonts w:asciiTheme="majorBidi" w:hAnsiTheme="majorBidi" w:cstheme="majorBidi"/>
                <w:sz w:val="30"/>
                <w:szCs w:val="30"/>
              </w:rPr>
              <w:t>1,307</w:t>
            </w:r>
          </w:p>
        </w:tc>
        <w:tc>
          <w:tcPr>
            <w:tcW w:w="147" w:type="pct"/>
            <w:vAlign w:val="bottom"/>
          </w:tcPr>
          <w:p w14:paraId="6D52E3B6" w14:textId="77777777" w:rsidR="00E442F9" w:rsidRPr="00927F6F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1FF6A38C" w14:textId="77777777" w:rsidR="00E442F9" w:rsidRPr="00161E24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1,394</w:t>
            </w:r>
          </w:p>
        </w:tc>
        <w:tc>
          <w:tcPr>
            <w:tcW w:w="154" w:type="pct"/>
            <w:gridSpan w:val="2"/>
            <w:vAlign w:val="bottom"/>
          </w:tcPr>
          <w:p w14:paraId="53ECF106" w14:textId="77777777" w:rsidR="00E442F9" w:rsidRPr="00927F6F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43E751BD" w14:textId="77777777" w:rsidR="00E442F9" w:rsidRPr="002F188C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F87"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1C37A258" w14:textId="77777777" w:rsidR="00E442F9" w:rsidRPr="002F188C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1D5BC5EA" w14:textId="77777777" w:rsidR="00E442F9" w:rsidRPr="002F188C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</w:tr>
      <w:tr w:rsidR="00E442F9" w:rsidRPr="00927F6F" w14:paraId="43717E4A" w14:textId="77777777" w:rsidTr="00F9178C">
        <w:tc>
          <w:tcPr>
            <w:tcW w:w="2039" w:type="pct"/>
          </w:tcPr>
          <w:p w14:paraId="5CDC3306" w14:textId="77777777" w:rsidR="00E442F9" w:rsidRPr="00161E24" w:rsidRDefault="00E442F9" w:rsidP="00F91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ค่าซ่อมแซมและบำรุงรักษา</w:t>
            </w:r>
          </w:p>
        </w:tc>
        <w:tc>
          <w:tcPr>
            <w:tcW w:w="622" w:type="pct"/>
            <w:vAlign w:val="bottom"/>
          </w:tcPr>
          <w:p w14:paraId="069E65BE" w14:textId="2E6077A1" w:rsidR="00E442F9" w:rsidRPr="00927F6F" w:rsidRDefault="00954ECC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54ECC"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F92695">
              <w:rPr>
                <w:rFonts w:asciiTheme="majorBidi" w:hAnsiTheme="majorBidi" w:cstheme="majorBidi"/>
                <w:sz w:val="30"/>
                <w:szCs w:val="30"/>
              </w:rPr>
              <w:t>452</w:t>
            </w:r>
          </w:p>
        </w:tc>
        <w:tc>
          <w:tcPr>
            <w:tcW w:w="147" w:type="pct"/>
            <w:vAlign w:val="bottom"/>
          </w:tcPr>
          <w:p w14:paraId="05B1E778" w14:textId="77777777" w:rsidR="00E442F9" w:rsidRPr="00927F6F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150997F9" w14:textId="11EBD4E6" w:rsidR="00E442F9" w:rsidRPr="00161E24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F92695">
              <w:rPr>
                <w:rFonts w:asciiTheme="majorBidi" w:hAnsiTheme="majorBidi" w:cstheme="majorBidi"/>
                <w:sz w:val="30"/>
                <w:szCs w:val="30"/>
              </w:rPr>
              <w:t>410</w:t>
            </w:r>
          </w:p>
        </w:tc>
        <w:tc>
          <w:tcPr>
            <w:tcW w:w="154" w:type="pct"/>
            <w:gridSpan w:val="2"/>
            <w:vAlign w:val="bottom"/>
          </w:tcPr>
          <w:p w14:paraId="2C17F9D5" w14:textId="77777777" w:rsidR="00E442F9" w:rsidRPr="00927F6F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2ED83A12" w14:textId="64413145" w:rsidR="00E442F9" w:rsidRPr="002F188C" w:rsidRDefault="00F92695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490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38388846" w14:textId="77777777" w:rsidR="00E442F9" w:rsidRPr="002F188C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6BD0C70F" w14:textId="6CC1E902" w:rsidR="00E442F9" w:rsidRPr="002F188C" w:rsidRDefault="00BB438B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390</w:t>
            </w:r>
          </w:p>
        </w:tc>
      </w:tr>
      <w:tr w:rsidR="00E442F9" w:rsidRPr="00927F6F" w14:paraId="35D401E2" w14:textId="77777777" w:rsidTr="00F9178C">
        <w:tc>
          <w:tcPr>
            <w:tcW w:w="2039" w:type="pct"/>
          </w:tcPr>
          <w:p w14:paraId="7406AFD3" w14:textId="77777777" w:rsidR="00E442F9" w:rsidRPr="00161E24" w:rsidRDefault="00E442F9" w:rsidP="00F9178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ค่าเชื้อเพลิง</w:t>
            </w:r>
          </w:p>
        </w:tc>
        <w:tc>
          <w:tcPr>
            <w:tcW w:w="622" w:type="pct"/>
            <w:vAlign w:val="bottom"/>
          </w:tcPr>
          <w:p w14:paraId="3F9434C7" w14:textId="66EE50F6" w:rsidR="00E442F9" w:rsidRPr="00927F6F" w:rsidRDefault="00AA7715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A7715">
              <w:rPr>
                <w:rFonts w:asciiTheme="majorBidi" w:hAnsiTheme="majorBidi" w:cstheme="majorBidi"/>
                <w:sz w:val="30"/>
                <w:szCs w:val="30"/>
              </w:rPr>
              <w:t>722</w:t>
            </w:r>
          </w:p>
        </w:tc>
        <w:tc>
          <w:tcPr>
            <w:tcW w:w="147" w:type="pct"/>
            <w:vAlign w:val="bottom"/>
          </w:tcPr>
          <w:p w14:paraId="33B98B56" w14:textId="77777777" w:rsidR="00E442F9" w:rsidRPr="00927F6F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7023424C" w14:textId="77777777" w:rsidR="00E442F9" w:rsidRPr="00161E24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791</w:t>
            </w:r>
          </w:p>
        </w:tc>
        <w:tc>
          <w:tcPr>
            <w:tcW w:w="154" w:type="pct"/>
            <w:gridSpan w:val="2"/>
            <w:vAlign w:val="bottom"/>
          </w:tcPr>
          <w:p w14:paraId="13B35892" w14:textId="77777777" w:rsidR="00E442F9" w:rsidRPr="00927F6F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62598F5C" w14:textId="77777777" w:rsidR="00E442F9" w:rsidRPr="002F188C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F87">
              <w:rPr>
                <w:rFonts w:asciiTheme="majorBidi" w:hAnsiTheme="majorBidi" w:cstheme="majorBidi"/>
                <w:sz w:val="30"/>
                <w:szCs w:val="30"/>
              </w:rPr>
              <w:t>253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20DDB0B6" w14:textId="77777777" w:rsidR="00E442F9" w:rsidRPr="002F188C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73D10C5B" w14:textId="77777777" w:rsidR="00E442F9" w:rsidRPr="002F188C" w:rsidRDefault="00E442F9" w:rsidP="00F917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277</w:t>
            </w:r>
          </w:p>
        </w:tc>
      </w:tr>
      <w:tr w:rsidR="00FD5535" w:rsidRPr="00927F6F" w14:paraId="78767A92" w14:textId="77777777" w:rsidTr="009F5CFA">
        <w:tc>
          <w:tcPr>
            <w:tcW w:w="2039" w:type="pct"/>
          </w:tcPr>
          <w:p w14:paraId="65A68E0A" w14:textId="77777777" w:rsidR="00FD5535" w:rsidRPr="00161E24" w:rsidRDefault="00FD5535" w:rsidP="009F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ค่าใช้จ่ายเดินทาง</w:t>
            </w:r>
          </w:p>
        </w:tc>
        <w:tc>
          <w:tcPr>
            <w:tcW w:w="622" w:type="pct"/>
            <w:vAlign w:val="bottom"/>
          </w:tcPr>
          <w:p w14:paraId="41A41157" w14:textId="77777777" w:rsidR="00FD5535" w:rsidRPr="00927F6F" w:rsidRDefault="00FD5535" w:rsidP="009F5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F20">
              <w:rPr>
                <w:rFonts w:asciiTheme="majorBidi" w:hAnsiTheme="majorBidi" w:cstheme="majorBidi"/>
                <w:sz w:val="30"/>
                <w:szCs w:val="30"/>
              </w:rPr>
              <w:t>464</w:t>
            </w:r>
          </w:p>
        </w:tc>
        <w:tc>
          <w:tcPr>
            <w:tcW w:w="147" w:type="pct"/>
            <w:vAlign w:val="bottom"/>
          </w:tcPr>
          <w:p w14:paraId="4E3A0C2C" w14:textId="77777777" w:rsidR="00FD5535" w:rsidRPr="00927F6F" w:rsidRDefault="00FD5535" w:rsidP="009F5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23F1DE76" w14:textId="77777777" w:rsidR="00FD5535" w:rsidRPr="00161E24" w:rsidRDefault="00FD5535" w:rsidP="009F5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475</w:t>
            </w:r>
          </w:p>
        </w:tc>
        <w:tc>
          <w:tcPr>
            <w:tcW w:w="154" w:type="pct"/>
            <w:gridSpan w:val="2"/>
            <w:vAlign w:val="bottom"/>
          </w:tcPr>
          <w:p w14:paraId="10F00C9E" w14:textId="77777777" w:rsidR="00FD5535" w:rsidRPr="00927F6F" w:rsidRDefault="00FD5535" w:rsidP="009F5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6420C244" w14:textId="77777777" w:rsidR="00FD5535" w:rsidRPr="002F188C" w:rsidRDefault="00FD5535" w:rsidP="009F5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F87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57C9A5BC" w14:textId="77777777" w:rsidR="00FD5535" w:rsidRPr="002F188C" w:rsidRDefault="00FD5535" w:rsidP="009F5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6DE800E0" w14:textId="77777777" w:rsidR="00FD5535" w:rsidRPr="002F188C" w:rsidRDefault="00FD5535" w:rsidP="009F5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F92695" w:rsidRPr="00927F6F" w14:paraId="16A0E596" w14:textId="77777777" w:rsidTr="009F5CFA">
        <w:tc>
          <w:tcPr>
            <w:tcW w:w="2039" w:type="pct"/>
          </w:tcPr>
          <w:p w14:paraId="321B5883" w14:textId="3E07B421" w:rsidR="00F92695" w:rsidRPr="00161E24" w:rsidRDefault="00F92695" w:rsidP="00F92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ค่าเช่าสินทรัพย์</w:t>
            </w:r>
          </w:p>
        </w:tc>
        <w:tc>
          <w:tcPr>
            <w:tcW w:w="622" w:type="pct"/>
            <w:vAlign w:val="bottom"/>
          </w:tcPr>
          <w:p w14:paraId="5E1F705B" w14:textId="5969D36C" w:rsidR="00F92695" w:rsidRPr="00485F20" w:rsidRDefault="008F5322" w:rsidP="00F92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257</w:t>
            </w:r>
          </w:p>
        </w:tc>
        <w:tc>
          <w:tcPr>
            <w:tcW w:w="147" w:type="pct"/>
            <w:vAlign w:val="bottom"/>
          </w:tcPr>
          <w:p w14:paraId="772639EF" w14:textId="77777777" w:rsidR="00F92695" w:rsidRPr="00927F6F" w:rsidRDefault="00F92695" w:rsidP="00F92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10896EBA" w14:textId="1FF35775" w:rsidR="00F92695" w:rsidRDefault="008F5322" w:rsidP="00F92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271</w:t>
            </w:r>
          </w:p>
        </w:tc>
        <w:tc>
          <w:tcPr>
            <w:tcW w:w="154" w:type="pct"/>
            <w:gridSpan w:val="2"/>
            <w:vAlign w:val="bottom"/>
          </w:tcPr>
          <w:p w14:paraId="03699470" w14:textId="77777777" w:rsidR="00F92695" w:rsidRPr="00927F6F" w:rsidRDefault="00F92695" w:rsidP="00F92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04704F61" w14:textId="44A363BE" w:rsidR="00F92695" w:rsidRPr="00683F87" w:rsidRDefault="008F5322" w:rsidP="00F92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63A1E2AD" w14:textId="77777777" w:rsidR="00F92695" w:rsidRPr="002F188C" w:rsidRDefault="00F92695" w:rsidP="00F92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5481E7A7" w14:textId="50A09266" w:rsidR="00F92695" w:rsidRDefault="008F5322" w:rsidP="00F92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F92695" w:rsidRPr="00927F6F" w14:paraId="0B7FCF00" w14:textId="77777777" w:rsidTr="00F9178C">
        <w:tc>
          <w:tcPr>
            <w:tcW w:w="2039" w:type="pct"/>
            <w:vAlign w:val="bottom"/>
          </w:tcPr>
          <w:p w14:paraId="21591AA3" w14:textId="77777777" w:rsidR="00F92695" w:rsidRPr="00161E24" w:rsidRDefault="00F92695" w:rsidP="00F92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2" w:hanging="19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การเปลี่ยนแปลงในสินทรัพย์ชีวภาพ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D50FD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สำเร็จรูปและสินค้าระหว่างผลิต</w:t>
            </w:r>
          </w:p>
        </w:tc>
        <w:tc>
          <w:tcPr>
            <w:tcW w:w="622" w:type="pct"/>
            <w:vAlign w:val="bottom"/>
          </w:tcPr>
          <w:p w14:paraId="725FA964" w14:textId="3E453299" w:rsidR="00F92695" w:rsidRDefault="00F92695" w:rsidP="00F92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9061D6"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147" w:type="pct"/>
            <w:vAlign w:val="bottom"/>
          </w:tcPr>
          <w:p w14:paraId="5AF25AC9" w14:textId="77777777" w:rsidR="00F92695" w:rsidRPr="00927F6F" w:rsidRDefault="00F92695" w:rsidP="00F92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1E91BBCB" w14:textId="77777777" w:rsidR="00F92695" w:rsidRDefault="00F92695" w:rsidP="00F92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544</w:t>
            </w:r>
          </w:p>
        </w:tc>
        <w:tc>
          <w:tcPr>
            <w:tcW w:w="154" w:type="pct"/>
            <w:gridSpan w:val="2"/>
            <w:vAlign w:val="bottom"/>
          </w:tcPr>
          <w:p w14:paraId="57DE2E5D" w14:textId="77777777" w:rsidR="00F92695" w:rsidRPr="00927F6F" w:rsidRDefault="00F92695" w:rsidP="00F92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01A59AE7" w14:textId="648BAC92" w:rsidR="00F92695" w:rsidRDefault="00F92695" w:rsidP="00F92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49343FB9" w14:textId="77777777" w:rsidR="00F92695" w:rsidRPr="002F188C" w:rsidRDefault="00F92695" w:rsidP="00F92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747D71B3" w14:textId="77777777" w:rsidR="00F92695" w:rsidRPr="002F188C" w:rsidRDefault="00F92695" w:rsidP="00F92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</w:tr>
      <w:tr w:rsidR="00F92695" w:rsidRPr="00927F6F" w14:paraId="18C1FB38" w14:textId="77777777" w:rsidTr="00F9178C">
        <w:tc>
          <w:tcPr>
            <w:tcW w:w="2039" w:type="pct"/>
          </w:tcPr>
          <w:p w14:paraId="4C8F536B" w14:textId="77777777" w:rsidR="00F92695" w:rsidRPr="00161E24" w:rsidRDefault="00F92695" w:rsidP="00F92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ค่าที่ปรึกษา</w:t>
            </w:r>
          </w:p>
        </w:tc>
        <w:tc>
          <w:tcPr>
            <w:tcW w:w="622" w:type="pct"/>
            <w:vAlign w:val="bottom"/>
          </w:tcPr>
          <w:p w14:paraId="3180201D" w14:textId="77777777" w:rsidR="00F92695" w:rsidRDefault="00F92695" w:rsidP="00F92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485F20">
              <w:rPr>
                <w:rFonts w:asciiTheme="majorBidi" w:hAnsiTheme="majorBidi" w:cstheme="majorBidi"/>
                <w:sz w:val="30"/>
                <w:szCs w:val="30"/>
              </w:rPr>
              <w:t>85</w:t>
            </w:r>
          </w:p>
        </w:tc>
        <w:tc>
          <w:tcPr>
            <w:tcW w:w="147" w:type="pct"/>
            <w:vAlign w:val="bottom"/>
          </w:tcPr>
          <w:p w14:paraId="1B5CD620" w14:textId="77777777" w:rsidR="00F92695" w:rsidRPr="00927F6F" w:rsidRDefault="00F92695" w:rsidP="00F92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  <w:vAlign w:val="bottom"/>
          </w:tcPr>
          <w:p w14:paraId="538F3814" w14:textId="77777777" w:rsidR="00F92695" w:rsidRPr="00161E24" w:rsidRDefault="00F92695" w:rsidP="00F92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330</w:t>
            </w:r>
          </w:p>
        </w:tc>
        <w:tc>
          <w:tcPr>
            <w:tcW w:w="154" w:type="pct"/>
            <w:gridSpan w:val="2"/>
            <w:vAlign w:val="bottom"/>
          </w:tcPr>
          <w:p w14:paraId="386748C8" w14:textId="77777777" w:rsidR="00F92695" w:rsidRPr="00927F6F" w:rsidRDefault="00F92695" w:rsidP="00F92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shd w:val="clear" w:color="auto" w:fill="auto"/>
            <w:vAlign w:val="bottom"/>
          </w:tcPr>
          <w:p w14:paraId="6D60019C" w14:textId="053BB9D1" w:rsidR="00F92695" w:rsidRPr="002F188C" w:rsidRDefault="00F92695" w:rsidP="00F92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83F87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172ABF87" w14:textId="77777777" w:rsidR="00F92695" w:rsidRPr="002F188C" w:rsidRDefault="00F92695" w:rsidP="00F92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shd w:val="clear" w:color="auto" w:fill="auto"/>
            <w:vAlign w:val="bottom"/>
          </w:tcPr>
          <w:p w14:paraId="5E024946" w14:textId="77777777" w:rsidR="00F92695" w:rsidRPr="002F188C" w:rsidRDefault="00F92695" w:rsidP="00F92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294</w:t>
            </w:r>
          </w:p>
        </w:tc>
      </w:tr>
      <w:tr w:rsidR="00F92695" w:rsidRPr="00927F6F" w14:paraId="0945FDB2" w14:textId="77777777" w:rsidTr="00F9178C">
        <w:tc>
          <w:tcPr>
            <w:tcW w:w="2039" w:type="pct"/>
          </w:tcPr>
          <w:p w14:paraId="64CF3F53" w14:textId="77777777" w:rsidR="00F92695" w:rsidRPr="00161E24" w:rsidRDefault="00F92695" w:rsidP="00F92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vAlign w:val="bottom"/>
          </w:tcPr>
          <w:p w14:paraId="7DBD44E4" w14:textId="6BA9340A" w:rsidR="00F92695" w:rsidRPr="00927F6F" w:rsidRDefault="00F92695" w:rsidP="00F92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061D6"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8F5322">
              <w:rPr>
                <w:rFonts w:asciiTheme="majorBidi" w:hAnsiTheme="majorBidi" w:cstheme="majorBidi"/>
                <w:sz w:val="30"/>
                <w:szCs w:val="30"/>
              </w:rPr>
              <w:t>607</w:t>
            </w:r>
          </w:p>
        </w:tc>
        <w:tc>
          <w:tcPr>
            <w:tcW w:w="147" w:type="pct"/>
            <w:vAlign w:val="bottom"/>
          </w:tcPr>
          <w:p w14:paraId="6108D4B0" w14:textId="77777777" w:rsidR="00F92695" w:rsidRPr="00927F6F" w:rsidRDefault="00F92695" w:rsidP="00F92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D45980" w14:textId="00B15D27" w:rsidR="00F92695" w:rsidRPr="00161E24" w:rsidRDefault="00F92695" w:rsidP="00F92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</w:t>
            </w:r>
            <w:r w:rsidR="008F5322">
              <w:rPr>
                <w:rFonts w:asciiTheme="majorBidi" w:hAnsiTheme="majorBidi" w:cstheme="majorBidi"/>
                <w:sz w:val="30"/>
                <w:szCs w:val="30"/>
              </w:rPr>
              <w:t>299</w:t>
            </w:r>
          </w:p>
        </w:tc>
        <w:tc>
          <w:tcPr>
            <w:tcW w:w="154" w:type="pct"/>
            <w:gridSpan w:val="2"/>
            <w:vAlign w:val="bottom"/>
          </w:tcPr>
          <w:p w14:paraId="2F7A5D1E" w14:textId="77777777" w:rsidR="00F92695" w:rsidRPr="00927F6F" w:rsidRDefault="00F92695" w:rsidP="00F92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5304AB" w14:textId="06CC7B4B" w:rsidR="00F92695" w:rsidRPr="002F188C" w:rsidRDefault="008F5322" w:rsidP="00F92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379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7FE6D382" w14:textId="77777777" w:rsidR="00F92695" w:rsidRPr="002F188C" w:rsidRDefault="00F92695" w:rsidP="00F92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4D15B1" w14:textId="4CBD0A78" w:rsidR="00F92695" w:rsidRPr="002F188C" w:rsidRDefault="00F92695" w:rsidP="00F92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8F5322">
              <w:rPr>
                <w:rFonts w:asciiTheme="majorBidi" w:hAnsiTheme="majorBidi" w:cstheme="majorBidi"/>
                <w:sz w:val="30"/>
                <w:szCs w:val="30"/>
              </w:rPr>
              <w:t>46</w:t>
            </w:r>
          </w:p>
        </w:tc>
      </w:tr>
      <w:tr w:rsidR="00F92695" w:rsidRPr="00927F6F" w14:paraId="40078563" w14:textId="77777777" w:rsidTr="00F9178C">
        <w:tc>
          <w:tcPr>
            <w:tcW w:w="2039" w:type="pct"/>
          </w:tcPr>
          <w:p w14:paraId="5D2259B3" w14:textId="77777777" w:rsidR="00F92695" w:rsidRPr="00B230DC" w:rsidRDefault="00F92695" w:rsidP="00F926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9" w:hanging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รวมต้นทุนขายสินค้าและบริการ ต้นทุนใน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การจัดจำหน่ายและค่าใช้จ่ายในการบริหาร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D7FF2C" w14:textId="66797649" w:rsidR="00F92695" w:rsidRPr="00570A08" w:rsidRDefault="00F92695" w:rsidP="00F92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061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110,821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3E64F7FA" w14:textId="77777777" w:rsidR="00F92695" w:rsidRPr="00570A08" w:rsidRDefault="00F92695" w:rsidP="00F92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8A061D" w14:textId="77777777" w:rsidR="00F92695" w:rsidRPr="00570A08" w:rsidRDefault="00F92695" w:rsidP="00F92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spacing w:after="0" w:line="240" w:lineRule="auto"/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109,379</w:t>
            </w:r>
          </w:p>
        </w:tc>
        <w:tc>
          <w:tcPr>
            <w:tcW w:w="154" w:type="pct"/>
            <w:gridSpan w:val="2"/>
            <w:shd w:val="clear" w:color="auto" w:fill="auto"/>
            <w:vAlign w:val="bottom"/>
          </w:tcPr>
          <w:p w14:paraId="44196DA3" w14:textId="77777777" w:rsidR="00F92695" w:rsidRPr="00570A08" w:rsidRDefault="00F92695" w:rsidP="00F92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8FDDA9" w14:textId="7012990D" w:rsidR="00F92695" w:rsidRPr="00570A08" w:rsidRDefault="00F92695" w:rsidP="00F92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15" w:right="-8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83F8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62,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304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10374EE6" w14:textId="77777777" w:rsidR="00F92695" w:rsidRPr="00570A08" w:rsidRDefault="00F92695" w:rsidP="00F92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DA915E" w14:textId="50812634" w:rsidR="00F92695" w:rsidRPr="00570A08" w:rsidRDefault="00F92695" w:rsidP="00F9269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10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65,13</w:t>
            </w:r>
            <w:r w:rsidR="008F53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</w:tbl>
    <w:p w14:paraId="0CB32FC1" w14:textId="77777777" w:rsidR="00E442F9" w:rsidRPr="00161E24" w:rsidRDefault="00E442F9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FFFFFF"/>
          <w:cs/>
        </w:rPr>
      </w:pPr>
    </w:p>
    <w:p w14:paraId="7BD29C0A" w14:textId="6E6EF947" w:rsidR="00B71647" w:rsidRDefault="00973C1E" w:rsidP="00054276">
      <w:pPr>
        <w:pStyle w:val="Heading1"/>
        <w:numPr>
          <w:ilvl w:val="0"/>
          <w:numId w:val="23"/>
        </w:numPr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 w:rsidR="00B71647" w:rsidRPr="00161E24">
        <w:rPr>
          <w:rFonts w:asciiTheme="majorBidi" w:hAnsiTheme="majorBidi" w:cstheme="majorBidi"/>
          <w:sz w:val="30"/>
          <w:szCs w:val="30"/>
          <w:u w:val="none"/>
          <w:cs/>
        </w:rPr>
        <w:t>ภาษีเงินได้</w:t>
      </w:r>
    </w:p>
    <w:p w14:paraId="43FF0777" w14:textId="77777777" w:rsidR="002359E7" w:rsidRPr="00F35551" w:rsidRDefault="002359E7" w:rsidP="002359E7">
      <w:pPr>
        <w:rPr>
          <w:rFonts w:asciiTheme="majorBidi" w:hAnsiTheme="majorBidi" w:cstheme="majorBidi"/>
        </w:rPr>
      </w:pPr>
    </w:p>
    <w:p w14:paraId="66B3806D" w14:textId="5CF9599B" w:rsidR="002359E7" w:rsidRPr="00651C33" w:rsidRDefault="002359E7" w:rsidP="002359E7">
      <w:pPr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FFFFFF"/>
        </w:rPr>
      </w:pPr>
      <w:r w:rsidRPr="002359E7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กลุ่มบริษัทดำเนินธุรกิจในประเทศ</w:t>
      </w:r>
      <w:r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ไทย</w:t>
      </w:r>
      <w:r w:rsidRPr="002359E7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</w:t>
      </w:r>
      <w:r w:rsidRPr="002359E7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ซึ่งได้มีการประกาศใช้กฎหมายการจัดเก็บภาษีเงินได้ขั้นต่ำส่วนเพิ่มและ</w:t>
      </w:r>
      <w:r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br/>
      </w:r>
      <w:r w:rsidRPr="002359E7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มีผลบังคับใช้ตั้งแต่วันที่</w:t>
      </w:r>
      <w:r w:rsidRPr="002359E7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</w:t>
      </w:r>
      <w:r w:rsidR="005C7331">
        <w:rPr>
          <w:rFonts w:asciiTheme="majorBidi" w:hAnsiTheme="majorBidi" w:cstheme="majorBidi"/>
          <w:sz w:val="30"/>
          <w:szCs w:val="30"/>
          <w:shd w:val="clear" w:color="auto" w:fill="FFFFFF"/>
        </w:rPr>
        <w:t>1</w:t>
      </w:r>
      <w:r w:rsidRPr="002359E7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</w:t>
      </w:r>
      <w:r w:rsidRPr="002359E7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มกราคม</w:t>
      </w:r>
      <w:r w:rsidRPr="002359E7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</w:t>
      </w:r>
      <w:r w:rsidR="005C7331">
        <w:rPr>
          <w:rFonts w:asciiTheme="majorBidi" w:hAnsiTheme="majorBidi" w:cstheme="majorBidi"/>
          <w:sz w:val="30"/>
          <w:szCs w:val="30"/>
          <w:shd w:val="clear" w:color="auto" w:fill="FFFFFF"/>
        </w:rPr>
        <w:t xml:space="preserve">2568 </w:t>
      </w:r>
      <w:r w:rsidRPr="002359E7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เป็นต้นไป</w:t>
      </w:r>
      <w:r w:rsidRPr="002359E7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</w:t>
      </w:r>
      <w:r w:rsidR="00C84105" w:rsidRPr="00651C33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ซึ่งขณะนี้ผู้บริหารกำลังพิจารณาถึงผลกระทบที่อาจเกิดขึ้นต่องบการเงินในงวดแรกที่กฎหมายดังกล่าวมีผลบังคับใช้</w:t>
      </w:r>
      <w:r w:rsidR="00C84105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 xml:space="preserve"> </w:t>
      </w:r>
      <w:r w:rsidRPr="002359E7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ทั้งนี้กลุ่มบริษัทได้ถือปฏิบัติตามข้อยกเว้นในการรับรู้รายการภาษีเงินได้รอการ</w:t>
      </w:r>
      <w:r w:rsidRPr="00651C33">
        <w:rPr>
          <w:rFonts w:asciiTheme="majorBidi" w:hAnsiTheme="majorBidi" w:cstheme="majorBidi" w:hint="cs"/>
          <w:sz w:val="30"/>
          <w:szCs w:val="30"/>
          <w:shd w:val="clear" w:color="auto" w:fill="FFFFFF"/>
          <w:cs/>
        </w:rPr>
        <w:t>ตัดบัญชีสำหรับการจัดเก็บภาษีเงินได้ขั้นต่ำส่วนเพิ่มเป็นการชั่วคราวและจะรับรู้เป็นค่าใช้จ่ายภาษีเงินได้เมื่อเกิดขึ้น</w:t>
      </w:r>
      <w:r w:rsidRPr="00651C33">
        <w:rPr>
          <w:rFonts w:asciiTheme="majorBidi" w:hAnsiTheme="majorBidi" w:cstheme="majorBidi"/>
          <w:sz w:val="30"/>
          <w:szCs w:val="30"/>
          <w:shd w:val="clear" w:color="auto" w:fill="FFFFFF"/>
          <w:cs/>
        </w:rPr>
        <w:t xml:space="preserve"> </w:t>
      </w:r>
    </w:p>
    <w:p w14:paraId="15CD2E4B" w14:textId="77777777" w:rsidR="005C7331" w:rsidRPr="00F35551" w:rsidRDefault="005C7331" w:rsidP="002359E7">
      <w:pPr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  <w:shd w:val="clear" w:color="auto" w:fill="FFFFFF"/>
        </w:rPr>
      </w:pPr>
    </w:p>
    <w:tbl>
      <w:tblPr>
        <w:tblW w:w="93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2"/>
        <w:gridCol w:w="1193"/>
        <w:gridCol w:w="246"/>
        <w:gridCol w:w="1190"/>
        <w:gridCol w:w="252"/>
        <w:gridCol w:w="7"/>
        <w:gridCol w:w="1190"/>
        <w:gridCol w:w="252"/>
        <w:gridCol w:w="1205"/>
        <w:gridCol w:w="7"/>
      </w:tblGrid>
      <w:tr w:rsidR="0014530C" w:rsidRPr="00C57846" w14:paraId="6D400FE8" w14:textId="77777777" w:rsidTr="00BE6C63">
        <w:trPr>
          <w:gridAfter w:val="1"/>
          <w:wAfter w:w="4" w:type="pct"/>
          <w:tblHeader/>
        </w:trPr>
        <w:tc>
          <w:tcPr>
            <w:tcW w:w="2028" w:type="pct"/>
            <w:vAlign w:val="bottom"/>
          </w:tcPr>
          <w:p w14:paraId="75EA56B1" w14:textId="58BBBEE0" w:rsidR="00C07624" w:rsidRPr="00B056C3" w:rsidRDefault="00C07624" w:rsidP="00A40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1410" w:type="pct"/>
            <w:gridSpan w:val="3"/>
            <w:vAlign w:val="bottom"/>
          </w:tcPr>
          <w:p w14:paraId="3A0CBF55" w14:textId="77777777" w:rsidR="00C07624" w:rsidRPr="00B056C3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  <w:gridSpan w:val="2"/>
            <w:vAlign w:val="bottom"/>
          </w:tcPr>
          <w:p w14:paraId="1615039D" w14:textId="77777777" w:rsidR="00C07624" w:rsidRPr="00B056C3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19" w:type="pct"/>
            <w:gridSpan w:val="3"/>
            <w:vAlign w:val="bottom"/>
          </w:tcPr>
          <w:p w14:paraId="3F384872" w14:textId="34008884" w:rsidR="00C07624" w:rsidRPr="00B056C3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4530C" w:rsidRPr="00C57846" w14:paraId="4A3FD831" w14:textId="77777777" w:rsidTr="0014530C">
        <w:trPr>
          <w:gridAfter w:val="1"/>
          <w:wAfter w:w="4" w:type="pct"/>
          <w:tblHeader/>
        </w:trPr>
        <w:tc>
          <w:tcPr>
            <w:tcW w:w="2028" w:type="pct"/>
            <w:vAlign w:val="bottom"/>
          </w:tcPr>
          <w:p w14:paraId="4DAF36F5" w14:textId="77777777" w:rsidR="00185611" w:rsidRPr="00B056C3" w:rsidRDefault="00185611" w:rsidP="00185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4" w:hanging="23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14:paraId="55DC429F" w14:textId="6634B138" w:rsidR="00185611" w:rsidRPr="00B056C3" w:rsidRDefault="00185611" w:rsidP="00185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2" w:type="pct"/>
          </w:tcPr>
          <w:p w14:paraId="7DF4C3FF" w14:textId="77777777" w:rsidR="00185611" w:rsidRPr="00B056C3" w:rsidRDefault="00185611" w:rsidP="00185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320FFF9B" w14:textId="4F924A28" w:rsidR="00185611" w:rsidRPr="00B056C3" w:rsidRDefault="00185611" w:rsidP="00185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5" w:type="pct"/>
            <w:vAlign w:val="bottom"/>
          </w:tcPr>
          <w:p w14:paraId="2ACD9B6D" w14:textId="77777777" w:rsidR="00185611" w:rsidRPr="00B056C3" w:rsidRDefault="00185611" w:rsidP="00185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2CD06E54" w14:textId="1BCC8A27" w:rsidR="00185611" w:rsidRPr="00B056C3" w:rsidRDefault="00185611" w:rsidP="00185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5" w:type="pct"/>
          </w:tcPr>
          <w:p w14:paraId="53255C2A" w14:textId="77777777" w:rsidR="00185611" w:rsidRPr="00B056C3" w:rsidRDefault="00185611" w:rsidP="00185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</w:tcPr>
          <w:p w14:paraId="5B4D9451" w14:textId="7C6BCB35" w:rsidR="00185611" w:rsidRPr="00B056C3" w:rsidRDefault="00185611" w:rsidP="00185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C07624" w:rsidRPr="00C57846" w14:paraId="04ACFFFB" w14:textId="77777777" w:rsidTr="0014530C">
        <w:trPr>
          <w:trHeight w:val="434"/>
          <w:tblHeader/>
        </w:trPr>
        <w:tc>
          <w:tcPr>
            <w:tcW w:w="2028" w:type="pct"/>
            <w:vAlign w:val="bottom"/>
          </w:tcPr>
          <w:p w14:paraId="0E55B7CE" w14:textId="77777777" w:rsidR="00C07624" w:rsidRPr="00B056C3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2" w:type="pct"/>
            <w:gridSpan w:val="9"/>
            <w:vAlign w:val="bottom"/>
          </w:tcPr>
          <w:p w14:paraId="097911D0" w14:textId="77777777" w:rsidR="00C07624" w:rsidRPr="00B056C3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14530C" w:rsidRPr="00927F6F" w14:paraId="58440F89" w14:textId="77777777" w:rsidTr="0014530C">
        <w:trPr>
          <w:gridAfter w:val="1"/>
          <w:wAfter w:w="4" w:type="pct"/>
        </w:trPr>
        <w:tc>
          <w:tcPr>
            <w:tcW w:w="2028" w:type="pct"/>
            <w:vAlign w:val="bottom"/>
          </w:tcPr>
          <w:p w14:paraId="7BE4E21F" w14:textId="2F516B7E" w:rsidR="00C07624" w:rsidRPr="00927F6F" w:rsidRDefault="00C07624" w:rsidP="00A40C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ภาษีเงินได้ของปีปัจจุบัน</w:t>
            </w:r>
          </w:p>
        </w:tc>
        <w:tc>
          <w:tcPr>
            <w:tcW w:w="640" w:type="pct"/>
            <w:vAlign w:val="bottom"/>
          </w:tcPr>
          <w:p w14:paraId="16C3CA55" w14:textId="77777777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" w:type="pct"/>
            <w:vAlign w:val="bottom"/>
          </w:tcPr>
          <w:p w14:paraId="7035D726" w14:textId="77777777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vAlign w:val="bottom"/>
          </w:tcPr>
          <w:p w14:paraId="5C8BB674" w14:textId="66BF0596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" w:type="pct"/>
            <w:vAlign w:val="bottom"/>
          </w:tcPr>
          <w:p w14:paraId="76E35E79" w14:textId="77777777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gridSpan w:val="2"/>
            <w:vAlign w:val="bottom"/>
          </w:tcPr>
          <w:p w14:paraId="0BAC3C19" w14:textId="77777777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" w:type="pct"/>
            <w:vAlign w:val="bottom"/>
          </w:tcPr>
          <w:p w14:paraId="698A5389" w14:textId="77777777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14:paraId="7AB3A168" w14:textId="671D3675" w:rsidR="00C07624" w:rsidRPr="00927F6F" w:rsidRDefault="00C07624" w:rsidP="00A40C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14530C" w:rsidRPr="00927F6F" w14:paraId="0356419A" w14:textId="77777777" w:rsidTr="0014530C">
        <w:trPr>
          <w:gridAfter w:val="1"/>
          <w:wAfter w:w="4" w:type="pct"/>
        </w:trPr>
        <w:tc>
          <w:tcPr>
            <w:tcW w:w="2028" w:type="pct"/>
            <w:vAlign w:val="bottom"/>
          </w:tcPr>
          <w:p w14:paraId="4614E53E" w14:textId="61957F69" w:rsidR="00A76716" w:rsidRPr="00161E24" w:rsidRDefault="00A76716" w:rsidP="00A7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สำหรับปีปัจจุบัน </w:t>
            </w:r>
          </w:p>
        </w:tc>
        <w:tc>
          <w:tcPr>
            <w:tcW w:w="640" w:type="pct"/>
            <w:shd w:val="clear" w:color="auto" w:fill="auto"/>
          </w:tcPr>
          <w:p w14:paraId="2AAB59A3" w14:textId="35097F0D" w:rsidR="00A76716" w:rsidRPr="00927F6F" w:rsidRDefault="00A76716" w:rsidP="00A76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3798">
              <w:rPr>
                <w:rFonts w:asciiTheme="majorBidi" w:hAnsiTheme="majorBidi" w:cstheme="majorBidi"/>
                <w:sz w:val="30"/>
                <w:szCs w:val="30"/>
              </w:rPr>
              <w:t xml:space="preserve">742 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0A9A7B17" w14:textId="77777777" w:rsidR="00A76716" w:rsidRPr="00927F6F" w:rsidRDefault="00A76716" w:rsidP="00A76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6370CFA9" w14:textId="0B09AE4E" w:rsidR="00A76716" w:rsidRPr="00161E24" w:rsidRDefault="00A76716" w:rsidP="00A76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79DB69F9" w14:textId="77777777" w:rsidR="00A76716" w:rsidRPr="00927F6F" w:rsidRDefault="00A76716" w:rsidP="00A76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717D5EA7" w14:textId="403567C8" w:rsidR="00A76716" w:rsidRPr="00927F6F" w:rsidRDefault="00A76716" w:rsidP="00A76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76716"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5719CE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A7671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" w:type="pct"/>
            <w:vAlign w:val="bottom"/>
          </w:tcPr>
          <w:p w14:paraId="71A52DC4" w14:textId="77777777" w:rsidR="00A76716" w:rsidRPr="00927F6F" w:rsidRDefault="00A76716" w:rsidP="00A76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14:paraId="68D9B734" w14:textId="7EC8EEB9" w:rsidR="00A76716" w:rsidRPr="00161E24" w:rsidRDefault="00A76716" w:rsidP="00A76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</w:tr>
      <w:tr w:rsidR="0014530C" w:rsidRPr="00927F6F" w14:paraId="2DADA395" w14:textId="77777777" w:rsidTr="0014530C">
        <w:trPr>
          <w:gridAfter w:val="1"/>
          <w:wAfter w:w="4" w:type="pct"/>
        </w:trPr>
        <w:tc>
          <w:tcPr>
            <w:tcW w:w="2028" w:type="pct"/>
            <w:vAlign w:val="bottom"/>
          </w:tcPr>
          <w:p w14:paraId="51437652" w14:textId="79CEECBE" w:rsidR="00A76716" w:rsidRPr="00161E24" w:rsidRDefault="002B71A9" w:rsidP="00A767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ปรับปรุงภาษีเงินได้ในปีก่อน</w:t>
            </w:r>
          </w:p>
        </w:tc>
        <w:tc>
          <w:tcPr>
            <w:tcW w:w="640" w:type="pct"/>
            <w:shd w:val="clear" w:color="auto" w:fill="auto"/>
          </w:tcPr>
          <w:p w14:paraId="241F066D" w14:textId="485BED9D" w:rsidR="00A76716" w:rsidRPr="00927F6F" w:rsidRDefault="00A76716" w:rsidP="00A76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53798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554646E2" w14:textId="77777777" w:rsidR="00A76716" w:rsidRPr="00927F6F" w:rsidRDefault="00A76716" w:rsidP="00A76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041A2A4A" w14:textId="632C8450" w:rsidR="00A76716" w:rsidRDefault="00A76716" w:rsidP="00A76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7AD518B8" w14:textId="77777777" w:rsidR="00A76716" w:rsidRPr="00927F6F" w:rsidRDefault="00A76716" w:rsidP="00A76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gridSpan w:val="2"/>
            <w:shd w:val="clear" w:color="auto" w:fill="auto"/>
          </w:tcPr>
          <w:p w14:paraId="5C2241C1" w14:textId="704A45D4" w:rsidR="00A76716" w:rsidRPr="00927F6F" w:rsidRDefault="005719CE" w:rsidP="00A76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A76716" w:rsidRPr="00A76716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35" w:type="pct"/>
            <w:vAlign w:val="bottom"/>
          </w:tcPr>
          <w:p w14:paraId="29416D25" w14:textId="77777777" w:rsidR="00A76716" w:rsidRPr="00927F6F" w:rsidRDefault="00A76716" w:rsidP="00A76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vAlign w:val="bottom"/>
          </w:tcPr>
          <w:p w14:paraId="4E04EAB9" w14:textId="3DDCE73A" w:rsidR="00A76716" w:rsidRDefault="00A76716" w:rsidP="00A767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</w:tr>
      <w:tr w:rsidR="0014530C" w:rsidRPr="00927F6F" w14:paraId="2532D042" w14:textId="77777777" w:rsidTr="0014530C">
        <w:trPr>
          <w:gridAfter w:val="1"/>
          <w:wAfter w:w="4" w:type="pct"/>
        </w:trPr>
        <w:tc>
          <w:tcPr>
            <w:tcW w:w="2028" w:type="pct"/>
            <w:vAlign w:val="bottom"/>
          </w:tcPr>
          <w:p w14:paraId="7E2C3937" w14:textId="2298645E" w:rsidR="00CA20C1" w:rsidRPr="00161E24" w:rsidRDefault="00CA20C1" w:rsidP="00CA2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9BEDF1" w14:textId="55D3C2D4" w:rsidR="00CA20C1" w:rsidRPr="00E21FF3" w:rsidRDefault="00A76716" w:rsidP="00D160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67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744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5603ECDF" w14:textId="77777777" w:rsidR="00CA20C1" w:rsidRPr="00927F6F" w:rsidRDefault="00CA20C1" w:rsidP="00CA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A31B4D" w14:textId="06DCF3BF" w:rsidR="00CA20C1" w:rsidRPr="00161E24" w:rsidRDefault="00CA20C1" w:rsidP="00CA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431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5F5B3AAD" w14:textId="77777777" w:rsidR="00CA20C1" w:rsidRPr="00927F6F" w:rsidRDefault="00CA20C1" w:rsidP="00CA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E6F9A8" w14:textId="49788222" w:rsidR="00CA20C1" w:rsidRPr="00E21FF3" w:rsidRDefault="00A76716" w:rsidP="00CA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7671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35</w:t>
            </w:r>
            <w:r w:rsidR="00EF68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5" w:type="pct"/>
            <w:vAlign w:val="bottom"/>
          </w:tcPr>
          <w:p w14:paraId="3D0470B5" w14:textId="77777777" w:rsidR="00CA20C1" w:rsidRPr="00927F6F" w:rsidRDefault="00CA20C1" w:rsidP="00CA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649EF3" w14:textId="4E46F5D0" w:rsidR="00CA20C1" w:rsidRPr="00161E24" w:rsidRDefault="00CA20C1" w:rsidP="00CA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</w:t>
            </w:r>
          </w:p>
        </w:tc>
      </w:tr>
      <w:tr w:rsidR="0014530C" w:rsidRPr="00927F6F" w14:paraId="4CAFA32E" w14:textId="77777777" w:rsidTr="0014530C">
        <w:trPr>
          <w:gridAfter w:val="1"/>
          <w:wAfter w:w="4" w:type="pct"/>
        </w:trPr>
        <w:tc>
          <w:tcPr>
            <w:tcW w:w="2028" w:type="pct"/>
            <w:vAlign w:val="bottom"/>
          </w:tcPr>
          <w:p w14:paraId="296C30BF" w14:textId="6EE4F8CF" w:rsidR="00CA20C1" w:rsidRPr="00043CEC" w:rsidRDefault="00CA20C1" w:rsidP="00CA2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96CEC7" w14:textId="77777777" w:rsidR="00CA20C1" w:rsidRPr="00043CEC" w:rsidRDefault="00CA20C1" w:rsidP="00CA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2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2" w:type="pct"/>
            <w:vAlign w:val="bottom"/>
          </w:tcPr>
          <w:p w14:paraId="52877565" w14:textId="77777777" w:rsidR="00CA20C1" w:rsidRPr="00043CEC" w:rsidRDefault="00CA20C1" w:rsidP="00CA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vAlign w:val="bottom"/>
          </w:tcPr>
          <w:p w14:paraId="31AF7A03" w14:textId="350DD65A" w:rsidR="00CA20C1" w:rsidRPr="00043CEC" w:rsidRDefault="00CA20C1" w:rsidP="00CA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35" w:type="pct"/>
            <w:vAlign w:val="bottom"/>
          </w:tcPr>
          <w:p w14:paraId="33E88228" w14:textId="77777777" w:rsidR="00CA20C1" w:rsidRPr="00043CEC" w:rsidRDefault="00CA20C1" w:rsidP="00CA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</w:tcBorders>
            <w:vAlign w:val="bottom"/>
          </w:tcPr>
          <w:p w14:paraId="79D613CA" w14:textId="77777777" w:rsidR="00CA20C1" w:rsidRPr="00043CEC" w:rsidRDefault="00CA20C1" w:rsidP="00CA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35" w:type="pct"/>
            <w:vAlign w:val="bottom"/>
          </w:tcPr>
          <w:p w14:paraId="24C235BA" w14:textId="77777777" w:rsidR="00CA20C1" w:rsidRPr="00043CEC" w:rsidRDefault="00CA20C1" w:rsidP="00CA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46" w:type="pct"/>
            <w:tcBorders>
              <w:top w:val="single" w:sz="4" w:space="0" w:color="auto"/>
            </w:tcBorders>
            <w:vAlign w:val="bottom"/>
          </w:tcPr>
          <w:p w14:paraId="4993F876" w14:textId="4B4F1CBA" w:rsidR="00CA20C1" w:rsidRPr="00043CEC" w:rsidRDefault="00CA20C1" w:rsidP="00CA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4530C" w:rsidRPr="00927F6F" w14:paraId="432A809D" w14:textId="77777777" w:rsidTr="0014530C">
        <w:trPr>
          <w:gridAfter w:val="1"/>
          <w:wAfter w:w="4" w:type="pct"/>
        </w:trPr>
        <w:tc>
          <w:tcPr>
            <w:tcW w:w="2028" w:type="pct"/>
            <w:vAlign w:val="bottom"/>
          </w:tcPr>
          <w:p w14:paraId="0913ED29" w14:textId="75BBB4D4" w:rsidR="00CA20C1" w:rsidRPr="00161E24" w:rsidRDefault="00CA20C1" w:rsidP="00CA2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5C7E0261" w14:textId="77777777" w:rsidR="00CA20C1" w:rsidRPr="00927F6F" w:rsidRDefault="00CA20C1" w:rsidP="00CA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" w:type="pct"/>
            <w:shd w:val="clear" w:color="auto" w:fill="auto"/>
            <w:vAlign w:val="bottom"/>
          </w:tcPr>
          <w:p w14:paraId="692E1DD3" w14:textId="77777777" w:rsidR="00CA20C1" w:rsidRPr="00927F6F" w:rsidRDefault="00CA20C1" w:rsidP="00CA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293B18A5" w14:textId="254CC5E6" w:rsidR="00CA20C1" w:rsidRPr="00161E24" w:rsidRDefault="00CA20C1" w:rsidP="00CA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5B2D487B" w14:textId="77777777" w:rsidR="00CA20C1" w:rsidRPr="00927F6F" w:rsidRDefault="00CA20C1" w:rsidP="00CA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gridSpan w:val="2"/>
            <w:shd w:val="clear" w:color="auto" w:fill="auto"/>
            <w:vAlign w:val="bottom"/>
          </w:tcPr>
          <w:p w14:paraId="73428F04" w14:textId="77777777" w:rsidR="00CA20C1" w:rsidRPr="00927F6F" w:rsidRDefault="00CA20C1" w:rsidP="00CA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5B7581B7" w14:textId="77777777" w:rsidR="00CA20C1" w:rsidRPr="00927F6F" w:rsidRDefault="00CA20C1" w:rsidP="00CA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  <w:vAlign w:val="bottom"/>
          </w:tcPr>
          <w:p w14:paraId="45FE2DA9" w14:textId="612A0D4A" w:rsidR="00CA20C1" w:rsidRPr="00161E24" w:rsidRDefault="00CA20C1" w:rsidP="00CA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530C" w:rsidRPr="00927F6F" w14:paraId="4E2ADB39" w14:textId="77777777" w:rsidTr="0014530C">
        <w:trPr>
          <w:gridAfter w:val="1"/>
          <w:wAfter w:w="4" w:type="pct"/>
        </w:trPr>
        <w:tc>
          <w:tcPr>
            <w:tcW w:w="2028" w:type="pct"/>
            <w:vAlign w:val="bottom"/>
          </w:tcPr>
          <w:p w14:paraId="5094E72B" w14:textId="59F6AB14" w:rsidR="00651C33" w:rsidRPr="00161E24" w:rsidRDefault="00651C33" w:rsidP="00651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</w:tcPr>
          <w:p w14:paraId="7B75382E" w14:textId="100EA5C0" w:rsidR="00651C33" w:rsidRPr="00927F6F" w:rsidRDefault="00651C33" w:rsidP="00651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C33">
              <w:rPr>
                <w:rFonts w:asciiTheme="majorBidi" w:hAnsiTheme="majorBidi" w:cstheme="majorBidi"/>
                <w:sz w:val="30"/>
                <w:szCs w:val="30"/>
              </w:rPr>
              <w:t xml:space="preserve">232 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5AF93B90" w14:textId="77777777" w:rsidR="00651C33" w:rsidRPr="00927F6F" w:rsidRDefault="00651C33" w:rsidP="00651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6EF116" w14:textId="695B9AAE" w:rsidR="00651C33" w:rsidRPr="00161E24" w:rsidRDefault="00651C33" w:rsidP="00651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09239071" w14:textId="77777777" w:rsidR="00651C33" w:rsidRPr="00927F6F" w:rsidRDefault="00651C33" w:rsidP="00651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69026A" w14:textId="1F80C211" w:rsidR="00651C33" w:rsidRPr="00927F6F" w:rsidRDefault="00651C33" w:rsidP="00651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51C33">
              <w:rPr>
                <w:rFonts w:asciiTheme="majorBidi" w:hAnsiTheme="majorBidi" w:cstheme="majorBidi"/>
                <w:sz w:val="30"/>
                <w:szCs w:val="30"/>
              </w:rPr>
              <w:t xml:space="preserve">22 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B8E5B4C" w14:textId="77777777" w:rsidR="00651C33" w:rsidRPr="00927F6F" w:rsidRDefault="00651C33" w:rsidP="00651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154B0" w14:textId="26DF8A0C" w:rsidR="00651C33" w:rsidRPr="00161E24" w:rsidRDefault="00651C33" w:rsidP="00651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14530C" w:rsidRPr="00927F6F" w14:paraId="11E50DAF" w14:textId="77777777" w:rsidTr="0014530C">
        <w:trPr>
          <w:gridAfter w:val="1"/>
          <w:wAfter w:w="4" w:type="pct"/>
        </w:trPr>
        <w:tc>
          <w:tcPr>
            <w:tcW w:w="2028" w:type="pct"/>
            <w:vAlign w:val="bottom"/>
          </w:tcPr>
          <w:p w14:paraId="5D28FA23" w14:textId="2BCE3480" w:rsidR="00651C33" w:rsidRPr="00161E24" w:rsidRDefault="00651C33" w:rsidP="00651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8110827" w14:textId="1CF963DC" w:rsidR="00651C33" w:rsidRPr="00D16030" w:rsidRDefault="00651C33" w:rsidP="00651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60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976 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1072882D" w14:textId="77777777" w:rsidR="00651C33" w:rsidRPr="00E21FF3" w:rsidRDefault="00651C33" w:rsidP="00651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DEEF2E" w14:textId="04F242DB" w:rsidR="00651C33" w:rsidRPr="00E21FF3" w:rsidRDefault="00651C33" w:rsidP="00651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457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78A8077" w14:textId="77777777" w:rsidR="00651C33" w:rsidRPr="00E21FF3" w:rsidRDefault="00651C33" w:rsidP="00651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76F3D62" w14:textId="22F0001F" w:rsidR="00651C33" w:rsidRPr="00D16030" w:rsidRDefault="00651C33" w:rsidP="00651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1603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</w:t>
            </w:r>
            <w:r w:rsidR="0072415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71929E82" w14:textId="77777777" w:rsidR="00651C33" w:rsidRPr="00E21FF3" w:rsidRDefault="00651C33" w:rsidP="00651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D7CD20" w14:textId="1F480B86" w:rsidR="00651C33" w:rsidRPr="00E21FF3" w:rsidRDefault="00651C33" w:rsidP="00651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337</w:t>
            </w:r>
          </w:p>
        </w:tc>
      </w:tr>
      <w:tr w:rsidR="0014530C" w:rsidRPr="00927F6F" w14:paraId="42BFC9A9" w14:textId="77777777" w:rsidTr="0014530C">
        <w:trPr>
          <w:gridAfter w:val="1"/>
          <w:wAfter w:w="4" w:type="pct"/>
        </w:trPr>
        <w:tc>
          <w:tcPr>
            <w:tcW w:w="2028" w:type="pct"/>
            <w:vAlign w:val="bottom"/>
          </w:tcPr>
          <w:p w14:paraId="1B4AA9E0" w14:textId="06723D07" w:rsidR="00CA20C1" w:rsidRPr="00043CEC" w:rsidRDefault="00CA20C1" w:rsidP="00CA2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4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A63ABCD" w14:textId="77777777" w:rsidR="00CA20C1" w:rsidRPr="00043CEC" w:rsidRDefault="00CA20C1" w:rsidP="00651C3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2" w:type="pct"/>
            <w:vAlign w:val="bottom"/>
          </w:tcPr>
          <w:p w14:paraId="7CC29E80" w14:textId="77777777" w:rsidR="00CA20C1" w:rsidRPr="00043CEC" w:rsidRDefault="00CA20C1" w:rsidP="00CA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8" w:type="pct"/>
            <w:tcBorders>
              <w:top w:val="double" w:sz="4" w:space="0" w:color="auto"/>
            </w:tcBorders>
            <w:vAlign w:val="bottom"/>
          </w:tcPr>
          <w:p w14:paraId="51479C32" w14:textId="5ADA5EC3" w:rsidR="00CA20C1" w:rsidRPr="00043CEC" w:rsidRDefault="00CA20C1" w:rsidP="00CA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" w:type="pct"/>
            <w:vAlign w:val="bottom"/>
          </w:tcPr>
          <w:p w14:paraId="43400234" w14:textId="77777777" w:rsidR="00CA20C1" w:rsidRPr="00043CEC" w:rsidRDefault="00CA20C1" w:rsidP="00CA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2" w:type="pct"/>
            <w:gridSpan w:val="2"/>
            <w:tcBorders>
              <w:top w:val="double" w:sz="4" w:space="0" w:color="auto"/>
            </w:tcBorders>
            <w:vAlign w:val="bottom"/>
          </w:tcPr>
          <w:p w14:paraId="09A16F25" w14:textId="77777777" w:rsidR="00CA20C1" w:rsidRPr="00043CEC" w:rsidRDefault="00CA20C1" w:rsidP="00CA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" w:type="pct"/>
            <w:vAlign w:val="bottom"/>
          </w:tcPr>
          <w:p w14:paraId="11318149" w14:textId="77777777" w:rsidR="00CA20C1" w:rsidRPr="00043CEC" w:rsidRDefault="00CA20C1" w:rsidP="00CA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46" w:type="pct"/>
            <w:tcBorders>
              <w:top w:val="double" w:sz="4" w:space="0" w:color="auto"/>
            </w:tcBorders>
            <w:vAlign w:val="bottom"/>
          </w:tcPr>
          <w:p w14:paraId="333992C1" w14:textId="43381DC1" w:rsidR="00CA20C1" w:rsidRPr="00043CEC" w:rsidRDefault="00CA20C1" w:rsidP="00CA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4530C" w:rsidRPr="00927F6F" w14:paraId="2635475D" w14:textId="77777777" w:rsidTr="0014530C">
        <w:trPr>
          <w:gridAfter w:val="1"/>
          <w:wAfter w:w="4" w:type="pct"/>
        </w:trPr>
        <w:tc>
          <w:tcPr>
            <w:tcW w:w="2028" w:type="pct"/>
            <w:vAlign w:val="bottom"/>
          </w:tcPr>
          <w:p w14:paraId="52A8202D" w14:textId="5D1F652F" w:rsidR="00CA20C1" w:rsidRPr="00161E24" w:rsidRDefault="00CA20C1" w:rsidP="00CA2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ภาษีเงินได้ที่รับรู้ในกำไรขาดทุนเบ็ดเสร็จอื่น 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16E738A4" w14:textId="77777777" w:rsidR="00CA20C1" w:rsidRPr="00927F6F" w:rsidRDefault="00CA20C1" w:rsidP="00CA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after="0" w:line="240" w:lineRule="auto"/>
              <w:ind w:left="-115"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2" w:type="pct"/>
            <w:shd w:val="clear" w:color="auto" w:fill="auto"/>
            <w:vAlign w:val="bottom"/>
          </w:tcPr>
          <w:p w14:paraId="3F749A55" w14:textId="77777777" w:rsidR="00CA20C1" w:rsidRPr="00927F6F" w:rsidRDefault="00CA20C1" w:rsidP="00CA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775195E7" w14:textId="65218126" w:rsidR="00CA20C1" w:rsidRPr="00161E24" w:rsidRDefault="00CA20C1" w:rsidP="00CA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0FF0B5C2" w14:textId="77777777" w:rsidR="00CA20C1" w:rsidRPr="00927F6F" w:rsidRDefault="00CA20C1" w:rsidP="00CA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gridSpan w:val="2"/>
            <w:shd w:val="clear" w:color="auto" w:fill="auto"/>
            <w:vAlign w:val="bottom"/>
          </w:tcPr>
          <w:p w14:paraId="20798A40" w14:textId="77777777" w:rsidR="00CA20C1" w:rsidRPr="00927F6F" w:rsidRDefault="00CA20C1" w:rsidP="00CA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71B98A9F" w14:textId="77777777" w:rsidR="00CA20C1" w:rsidRPr="00927F6F" w:rsidRDefault="00CA20C1" w:rsidP="00CA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  <w:vAlign w:val="bottom"/>
          </w:tcPr>
          <w:p w14:paraId="7607D9A3" w14:textId="679BF561" w:rsidR="00CA20C1" w:rsidRPr="00161E24" w:rsidRDefault="00CA20C1" w:rsidP="00CA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4530C" w:rsidRPr="00927F6F" w14:paraId="12461AE3" w14:textId="77777777" w:rsidTr="007012D7">
        <w:trPr>
          <w:gridAfter w:val="1"/>
          <w:wAfter w:w="4" w:type="pct"/>
        </w:trPr>
        <w:tc>
          <w:tcPr>
            <w:tcW w:w="2028" w:type="pct"/>
            <w:vAlign w:val="bottom"/>
          </w:tcPr>
          <w:p w14:paraId="743CF954" w14:textId="3D244E0B" w:rsidR="00292A0B" w:rsidRPr="00161E24" w:rsidRDefault="00377123" w:rsidP="00CA2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77123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640" w:type="pct"/>
            <w:shd w:val="clear" w:color="auto" w:fill="auto"/>
            <w:vAlign w:val="bottom"/>
          </w:tcPr>
          <w:p w14:paraId="62360D4A" w14:textId="0C9E3A69" w:rsidR="00292A0B" w:rsidRPr="00927F6F" w:rsidRDefault="00377123" w:rsidP="00937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4EA8C0CD" w14:textId="77777777" w:rsidR="00292A0B" w:rsidRPr="00927F6F" w:rsidRDefault="00292A0B" w:rsidP="00CA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  <w:vAlign w:val="bottom"/>
          </w:tcPr>
          <w:p w14:paraId="3AF9480C" w14:textId="2D337A6E" w:rsidR="00292A0B" w:rsidRPr="00161E24" w:rsidRDefault="00377123" w:rsidP="003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084DCA75" w14:textId="77777777" w:rsidR="00292A0B" w:rsidRPr="00927F6F" w:rsidRDefault="00292A0B" w:rsidP="00CA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gridSpan w:val="2"/>
            <w:shd w:val="clear" w:color="auto" w:fill="auto"/>
            <w:vAlign w:val="bottom"/>
          </w:tcPr>
          <w:p w14:paraId="2B5C92AB" w14:textId="50310036" w:rsidR="00292A0B" w:rsidRPr="00927F6F" w:rsidRDefault="00377123" w:rsidP="00CA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19736B63" w14:textId="77777777" w:rsidR="00292A0B" w:rsidRPr="00927F6F" w:rsidRDefault="00292A0B" w:rsidP="00CA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shd w:val="clear" w:color="auto" w:fill="auto"/>
            <w:vAlign w:val="bottom"/>
          </w:tcPr>
          <w:p w14:paraId="7BEB7074" w14:textId="02E1E83E" w:rsidR="00292A0B" w:rsidRPr="00161E24" w:rsidRDefault="00377123" w:rsidP="003771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4530C" w:rsidRPr="00927F6F" w14:paraId="40C7B8F4" w14:textId="77777777" w:rsidTr="007012D7">
        <w:trPr>
          <w:gridAfter w:val="1"/>
          <w:wAfter w:w="4" w:type="pct"/>
          <w:trHeight w:val="641"/>
        </w:trPr>
        <w:tc>
          <w:tcPr>
            <w:tcW w:w="2028" w:type="pct"/>
            <w:vAlign w:val="bottom"/>
          </w:tcPr>
          <w:p w14:paraId="77C92EEE" w14:textId="291F9F05" w:rsidR="00CA20C1" w:rsidRPr="00161E24" w:rsidRDefault="00CA20C1" w:rsidP="00CA2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จากการป้องกัน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ความเสี่ยงกระแสเงินสด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1A611C" w14:textId="5171C43F" w:rsidR="00CA20C1" w:rsidRPr="00927F6F" w:rsidRDefault="0096425D" w:rsidP="00937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1B0C6ABB" w14:textId="77777777" w:rsidR="00CA20C1" w:rsidRPr="00927F6F" w:rsidRDefault="00CA20C1" w:rsidP="00CA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74FA4" w14:textId="3795CA52" w:rsidR="00CA20C1" w:rsidRPr="00161E24" w:rsidRDefault="00CA20C1" w:rsidP="00CA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046719E7" w14:textId="77777777" w:rsidR="00CA20C1" w:rsidRPr="00927F6F" w:rsidRDefault="00CA20C1" w:rsidP="00CA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5965CC" w14:textId="148276A3" w:rsidR="00CA20C1" w:rsidRPr="00927F6F" w:rsidRDefault="0096425D" w:rsidP="00CA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AA30366" w14:textId="77777777" w:rsidR="00CA20C1" w:rsidRPr="00927F6F" w:rsidRDefault="00CA20C1" w:rsidP="00CA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6340E" w14:textId="48A8B7B6" w:rsidR="00CA20C1" w:rsidRPr="00161E24" w:rsidRDefault="00CA20C1" w:rsidP="00CA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14530C" w:rsidRPr="00927F6F" w14:paraId="48747D4C" w14:textId="77777777" w:rsidTr="007012D7">
        <w:trPr>
          <w:gridAfter w:val="1"/>
          <w:wAfter w:w="4" w:type="pct"/>
        </w:trPr>
        <w:tc>
          <w:tcPr>
            <w:tcW w:w="2028" w:type="pct"/>
            <w:vAlign w:val="bottom"/>
          </w:tcPr>
          <w:p w14:paraId="31BE2FB8" w14:textId="77777777" w:rsidR="0096425D" w:rsidRDefault="0096425D" w:rsidP="00CA20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397B69" w14:textId="70EAB2B8" w:rsidR="0096425D" w:rsidRPr="004B246A" w:rsidRDefault="0096425D" w:rsidP="009376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24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</w:t>
            </w:r>
          </w:p>
        </w:tc>
        <w:tc>
          <w:tcPr>
            <w:tcW w:w="132" w:type="pct"/>
            <w:shd w:val="clear" w:color="auto" w:fill="auto"/>
            <w:vAlign w:val="bottom"/>
          </w:tcPr>
          <w:p w14:paraId="0040559F" w14:textId="77777777" w:rsidR="0096425D" w:rsidRPr="004B246A" w:rsidRDefault="0096425D" w:rsidP="00CA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216C82" w14:textId="76D72F68" w:rsidR="0096425D" w:rsidRPr="004B246A" w:rsidRDefault="0096425D" w:rsidP="00CA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24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004C9677" w14:textId="77777777" w:rsidR="0096425D" w:rsidRPr="004B246A" w:rsidRDefault="0096425D" w:rsidP="00CA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350FED" w14:textId="682F56D7" w:rsidR="0096425D" w:rsidRPr="004B246A" w:rsidRDefault="0096425D" w:rsidP="00CA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B24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2FB0AF85" w14:textId="77777777" w:rsidR="0096425D" w:rsidRPr="004B246A" w:rsidRDefault="0096425D" w:rsidP="00CA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84A60E8" w14:textId="7B2377BA" w:rsidR="0096425D" w:rsidRPr="004B246A" w:rsidRDefault="0096425D" w:rsidP="00CA20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B246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</w:tbl>
    <w:p w14:paraId="291624A0" w14:textId="0B05B813" w:rsidR="00760F19" w:rsidRDefault="00760F19"/>
    <w:p w14:paraId="75735876" w14:textId="77777777" w:rsidR="00760F19" w:rsidRDefault="00760F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br w:type="page"/>
      </w:r>
    </w:p>
    <w:tbl>
      <w:tblPr>
        <w:tblW w:w="9147" w:type="dxa"/>
        <w:tblInd w:w="450" w:type="dxa"/>
        <w:tblBorders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95"/>
        <w:gridCol w:w="1035"/>
        <w:gridCol w:w="238"/>
        <w:gridCol w:w="1030"/>
        <w:gridCol w:w="7"/>
        <w:gridCol w:w="236"/>
        <w:gridCol w:w="1035"/>
        <w:gridCol w:w="236"/>
        <w:gridCol w:w="1035"/>
      </w:tblGrid>
      <w:tr w:rsidR="00D92368" w:rsidRPr="00161E24" w14:paraId="32E5981F" w14:textId="77777777" w:rsidTr="00C27FA9">
        <w:tc>
          <w:tcPr>
            <w:tcW w:w="2347" w:type="pct"/>
            <w:shd w:val="clear" w:color="auto" w:fill="auto"/>
            <w:vAlign w:val="bottom"/>
          </w:tcPr>
          <w:p w14:paraId="495FC100" w14:textId="60D970AA" w:rsidR="00D92368" w:rsidRPr="00161E24" w:rsidRDefault="00D92368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การกระทบยอดเพื่อหาอัตราภาษีที่แท้จริง</w:t>
            </w:r>
          </w:p>
        </w:tc>
        <w:tc>
          <w:tcPr>
            <w:tcW w:w="2653" w:type="pct"/>
            <w:gridSpan w:val="8"/>
            <w:shd w:val="clear" w:color="auto" w:fill="auto"/>
            <w:vAlign w:val="bottom"/>
          </w:tcPr>
          <w:p w14:paraId="1D326F54" w14:textId="4B1FAFAA" w:rsidR="00D92368" w:rsidRPr="00161E24" w:rsidRDefault="00D92368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92368" w:rsidRPr="00161E24" w14:paraId="52050FE9" w14:textId="177C4AF3" w:rsidTr="00C27FA9">
        <w:tc>
          <w:tcPr>
            <w:tcW w:w="2347" w:type="pct"/>
            <w:shd w:val="clear" w:color="auto" w:fill="auto"/>
            <w:vAlign w:val="bottom"/>
          </w:tcPr>
          <w:p w14:paraId="2F79C078" w14:textId="77777777" w:rsidR="00D92368" w:rsidRPr="00161E24" w:rsidRDefault="00D92368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9" w:type="pct"/>
            <w:gridSpan w:val="3"/>
            <w:shd w:val="clear" w:color="auto" w:fill="auto"/>
            <w:vAlign w:val="bottom"/>
          </w:tcPr>
          <w:p w14:paraId="6CD9785C" w14:textId="2CE0261E" w:rsidR="00D92368" w:rsidRPr="00D92368" w:rsidRDefault="00D92368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561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3" w:type="pct"/>
            <w:gridSpan w:val="2"/>
            <w:shd w:val="clear" w:color="auto" w:fill="auto"/>
            <w:vAlign w:val="bottom"/>
          </w:tcPr>
          <w:p w14:paraId="6DEB472C" w14:textId="77777777" w:rsidR="00D92368" w:rsidRPr="00161E24" w:rsidRDefault="00D92368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262" w:type="pct"/>
            <w:gridSpan w:val="3"/>
            <w:shd w:val="clear" w:color="auto" w:fill="auto"/>
            <w:vAlign w:val="bottom"/>
          </w:tcPr>
          <w:p w14:paraId="76165699" w14:textId="41002216" w:rsidR="00D92368" w:rsidRPr="00161E24" w:rsidRDefault="00D92368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="00185611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</w:tr>
      <w:tr w:rsidR="00C612B7" w:rsidRPr="00161E24" w14:paraId="15E6CE8F" w14:textId="2F36E468" w:rsidTr="00C27FA9">
        <w:tc>
          <w:tcPr>
            <w:tcW w:w="2347" w:type="pct"/>
            <w:shd w:val="clear" w:color="auto" w:fill="auto"/>
            <w:vAlign w:val="bottom"/>
          </w:tcPr>
          <w:p w14:paraId="27403FE1" w14:textId="77777777" w:rsidR="00D92368" w:rsidRPr="00161E24" w:rsidRDefault="00D92368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2088FCFD" w14:textId="3535BA10" w:rsidR="00D92368" w:rsidRPr="00161E24" w:rsidRDefault="00D92368" w:rsidP="00F44E24">
            <w:pPr>
              <w:pStyle w:val="acctfourfigures"/>
              <w:tabs>
                <w:tab w:val="clear" w:pos="765"/>
              </w:tabs>
              <w:spacing w:line="240" w:lineRule="auto"/>
              <w:ind w:left="-26" w:right="-5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  <w:r w:rsidR="00F44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425E47BB" w14:textId="77777777" w:rsidR="00D92368" w:rsidRPr="00161E24" w:rsidRDefault="00D92368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B93A853" w14:textId="558D8D72" w:rsidR="00D92368" w:rsidRPr="00161E24" w:rsidRDefault="00D92368" w:rsidP="00F44E24">
            <w:pPr>
              <w:pStyle w:val="acctfourfigures"/>
              <w:tabs>
                <w:tab w:val="clear" w:pos="765"/>
              </w:tabs>
              <w:spacing w:line="240" w:lineRule="auto"/>
              <w:ind w:left="-66" w:right="-5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2AAD44A8" w14:textId="77777777" w:rsidR="00D92368" w:rsidRPr="00161E24" w:rsidRDefault="00D92368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42FED2C4" w14:textId="0CE7CF4B" w:rsidR="00D92368" w:rsidRPr="00161E24" w:rsidRDefault="00D92368" w:rsidP="00F44E24">
            <w:pPr>
              <w:pStyle w:val="acctfourfigures"/>
              <w:tabs>
                <w:tab w:val="clear" w:pos="765"/>
              </w:tabs>
              <w:spacing w:line="240" w:lineRule="auto"/>
              <w:ind w:left="-46" w:right="-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  <w:r w:rsidR="00F44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br/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44E88178" w14:textId="77777777" w:rsidR="00D92368" w:rsidRPr="00161E24" w:rsidRDefault="00D92368" w:rsidP="00F44E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nil"/>
            </w:tcBorders>
            <w:shd w:val="clear" w:color="auto" w:fill="auto"/>
            <w:vAlign w:val="bottom"/>
          </w:tcPr>
          <w:p w14:paraId="0990DFCF" w14:textId="0ED675DC" w:rsidR="00D92368" w:rsidRPr="00161E24" w:rsidRDefault="00D92368" w:rsidP="00F44E24">
            <w:pPr>
              <w:pStyle w:val="acctfourfigures"/>
              <w:tabs>
                <w:tab w:val="clear" w:pos="765"/>
              </w:tabs>
              <w:spacing w:line="240" w:lineRule="auto"/>
              <w:ind w:left="-43" w:right="-6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612B7" w:rsidRPr="00161E24" w14:paraId="02C2F7F5" w14:textId="615A3CB1" w:rsidTr="00C27FA9">
        <w:tc>
          <w:tcPr>
            <w:tcW w:w="2347" w:type="pct"/>
            <w:shd w:val="clear" w:color="auto" w:fill="auto"/>
            <w:vAlign w:val="bottom"/>
          </w:tcPr>
          <w:p w14:paraId="528F0CEE" w14:textId="7F05FB3A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(ขาดทุน)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ก่อนภาษีเงินได้รวม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54EFDD27" w14:textId="24B308CA" w:rsidR="00AC1F27" w:rsidRPr="00161E24" w:rsidRDefault="00AC1F27" w:rsidP="00AC1F27">
            <w:pPr>
              <w:pStyle w:val="acctfourfigures"/>
              <w:tabs>
                <w:tab w:val="clear" w:pos="765"/>
              </w:tabs>
              <w:spacing w:line="240" w:lineRule="auto"/>
              <w:ind w:left="-26" w:right="-5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11040114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1AA22EC" w14:textId="690B1F26" w:rsidR="00AC1F27" w:rsidRPr="00161E24" w:rsidRDefault="000372AE" w:rsidP="005B2A5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66" w:right="-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372A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3,476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570A9C96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4D261310" w14:textId="77777777" w:rsidR="00AC1F27" w:rsidRPr="00161E24" w:rsidRDefault="00AC1F27" w:rsidP="00AC1F27">
            <w:pPr>
              <w:pStyle w:val="acctfourfigures"/>
              <w:tabs>
                <w:tab w:val="clear" w:pos="765"/>
              </w:tabs>
              <w:spacing w:line="240" w:lineRule="auto"/>
              <w:ind w:left="-46" w:right="-5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48B62E38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17F948" w14:textId="01D3416D" w:rsidR="00AC1F27" w:rsidRPr="00161E24" w:rsidRDefault="00AC1F27" w:rsidP="00F3627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66" w:right="-10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</w:t>
            </w:r>
            <w:r w:rsidRPr="001B34B5">
              <w:rPr>
                <w:rFonts w:asciiTheme="majorBidi" w:hAnsiTheme="majorBidi" w:cstheme="majorBidi"/>
                <w:sz w:val="30"/>
                <w:szCs w:val="30"/>
              </w:rPr>
              <w:t>906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C612B7" w:rsidRPr="00161E24" w14:paraId="2303895C" w14:textId="23F0254D" w:rsidTr="00C27FA9">
        <w:tc>
          <w:tcPr>
            <w:tcW w:w="2347" w:type="pct"/>
            <w:shd w:val="clear" w:color="auto" w:fill="auto"/>
            <w:vAlign w:val="bottom"/>
          </w:tcPr>
          <w:p w14:paraId="0CAF1958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346C064F" w14:textId="6D9D3713" w:rsidR="00AC1F27" w:rsidRPr="00E442F9" w:rsidRDefault="000372AE" w:rsidP="00AC1F27">
            <w:pPr>
              <w:pStyle w:val="acctfourfigures"/>
              <w:tabs>
                <w:tab w:val="clear" w:pos="765"/>
              </w:tabs>
              <w:spacing w:line="240" w:lineRule="auto"/>
              <w:ind w:left="-26" w:right="-5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20.0</w:t>
            </w:r>
          </w:p>
        </w:tc>
        <w:tc>
          <w:tcPr>
            <w:tcW w:w="130" w:type="pct"/>
            <w:shd w:val="clear" w:color="auto" w:fill="auto"/>
            <w:vAlign w:val="bottom"/>
          </w:tcPr>
          <w:p w14:paraId="2F3ADE28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696A7B" w14:textId="600CF252" w:rsidR="00AC1F27" w:rsidRPr="00161E24" w:rsidRDefault="00795518" w:rsidP="005B2A5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66" w:right="-53"/>
              <w:rPr>
                <w:rFonts w:asciiTheme="majorBidi" w:hAnsiTheme="majorBidi" w:cstheme="majorBidi"/>
                <w:sz w:val="30"/>
                <w:szCs w:val="30"/>
              </w:rPr>
            </w:pPr>
            <w:r w:rsidRPr="00795518">
              <w:rPr>
                <w:rFonts w:asciiTheme="majorBidi" w:hAnsiTheme="majorBidi" w:cstheme="majorBidi"/>
                <w:sz w:val="30"/>
                <w:szCs w:val="30"/>
              </w:rPr>
              <w:t>695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6726A684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50CF167E" w14:textId="289C1AC7" w:rsidR="00AC1F27" w:rsidRPr="00161E24" w:rsidRDefault="00AC1F27" w:rsidP="00AC1F27">
            <w:pPr>
              <w:pStyle w:val="acctfourfigures"/>
              <w:tabs>
                <w:tab w:val="clear" w:pos="765"/>
              </w:tabs>
              <w:spacing w:line="240" w:lineRule="auto"/>
              <w:ind w:left="-46" w:right="-5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20.0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339ECBF9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03CE05" w14:textId="537E76D2" w:rsidR="00AC1F27" w:rsidRPr="00161E24" w:rsidRDefault="00AC1F27" w:rsidP="00F3627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6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(181)</w:t>
            </w:r>
          </w:p>
        </w:tc>
      </w:tr>
      <w:tr w:rsidR="00C612B7" w:rsidRPr="00161E24" w14:paraId="23E0F1D8" w14:textId="4FFD709A" w:rsidTr="00C27FA9">
        <w:tc>
          <w:tcPr>
            <w:tcW w:w="2347" w:type="pct"/>
            <w:shd w:val="clear" w:color="auto" w:fill="auto"/>
            <w:vAlign w:val="bottom"/>
          </w:tcPr>
          <w:p w14:paraId="2D4C68CD" w14:textId="2E526762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การลดภาษีเงินได้ - กิจการที่ได้รับ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การส่งเสริมการลงทุน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675D549D" w14:textId="77777777" w:rsidR="00AC1F27" w:rsidRPr="00161E24" w:rsidRDefault="00AC1F27" w:rsidP="00AC1F27">
            <w:pPr>
              <w:pStyle w:val="acctfourfigures"/>
              <w:tabs>
                <w:tab w:val="clear" w:pos="765"/>
              </w:tabs>
              <w:spacing w:line="240" w:lineRule="auto"/>
              <w:ind w:left="-26" w:right="-5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02840A91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shd w:val="clear" w:color="auto" w:fill="auto"/>
            <w:vAlign w:val="bottom"/>
          </w:tcPr>
          <w:p w14:paraId="1E961600" w14:textId="2C65CFFD" w:rsidR="00AC1F27" w:rsidRPr="00161E24" w:rsidRDefault="00EA30C3" w:rsidP="005B2A5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66" w:right="-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</w:t>
            </w:r>
            <w:r w:rsidR="00333A1D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7ED6AFC0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0D2160F9" w14:textId="77777777" w:rsidR="00AC1F27" w:rsidRPr="00161E24" w:rsidRDefault="00AC1F27" w:rsidP="00AC1F27">
            <w:pPr>
              <w:pStyle w:val="acctfourfigures"/>
              <w:tabs>
                <w:tab w:val="clear" w:pos="765"/>
              </w:tabs>
              <w:spacing w:line="240" w:lineRule="auto"/>
              <w:ind w:left="-46" w:right="-5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5491ECA0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7D2F8A7E" w14:textId="04FC6570" w:rsidR="00AC1F27" w:rsidRPr="00161E24" w:rsidRDefault="00AC1F27" w:rsidP="00F3627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6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C612B7" w:rsidRPr="00161E24" w14:paraId="512D507E" w14:textId="4799E81A" w:rsidTr="00C27FA9">
        <w:tc>
          <w:tcPr>
            <w:tcW w:w="2347" w:type="pct"/>
            <w:shd w:val="clear" w:color="auto" w:fill="auto"/>
            <w:vAlign w:val="bottom"/>
          </w:tcPr>
          <w:p w14:paraId="07AABEDE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3C69047E" w14:textId="77777777" w:rsidR="00AC1F27" w:rsidRPr="00161E24" w:rsidRDefault="00AC1F27" w:rsidP="00AC1F27">
            <w:pPr>
              <w:pStyle w:val="acctfourfigures"/>
              <w:tabs>
                <w:tab w:val="clear" w:pos="765"/>
              </w:tabs>
              <w:spacing w:line="240" w:lineRule="auto"/>
              <w:ind w:left="-26" w:right="-5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23DE384E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shd w:val="clear" w:color="auto" w:fill="auto"/>
            <w:vAlign w:val="bottom"/>
          </w:tcPr>
          <w:p w14:paraId="1F22DCB5" w14:textId="067AC697" w:rsidR="00AC1F27" w:rsidRPr="00161E24" w:rsidRDefault="00876278" w:rsidP="005B2A5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66" w:right="-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1779D377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37B22930" w14:textId="77777777" w:rsidR="00AC1F27" w:rsidRPr="00161E24" w:rsidRDefault="00AC1F27" w:rsidP="00AC1F27">
            <w:pPr>
              <w:pStyle w:val="acctfourfigures"/>
              <w:tabs>
                <w:tab w:val="clear" w:pos="765"/>
              </w:tabs>
              <w:spacing w:line="240" w:lineRule="auto"/>
              <w:ind w:left="-46" w:right="-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48E2EFAD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4511A680" w14:textId="71EA6A8C" w:rsidR="00AC1F27" w:rsidRPr="00161E24" w:rsidRDefault="00AC1F27" w:rsidP="00F3627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6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</w:t>
            </w:r>
          </w:p>
        </w:tc>
      </w:tr>
      <w:tr w:rsidR="00C612B7" w:rsidRPr="00161E24" w14:paraId="2589D814" w14:textId="5ED3F41A" w:rsidTr="00C27FA9">
        <w:tc>
          <w:tcPr>
            <w:tcW w:w="2347" w:type="pct"/>
            <w:shd w:val="clear" w:color="auto" w:fill="auto"/>
            <w:vAlign w:val="bottom"/>
          </w:tcPr>
          <w:p w14:paraId="5275E35D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566" w:type="pct"/>
            <w:shd w:val="clear" w:color="auto" w:fill="auto"/>
            <w:vAlign w:val="bottom"/>
          </w:tcPr>
          <w:p w14:paraId="0FA04EB7" w14:textId="77777777" w:rsidR="00AC1F27" w:rsidRPr="00161E24" w:rsidRDefault="00AC1F27" w:rsidP="00AC1F27">
            <w:pPr>
              <w:pStyle w:val="acctfourfigures"/>
              <w:tabs>
                <w:tab w:val="clear" w:pos="765"/>
              </w:tabs>
              <w:spacing w:line="240" w:lineRule="auto"/>
              <w:ind w:left="-26" w:right="-59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30" w:type="pct"/>
            <w:shd w:val="clear" w:color="auto" w:fill="auto"/>
            <w:vAlign w:val="bottom"/>
          </w:tcPr>
          <w:p w14:paraId="13F8737D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shd w:val="clear" w:color="auto" w:fill="auto"/>
            <w:vAlign w:val="bottom"/>
          </w:tcPr>
          <w:p w14:paraId="3D732DF2" w14:textId="2EB1661B" w:rsidR="00AC1F27" w:rsidRPr="00161E24" w:rsidRDefault="00795518" w:rsidP="005B2A5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66" w:right="-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955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</w:t>
            </w:r>
            <w:r w:rsidR="0033320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  <w:r w:rsidRPr="0079551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  <w:tc>
          <w:tcPr>
            <w:tcW w:w="129" w:type="pct"/>
            <w:shd w:val="clear" w:color="auto" w:fill="auto"/>
            <w:vAlign w:val="bottom"/>
          </w:tcPr>
          <w:p w14:paraId="06B664D9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6" w:type="pct"/>
            <w:shd w:val="clear" w:color="auto" w:fill="auto"/>
            <w:vAlign w:val="bottom"/>
          </w:tcPr>
          <w:p w14:paraId="1E479AB2" w14:textId="77777777" w:rsidR="00AC1F27" w:rsidRPr="00161E24" w:rsidRDefault="00AC1F27" w:rsidP="00AC1F27">
            <w:pPr>
              <w:pStyle w:val="acctfourfigures"/>
              <w:tabs>
                <w:tab w:val="clear" w:pos="765"/>
              </w:tabs>
              <w:spacing w:line="240" w:lineRule="auto"/>
              <w:ind w:left="-46" w:right="-56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9" w:type="pct"/>
            <w:shd w:val="clear" w:color="auto" w:fill="auto"/>
            <w:vAlign w:val="bottom"/>
          </w:tcPr>
          <w:p w14:paraId="3C066B8B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567" w:type="pct"/>
            <w:shd w:val="clear" w:color="auto" w:fill="auto"/>
            <w:vAlign w:val="bottom"/>
          </w:tcPr>
          <w:p w14:paraId="5D5874E8" w14:textId="164C7F57" w:rsidR="00AC1F27" w:rsidRPr="00161E24" w:rsidRDefault="00AC1F27" w:rsidP="00F3627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6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(12)</w:t>
            </w:r>
          </w:p>
        </w:tc>
      </w:tr>
      <w:tr w:rsidR="00C612B7" w:rsidRPr="00161E24" w14:paraId="48BDFBF5" w14:textId="0043587B" w:rsidTr="00C27FA9">
        <w:tc>
          <w:tcPr>
            <w:tcW w:w="2347" w:type="pct"/>
            <w:tcBorders>
              <w:bottom w:val="nil"/>
            </w:tcBorders>
            <w:shd w:val="clear" w:color="auto" w:fill="auto"/>
            <w:vAlign w:val="bottom"/>
          </w:tcPr>
          <w:p w14:paraId="738C9190" w14:textId="36F9A0C8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ส่วนแบ่งกำไรจากเงินลงทุนในบริษัทร่วม</w:t>
            </w:r>
            <w:r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และการร่วมค้า</w:t>
            </w:r>
          </w:p>
        </w:tc>
        <w:tc>
          <w:tcPr>
            <w:tcW w:w="566" w:type="pct"/>
            <w:tcBorders>
              <w:bottom w:val="nil"/>
            </w:tcBorders>
            <w:shd w:val="clear" w:color="auto" w:fill="auto"/>
            <w:vAlign w:val="bottom"/>
          </w:tcPr>
          <w:p w14:paraId="72B935C0" w14:textId="77777777" w:rsidR="00AC1F27" w:rsidRPr="00161E24" w:rsidRDefault="00AC1F27" w:rsidP="00AC1F27">
            <w:pPr>
              <w:pStyle w:val="acctfourfigures"/>
              <w:tabs>
                <w:tab w:val="clear" w:pos="765"/>
              </w:tabs>
              <w:spacing w:line="240" w:lineRule="auto"/>
              <w:ind w:left="-26" w:right="-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tcBorders>
              <w:bottom w:val="nil"/>
            </w:tcBorders>
            <w:shd w:val="clear" w:color="auto" w:fill="auto"/>
            <w:vAlign w:val="bottom"/>
          </w:tcPr>
          <w:p w14:paraId="464FEB14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2FA4080" w14:textId="01FDE1E3" w:rsidR="00AC1F27" w:rsidRPr="00161E24" w:rsidRDefault="00426074" w:rsidP="005B2A5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66" w:right="-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2607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(31)</w:t>
            </w:r>
          </w:p>
        </w:tc>
        <w:tc>
          <w:tcPr>
            <w:tcW w:w="129" w:type="pct"/>
            <w:tcBorders>
              <w:bottom w:val="nil"/>
            </w:tcBorders>
            <w:shd w:val="clear" w:color="auto" w:fill="auto"/>
            <w:vAlign w:val="bottom"/>
          </w:tcPr>
          <w:p w14:paraId="558926FF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nil"/>
            </w:tcBorders>
            <w:shd w:val="clear" w:color="auto" w:fill="auto"/>
            <w:vAlign w:val="bottom"/>
          </w:tcPr>
          <w:p w14:paraId="09A9DCD5" w14:textId="77777777" w:rsidR="00AC1F27" w:rsidRPr="00161E24" w:rsidRDefault="00AC1F27" w:rsidP="00AC1F27">
            <w:pPr>
              <w:pStyle w:val="acctfourfigures"/>
              <w:tabs>
                <w:tab w:val="clear" w:pos="765"/>
              </w:tabs>
              <w:spacing w:line="240" w:lineRule="auto"/>
              <w:ind w:left="-46" w:right="-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  <w:tcBorders>
              <w:bottom w:val="nil"/>
            </w:tcBorders>
            <w:shd w:val="clear" w:color="auto" w:fill="auto"/>
            <w:vAlign w:val="bottom"/>
          </w:tcPr>
          <w:p w14:paraId="548999D7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nil"/>
            </w:tcBorders>
            <w:shd w:val="clear" w:color="auto" w:fill="auto"/>
            <w:vAlign w:val="bottom"/>
          </w:tcPr>
          <w:p w14:paraId="3DDFAB5E" w14:textId="0686068C" w:rsidR="00AC1F27" w:rsidRPr="00161E24" w:rsidRDefault="00AC1F27" w:rsidP="00F3627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6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1B34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C612B7" w:rsidRPr="00161E24" w14:paraId="74F91531" w14:textId="63B5C29E" w:rsidTr="00C27FA9">
        <w:tc>
          <w:tcPr>
            <w:tcW w:w="2347" w:type="pct"/>
            <w:tcBorders>
              <w:bottom w:val="nil"/>
            </w:tcBorders>
            <w:shd w:val="clear" w:color="auto" w:fill="auto"/>
            <w:vAlign w:val="bottom"/>
          </w:tcPr>
          <w:p w14:paraId="7A827717" w14:textId="513ED675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566" w:type="pct"/>
            <w:tcBorders>
              <w:bottom w:val="nil"/>
            </w:tcBorders>
            <w:shd w:val="clear" w:color="auto" w:fill="auto"/>
            <w:vAlign w:val="bottom"/>
          </w:tcPr>
          <w:p w14:paraId="7A1FA5FD" w14:textId="77777777" w:rsidR="00AC1F27" w:rsidRPr="00161E24" w:rsidRDefault="00AC1F27" w:rsidP="00AC1F27">
            <w:pPr>
              <w:pStyle w:val="acctfourfigures"/>
              <w:tabs>
                <w:tab w:val="clear" w:pos="765"/>
              </w:tabs>
              <w:spacing w:line="240" w:lineRule="auto"/>
              <w:ind w:left="-26" w:right="-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tcBorders>
              <w:bottom w:val="nil"/>
            </w:tcBorders>
            <w:shd w:val="clear" w:color="auto" w:fill="auto"/>
            <w:vAlign w:val="bottom"/>
          </w:tcPr>
          <w:p w14:paraId="2B2FC5D6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62C55E02" w14:textId="3C28CE03" w:rsidR="00AC1F27" w:rsidRPr="00161E24" w:rsidRDefault="001C43AA" w:rsidP="005B2A5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66" w:right="-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43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45</w:t>
            </w:r>
            <w:r w:rsidR="006C09A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</w:t>
            </w:r>
          </w:p>
        </w:tc>
        <w:tc>
          <w:tcPr>
            <w:tcW w:w="129" w:type="pct"/>
            <w:tcBorders>
              <w:bottom w:val="nil"/>
            </w:tcBorders>
            <w:shd w:val="clear" w:color="auto" w:fill="auto"/>
            <w:vAlign w:val="bottom"/>
          </w:tcPr>
          <w:p w14:paraId="48B46691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nil"/>
            </w:tcBorders>
            <w:shd w:val="clear" w:color="auto" w:fill="auto"/>
            <w:vAlign w:val="bottom"/>
          </w:tcPr>
          <w:p w14:paraId="4BCF9B79" w14:textId="77777777" w:rsidR="00AC1F27" w:rsidRPr="00161E24" w:rsidRDefault="00AC1F27" w:rsidP="00AC1F27">
            <w:pPr>
              <w:pStyle w:val="acctfourfigures"/>
              <w:tabs>
                <w:tab w:val="clear" w:pos="765"/>
              </w:tabs>
              <w:spacing w:line="240" w:lineRule="auto"/>
              <w:ind w:left="-46" w:right="-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  <w:tcBorders>
              <w:bottom w:val="nil"/>
            </w:tcBorders>
            <w:shd w:val="clear" w:color="auto" w:fill="auto"/>
            <w:vAlign w:val="bottom"/>
          </w:tcPr>
          <w:p w14:paraId="768C3FC7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nil"/>
            </w:tcBorders>
            <w:shd w:val="clear" w:color="auto" w:fill="auto"/>
            <w:vAlign w:val="bottom"/>
          </w:tcPr>
          <w:p w14:paraId="7D77B8CA" w14:textId="04A42075" w:rsidR="00AC1F27" w:rsidRPr="00161E24" w:rsidRDefault="00AC1F27" w:rsidP="00F3627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6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B34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846</w:t>
            </w:r>
          </w:p>
        </w:tc>
      </w:tr>
      <w:tr w:rsidR="00C612B7" w:rsidRPr="00161E24" w14:paraId="3AC6C402" w14:textId="6086ADF5" w:rsidTr="00C27FA9">
        <w:tc>
          <w:tcPr>
            <w:tcW w:w="2347" w:type="pct"/>
            <w:tcBorders>
              <w:bottom w:val="nil"/>
            </w:tcBorders>
            <w:shd w:val="clear" w:color="auto" w:fill="auto"/>
            <w:vAlign w:val="bottom"/>
          </w:tcPr>
          <w:p w14:paraId="2EB790F2" w14:textId="4B7F5D86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ผลขาดทุนทางภาษีที่เดิมไม่ได้บันทึกเป็น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566" w:type="pct"/>
            <w:tcBorders>
              <w:bottom w:val="nil"/>
            </w:tcBorders>
            <w:shd w:val="clear" w:color="auto" w:fill="auto"/>
            <w:vAlign w:val="bottom"/>
          </w:tcPr>
          <w:p w14:paraId="53406DFA" w14:textId="77777777" w:rsidR="00AC1F27" w:rsidRPr="00161E24" w:rsidRDefault="00AC1F27" w:rsidP="00AC1F27">
            <w:pPr>
              <w:pStyle w:val="acctfourfigures"/>
              <w:tabs>
                <w:tab w:val="clear" w:pos="765"/>
              </w:tabs>
              <w:spacing w:line="240" w:lineRule="auto"/>
              <w:ind w:left="-26" w:right="-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tcBorders>
              <w:bottom w:val="nil"/>
            </w:tcBorders>
            <w:shd w:val="clear" w:color="auto" w:fill="auto"/>
            <w:vAlign w:val="bottom"/>
          </w:tcPr>
          <w:p w14:paraId="69C7F665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37447415" w14:textId="6B977398" w:rsidR="00AC1F27" w:rsidRPr="00161E24" w:rsidRDefault="001C43AA" w:rsidP="005B2A5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66" w:right="-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43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="005037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 w:rsidRPr="001C43A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7)</w:t>
            </w:r>
          </w:p>
        </w:tc>
        <w:tc>
          <w:tcPr>
            <w:tcW w:w="129" w:type="pct"/>
            <w:tcBorders>
              <w:bottom w:val="nil"/>
            </w:tcBorders>
            <w:shd w:val="clear" w:color="auto" w:fill="auto"/>
            <w:vAlign w:val="bottom"/>
          </w:tcPr>
          <w:p w14:paraId="582618FA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nil"/>
            </w:tcBorders>
            <w:shd w:val="clear" w:color="auto" w:fill="auto"/>
            <w:vAlign w:val="bottom"/>
          </w:tcPr>
          <w:p w14:paraId="4899165F" w14:textId="77777777" w:rsidR="00AC1F27" w:rsidRPr="00161E24" w:rsidRDefault="00AC1F27" w:rsidP="00AC1F27">
            <w:pPr>
              <w:pStyle w:val="acctfourfigures"/>
              <w:tabs>
                <w:tab w:val="clear" w:pos="765"/>
              </w:tabs>
              <w:spacing w:line="240" w:lineRule="auto"/>
              <w:ind w:left="-46" w:right="-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  <w:tcBorders>
              <w:bottom w:val="nil"/>
            </w:tcBorders>
            <w:shd w:val="clear" w:color="auto" w:fill="auto"/>
            <w:vAlign w:val="bottom"/>
          </w:tcPr>
          <w:p w14:paraId="33FC1567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nil"/>
            </w:tcBorders>
            <w:shd w:val="clear" w:color="auto" w:fill="auto"/>
            <w:vAlign w:val="bottom"/>
          </w:tcPr>
          <w:p w14:paraId="68CDD08E" w14:textId="22925C2D" w:rsidR="00AC1F27" w:rsidRPr="00161E24" w:rsidRDefault="00AC1F27" w:rsidP="00F3627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6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</w:t>
            </w:r>
            <w:r w:rsidRPr="001B34B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101</w:t>
            </w: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)</w:t>
            </w:r>
          </w:p>
        </w:tc>
      </w:tr>
      <w:tr w:rsidR="00C612B7" w:rsidRPr="00161E24" w14:paraId="0CAFFE25" w14:textId="77777777" w:rsidTr="00C27FA9">
        <w:tc>
          <w:tcPr>
            <w:tcW w:w="2347" w:type="pct"/>
            <w:tcBorders>
              <w:bottom w:val="nil"/>
            </w:tcBorders>
            <w:shd w:val="clear" w:color="auto" w:fill="auto"/>
            <w:vAlign w:val="bottom"/>
          </w:tcPr>
          <w:p w14:paraId="2F8FE957" w14:textId="60A08B1F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Cs w:val="30"/>
                <w:cs/>
              </w:rPr>
              <w:t>การตัดจำหน่ายสินทรัพย์ภาษีเงินได้รอการตัดบัญชีจากผลขาดทุนสะสมที่ไม่สามารถใช้ประโยชน์ได้</w:t>
            </w:r>
          </w:p>
        </w:tc>
        <w:tc>
          <w:tcPr>
            <w:tcW w:w="566" w:type="pct"/>
            <w:tcBorders>
              <w:bottom w:val="nil"/>
            </w:tcBorders>
            <w:shd w:val="clear" w:color="auto" w:fill="auto"/>
            <w:vAlign w:val="bottom"/>
          </w:tcPr>
          <w:p w14:paraId="3EF77B7B" w14:textId="77777777" w:rsidR="00AC1F27" w:rsidRPr="00161E24" w:rsidRDefault="00AC1F27" w:rsidP="00AC1F27">
            <w:pPr>
              <w:pStyle w:val="acctfourfigures"/>
              <w:tabs>
                <w:tab w:val="clear" w:pos="765"/>
              </w:tabs>
              <w:spacing w:line="240" w:lineRule="auto"/>
              <w:ind w:left="-26" w:right="-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tcBorders>
              <w:bottom w:val="nil"/>
            </w:tcBorders>
            <w:shd w:val="clear" w:color="auto" w:fill="auto"/>
            <w:vAlign w:val="bottom"/>
          </w:tcPr>
          <w:p w14:paraId="37490576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0763494D" w14:textId="2A9B403B" w:rsidR="00AC1F27" w:rsidRPr="00161E24" w:rsidRDefault="001C43AA" w:rsidP="005B2A5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66" w:right="-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9" w:type="pct"/>
            <w:tcBorders>
              <w:bottom w:val="nil"/>
            </w:tcBorders>
            <w:shd w:val="clear" w:color="auto" w:fill="auto"/>
            <w:vAlign w:val="bottom"/>
          </w:tcPr>
          <w:p w14:paraId="06FFC2C0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nil"/>
            </w:tcBorders>
            <w:shd w:val="clear" w:color="auto" w:fill="auto"/>
            <w:vAlign w:val="bottom"/>
          </w:tcPr>
          <w:p w14:paraId="1CDF06EF" w14:textId="77777777" w:rsidR="00AC1F27" w:rsidRPr="00161E24" w:rsidRDefault="00AC1F27" w:rsidP="00AC1F27">
            <w:pPr>
              <w:pStyle w:val="acctfourfigures"/>
              <w:tabs>
                <w:tab w:val="clear" w:pos="765"/>
              </w:tabs>
              <w:spacing w:line="240" w:lineRule="auto"/>
              <w:ind w:left="-46" w:right="-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  <w:tcBorders>
              <w:bottom w:val="nil"/>
            </w:tcBorders>
            <w:shd w:val="clear" w:color="auto" w:fill="auto"/>
            <w:vAlign w:val="bottom"/>
          </w:tcPr>
          <w:p w14:paraId="3319C7BB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nil"/>
            </w:tcBorders>
            <w:shd w:val="clear" w:color="auto" w:fill="auto"/>
            <w:vAlign w:val="bottom"/>
          </w:tcPr>
          <w:p w14:paraId="7F1020A7" w14:textId="2E3FB224" w:rsidR="00AC1F27" w:rsidRPr="00161E24" w:rsidRDefault="00AC1F27" w:rsidP="00F3627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66" w:right="-10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C612B7" w:rsidRPr="00161E24" w14:paraId="7BCFCB3C" w14:textId="23A90243" w:rsidTr="00C27FA9">
        <w:tc>
          <w:tcPr>
            <w:tcW w:w="2347" w:type="pct"/>
            <w:tcBorders>
              <w:bottom w:val="nil"/>
            </w:tcBorders>
            <w:shd w:val="clear" w:color="auto" w:fill="auto"/>
            <w:vAlign w:val="bottom"/>
          </w:tcPr>
          <w:p w14:paraId="765A5432" w14:textId="066DA712" w:rsidR="00AC1F27" w:rsidRPr="00161E24" w:rsidRDefault="002B71A9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ปรับปรุงภาษีเงินได้ในปีก่อน</w:t>
            </w:r>
          </w:p>
        </w:tc>
        <w:tc>
          <w:tcPr>
            <w:tcW w:w="566" w:type="pct"/>
            <w:tcBorders>
              <w:bottom w:val="nil"/>
            </w:tcBorders>
            <w:shd w:val="clear" w:color="auto" w:fill="auto"/>
            <w:vAlign w:val="bottom"/>
          </w:tcPr>
          <w:p w14:paraId="025CE958" w14:textId="77777777" w:rsidR="00AC1F27" w:rsidRPr="00161E24" w:rsidRDefault="00AC1F27" w:rsidP="00AC1F27">
            <w:pPr>
              <w:pStyle w:val="acctfourfigures"/>
              <w:tabs>
                <w:tab w:val="clear" w:pos="765"/>
              </w:tabs>
              <w:spacing w:line="240" w:lineRule="auto"/>
              <w:ind w:left="-26" w:right="-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tcBorders>
              <w:bottom w:val="nil"/>
            </w:tcBorders>
            <w:shd w:val="clear" w:color="auto" w:fill="auto"/>
            <w:vAlign w:val="bottom"/>
          </w:tcPr>
          <w:p w14:paraId="41708D17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15E18713" w14:textId="644AE01C" w:rsidR="00AC1F27" w:rsidRPr="00161E24" w:rsidRDefault="001C43AA" w:rsidP="005B2A5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66" w:right="-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</w:t>
            </w:r>
          </w:p>
        </w:tc>
        <w:tc>
          <w:tcPr>
            <w:tcW w:w="129" w:type="pct"/>
            <w:tcBorders>
              <w:bottom w:val="nil"/>
            </w:tcBorders>
            <w:shd w:val="clear" w:color="auto" w:fill="auto"/>
            <w:vAlign w:val="bottom"/>
          </w:tcPr>
          <w:p w14:paraId="0807949C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nil"/>
            </w:tcBorders>
            <w:shd w:val="clear" w:color="auto" w:fill="auto"/>
            <w:vAlign w:val="bottom"/>
          </w:tcPr>
          <w:p w14:paraId="25DCDAB2" w14:textId="77777777" w:rsidR="00AC1F27" w:rsidRPr="00161E24" w:rsidRDefault="00AC1F27" w:rsidP="00AC1F27">
            <w:pPr>
              <w:pStyle w:val="acctfourfigures"/>
              <w:tabs>
                <w:tab w:val="clear" w:pos="765"/>
              </w:tabs>
              <w:spacing w:line="240" w:lineRule="auto"/>
              <w:ind w:left="-46" w:right="-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  <w:tcBorders>
              <w:bottom w:val="nil"/>
            </w:tcBorders>
            <w:shd w:val="clear" w:color="auto" w:fill="auto"/>
            <w:vAlign w:val="bottom"/>
          </w:tcPr>
          <w:p w14:paraId="24BEB715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nil"/>
            </w:tcBorders>
            <w:shd w:val="clear" w:color="auto" w:fill="auto"/>
            <w:vAlign w:val="bottom"/>
          </w:tcPr>
          <w:p w14:paraId="438260FE" w14:textId="47385629" w:rsidR="00AC1F27" w:rsidRPr="00161E24" w:rsidRDefault="00AC1F27" w:rsidP="00F3627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6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(53)</w:t>
            </w:r>
          </w:p>
        </w:tc>
      </w:tr>
      <w:tr w:rsidR="00C612B7" w:rsidRPr="00161E24" w14:paraId="30DC2672" w14:textId="77777777" w:rsidTr="00C27FA9">
        <w:tc>
          <w:tcPr>
            <w:tcW w:w="2347" w:type="pct"/>
            <w:tcBorders>
              <w:bottom w:val="nil"/>
            </w:tcBorders>
            <w:shd w:val="clear" w:color="auto" w:fill="auto"/>
            <w:vAlign w:val="bottom"/>
          </w:tcPr>
          <w:p w14:paraId="67311FD2" w14:textId="15A14329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566" w:type="pct"/>
            <w:tcBorders>
              <w:bottom w:val="nil"/>
            </w:tcBorders>
            <w:shd w:val="clear" w:color="auto" w:fill="auto"/>
            <w:vAlign w:val="bottom"/>
          </w:tcPr>
          <w:p w14:paraId="629EA263" w14:textId="77777777" w:rsidR="00AC1F27" w:rsidRPr="00161E24" w:rsidRDefault="00AC1F27" w:rsidP="00AC1F27">
            <w:pPr>
              <w:pStyle w:val="acctfourfigures"/>
              <w:tabs>
                <w:tab w:val="clear" w:pos="765"/>
              </w:tabs>
              <w:spacing w:line="240" w:lineRule="auto"/>
              <w:ind w:left="-26" w:right="-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tcBorders>
              <w:bottom w:val="nil"/>
            </w:tcBorders>
            <w:shd w:val="clear" w:color="auto" w:fill="auto"/>
            <w:vAlign w:val="bottom"/>
          </w:tcPr>
          <w:p w14:paraId="7AC8ADC4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bottom w:val="nil"/>
            </w:tcBorders>
            <w:shd w:val="clear" w:color="auto" w:fill="auto"/>
            <w:vAlign w:val="bottom"/>
          </w:tcPr>
          <w:p w14:paraId="7FBF376E" w14:textId="433BC2CC" w:rsidR="00AC1F27" w:rsidRDefault="003B498F" w:rsidP="005B2A5A">
            <w:pPr>
              <w:pStyle w:val="acctfourfigures"/>
              <w:tabs>
                <w:tab w:val="clear" w:pos="765"/>
                <w:tab w:val="decimal" w:pos="579"/>
              </w:tabs>
              <w:spacing w:line="240" w:lineRule="auto"/>
              <w:ind w:left="-66" w:right="-5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29" w:type="pct"/>
            <w:tcBorders>
              <w:bottom w:val="nil"/>
            </w:tcBorders>
            <w:shd w:val="clear" w:color="auto" w:fill="auto"/>
            <w:vAlign w:val="bottom"/>
          </w:tcPr>
          <w:p w14:paraId="65BE6148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bottom w:val="nil"/>
            </w:tcBorders>
            <w:shd w:val="clear" w:color="auto" w:fill="auto"/>
            <w:vAlign w:val="bottom"/>
          </w:tcPr>
          <w:p w14:paraId="53A6FDC4" w14:textId="77777777" w:rsidR="00AC1F27" w:rsidRPr="00161E24" w:rsidRDefault="00AC1F27" w:rsidP="00AC1F27">
            <w:pPr>
              <w:pStyle w:val="acctfourfigures"/>
              <w:tabs>
                <w:tab w:val="clear" w:pos="765"/>
              </w:tabs>
              <w:spacing w:line="240" w:lineRule="auto"/>
              <w:ind w:left="-46" w:right="-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9" w:type="pct"/>
            <w:tcBorders>
              <w:bottom w:val="nil"/>
            </w:tcBorders>
            <w:shd w:val="clear" w:color="auto" w:fill="auto"/>
            <w:vAlign w:val="bottom"/>
          </w:tcPr>
          <w:p w14:paraId="486236A6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bottom w:val="nil"/>
            </w:tcBorders>
            <w:shd w:val="clear" w:color="auto" w:fill="auto"/>
            <w:vAlign w:val="bottom"/>
          </w:tcPr>
          <w:p w14:paraId="7AD74E1A" w14:textId="250D73A5" w:rsidR="00AC1F27" w:rsidRDefault="005C0CED" w:rsidP="00F3627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66" w:right="-10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AC1F27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</w:t>
            </w:r>
            <w:r w:rsidR="00AC1F2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</w:tr>
      <w:tr w:rsidR="00C612B7" w:rsidRPr="00161E24" w14:paraId="1E573100" w14:textId="1869CA6D" w:rsidTr="00C27FA9">
        <w:tc>
          <w:tcPr>
            <w:tcW w:w="2347" w:type="pct"/>
            <w:tcBorders>
              <w:bottom w:val="nil"/>
            </w:tcBorders>
            <w:shd w:val="clear" w:color="auto" w:fill="auto"/>
            <w:vAlign w:val="bottom"/>
          </w:tcPr>
          <w:p w14:paraId="6DB4AA44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5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4DB14" w14:textId="77777777" w:rsidR="00AC1F27" w:rsidRPr="00161E24" w:rsidRDefault="00AC1F27" w:rsidP="00AC1F27">
            <w:pPr>
              <w:pStyle w:val="acctfourfigures"/>
              <w:tabs>
                <w:tab w:val="clear" w:pos="765"/>
              </w:tabs>
              <w:spacing w:line="240" w:lineRule="auto"/>
              <w:ind w:left="-26" w:right="-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30" w:type="pct"/>
            <w:tcBorders>
              <w:bottom w:val="nil"/>
            </w:tcBorders>
            <w:shd w:val="clear" w:color="auto" w:fill="auto"/>
            <w:vAlign w:val="bottom"/>
          </w:tcPr>
          <w:p w14:paraId="3A856928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B1FE3AC" w14:textId="4C1E94A2" w:rsidR="00AC1F27" w:rsidRPr="00161E24" w:rsidRDefault="005A211E" w:rsidP="005B2A5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66" w:right="-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</w:t>
            </w:r>
          </w:p>
        </w:tc>
        <w:tc>
          <w:tcPr>
            <w:tcW w:w="12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16E038C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48ABEF7" w14:textId="77777777" w:rsidR="00AC1F27" w:rsidRPr="00161E24" w:rsidRDefault="00AC1F27" w:rsidP="00AC1F27">
            <w:pPr>
              <w:pStyle w:val="acctfourfigures"/>
              <w:tabs>
                <w:tab w:val="clear" w:pos="765"/>
              </w:tabs>
              <w:spacing w:line="240" w:lineRule="auto"/>
              <w:ind w:left="-46" w:right="-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29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9CCF0E9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642DE4F" w14:textId="5662286A" w:rsidR="00AC1F27" w:rsidRPr="00161E24" w:rsidRDefault="00AC1F27" w:rsidP="00F3627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66" w:righ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(5)</w:t>
            </w:r>
          </w:p>
        </w:tc>
      </w:tr>
      <w:tr w:rsidR="00C612B7" w:rsidRPr="00161E24" w14:paraId="098B3E10" w14:textId="4076BA50" w:rsidTr="00C27FA9">
        <w:tc>
          <w:tcPr>
            <w:tcW w:w="2347" w:type="pct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11FF9E9A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66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6742602" w14:textId="5CB07F72" w:rsidR="00AC1F27" w:rsidRPr="00161E24" w:rsidRDefault="00C45E5C" w:rsidP="00AC1F27">
            <w:pPr>
              <w:pStyle w:val="acctfourfigures"/>
              <w:tabs>
                <w:tab w:val="clear" w:pos="765"/>
              </w:tabs>
              <w:spacing w:line="240" w:lineRule="auto"/>
              <w:ind w:left="-26" w:right="-5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28.1</w:t>
            </w:r>
          </w:p>
        </w:tc>
        <w:tc>
          <w:tcPr>
            <w:tcW w:w="130" w:type="pct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00E2C6B7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EDFF7F" w14:textId="3F7CFEB4" w:rsidR="00AC1F27" w:rsidRPr="00161E24" w:rsidRDefault="003B498F" w:rsidP="005B2A5A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66" w:right="-5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3B498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976</w:t>
            </w:r>
          </w:p>
        </w:tc>
        <w:tc>
          <w:tcPr>
            <w:tcW w:w="129" w:type="pct"/>
            <w:tcBorders>
              <w:bottom w:val="nil"/>
            </w:tcBorders>
            <w:shd w:val="clear" w:color="auto" w:fill="auto"/>
            <w:vAlign w:val="bottom"/>
          </w:tcPr>
          <w:p w14:paraId="436F7AA3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6C099D8" w14:textId="5C05F0C0" w:rsidR="00AC1F27" w:rsidRPr="00161E24" w:rsidRDefault="00AC1F27" w:rsidP="00AC1F27">
            <w:pPr>
              <w:pStyle w:val="acctfourfigures"/>
              <w:tabs>
                <w:tab w:val="clear" w:pos="765"/>
              </w:tabs>
              <w:spacing w:line="240" w:lineRule="auto"/>
              <w:ind w:left="-46" w:right="-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50.4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)</w:t>
            </w:r>
          </w:p>
        </w:tc>
        <w:tc>
          <w:tcPr>
            <w:tcW w:w="129" w:type="pct"/>
            <w:tcBorders>
              <w:bottom w:val="nil"/>
            </w:tcBorders>
            <w:shd w:val="clear" w:color="auto" w:fill="auto"/>
            <w:vAlign w:val="bottom"/>
          </w:tcPr>
          <w:p w14:paraId="45DAAE5D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5FF6C8" w14:textId="518016A5" w:rsidR="00AC1F27" w:rsidRPr="00161E24" w:rsidRDefault="00AC1F27" w:rsidP="00F36273">
            <w:pPr>
              <w:pStyle w:val="acctfourfigures"/>
              <w:tabs>
                <w:tab w:val="clear" w:pos="765"/>
                <w:tab w:val="decimal" w:pos="801"/>
              </w:tabs>
              <w:spacing w:line="240" w:lineRule="auto"/>
              <w:ind w:left="-66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4</w:t>
            </w:r>
            <w:r w:rsidR="00C80F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57</w:t>
            </w:r>
          </w:p>
        </w:tc>
      </w:tr>
    </w:tbl>
    <w:p w14:paraId="10367B60" w14:textId="7E48034A" w:rsidR="00A40DC0" w:rsidRDefault="00A40DC0">
      <w:pPr>
        <w:rPr>
          <w:rFonts w:asciiTheme="majorBidi" w:hAnsiTheme="majorBidi" w:cstheme="majorBidi"/>
          <w:sz w:val="30"/>
          <w:szCs w:val="30"/>
        </w:rPr>
      </w:pPr>
    </w:p>
    <w:p w14:paraId="2BB33607" w14:textId="77777777" w:rsidR="00A40DC0" w:rsidRDefault="00A40D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5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64"/>
        <w:gridCol w:w="1077"/>
        <w:gridCol w:w="239"/>
        <w:gridCol w:w="988"/>
        <w:gridCol w:w="270"/>
        <w:gridCol w:w="963"/>
        <w:gridCol w:w="270"/>
        <w:gridCol w:w="981"/>
      </w:tblGrid>
      <w:tr w:rsidR="00D92368" w:rsidRPr="00161E24" w14:paraId="53979A42" w14:textId="77777777" w:rsidTr="006927B1">
        <w:tc>
          <w:tcPr>
            <w:tcW w:w="4464" w:type="dxa"/>
            <w:shd w:val="clear" w:color="auto" w:fill="auto"/>
            <w:vAlign w:val="bottom"/>
          </w:tcPr>
          <w:p w14:paraId="5B77FFED" w14:textId="77777777" w:rsidR="00D92368" w:rsidRPr="00161E24" w:rsidRDefault="00D92368" w:rsidP="00A35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8" w:right="-108" w:hanging="28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4788" w:type="dxa"/>
            <w:gridSpan w:val="7"/>
            <w:shd w:val="clear" w:color="auto" w:fill="auto"/>
            <w:vAlign w:val="bottom"/>
          </w:tcPr>
          <w:p w14:paraId="0AB818AF" w14:textId="19D49D26" w:rsidR="00D92368" w:rsidRPr="00D92368" w:rsidRDefault="00D92368" w:rsidP="004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92368" w:rsidRPr="00161E24" w14:paraId="11FCFCBD" w14:textId="5DF7FC63" w:rsidTr="006927B1">
        <w:tc>
          <w:tcPr>
            <w:tcW w:w="4464" w:type="dxa"/>
            <w:shd w:val="clear" w:color="auto" w:fill="auto"/>
            <w:vAlign w:val="bottom"/>
          </w:tcPr>
          <w:p w14:paraId="50746CA5" w14:textId="77777777" w:rsidR="00D92368" w:rsidRPr="00161E24" w:rsidRDefault="00D92368" w:rsidP="00A35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8" w:right="-108" w:hanging="289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304" w:type="dxa"/>
            <w:gridSpan w:val="3"/>
            <w:shd w:val="clear" w:color="auto" w:fill="auto"/>
            <w:vAlign w:val="bottom"/>
          </w:tcPr>
          <w:p w14:paraId="1D78D09B" w14:textId="54E8299F" w:rsidR="00D92368" w:rsidRPr="00161E24" w:rsidRDefault="00D92368" w:rsidP="004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5611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E79BE8" w14:textId="77777777" w:rsidR="00D92368" w:rsidRPr="00161E24" w:rsidRDefault="00D92368" w:rsidP="004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214" w:type="dxa"/>
            <w:gridSpan w:val="3"/>
            <w:shd w:val="clear" w:color="auto" w:fill="auto"/>
            <w:vAlign w:val="bottom"/>
          </w:tcPr>
          <w:p w14:paraId="5654E5B4" w14:textId="1055F3C2" w:rsidR="00D92368" w:rsidRPr="00161E24" w:rsidRDefault="00D92368" w:rsidP="004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185611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</w:p>
        </w:tc>
      </w:tr>
      <w:tr w:rsidR="00D92368" w:rsidRPr="00161E24" w14:paraId="3622E10F" w14:textId="75928A5A" w:rsidTr="006927B1">
        <w:tc>
          <w:tcPr>
            <w:tcW w:w="4464" w:type="dxa"/>
            <w:shd w:val="clear" w:color="auto" w:fill="auto"/>
            <w:vAlign w:val="bottom"/>
          </w:tcPr>
          <w:p w14:paraId="3178AA0A" w14:textId="77777777" w:rsidR="00D92368" w:rsidRPr="00161E24" w:rsidRDefault="00D92368" w:rsidP="00A355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8" w:right="-108" w:hanging="28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523E147A" w14:textId="4583F95D" w:rsidR="00D92368" w:rsidRPr="00161E24" w:rsidRDefault="00D92368" w:rsidP="00BA77F2">
            <w:pPr>
              <w:pStyle w:val="acctfourfigures"/>
              <w:tabs>
                <w:tab w:val="clear" w:pos="765"/>
              </w:tabs>
              <w:spacing w:line="240" w:lineRule="atLeast"/>
              <w:ind w:left="-44" w:right="-4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32A45EF8" w14:textId="77777777" w:rsidR="00D92368" w:rsidRPr="00161E24" w:rsidRDefault="00D92368" w:rsidP="004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3845290" w14:textId="2BB59D6D" w:rsidR="00D92368" w:rsidRPr="00161E24" w:rsidRDefault="00D92368" w:rsidP="00BA77F2">
            <w:pPr>
              <w:pStyle w:val="acctfourfigures"/>
              <w:tabs>
                <w:tab w:val="clear" w:pos="765"/>
              </w:tabs>
              <w:spacing w:line="240" w:lineRule="atLeast"/>
              <w:ind w:left="-75" w:right="-5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602EF0" w14:textId="77777777" w:rsidR="00D92368" w:rsidRPr="00161E24" w:rsidRDefault="00D92368" w:rsidP="004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2D198DF2" w14:textId="267DFE0B" w:rsidR="00D92368" w:rsidRPr="00161E24" w:rsidRDefault="00D92368" w:rsidP="00BA77F2">
            <w:pPr>
              <w:pStyle w:val="acctfourfigures"/>
              <w:tabs>
                <w:tab w:val="clear" w:pos="765"/>
              </w:tabs>
              <w:spacing w:line="240" w:lineRule="atLeast"/>
              <w:ind w:left="-15" w:right="-56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อัตราภาษี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67436C" w14:textId="77777777" w:rsidR="00D92368" w:rsidRPr="00161E24" w:rsidRDefault="00D92368" w:rsidP="00496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560C6F9E" w14:textId="24F7F492" w:rsidR="00D92368" w:rsidRPr="00161E24" w:rsidRDefault="00D92368" w:rsidP="00BA77F2">
            <w:pPr>
              <w:pStyle w:val="acctfourfigures"/>
              <w:tabs>
                <w:tab w:val="clear" w:pos="765"/>
              </w:tabs>
              <w:spacing w:line="240" w:lineRule="atLeast"/>
              <w:ind w:left="-34" w:right="-54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AC1F27" w:rsidRPr="00161E24" w14:paraId="3137CBB9" w14:textId="573819F6" w:rsidTr="006927B1">
        <w:tc>
          <w:tcPr>
            <w:tcW w:w="4464" w:type="dxa"/>
            <w:shd w:val="clear" w:color="auto" w:fill="auto"/>
            <w:vAlign w:val="bottom"/>
          </w:tcPr>
          <w:p w14:paraId="7320BC0F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8" w:right="-108" w:hanging="2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กำไรก่อนภาษีเงินได้รวม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49DB93D2" w14:textId="77777777" w:rsidR="00AC1F27" w:rsidRPr="00161E24" w:rsidRDefault="00AC1F27" w:rsidP="00AC1F27">
            <w:pPr>
              <w:pStyle w:val="acctfourfigures"/>
              <w:tabs>
                <w:tab w:val="clear" w:pos="765"/>
              </w:tabs>
              <w:spacing w:line="240" w:lineRule="atLeast"/>
              <w:ind w:left="-44" w:right="-41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7C2A93F" w14:textId="443E57F9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E39414" w14:textId="2745C982" w:rsidR="00AC1F27" w:rsidRPr="00161E24" w:rsidRDefault="000C2466" w:rsidP="00AC1F27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5" w:right="-5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0C246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2,379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B493F7" w14:textId="77777777" w:rsidR="00AC1F27" w:rsidRPr="004960AE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049D3643" w14:textId="77777777" w:rsidR="00AC1F27" w:rsidRPr="00D92368" w:rsidRDefault="00AC1F27" w:rsidP="00AC1F27">
            <w:pPr>
              <w:pStyle w:val="acctfourfigures"/>
              <w:tabs>
                <w:tab w:val="clear" w:pos="765"/>
              </w:tabs>
              <w:spacing w:line="240" w:lineRule="atLeast"/>
              <w:ind w:left="-15" w:right="-56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E375F6A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1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D542C64" w14:textId="38F91E90" w:rsidR="00AC1F27" w:rsidRPr="00161E24" w:rsidRDefault="00AC1F27" w:rsidP="00AC1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4" w:right="-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2,015</w:t>
            </w:r>
          </w:p>
        </w:tc>
      </w:tr>
      <w:tr w:rsidR="00AC1F27" w:rsidRPr="00161E24" w14:paraId="0A718A88" w14:textId="69420543" w:rsidTr="006927B1">
        <w:tc>
          <w:tcPr>
            <w:tcW w:w="4464" w:type="dxa"/>
            <w:shd w:val="clear" w:color="auto" w:fill="auto"/>
            <w:vAlign w:val="bottom"/>
          </w:tcPr>
          <w:p w14:paraId="448F586A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8" w:right="-108" w:hanging="289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4A3FBD0A" w14:textId="4C86D067" w:rsidR="00AC1F27" w:rsidRPr="00161E24" w:rsidRDefault="008571DC" w:rsidP="00AC1F27">
            <w:pPr>
              <w:pStyle w:val="acctfourfigures"/>
              <w:tabs>
                <w:tab w:val="clear" w:pos="765"/>
              </w:tabs>
              <w:spacing w:line="240" w:lineRule="atLeast"/>
              <w:ind w:left="-44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571DC">
              <w:rPr>
                <w:rFonts w:asciiTheme="majorBidi" w:hAnsiTheme="majorBidi" w:cstheme="majorBidi"/>
                <w:sz w:val="30"/>
                <w:szCs w:val="30"/>
              </w:rPr>
              <w:t>20.0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A43FD01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D4DD711" w14:textId="79E2CC66" w:rsidR="00AC1F27" w:rsidRPr="00161E24" w:rsidRDefault="000C2466" w:rsidP="00AC1F27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5" w:right="-53"/>
              <w:rPr>
                <w:rFonts w:asciiTheme="majorBidi" w:hAnsiTheme="majorBidi" w:cstheme="majorBidi"/>
                <w:sz w:val="30"/>
                <w:szCs w:val="30"/>
              </w:rPr>
            </w:pPr>
            <w:r w:rsidRPr="000C2466">
              <w:rPr>
                <w:rFonts w:asciiTheme="majorBidi" w:hAnsiTheme="majorBidi" w:cstheme="majorBidi"/>
                <w:sz w:val="30"/>
                <w:szCs w:val="30"/>
              </w:rPr>
              <w:t>476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40A0DC" w14:textId="77777777" w:rsidR="00AC1F27" w:rsidRPr="004960AE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7067F129" w14:textId="1A231F4D" w:rsidR="00AC1F27" w:rsidRPr="00161E24" w:rsidRDefault="00AC1F27" w:rsidP="00AC1F27">
            <w:pPr>
              <w:pStyle w:val="acctfourfigures"/>
              <w:tabs>
                <w:tab w:val="clear" w:pos="765"/>
              </w:tabs>
              <w:spacing w:line="240" w:lineRule="atLeast"/>
              <w:ind w:left="-15" w:right="-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20.0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9B988B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2380702" w14:textId="23420CFE" w:rsidR="00AC1F27" w:rsidRPr="00161E24" w:rsidRDefault="00AC1F27" w:rsidP="00AC1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4" w:right="-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403</w:t>
            </w:r>
          </w:p>
        </w:tc>
      </w:tr>
      <w:tr w:rsidR="00AC1F27" w:rsidRPr="00161E24" w14:paraId="6A98FC48" w14:textId="422B1FCE" w:rsidTr="006927B1">
        <w:tc>
          <w:tcPr>
            <w:tcW w:w="4464" w:type="dxa"/>
            <w:shd w:val="clear" w:color="auto" w:fill="auto"/>
            <w:vAlign w:val="bottom"/>
          </w:tcPr>
          <w:p w14:paraId="650A757A" w14:textId="4AA26633" w:rsidR="00AC1F27" w:rsidRPr="00A355F0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8" w:right="-108" w:hanging="289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A355F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การลดภาษีเงินได้ - กิจการที่ได้รับการส่งเสริมการลงทุน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D49B4EA" w14:textId="77777777" w:rsidR="00AC1F27" w:rsidRPr="00161E24" w:rsidRDefault="00AC1F27" w:rsidP="00AC1F27">
            <w:pPr>
              <w:pStyle w:val="acctfourfigures"/>
              <w:tabs>
                <w:tab w:val="clear" w:pos="765"/>
              </w:tabs>
              <w:spacing w:line="240" w:lineRule="atLeast"/>
              <w:ind w:left="-44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6FAE6EEA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11E1F528" w14:textId="697C479C" w:rsidR="00AC1F27" w:rsidRPr="00161E24" w:rsidRDefault="000C2466" w:rsidP="00AC1F27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5" w:right="-53"/>
              <w:rPr>
                <w:rFonts w:asciiTheme="majorBidi" w:hAnsiTheme="majorBidi" w:cstheme="majorBidi"/>
                <w:sz w:val="30"/>
                <w:szCs w:val="30"/>
              </w:rPr>
            </w:pPr>
            <w:r w:rsidRPr="000C2466">
              <w:rPr>
                <w:rFonts w:asciiTheme="majorBidi" w:hAnsiTheme="majorBidi" w:cstheme="majorBidi"/>
                <w:sz w:val="30"/>
                <w:szCs w:val="30"/>
              </w:rPr>
              <w:t>(9</w:t>
            </w:r>
            <w:r w:rsidR="00AC7957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0C2466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486B39C" w14:textId="77777777" w:rsidR="00AC1F27" w:rsidRPr="004960AE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EA5245D" w14:textId="77777777" w:rsidR="00AC1F27" w:rsidRPr="00161E24" w:rsidRDefault="00AC1F27" w:rsidP="00AC1F27">
            <w:pPr>
              <w:pStyle w:val="acctfourfigures"/>
              <w:tabs>
                <w:tab w:val="clear" w:pos="765"/>
              </w:tabs>
              <w:spacing w:line="240" w:lineRule="atLeast"/>
              <w:ind w:left="-15" w:right="-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070E293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5B0CC44" w14:textId="6B6938BD" w:rsidR="00AC1F27" w:rsidRPr="00161E24" w:rsidRDefault="00AC1F27" w:rsidP="00AC1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4" w:right="-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(34)</w:t>
            </w:r>
          </w:p>
        </w:tc>
      </w:tr>
      <w:tr w:rsidR="00AC1F27" w:rsidRPr="00161E24" w14:paraId="2666140F" w14:textId="62FCE32C" w:rsidTr="006927B1">
        <w:tc>
          <w:tcPr>
            <w:tcW w:w="4464" w:type="dxa"/>
            <w:shd w:val="clear" w:color="auto" w:fill="auto"/>
            <w:vAlign w:val="bottom"/>
          </w:tcPr>
          <w:p w14:paraId="0A13489C" w14:textId="33732638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8" w:right="-108" w:hanging="2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รายได้เงินปันผลที่ไม่ต้องเสียภาษี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20D532DC" w14:textId="77777777" w:rsidR="00AC1F27" w:rsidRPr="00161E24" w:rsidRDefault="00AC1F27" w:rsidP="00AC1F27">
            <w:pPr>
              <w:pStyle w:val="acctfourfigures"/>
              <w:tabs>
                <w:tab w:val="clear" w:pos="765"/>
              </w:tabs>
              <w:spacing w:line="240" w:lineRule="atLeast"/>
              <w:ind w:left="-44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E0CDF84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EE78A45" w14:textId="0BF512AB" w:rsidR="00AC1F27" w:rsidRPr="00161E24" w:rsidRDefault="000C2466" w:rsidP="00AC1F27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5" w:right="-53"/>
              <w:rPr>
                <w:rFonts w:asciiTheme="majorBidi" w:hAnsiTheme="majorBidi" w:cstheme="majorBidi"/>
                <w:sz w:val="30"/>
                <w:szCs w:val="30"/>
              </w:rPr>
            </w:pPr>
            <w:r w:rsidRPr="000C2466">
              <w:rPr>
                <w:rFonts w:asciiTheme="majorBidi" w:hAnsiTheme="majorBidi" w:cstheme="majorBidi"/>
                <w:sz w:val="30"/>
                <w:szCs w:val="30"/>
              </w:rPr>
              <w:t>(30)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B03F33" w14:textId="77777777" w:rsidR="00AC1F27" w:rsidRPr="004960AE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2B7561F8" w14:textId="77777777" w:rsidR="00AC1F27" w:rsidRPr="00161E24" w:rsidRDefault="00AC1F27" w:rsidP="00AC1F27">
            <w:pPr>
              <w:pStyle w:val="acctfourfigures"/>
              <w:tabs>
                <w:tab w:val="clear" w:pos="765"/>
              </w:tabs>
              <w:spacing w:line="240" w:lineRule="atLeast"/>
              <w:ind w:left="-15" w:right="-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13C23C9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0B35B4CF" w14:textId="64F8ED22" w:rsidR="00AC1F27" w:rsidRPr="00161E24" w:rsidRDefault="00AC1F27" w:rsidP="00AC1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4" w:right="-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(30)</w:t>
            </w:r>
          </w:p>
        </w:tc>
      </w:tr>
      <w:tr w:rsidR="00AC1F27" w:rsidRPr="00161E24" w14:paraId="3573327A" w14:textId="1F6C5E34" w:rsidTr="006927B1">
        <w:tc>
          <w:tcPr>
            <w:tcW w:w="4464" w:type="dxa"/>
            <w:shd w:val="clear" w:color="auto" w:fill="auto"/>
            <w:vAlign w:val="bottom"/>
          </w:tcPr>
          <w:p w14:paraId="351C5965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8" w:right="-108" w:hanging="2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1B9E3848" w14:textId="77777777" w:rsidR="00AC1F27" w:rsidRPr="00161E24" w:rsidRDefault="00AC1F27" w:rsidP="00AC1F27">
            <w:pPr>
              <w:pStyle w:val="acctfourfigures"/>
              <w:tabs>
                <w:tab w:val="clear" w:pos="765"/>
              </w:tabs>
              <w:spacing w:line="240" w:lineRule="atLeast"/>
              <w:ind w:left="-44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FE1EBAA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391A9381" w14:textId="1801B540" w:rsidR="00AC1F27" w:rsidRPr="00161E24" w:rsidRDefault="00C26972" w:rsidP="00C26972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66" w:right="-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997EEC" w14:textId="77777777" w:rsidR="00AC1F27" w:rsidRPr="004960AE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AA71360" w14:textId="77777777" w:rsidR="00AC1F27" w:rsidRPr="00161E24" w:rsidRDefault="00AC1F27" w:rsidP="00AC1F27">
            <w:pPr>
              <w:pStyle w:val="acctfourfigures"/>
              <w:tabs>
                <w:tab w:val="clear" w:pos="765"/>
              </w:tabs>
              <w:spacing w:line="240" w:lineRule="atLeast"/>
              <w:ind w:left="-15" w:right="-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69F3C70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35DE8A7A" w14:textId="008D9353" w:rsidR="00AC1F27" w:rsidRPr="00161E24" w:rsidRDefault="00AC1F27" w:rsidP="00AC1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4" w:right="-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AC1F27" w:rsidRPr="00161E24" w14:paraId="4EF505F6" w14:textId="4D65E8AE" w:rsidTr="006927B1">
        <w:tc>
          <w:tcPr>
            <w:tcW w:w="4464" w:type="dxa"/>
            <w:shd w:val="clear" w:color="auto" w:fill="auto"/>
            <w:vAlign w:val="bottom"/>
          </w:tcPr>
          <w:p w14:paraId="1F644917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8" w:right="-108" w:hanging="2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รายจ่ายที่มีสิทธิหักได้เพิ่ม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6554B7DE" w14:textId="77777777" w:rsidR="00AC1F27" w:rsidRPr="00161E24" w:rsidRDefault="00AC1F27" w:rsidP="00AC1F27">
            <w:pPr>
              <w:pStyle w:val="acctfourfigures"/>
              <w:tabs>
                <w:tab w:val="clear" w:pos="765"/>
              </w:tabs>
              <w:spacing w:line="240" w:lineRule="atLeast"/>
              <w:ind w:left="-44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E1EA88B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934E816" w14:textId="5F5C486B" w:rsidR="00AC1F27" w:rsidRPr="00161E24" w:rsidRDefault="00D37F59" w:rsidP="00AC1F27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5" w:right="-53"/>
              <w:rPr>
                <w:rFonts w:asciiTheme="majorBidi" w:hAnsiTheme="majorBidi" w:cstheme="majorBidi"/>
                <w:sz w:val="30"/>
                <w:szCs w:val="30"/>
              </w:rPr>
            </w:pPr>
            <w:r w:rsidRPr="00D37F5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C26972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D37F5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B87D1D" w14:textId="77777777" w:rsidR="00AC1F27" w:rsidRPr="004960AE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29A4BBBF" w14:textId="77777777" w:rsidR="00AC1F27" w:rsidRPr="00161E24" w:rsidRDefault="00AC1F27" w:rsidP="00AC1F27">
            <w:pPr>
              <w:pStyle w:val="acctfourfigures"/>
              <w:tabs>
                <w:tab w:val="clear" w:pos="765"/>
              </w:tabs>
              <w:spacing w:line="240" w:lineRule="atLeast"/>
              <w:ind w:left="-15" w:right="-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FC34BC1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723DFBE2" w14:textId="4F397EE5" w:rsidR="00AC1F27" w:rsidRPr="00161E24" w:rsidRDefault="00AC1F27" w:rsidP="00AC1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4" w:right="-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(9)</w:t>
            </w:r>
          </w:p>
        </w:tc>
      </w:tr>
      <w:tr w:rsidR="00AC1F27" w:rsidRPr="00161E24" w14:paraId="00727CDD" w14:textId="0D19D62F" w:rsidTr="006927B1">
        <w:tc>
          <w:tcPr>
            <w:tcW w:w="4464" w:type="dxa"/>
            <w:shd w:val="clear" w:color="auto" w:fill="auto"/>
            <w:vAlign w:val="bottom"/>
          </w:tcPr>
          <w:p w14:paraId="205F43DC" w14:textId="773E1D3E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8" w:right="-108" w:hanging="2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กลับรายการค่าเผื่อการด้อยค่า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01BB0E77" w14:textId="77777777" w:rsidR="00AC1F27" w:rsidRPr="00161E24" w:rsidRDefault="00AC1F27" w:rsidP="00AC1F27">
            <w:pPr>
              <w:pStyle w:val="acctfourfigures"/>
              <w:tabs>
                <w:tab w:val="clear" w:pos="765"/>
              </w:tabs>
              <w:spacing w:line="240" w:lineRule="atLeast"/>
              <w:ind w:left="-44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00269FE9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64D1555B" w14:textId="7E4471D0" w:rsidR="00AC1F27" w:rsidRPr="00161E24" w:rsidRDefault="00D37F59" w:rsidP="00D37F59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66" w:right="-5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C47F3C" w14:textId="77777777" w:rsidR="00AC1F27" w:rsidRPr="004960AE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0652020F" w14:textId="77777777" w:rsidR="00AC1F27" w:rsidRPr="00161E24" w:rsidRDefault="00AC1F27" w:rsidP="00AC1F27">
            <w:pPr>
              <w:pStyle w:val="acctfourfigures"/>
              <w:tabs>
                <w:tab w:val="clear" w:pos="765"/>
              </w:tabs>
              <w:spacing w:line="240" w:lineRule="atLeast"/>
              <w:ind w:left="-15" w:right="-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25A416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614A108" w14:textId="24E78421" w:rsidR="00AC1F27" w:rsidRPr="00161E24" w:rsidRDefault="00AC1F27" w:rsidP="00AC1F27">
            <w:pPr>
              <w:pStyle w:val="acctfourfigures"/>
              <w:tabs>
                <w:tab w:val="clear" w:pos="765"/>
                <w:tab w:val="decimal" w:pos="759"/>
              </w:tabs>
              <w:spacing w:line="240" w:lineRule="auto"/>
              <w:ind w:left="-34" w:right="-5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(1)</w:t>
            </w:r>
          </w:p>
        </w:tc>
      </w:tr>
      <w:tr w:rsidR="00AC1F27" w:rsidRPr="00161E24" w14:paraId="210374CD" w14:textId="6824A3BC" w:rsidTr="006927B1">
        <w:tc>
          <w:tcPr>
            <w:tcW w:w="4464" w:type="dxa"/>
            <w:shd w:val="clear" w:color="auto" w:fill="auto"/>
            <w:vAlign w:val="bottom"/>
          </w:tcPr>
          <w:p w14:paraId="432CCC4E" w14:textId="0841DAF9" w:rsidR="00AC1F27" w:rsidRPr="00161E24" w:rsidRDefault="004977AF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8" w:right="-108" w:hanging="2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ปรับปรุงภาษีเงินได้ในปีก่อน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28A691A6" w14:textId="77777777" w:rsidR="00AC1F27" w:rsidRPr="00161E24" w:rsidRDefault="00AC1F27" w:rsidP="00AC1F27">
            <w:pPr>
              <w:pStyle w:val="acctfourfigures"/>
              <w:tabs>
                <w:tab w:val="clear" w:pos="765"/>
              </w:tabs>
              <w:spacing w:line="240" w:lineRule="atLeast"/>
              <w:ind w:left="-44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192E4CEC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2049B561" w14:textId="08B33070" w:rsidR="00AC1F27" w:rsidRPr="00161E24" w:rsidRDefault="00D37F59" w:rsidP="00AC1F27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5" w:right="-53"/>
              <w:rPr>
                <w:rFonts w:asciiTheme="majorBidi" w:hAnsiTheme="majorBidi" w:cstheme="majorBidi"/>
                <w:sz w:val="30"/>
                <w:szCs w:val="30"/>
              </w:rPr>
            </w:pPr>
            <w:r w:rsidRPr="00D37F59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C01431" w14:textId="77777777" w:rsidR="00AC1F27" w:rsidRPr="004960AE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51D3805B" w14:textId="77777777" w:rsidR="00AC1F27" w:rsidRPr="00161E24" w:rsidRDefault="00AC1F27" w:rsidP="00AC1F27">
            <w:pPr>
              <w:pStyle w:val="acctfourfigures"/>
              <w:tabs>
                <w:tab w:val="clear" w:pos="765"/>
              </w:tabs>
              <w:spacing w:line="240" w:lineRule="atLeast"/>
              <w:ind w:left="-15" w:right="-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EFF3C2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45672501" w14:textId="75F78595" w:rsidR="00AC1F27" w:rsidRPr="00161E24" w:rsidRDefault="00AC1F27" w:rsidP="00AC1F27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34" w:right="-5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(10)</w:t>
            </w:r>
          </w:p>
        </w:tc>
      </w:tr>
      <w:tr w:rsidR="00AC1F27" w:rsidRPr="00161E24" w14:paraId="1F24B233" w14:textId="77777777" w:rsidTr="006927B1">
        <w:tc>
          <w:tcPr>
            <w:tcW w:w="4464" w:type="dxa"/>
            <w:shd w:val="clear" w:color="auto" w:fill="auto"/>
            <w:vAlign w:val="bottom"/>
          </w:tcPr>
          <w:p w14:paraId="501DE6D2" w14:textId="6FBFD000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8" w:right="-108" w:hanging="2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262CF389" w14:textId="77777777" w:rsidR="00AC1F27" w:rsidRPr="00161E24" w:rsidRDefault="00AC1F27" w:rsidP="00AC1F27">
            <w:pPr>
              <w:pStyle w:val="acctfourfigures"/>
              <w:tabs>
                <w:tab w:val="clear" w:pos="765"/>
              </w:tabs>
              <w:spacing w:line="240" w:lineRule="atLeast"/>
              <w:ind w:left="-44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2587A22B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F650577" w14:textId="3D12333D" w:rsidR="00AC1F27" w:rsidRDefault="00D37F59" w:rsidP="00D37F59">
            <w:pPr>
              <w:pStyle w:val="acctfourfigures"/>
              <w:tabs>
                <w:tab w:val="clear" w:pos="765"/>
                <w:tab w:val="decimal" w:pos="508"/>
              </w:tabs>
              <w:spacing w:line="240" w:lineRule="auto"/>
              <w:ind w:left="-66" w:right="-5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8F88C3" w14:textId="77777777" w:rsidR="00AC1F27" w:rsidRPr="004960AE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3A7E7536" w14:textId="77777777" w:rsidR="00AC1F27" w:rsidRPr="00161E24" w:rsidRDefault="00AC1F27" w:rsidP="00AC1F27">
            <w:pPr>
              <w:pStyle w:val="acctfourfigures"/>
              <w:tabs>
                <w:tab w:val="clear" w:pos="765"/>
              </w:tabs>
              <w:spacing w:line="240" w:lineRule="atLeast"/>
              <w:ind w:left="-15" w:right="-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0636053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1F73237A" w14:textId="4C31C829" w:rsidR="00AC1F27" w:rsidRDefault="00AC1F27" w:rsidP="00AC1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4" w:right="-5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18</w:t>
            </w:r>
          </w:p>
        </w:tc>
      </w:tr>
      <w:tr w:rsidR="00AC1F27" w:rsidRPr="00161E24" w14:paraId="275EBB61" w14:textId="77777777" w:rsidTr="006927B1">
        <w:tc>
          <w:tcPr>
            <w:tcW w:w="4464" w:type="dxa"/>
            <w:shd w:val="clear" w:color="auto" w:fill="auto"/>
            <w:vAlign w:val="bottom"/>
          </w:tcPr>
          <w:p w14:paraId="70317AF5" w14:textId="142AD846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8" w:right="-108" w:hanging="2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3546EC96" w14:textId="77777777" w:rsidR="00AC1F27" w:rsidRPr="00161E24" w:rsidRDefault="00AC1F27" w:rsidP="00AC1F27">
            <w:pPr>
              <w:pStyle w:val="acctfourfigures"/>
              <w:tabs>
                <w:tab w:val="clear" w:pos="765"/>
              </w:tabs>
              <w:spacing w:line="240" w:lineRule="atLeast"/>
              <w:ind w:left="-44" w:right="-4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7CEEF966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76E2C61F" w14:textId="4E97898A" w:rsidR="00AC1F27" w:rsidRDefault="00FF446F" w:rsidP="00AC1F27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5" w:right="-5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FF446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D78E11" w14:textId="77777777" w:rsidR="00AC1F27" w:rsidRPr="004960AE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63" w:type="dxa"/>
            <w:shd w:val="clear" w:color="auto" w:fill="auto"/>
            <w:vAlign w:val="bottom"/>
          </w:tcPr>
          <w:p w14:paraId="0C72174B" w14:textId="77777777" w:rsidR="00AC1F27" w:rsidRPr="00161E24" w:rsidRDefault="00AC1F27" w:rsidP="00AC1F27">
            <w:pPr>
              <w:pStyle w:val="acctfourfigures"/>
              <w:tabs>
                <w:tab w:val="clear" w:pos="765"/>
              </w:tabs>
              <w:spacing w:line="240" w:lineRule="atLeast"/>
              <w:ind w:left="-15" w:right="-5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FF44821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81" w:type="dxa"/>
            <w:shd w:val="clear" w:color="auto" w:fill="auto"/>
            <w:vAlign w:val="bottom"/>
          </w:tcPr>
          <w:p w14:paraId="297FD017" w14:textId="0FFF9AC6" w:rsidR="00AC1F27" w:rsidRPr="007A50FA" w:rsidRDefault="00AC1F27" w:rsidP="00AC1F27">
            <w:pPr>
              <w:pStyle w:val="acctfourfigures"/>
              <w:tabs>
                <w:tab w:val="clear" w:pos="765"/>
                <w:tab w:val="decimal" w:pos="747"/>
              </w:tabs>
              <w:spacing w:line="240" w:lineRule="auto"/>
              <w:ind w:left="-34" w:right="-5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(3)</w:t>
            </w:r>
          </w:p>
        </w:tc>
      </w:tr>
      <w:tr w:rsidR="00AC1F27" w:rsidRPr="00161E24" w14:paraId="6975D1E2" w14:textId="00709CF0" w:rsidTr="006927B1">
        <w:tc>
          <w:tcPr>
            <w:tcW w:w="4464" w:type="dxa"/>
            <w:shd w:val="clear" w:color="auto" w:fill="auto"/>
            <w:vAlign w:val="bottom"/>
          </w:tcPr>
          <w:p w14:paraId="1CA4A35B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78" w:right="-108" w:hanging="2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1BAD73" w14:textId="33A445A7" w:rsidR="00AC1F27" w:rsidRPr="00161E24" w:rsidRDefault="00830943" w:rsidP="00AC1F27">
            <w:pPr>
              <w:pStyle w:val="acctfourfigures"/>
              <w:tabs>
                <w:tab w:val="clear" w:pos="765"/>
              </w:tabs>
              <w:spacing w:line="240" w:lineRule="atLeast"/>
              <w:ind w:left="-44" w:right="-4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15.7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07DA1B5A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5807DD" w14:textId="28940D2E" w:rsidR="00AC1F27" w:rsidRPr="00161E24" w:rsidRDefault="00D37F59" w:rsidP="00AC1F27">
            <w:pPr>
              <w:pStyle w:val="acctfourfigures"/>
              <w:tabs>
                <w:tab w:val="clear" w:pos="765"/>
                <w:tab w:val="decimal" w:pos="726"/>
              </w:tabs>
              <w:spacing w:line="240" w:lineRule="auto"/>
              <w:ind w:left="-75" w:right="-5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37F5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374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327DA8" w14:textId="77777777" w:rsidR="00AC1F27" w:rsidRPr="004960AE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50B5DBE" w14:textId="6C45083D" w:rsidR="00AC1F27" w:rsidRPr="00161E24" w:rsidRDefault="00AC1F27" w:rsidP="00AC1F27">
            <w:pPr>
              <w:pStyle w:val="acctfourfigures"/>
              <w:tabs>
                <w:tab w:val="clear" w:pos="765"/>
              </w:tabs>
              <w:spacing w:line="240" w:lineRule="atLeast"/>
              <w:ind w:left="-15" w:right="-5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16.7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017EEFC" w14:textId="77777777" w:rsidR="00AC1F27" w:rsidRPr="00161E24" w:rsidRDefault="00AC1F27" w:rsidP="00AC1F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37EC6C" w14:textId="2949239C" w:rsidR="00AC1F27" w:rsidRPr="00161E24" w:rsidRDefault="00AC1F27" w:rsidP="00AC1F2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34" w:right="-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37</w:t>
            </w:r>
          </w:p>
        </w:tc>
      </w:tr>
    </w:tbl>
    <w:p w14:paraId="31F85403" w14:textId="02BA64ED" w:rsidR="00D92368" w:rsidRPr="00647863" w:rsidRDefault="00D923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44"/>
        <w:gridCol w:w="1154"/>
        <w:gridCol w:w="271"/>
        <w:gridCol w:w="1189"/>
        <w:gridCol w:w="271"/>
        <w:gridCol w:w="1170"/>
        <w:gridCol w:w="251"/>
        <w:gridCol w:w="1179"/>
      </w:tblGrid>
      <w:tr w:rsidR="00D92368" w:rsidRPr="00C57846" w14:paraId="31CD0C9B" w14:textId="77777777" w:rsidTr="006927B1">
        <w:trPr>
          <w:tblHeader/>
        </w:trPr>
        <w:tc>
          <w:tcPr>
            <w:tcW w:w="2028" w:type="pct"/>
          </w:tcPr>
          <w:p w14:paraId="371C63F2" w14:textId="77777777" w:rsidR="00D92368" w:rsidRPr="00161E24" w:rsidRDefault="00D92368" w:rsidP="00763091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2" w:type="pct"/>
            <w:gridSpan w:val="7"/>
          </w:tcPr>
          <w:p w14:paraId="61A27E1D" w14:textId="6E900D9A" w:rsidR="00D92368" w:rsidRPr="00B056C3" w:rsidRDefault="00D92368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92368" w:rsidRPr="00C57846" w14:paraId="482D46D3" w14:textId="77777777" w:rsidTr="006927B1">
        <w:trPr>
          <w:tblHeader/>
        </w:trPr>
        <w:tc>
          <w:tcPr>
            <w:tcW w:w="2028" w:type="pct"/>
          </w:tcPr>
          <w:p w14:paraId="7FCC7A46" w14:textId="5B2801B8" w:rsidR="00D92368" w:rsidRPr="00B056C3" w:rsidRDefault="00D92368" w:rsidP="00D92368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416" w:type="pct"/>
            <w:gridSpan w:val="3"/>
          </w:tcPr>
          <w:p w14:paraId="627BB927" w14:textId="5BA76E36" w:rsidR="00D92368" w:rsidRPr="00B056C3" w:rsidRDefault="00D92368" w:rsidP="00D9236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7" w:type="pct"/>
          </w:tcPr>
          <w:p w14:paraId="3F7AF265" w14:textId="77777777" w:rsidR="00D92368" w:rsidRPr="00B056C3" w:rsidRDefault="00D92368" w:rsidP="00D9236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14:paraId="6AB1F5BD" w14:textId="32F75BFF" w:rsidR="00D92368" w:rsidRPr="00B056C3" w:rsidRDefault="00D92368" w:rsidP="00D9236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185611" w:rsidRPr="00C57846" w14:paraId="2BE584DE" w14:textId="77777777" w:rsidTr="006927B1">
        <w:trPr>
          <w:tblHeader/>
        </w:trPr>
        <w:tc>
          <w:tcPr>
            <w:tcW w:w="2028" w:type="pct"/>
          </w:tcPr>
          <w:p w14:paraId="0C02ED77" w14:textId="0C1EE8FE" w:rsidR="00185611" w:rsidRPr="00B056C3" w:rsidRDefault="00185611" w:rsidP="00185611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5" w:type="pct"/>
            <w:shd w:val="clear" w:color="auto" w:fill="auto"/>
          </w:tcPr>
          <w:p w14:paraId="675C956A" w14:textId="04291C81" w:rsidR="00185611" w:rsidRPr="00B056C3" w:rsidRDefault="00185611" w:rsidP="0018561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65DD03A2" w14:textId="77777777" w:rsidR="00185611" w:rsidRPr="00B056C3" w:rsidRDefault="00185611" w:rsidP="0018561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6AE14EEB" w14:textId="37E2CAA9" w:rsidR="00185611" w:rsidRPr="00B056C3" w:rsidRDefault="00185611" w:rsidP="0018561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609D6AE1" w14:textId="77777777" w:rsidR="00185611" w:rsidRPr="00B056C3" w:rsidRDefault="00185611" w:rsidP="0018561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121A2DF5" w14:textId="4CBAE04F" w:rsidR="00185611" w:rsidRPr="00B056C3" w:rsidRDefault="00185611" w:rsidP="0018561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6" w:type="pct"/>
          </w:tcPr>
          <w:p w14:paraId="1161B8EB" w14:textId="77777777" w:rsidR="00185611" w:rsidRPr="00B056C3" w:rsidRDefault="00185611" w:rsidP="0018561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6CFFC997" w14:textId="74954151" w:rsidR="00185611" w:rsidRPr="00B056C3" w:rsidRDefault="00185611" w:rsidP="0018561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D92368" w:rsidRPr="00C57846" w14:paraId="78B36810" w14:textId="77777777" w:rsidTr="006927B1">
        <w:trPr>
          <w:trHeight w:val="434"/>
          <w:tblHeader/>
        </w:trPr>
        <w:tc>
          <w:tcPr>
            <w:tcW w:w="2028" w:type="pct"/>
          </w:tcPr>
          <w:p w14:paraId="1F26F86A" w14:textId="77777777" w:rsidR="00D92368" w:rsidRPr="00B056C3" w:rsidRDefault="00D92368" w:rsidP="00D92368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2" w:type="pct"/>
            <w:gridSpan w:val="7"/>
          </w:tcPr>
          <w:p w14:paraId="3514C417" w14:textId="77777777" w:rsidR="00D92368" w:rsidRPr="00B056C3" w:rsidRDefault="00D92368" w:rsidP="00D92368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C1F27" w:rsidRPr="00927F6F" w14:paraId="61162BBF" w14:textId="77777777" w:rsidTr="006927B1">
        <w:tc>
          <w:tcPr>
            <w:tcW w:w="2028" w:type="pct"/>
          </w:tcPr>
          <w:p w14:paraId="15AC397B" w14:textId="2F9EFE24" w:rsidR="00AC1F27" w:rsidRPr="00927F6F" w:rsidRDefault="00AC1F27" w:rsidP="00AC1F2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shd w:val="clear" w:color="auto" w:fill="auto"/>
          </w:tcPr>
          <w:p w14:paraId="0B25ED57" w14:textId="51E95C71" w:rsidR="00AC1F27" w:rsidRPr="00927F6F" w:rsidRDefault="00601AD6" w:rsidP="00AC1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1AD6">
              <w:rPr>
                <w:rFonts w:asciiTheme="majorBidi" w:hAnsiTheme="majorBidi" w:cstheme="majorBidi"/>
                <w:sz w:val="30"/>
                <w:szCs w:val="30"/>
              </w:rPr>
              <w:t>1,815</w:t>
            </w:r>
          </w:p>
        </w:tc>
        <w:tc>
          <w:tcPr>
            <w:tcW w:w="147" w:type="pct"/>
            <w:shd w:val="clear" w:color="auto" w:fill="auto"/>
          </w:tcPr>
          <w:p w14:paraId="490EEB49" w14:textId="77777777" w:rsidR="00AC1F27" w:rsidRPr="00927F6F" w:rsidRDefault="00AC1F27" w:rsidP="00AC1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5C6530B3" w14:textId="2FF35037" w:rsidR="00AC1F27" w:rsidRPr="00927F6F" w:rsidRDefault="00B302EC" w:rsidP="00AC1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1,987</w:t>
            </w:r>
          </w:p>
        </w:tc>
        <w:tc>
          <w:tcPr>
            <w:tcW w:w="147" w:type="pct"/>
            <w:shd w:val="clear" w:color="auto" w:fill="auto"/>
          </w:tcPr>
          <w:p w14:paraId="310A336C" w14:textId="77777777" w:rsidR="00AC1F27" w:rsidRPr="00927F6F" w:rsidRDefault="00AC1F27" w:rsidP="00AC1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6F637B64" w14:textId="1E2CB741" w:rsidR="00AC1F27" w:rsidRPr="00927F6F" w:rsidRDefault="00601AD6" w:rsidP="00AC1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1AD6">
              <w:rPr>
                <w:rFonts w:asciiTheme="majorBidi" w:hAnsiTheme="majorBidi" w:cstheme="majorBidi"/>
                <w:sz w:val="30"/>
                <w:szCs w:val="30"/>
              </w:rPr>
              <w:t>1,100</w:t>
            </w:r>
          </w:p>
        </w:tc>
        <w:tc>
          <w:tcPr>
            <w:tcW w:w="136" w:type="pct"/>
          </w:tcPr>
          <w:p w14:paraId="56819E44" w14:textId="77777777" w:rsidR="00AC1F27" w:rsidRPr="00927F6F" w:rsidRDefault="00AC1F27" w:rsidP="00AC1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45A1891E" w14:textId="28AEF9A4" w:rsidR="00AC1F27" w:rsidRPr="00927F6F" w:rsidRDefault="00B302EC" w:rsidP="00AC1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033E84">
              <w:rPr>
                <w:rFonts w:asciiTheme="majorBidi" w:hAnsiTheme="majorBidi" w:cstheme="majorBidi"/>
                <w:sz w:val="30"/>
                <w:szCs w:val="30"/>
              </w:rPr>
              <w:t>063</w:t>
            </w:r>
          </w:p>
        </w:tc>
      </w:tr>
      <w:tr w:rsidR="00AC1F27" w:rsidRPr="00927F6F" w14:paraId="164CBF11" w14:textId="77777777" w:rsidTr="006927B1">
        <w:tc>
          <w:tcPr>
            <w:tcW w:w="2028" w:type="pct"/>
          </w:tcPr>
          <w:p w14:paraId="2A993526" w14:textId="68AB933A" w:rsidR="00AC1F27" w:rsidRPr="00161E24" w:rsidRDefault="00AC1F27" w:rsidP="00AC1F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5298C8D2" w14:textId="1170BD73" w:rsidR="00AC1F27" w:rsidRPr="00927F6F" w:rsidRDefault="00601AD6" w:rsidP="00AC1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601AD6">
              <w:rPr>
                <w:rFonts w:asciiTheme="majorBidi" w:hAnsiTheme="majorBidi" w:cstheme="majorBidi"/>
                <w:sz w:val="30"/>
                <w:szCs w:val="30"/>
              </w:rPr>
              <w:t>(1,100)</w:t>
            </w:r>
          </w:p>
        </w:tc>
        <w:tc>
          <w:tcPr>
            <w:tcW w:w="147" w:type="pct"/>
            <w:shd w:val="clear" w:color="auto" w:fill="auto"/>
          </w:tcPr>
          <w:p w14:paraId="4A5D0E35" w14:textId="77777777" w:rsidR="00AC1F27" w:rsidRPr="00927F6F" w:rsidRDefault="00AC1F27" w:rsidP="00AC1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6EF6F300" w14:textId="3951D339" w:rsidR="00AC1F27" w:rsidRPr="00161E24" w:rsidRDefault="00AC1F27" w:rsidP="00AC1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B302EC">
              <w:rPr>
                <w:rFonts w:asciiTheme="majorBidi" w:hAnsiTheme="majorBidi" w:cstheme="majorBidi"/>
                <w:sz w:val="30"/>
                <w:szCs w:val="30"/>
              </w:rPr>
              <w:t>1,063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7" w:type="pct"/>
            <w:shd w:val="clear" w:color="auto" w:fill="auto"/>
          </w:tcPr>
          <w:p w14:paraId="12D5287C" w14:textId="77777777" w:rsidR="00AC1F27" w:rsidRPr="00927F6F" w:rsidRDefault="00AC1F27" w:rsidP="00AC1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167EDCAA" w14:textId="48DAA4F5" w:rsidR="00AC1F27" w:rsidRPr="00927F6F" w:rsidRDefault="00601AD6" w:rsidP="00AC1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601AD6">
              <w:rPr>
                <w:rFonts w:asciiTheme="majorBidi" w:hAnsiTheme="majorBidi" w:cstheme="majorBidi"/>
                <w:sz w:val="30"/>
                <w:szCs w:val="30"/>
              </w:rPr>
              <w:t>1,100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6" w:type="pct"/>
          </w:tcPr>
          <w:p w14:paraId="1BE42167" w14:textId="77777777" w:rsidR="00AC1F27" w:rsidRPr="00927F6F" w:rsidRDefault="00AC1F27" w:rsidP="00AC1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19E23660" w14:textId="26F4A4A9" w:rsidR="00AC1F27" w:rsidRPr="00161E24" w:rsidRDefault="00AC1F27" w:rsidP="00AC1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033E84">
              <w:rPr>
                <w:rFonts w:asciiTheme="majorBidi" w:hAnsiTheme="majorBidi" w:cstheme="majorBidi"/>
                <w:sz w:val="30"/>
                <w:szCs w:val="30"/>
              </w:rPr>
              <w:t>1,063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C1F27" w:rsidRPr="00927F6F" w14:paraId="3D9BE991" w14:textId="77777777" w:rsidTr="006927B1">
        <w:tc>
          <w:tcPr>
            <w:tcW w:w="2028" w:type="pct"/>
          </w:tcPr>
          <w:p w14:paraId="32F4DC17" w14:textId="215C2E47" w:rsidR="00AC1F27" w:rsidRPr="00161E24" w:rsidRDefault="00AC1F27" w:rsidP="00AC1F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สินทรัพย์ภาษีเงินได้รอตัดบัญชี 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6AC20D1" w14:textId="31A5542A" w:rsidR="00AC1F27" w:rsidRPr="00E21FF3" w:rsidRDefault="00601AD6" w:rsidP="00AC1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601AD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715</w:t>
            </w:r>
          </w:p>
        </w:tc>
        <w:tc>
          <w:tcPr>
            <w:tcW w:w="147" w:type="pct"/>
            <w:shd w:val="clear" w:color="auto" w:fill="auto"/>
          </w:tcPr>
          <w:p w14:paraId="4473E730" w14:textId="77777777" w:rsidR="00AC1F27" w:rsidRPr="00E21FF3" w:rsidRDefault="00AC1F27" w:rsidP="00AC1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79009E" w14:textId="7BD2A993" w:rsidR="00AC1F27" w:rsidRPr="00E21FF3" w:rsidRDefault="00AC1F27" w:rsidP="00AC1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924</w:t>
            </w:r>
          </w:p>
        </w:tc>
        <w:tc>
          <w:tcPr>
            <w:tcW w:w="147" w:type="pct"/>
            <w:shd w:val="clear" w:color="auto" w:fill="auto"/>
          </w:tcPr>
          <w:p w14:paraId="1619819F" w14:textId="77777777" w:rsidR="00AC1F27" w:rsidRPr="00E21FF3" w:rsidRDefault="00AC1F27" w:rsidP="00AC1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B8E6A87" w14:textId="06F7369B" w:rsidR="00AC1F27" w:rsidRPr="00E21FF3" w:rsidRDefault="00601AD6" w:rsidP="00AC1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5199BEF8" w14:textId="77777777" w:rsidR="00AC1F27" w:rsidRPr="00E21FF3" w:rsidRDefault="00AC1F27" w:rsidP="00AC1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124008BD" w14:textId="5C5D27B1" w:rsidR="00AC1F27" w:rsidRPr="00E21FF3" w:rsidRDefault="00AC1F27" w:rsidP="00AC1F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3BE8A4D" w14:textId="48344A5D" w:rsidR="00D92368" w:rsidRPr="00647863" w:rsidRDefault="00D9236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22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44"/>
        <w:gridCol w:w="1154"/>
        <w:gridCol w:w="271"/>
        <w:gridCol w:w="1189"/>
        <w:gridCol w:w="271"/>
        <w:gridCol w:w="1170"/>
        <w:gridCol w:w="251"/>
        <w:gridCol w:w="1179"/>
      </w:tblGrid>
      <w:tr w:rsidR="00562338" w:rsidRPr="00B056C3" w14:paraId="4188BD7C" w14:textId="77777777" w:rsidTr="006927B1">
        <w:trPr>
          <w:tblHeader/>
        </w:trPr>
        <w:tc>
          <w:tcPr>
            <w:tcW w:w="2028" w:type="pct"/>
          </w:tcPr>
          <w:p w14:paraId="727C673B" w14:textId="77777777" w:rsidR="00562338" w:rsidRPr="00161E24" w:rsidRDefault="00562338" w:rsidP="00763091">
            <w:pPr>
              <w:spacing w:line="240" w:lineRule="auto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72" w:type="pct"/>
            <w:gridSpan w:val="7"/>
          </w:tcPr>
          <w:p w14:paraId="29912D6F" w14:textId="4C48AA7B" w:rsidR="00562338" w:rsidRPr="00B056C3" w:rsidRDefault="00562338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562338" w:rsidRPr="00B056C3" w14:paraId="33E58E74" w14:textId="77777777" w:rsidTr="006927B1">
        <w:trPr>
          <w:tblHeader/>
        </w:trPr>
        <w:tc>
          <w:tcPr>
            <w:tcW w:w="2028" w:type="pct"/>
          </w:tcPr>
          <w:p w14:paraId="35DA26CC" w14:textId="77777777" w:rsidR="00562338" w:rsidRPr="00B056C3" w:rsidRDefault="00562338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416" w:type="pct"/>
            <w:gridSpan w:val="3"/>
          </w:tcPr>
          <w:p w14:paraId="0D0F3767" w14:textId="77777777" w:rsidR="00562338" w:rsidRPr="00B056C3" w:rsidRDefault="00562338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47" w:type="pct"/>
          </w:tcPr>
          <w:p w14:paraId="1BCD3559" w14:textId="77777777" w:rsidR="00562338" w:rsidRPr="00B056C3" w:rsidRDefault="00562338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14:paraId="2A846363" w14:textId="77777777" w:rsidR="00562338" w:rsidRPr="00B056C3" w:rsidRDefault="00562338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</w:t>
            </w:r>
          </w:p>
        </w:tc>
      </w:tr>
      <w:tr w:rsidR="00185611" w:rsidRPr="00B056C3" w14:paraId="7D9A80C0" w14:textId="77777777" w:rsidTr="006927B1">
        <w:trPr>
          <w:tblHeader/>
        </w:trPr>
        <w:tc>
          <w:tcPr>
            <w:tcW w:w="2028" w:type="pct"/>
          </w:tcPr>
          <w:p w14:paraId="0896C88B" w14:textId="77777777" w:rsidR="00185611" w:rsidRPr="00B056C3" w:rsidRDefault="00185611" w:rsidP="00185611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25" w:type="pct"/>
            <w:shd w:val="clear" w:color="auto" w:fill="auto"/>
          </w:tcPr>
          <w:p w14:paraId="1B982C27" w14:textId="0C5BED77" w:rsidR="00185611" w:rsidRPr="00B056C3" w:rsidRDefault="00185611" w:rsidP="0018561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37E29BBA" w14:textId="77777777" w:rsidR="00185611" w:rsidRPr="00B056C3" w:rsidRDefault="00185611" w:rsidP="0018561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0B7CF3F5" w14:textId="65896C69" w:rsidR="00185611" w:rsidRPr="00B056C3" w:rsidRDefault="00185611" w:rsidP="0018561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53A7B91F" w14:textId="77777777" w:rsidR="00185611" w:rsidRPr="00B056C3" w:rsidRDefault="00185611" w:rsidP="0018561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6475C02A" w14:textId="3C749DA2" w:rsidR="00185611" w:rsidRPr="00B056C3" w:rsidRDefault="00185611" w:rsidP="0018561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6" w:type="pct"/>
          </w:tcPr>
          <w:p w14:paraId="1459E64C" w14:textId="77777777" w:rsidR="00185611" w:rsidRPr="00B056C3" w:rsidRDefault="00185611" w:rsidP="0018561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shd w:val="clear" w:color="auto" w:fill="auto"/>
          </w:tcPr>
          <w:p w14:paraId="57E4BFAF" w14:textId="2C7D613E" w:rsidR="00185611" w:rsidRPr="00B056C3" w:rsidRDefault="00185611" w:rsidP="0018561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562338" w:rsidRPr="00B056C3" w14:paraId="4F3597A7" w14:textId="77777777" w:rsidTr="006927B1">
        <w:trPr>
          <w:trHeight w:val="434"/>
          <w:tblHeader/>
        </w:trPr>
        <w:tc>
          <w:tcPr>
            <w:tcW w:w="2028" w:type="pct"/>
          </w:tcPr>
          <w:p w14:paraId="2B4A4056" w14:textId="77777777" w:rsidR="00562338" w:rsidRPr="00B056C3" w:rsidRDefault="00562338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72" w:type="pct"/>
            <w:gridSpan w:val="7"/>
          </w:tcPr>
          <w:p w14:paraId="5A92DD03" w14:textId="77777777" w:rsidR="00562338" w:rsidRPr="00B056C3" w:rsidRDefault="00562338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8A0627" w:rsidRPr="00927F6F" w14:paraId="438090AF" w14:textId="77777777" w:rsidTr="006927B1">
        <w:tc>
          <w:tcPr>
            <w:tcW w:w="2028" w:type="pct"/>
          </w:tcPr>
          <w:p w14:paraId="5607BA28" w14:textId="77777777" w:rsidR="008A0627" w:rsidRPr="00927F6F" w:rsidRDefault="008A0627" w:rsidP="008A0627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625" w:type="pct"/>
            <w:shd w:val="clear" w:color="auto" w:fill="auto"/>
          </w:tcPr>
          <w:p w14:paraId="017D7E3B" w14:textId="031427C3" w:rsidR="008A0627" w:rsidRPr="00927F6F" w:rsidRDefault="007A3974" w:rsidP="008A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  <w:tc>
          <w:tcPr>
            <w:tcW w:w="147" w:type="pct"/>
            <w:shd w:val="clear" w:color="auto" w:fill="auto"/>
          </w:tcPr>
          <w:p w14:paraId="46604DEA" w14:textId="77777777" w:rsidR="008A0627" w:rsidRPr="00927F6F" w:rsidRDefault="008A0627" w:rsidP="008A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shd w:val="clear" w:color="auto" w:fill="auto"/>
          </w:tcPr>
          <w:p w14:paraId="7799D17D" w14:textId="5189B65C" w:rsidR="008A0627" w:rsidRPr="00927F6F" w:rsidRDefault="00340234" w:rsidP="008A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</w:t>
            </w:r>
          </w:p>
        </w:tc>
        <w:tc>
          <w:tcPr>
            <w:tcW w:w="147" w:type="pct"/>
            <w:shd w:val="clear" w:color="auto" w:fill="auto"/>
          </w:tcPr>
          <w:p w14:paraId="630698A7" w14:textId="77777777" w:rsidR="008A0627" w:rsidRPr="00927F6F" w:rsidRDefault="008A0627" w:rsidP="008A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shd w:val="clear" w:color="auto" w:fill="auto"/>
          </w:tcPr>
          <w:p w14:paraId="0F1B1C68" w14:textId="65C8AC2B" w:rsidR="008A0627" w:rsidRPr="00927F6F" w:rsidRDefault="007A3974" w:rsidP="00183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76</w:t>
            </w:r>
          </w:p>
        </w:tc>
        <w:tc>
          <w:tcPr>
            <w:tcW w:w="136" w:type="pct"/>
          </w:tcPr>
          <w:p w14:paraId="1E1D7E2D" w14:textId="77777777" w:rsidR="008A0627" w:rsidRPr="00927F6F" w:rsidRDefault="008A0627" w:rsidP="008A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6C7E4742" w14:textId="0A082AE7" w:rsidR="008A0627" w:rsidRPr="00927F6F" w:rsidRDefault="008A0627" w:rsidP="008A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A0627" w:rsidRPr="00161E24" w14:paraId="32B6E4DC" w14:textId="77777777" w:rsidTr="006927B1">
        <w:tc>
          <w:tcPr>
            <w:tcW w:w="2028" w:type="pct"/>
          </w:tcPr>
          <w:p w14:paraId="363B5E05" w14:textId="77777777" w:rsidR="008A0627" w:rsidRPr="00161E24" w:rsidRDefault="008A0627" w:rsidP="008A06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การหักกลบรายการของภาษี </w:t>
            </w:r>
          </w:p>
        </w:tc>
        <w:tc>
          <w:tcPr>
            <w:tcW w:w="625" w:type="pct"/>
            <w:tcBorders>
              <w:bottom w:val="single" w:sz="4" w:space="0" w:color="auto"/>
            </w:tcBorders>
            <w:shd w:val="clear" w:color="auto" w:fill="auto"/>
          </w:tcPr>
          <w:p w14:paraId="1E92B47E" w14:textId="37915C52" w:rsidR="008A0627" w:rsidRPr="00927F6F" w:rsidRDefault="007A3974" w:rsidP="008A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(76)</w:t>
            </w:r>
          </w:p>
        </w:tc>
        <w:tc>
          <w:tcPr>
            <w:tcW w:w="147" w:type="pct"/>
            <w:shd w:val="clear" w:color="auto" w:fill="auto"/>
          </w:tcPr>
          <w:p w14:paraId="7D2314F8" w14:textId="77777777" w:rsidR="008A0627" w:rsidRPr="00927F6F" w:rsidRDefault="008A0627" w:rsidP="008A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45E86E12" w14:textId="2DDDEBBC" w:rsidR="008A0627" w:rsidRPr="00161E24" w:rsidRDefault="00340234" w:rsidP="003402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(66)</w:t>
            </w:r>
          </w:p>
        </w:tc>
        <w:tc>
          <w:tcPr>
            <w:tcW w:w="147" w:type="pct"/>
            <w:shd w:val="clear" w:color="auto" w:fill="auto"/>
          </w:tcPr>
          <w:p w14:paraId="00D38BAC" w14:textId="77777777" w:rsidR="008A0627" w:rsidRPr="00927F6F" w:rsidRDefault="008A0627" w:rsidP="008A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bottom w:val="single" w:sz="4" w:space="0" w:color="auto"/>
            </w:tcBorders>
            <w:shd w:val="clear" w:color="auto" w:fill="auto"/>
          </w:tcPr>
          <w:p w14:paraId="4EA204E0" w14:textId="34DAED37" w:rsidR="008A0627" w:rsidRPr="00927F6F" w:rsidRDefault="007A3974" w:rsidP="007A3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(76)</w:t>
            </w:r>
          </w:p>
        </w:tc>
        <w:tc>
          <w:tcPr>
            <w:tcW w:w="136" w:type="pct"/>
          </w:tcPr>
          <w:p w14:paraId="38A1D27A" w14:textId="77777777" w:rsidR="008A0627" w:rsidRPr="00927F6F" w:rsidRDefault="008A0627" w:rsidP="008A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3314741A" w14:textId="3C81551A" w:rsidR="008A0627" w:rsidRPr="00161E24" w:rsidRDefault="008A0627" w:rsidP="008A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A0627" w:rsidRPr="00161E24" w14:paraId="75496D4D" w14:textId="77777777" w:rsidTr="006927B1">
        <w:tc>
          <w:tcPr>
            <w:tcW w:w="2028" w:type="pct"/>
          </w:tcPr>
          <w:p w14:paraId="2D76967A" w14:textId="77777777" w:rsidR="008A0627" w:rsidRPr="00161E24" w:rsidRDefault="008A0627" w:rsidP="008A062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สินทรัพย์ภาษีเงินได้รอตัดบัญชี 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7795E5" w14:textId="352B30C6" w:rsidR="008A0627" w:rsidRPr="0097534B" w:rsidRDefault="007A3974" w:rsidP="008A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139</w:t>
            </w:r>
          </w:p>
        </w:tc>
        <w:tc>
          <w:tcPr>
            <w:tcW w:w="147" w:type="pct"/>
          </w:tcPr>
          <w:p w14:paraId="3BBE4849" w14:textId="77777777" w:rsidR="008A0627" w:rsidRPr="00927F6F" w:rsidRDefault="008A0627" w:rsidP="008A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</w:tcPr>
          <w:p w14:paraId="0DE7E70C" w14:textId="0F67B47D" w:rsidR="008A0627" w:rsidRPr="00161E24" w:rsidRDefault="008A0627" w:rsidP="008A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149778A0" w14:textId="77777777" w:rsidR="008A0627" w:rsidRPr="00927F6F" w:rsidRDefault="008A0627" w:rsidP="008A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FB4D9F" w14:textId="6082FE82" w:rsidR="008A0627" w:rsidRPr="0018369B" w:rsidRDefault="008A0627" w:rsidP="00A663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836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70DD88C7" w14:textId="77777777" w:rsidR="008A0627" w:rsidRPr="0018369B" w:rsidRDefault="008A0627" w:rsidP="008A06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7DD52716" w14:textId="51308C18" w:rsidR="008A0627" w:rsidRPr="0018369B" w:rsidRDefault="008A0627" w:rsidP="00094A1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8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753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4F15FDFE" w14:textId="53BF23BC" w:rsidR="00CA2C18" w:rsidRDefault="00CA2C18" w:rsidP="00330FAA">
      <w:pPr>
        <w:tabs>
          <w:tab w:val="clear" w:pos="227"/>
          <w:tab w:val="clear" w:pos="454"/>
        </w:tabs>
        <w:ind w:left="540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รวมที่เกิดขึ้นในระหว่างปีมีดังนี้</w:t>
      </w:r>
    </w:p>
    <w:p w14:paraId="580C2459" w14:textId="77777777" w:rsidR="00A40DC0" w:rsidRPr="00330FAA" w:rsidRDefault="00A40DC0" w:rsidP="00330FAA">
      <w:pPr>
        <w:tabs>
          <w:tab w:val="clear" w:pos="227"/>
          <w:tab w:val="clear" w:pos="454"/>
        </w:tabs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20"/>
        <w:gridCol w:w="994"/>
        <w:gridCol w:w="270"/>
        <w:gridCol w:w="986"/>
        <w:gridCol w:w="270"/>
        <w:gridCol w:w="990"/>
        <w:gridCol w:w="270"/>
        <w:gridCol w:w="900"/>
        <w:gridCol w:w="270"/>
        <w:gridCol w:w="990"/>
      </w:tblGrid>
      <w:tr w:rsidR="000B2566" w:rsidRPr="00161E24" w14:paraId="317D53BC" w14:textId="77777777" w:rsidTr="00071BBE">
        <w:trPr>
          <w:trHeight w:val="139"/>
          <w:tblHeader/>
        </w:trPr>
        <w:tc>
          <w:tcPr>
            <w:tcW w:w="3420" w:type="dxa"/>
            <w:vAlign w:val="bottom"/>
          </w:tcPr>
          <w:p w14:paraId="6CF0CCAA" w14:textId="1AD039C5" w:rsidR="000B2566" w:rsidRPr="00161E24" w:rsidRDefault="000B2566" w:rsidP="00020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8" w:right="-127" w:hanging="216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5940" w:type="dxa"/>
            <w:gridSpan w:val="9"/>
          </w:tcPr>
          <w:p w14:paraId="6CE893DC" w14:textId="32DCA64F" w:rsidR="000B2566" w:rsidRPr="00161E24" w:rsidRDefault="000B2566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B2566" w:rsidRPr="00161E24" w14:paraId="444912DC" w14:textId="77777777" w:rsidTr="00071BBE">
        <w:trPr>
          <w:trHeight w:val="466"/>
          <w:tblHeader/>
        </w:trPr>
        <w:tc>
          <w:tcPr>
            <w:tcW w:w="3420" w:type="dxa"/>
            <w:vAlign w:val="bottom"/>
          </w:tcPr>
          <w:p w14:paraId="30023408" w14:textId="77777777" w:rsidR="000B2566" w:rsidRPr="00161E24" w:rsidRDefault="000B2566" w:rsidP="000207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78" w:right="-127" w:hanging="216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994" w:type="dxa"/>
            <w:vAlign w:val="bottom"/>
          </w:tcPr>
          <w:p w14:paraId="2047E24C" w14:textId="74E2F4B4" w:rsidR="000B2566" w:rsidRPr="00161E24" w:rsidRDefault="000B2566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00C147F1" w14:textId="77777777" w:rsidR="000B2566" w:rsidRPr="00161E24" w:rsidRDefault="000B2566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46" w:type="dxa"/>
            <w:gridSpan w:val="3"/>
            <w:tcBorders>
              <w:bottom w:val="single" w:sz="4" w:space="0" w:color="auto"/>
            </w:tcBorders>
            <w:vAlign w:val="bottom"/>
          </w:tcPr>
          <w:p w14:paraId="28568ED9" w14:textId="77777777" w:rsidR="000B2566" w:rsidRPr="00161E24" w:rsidRDefault="000B2566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(รายจ่าย) / รายได้ใน</w:t>
            </w:r>
          </w:p>
        </w:tc>
        <w:tc>
          <w:tcPr>
            <w:tcW w:w="270" w:type="dxa"/>
            <w:vAlign w:val="bottom"/>
          </w:tcPr>
          <w:p w14:paraId="7E0F7DCC" w14:textId="553333C9" w:rsidR="000B2566" w:rsidRPr="00161E24" w:rsidRDefault="000B2566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3B6507C1" w14:textId="77777777" w:rsidR="000B2566" w:rsidRPr="00161E24" w:rsidRDefault="000B2566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7C8526D" w14:textId="77777777" w:rsidR="000B2566" w:rsidRPr="00161E24" w:rsidRDefault="000B2566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DE70F77" w14:textId="04A0617B" w:rsidR="000B2566" w:rsidRPr="00161E24" w:rsidRDefault="000B2566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F03B0E" w:rsidRPr="00161E24" w14:paraId="52C33D69" w14:textId="77777777" w:rsidTr="00071BBE">
        <w:trPr>
          <w:trHeight w:val="139"/>
          <w:tblHeader/>
        </w:trPr>
        <w:tc>
          <w:tcPr>
            <w:tcW w:w="3420" w:type="dxa"/>
            <w:vAlign w:val="bottom"/>
          </w:tcPr>
          <w:p w14:paraId="4CF1C5F9" w14:textId="76461724" w:rsidR="00111C90" w:rsidRPr="00AF520B" w:rsidRDefault="00111C90" w:rsidP="006705D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AF520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994" w:type="dxa"/>
            <w:vAlign w:val="bottom"/>
          </w:tcPr>
          <w:p w14:paraId="7244BA8B" w14:textId="46599462" w:rsidR="00111C90" w:rsidRPr="00161E24" w:rsidRDefault="00111C90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51B56593" w14:textId="77777777" w:rsidR="00111C90" w:rsidRPr="00161E24" w:rsidRDefault="00111C90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370694A4" w14:textId="77777777" w:rsidR="00111C90" w:rsidRPr="00161E24" w:rsidRDefault="00111C90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1281220F" w14:textId="77777777" w:rsidR="00111C90" w:rsidRPr="00161E24" w:rsidRDefault="00111C90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7F04620D" w14:textId="77777777" w:rsidR="00111C90" w:rsidRPr="00161E24" w:rsidRDefault="00111C90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66328D4C" w14:textId="77777777" w:rsidR="00111C90" w:rsidRPr="00161E24" w:rsidRDefault="00111C90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</w:tcPr>
          <w:p w14:paraId="6C202461" w14:textId="77777777" w:rsidR="005F728F" w:rsidRPr="00DB1AC3" w:rsidRDefault="005F728F" w:rsidP="005F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B1AC3">
              <w:rPr>
                <w:rFonts w:asciiTheme="majorBidi" w:hAnsiTheme="majorBidi" w:hint="cs"/>
                <w:sz w:val="30"/>
                <w:szCs w:val="30"/>
                <w:cs/>
              </w:rPr>
              <w:t>ได้มาจาก</w:t>
            </w:r>
          </w:p>
          <w:p w14:paraId="54E93462" w14:textId="282080F8" w:rsidR="00111C90" w:rsidRPr="00161E24" w:rsidRDefault="005F728F" w:rsidP="005F72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B1AC3">
              <w:rPr>
                <w:rFonts w:asciiTheme="majorBidi" w:hAnsiTheme="majorBidi" w:hint="cs"/>
                <w:sz w:val="30"/>
                <w:szCs w:val="30"/>
                <w:cs/>
              </w:rPr>
              <w:t>การรวมธุรกิจ</w:t>
            </w:r>
          </w:p>
        </w:tc>
        <w:tc>
          <w:tcPr>
            <w:tcW w:w="270" w:type="dxa"/>
          </w:tcPr>
          <w:p w14:paraId="14075951" w14:textId="77777777" w:rsidR="00111C90" w:rsidRPr="00161E24" w:rsidRDefault="00111C90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0" w:type="dxa"/>
            <w:vAlign w:val="bottom"/>
          </w:tcPr>
          <w:p w14:paraId="3C639120" w14:textId="018CDD02" w:rsidR="00111C90" w:rsidRPr="00161E24" w:rsidRDefault="00111C90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6D12AF" w:rsidRPr="00161E24" w14:paraId="3CA4B475" w14:textId="77777777" w:rsidTr="00071BBE">
        <w:trPr>
          <w:trHeight w:val="139"/>
          <w:tblHeader/>
        </w:trPr>
        <w:tc>
          <w:tcPr>
            <w:tcW w:w="3420" w:type="dxa"/>
            <w:vAlign w:val="bottom"/>
          </w:tcPr>
          <w:p w14:paraId="1879BF6D" w14:textId="77777777" w:rsidR="006D12AF" w:rsidRPr="00AF520B" w:rsidRDefault="006D12AF" w:rsidP="006705D3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940" w:type="dxa"/>
            <w:gridSpan w:val="9"/>
            <w:vAlign w:val="bottom"/>
          </w:tcPr>
          <w:p w14:paraId="550F07A2" w14:textId="13D58B31" w:rsidR="006D12AF" w:rsidRPr="006D12AF" w:rsidRDefault="006D12AF" w:rsidP="000207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03B0E" w:rsidRPr="00161E24" w14:paraId="0DF9F061" w14:textId="77777777" w:rsidTr="00071BBE">
        <w:trPr>
          <w:trHeight w:val="497"/>
        </w:trPr>
        <w:tc>
          <w:tcPr>
            <w:tcW w:w="3420" w:type="dxa"/>
            <w:vAlign w:val="bottom"/>
          </w:tcPr>
          <w:p w14:paraId="33CC1C2A" w14:textId="77777777" w:rsidR="00111C90" w:rsidRPr="00161E24" w:rsidRDefault="00111C90" w:rsidP="006705D3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05D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รอการตัดบัญชี</w:t>
            </w:r>
          </w:p>
        </w:tc>
        <w:tc>
          <w:tcPr>
            <w:tcW w:w="994" w:type="dxa"/>
            <w:vAlign w:val="bottom"/>
          </w:tcPr>
          <w:p w14:paraId="3861409D" w14:textId="3D46FAF9" w:rsidR="00111C90" w:rsidRPr="00161E24" w:rsidRDefault="00111C90" w:rsidP="000207BF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05F89A36" w14:textId="77777777" w:rsidR="00111C90" w:rsidRPr="00161E24" w:rsidRDefault="00111C90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vAlign w:val="bottom"/>
          </w:tcPr>
          <w:p w14:paraId="2D40AE8F" w14:textId="77777777" w:rsidR="00111C90" w:rsidRPr="00161E24" w:rsidRDefault="00111C90" w:rsidP="000207BF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5756C7B" w14:textId="77777777" w:rsidR="00111C90" w:rsidRPr="00161E24" w:rsidRDefault="00111C90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4CF7DEE" w14:textId="77777777" w:rsidR="00111C90" w:rsidRPr="00161E24" w:rsidRDefault="00111C90" w:rsidP="000207BF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71EE5BB" w14:textId="77777777" w:rsidR="00111C90" w:rsidRPr="00161E24" w:rsidRDefault="00111C90" w:rsidP="000207B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4A140CD5" w14:textId="77777777" w:rsidR="00111C90" w:rsidRPr="00161E24" w:rsidRDefault="00111C90" w:rsidP="000207B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0E4EC7F7" w14:textId="77777777" w:rsidR="00111C90" w:rsidRPr="00161E24" w:rsidRDefault="00111C90" w:rsidP="000207B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076021B6" w14:textId="2C492CF7" w:rsidR="00111C90" w:rsidRPr="00161E24" w:rsidRDefault="00111C90" w:rsidP="000207B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F03B0E" w:rsidRPr="00161E24" w14:paraId="2DDD9162" w14:textId="77777777" w:rsidTr="00071BBE">
        <w:trPr>
          <w:trHeight w:val="139"/>
        </w:trPr>
        <w:tc>
          <w:tcPr>
            <w:tcW w:w="3420" w:type="dxa"/>
            <w:shd w:val="clear" w:color="auto" w:fill="auto"/>
            <w:vAlign w:val="bottom"/>
          </w:tcPr>
          <w:p w14:paraId="488761A0" w14:textId="186599AA" w:rsidR="00111C90" w:rsidRPr="00161E24" w:rsidRDefault="00111C90" w:rsidP="006705D3">
            <w:pPr>
              <w:spacing w:line="240" w:lineRule="auto"/>
              <w:ind w:left="105" w:hanging="105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(ค่าเผื่อผลขาดทุน</w:t>
            </w:r>
            <w:r w:rsidR="004F6710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br/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ด้านเครดิตที่คาดว่าจะเกิดขึ้น)</w:t>
            </w:r>
          </w:p>
        </w:tc>
        <w:tc>
          <w:tcPr>
            <w:tcW w:w="994" w:type="dxa"/>
            <w:vAlign w:val="bottom"/>
          </w:tcPr>
          <w:p w14:paraId="0CB90D4C" w14:textId="7863BB12" w:rsidR="00111C90" w:rsidRPr="00161E24" w:rsidRDefault="00111C90" w:rsidP="00EB589E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65</w:t>
            </w:r>
          </w:p>
        </w:tc>
        <w:tc>
          <w:tcPr>
            <w:tcW w:w="270" w:type="dxa"/>
            <w:vAlign w:val="bottom"/>
          </w:tcPr>
          <w:p w14:paraId="323FCBBE" w14:textId="77777777" w:rsidR="00111C90" w:rsidRPr="00161E24" w:rsidRDefault="00111C90" w:rsidP="001C7D1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5477F52A" w14:textId="35C4E4C5" w:rsidR="00111C90" w:rsidRPr="00B3006C" w:rsidRDefault="00111C90" w:rsidP="00EB589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38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48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9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052E7E" w14:textId="77777777" w:rsidR="00111C90" w:rsidRPr="00161E24" w:rsidRDefault="00111C90" w:rsidP="001C7D1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D55044" w14:textId="79407DEE" w:rsidR="00111C90" w:rsidRPr="00161E24" w:rsidRDefault="00111C90" w:rsidP="002C7456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0753F41" w14:textId="77777777" w:rsidR="00111C90" w:rsidRPr="00161E24" w:rsidRDefault="00111C90" w:rsidP="001C7D1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6C5628B" w14:textId="40497F13" w:rsidR="00111C90" w:rsidRPr="001C7D17" w:rsidRDefault="00A66113" w:rsidP="00A66113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DDDB8EC" w14:textId="77777777" w:rsidR="00111C90" w:rsidRPr="001C7D17" w:rsidRDefault="00111C90" w:rsidP="001C7D17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0898DF" w14:textId="5BF9EBF3" w:rsidR="00111C90" w:rsidRPr="00161E24" w:rsidRDefault="00111C90" w:rsidP="002C745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7D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74 </w:t>
            </w:r>
          </w:p>
        </w:tc>
      </w:tr>
      <w:tr w:rsidR="00F03B0E" w:rsidRPr="00161E24" w14:paraId="08284CA1" w14:textId="77777777" w:rsidTr="00071BBE">
        <w:trPr>
          <w:trHeight w:val="139"/>
        </w:trPr>
        <w:tc>
          <w:tcPr>
            <w:tcW w:w="3420" w:type="dxa"/>
            <w:shd w:val="clear" w:color="auto" w:fill="auto"/>
            <w:vAlign w:val="bottom"/>
          </w:tcPr>
          <w:p w14:paraId="281F256F" w14:textId="77777777" w:rsidR="00111C90" w:rsidRPr="00161E24" w:rsidRDefault="00111C90" w:rsidP="006705D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(ค่าเผื่อการลดมูลค่า)</w:t>
            </w:r>
          </w:p>
        </w:tc>
        <w:tc>
          <w:tcPr>
            <w:tcW w:w="994" w:type="dxa"/>
            <w:vAlign w:val="bottom"/>
          </w:tcPr>
          <w:p w14:paraId="4DEBDC14" w14:textId="6FAE92E4" w:rsidR="00111C90" w:rsidRPr="00161E24" w:rsidRDefault="00111C90" w:rsidP="00EB589E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59</w:t>
            </w:r>
          </w:p>
        </w:tc>
        <w:tc>
          <w:tcPr>
            <w:tcW w:w="270" w:type="dxa"/>
            <w:vAlign w:val="bottom"/>
          </w:tcPr>
          <w:p w14:paraId="6C66D36A" w14:textId="77777777" w:rsidR="00111C90" w:rsidRPr="00161E24" w:rsidRDefault="00111C90" w:rsidP="001C7D1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shd w:val="clear" w:color="auto" w:fill="auto"/>
          </w:tcPr>
          <w:p w14:paraId="3FC975C8" w14:textId="73D94AB3" w:rsidR="00111C90" w:rsidRPr="00B3006C" w:rsidRDefault="00111C90" w:rsidP="00EB589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38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48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(45)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B83F44" w14:textId="77777777" w:rsidR="00111C90" w:rsidRPr="00161E24" w:rsidRDefault="00111C90" w:rsidP="001C7D1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5FE3B9" w14:textId="3A2BFC23" w:rsidR="00111C90" w:rsidRPr="00161E24" w:rsidRDefault="00111C90" w:rsidP="002C7456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2B0301D" w14:textId="77777777" w:rsidR="00111C90" w:rsidRPr="00161E24" w:rsidRDefault="00111C90" w:rsidP="001C7D1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261F9C8B" w14:textId="142B7077" w:rsidR="00111C90" w:rsidRPr="001C7D17" w:rsidRDefault="00A66113" w:rsidP="00A66113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A7C5C91" w14:textId="77777777" w:rsidR="00111C90" w:rsidRPr="001C7D17" w:rsidRDefault="00111C90" w:rsidP="001C7D17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C327E69" w14:textId="2C6A0631" w:rsidR="00111C90" w:rsidRPr="00161E24" w:rsidRDefault="00111C90" w:rsidP="002C745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7D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14 </w:t>
            </w:r>
          </w:p>
        </w:tc>
      </w:tr>
      <w:tr w:rsidR="00F03B0E" w:rsidRPr="00161E24" w14:paraId="76422143" w14:textId="77777777" w:rsidTr="00071BBE">
        <w:trPr>
          <w:trHeight w:val="139"/>
        </w:trPr>
        <w:tc>
          <w:tcPr>
            <w:tcW w:w="3420" w:type="dxa"/>
            <w:shd w:val="clear" w:color="auto" w:fill="auto"/>
            <w:vAlign w:val="bottom"/>
          </w:tcPr>
          <w:p w14:paraId="0D105EBC" w14:textId="5C0F26DB" w:rsidR="00111C90" w:rsidRPr="00161E24" w:rsidRDefault="00111C90" w:rsidP="006705D3">
            <w:pPr>
              <w:spacing w:line="240" w:lineRule="auto"/>
              <w:ind w:left="105" w:hanging="105"/>
              <w:rPr>
                <w:rFonts w:asciiTheme="majorBidi" w:hAnsiTheme="majorBidi" w:cstheme="majorBidi"/>
                <w:sz w:val="30"/>
                <w:szCs w:val="30"/>
              </w:rPr>
            </w:pPr>
            <w:r w:rsidRPr="006705D3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สินทรัพย์ชีวภาพ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(การจ้างเลี้ยง</w:t>
            </w:r>
            <w:r w:rsidR="00B441F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br/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ประกันราคา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4" w:type="dxa"/>
            <w:vAlign w:val="bottom"/>
          </w:tcPr>
          <w:p w14:paraId="480F0626" w14:textId="78064CC3" w:rsidR="00111C90" w:rsidRPr="00161E24" w:rsidRDefault="00111C90" w:rsidP="00EB589E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</w:p>
        </w:tc>
        <w:tc>
          <w:tcPr>
            <w:tcW w:w="270" w:type="dxa"/>
            <w:vAlign w:val="bottom"/>
          </w:tcPr>
          <w:p w14:paraId="036BADF5" w14:textId="77777777" w:rsidR="00111C90" w:rsidRPr="00161E24" w:rsidRDefault="00111C90" w:rsidP="001C7D1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54FD54CA" w14:textId="786192A9" w:rsidR="00111C90" w:rsidRPr="00B3006C" w:rsidRDefault="00111C90" w:rsidP="00EB589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38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48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31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AA997C" w14:textId="77777777" w:rsidR="00111C90" w:rsidRPr="00161E24" w:rsidRDefault="00111C90" w:rsidP="001C7D1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CEE431" w14:textId="44749B1D" w:rsidR="00111C90" w:rsidRPr="00161E24" w:rsidRDefault="00111C90" w:rsidP="002C7456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81503D8" w14:textId="77777777" w:rsidR="00111C90" w:rsidRPr="00161E24" w:rsidRDefault="00111C90" w:rsidP="001C7D1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972DE40" w14:textId="61863B41" w:rsidR="00111C90" w:rsidRPr="001C7D17" w:rsidRDefault="00A66113" w:rsidP="00A66113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2F5D4B5A" w14:textId="77777777" w:rsidR="00111C90" w:rsidRPr="001C7D17" w:rsidRDefault="00111C90" w:rsidP="001C7D17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941395B" w14:textId="6249415C" w:rsidR="00111C90" w:rsidRPr="00161E24" w:rsidRDefault="00111C90" w:rsidP="002C745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7D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62 </w:t>
            </w:r>
          </w:p>
        </w:tc>
      </w:tr>
      <w:tr w:rsidR="00F03B0E" w:rsidRPr="00161E24" w14:paraId="4B4B0452" w14:textId="77777777" w:rsidTr="00071BBE">
        <w:trPr>
          <w:trHeight w:val="139"/>
        </w:trPr>
        <w:tc>
          <w:tcPr>
            <w:tcW w:w="3420" w:type="dxa"/>
            <w:vAlign w:val="bottom"/>
          </w:tcPr>
          <w:p w14:paraId="30C29EE7" w14:textId="77777777" w:rsidR="00111C90" w:rsidRPr="00161E24" w:rsidRDefault="00111C90" w:rsidP="006705D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(ค่าเผื่อการด้อยค่า)</w:t>
            </w:r>
          </w:p>
        </w:tc>
        <w:tc>
          <w:tcPr>
            <w:tcW w:w="994" w:type="dxa"/>
            <w:vAlign w:val="bottom"/>
          </w:tcPr>
          <w:p w14:paraId="3556DEBB" w14:textId="523F9778" w:rsidR="00111C90" w:rsidRPr="00161E24" w:rsidRDefault="00111C90" w:rsidP="00EB589E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</w:t>
            </w:r>
          </w:p>
        </w:tc>
        <w:tc>
          <w:tcPr>
            <w:tcW w:w="270" w:type="dxa"/>
            <w:vAlign w:val="bottom"/>
          </w:tcPr>
          <w:p w14:paraId="60AB8B77" w14:textId="77777777" w:rsidR="00111C90" w:rsidRPr="00161E24" w:rsidRDefault="00111C90" w:rsidP="001C7D1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shd w:val="clear" w:color="auto" w:fill="auto"/>
          </w:tcPr>
          <w:p w14:paraId="301244C6" w14:textId="1FF6344D" w:rsidR="00111C90" w:rsidRPr="00B3006C" w:rsidRDefault="00111C90" w:rsidP="00EB589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38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48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E53306" w14:textId="77777777" w:rsidR="00111C90" w:rsidRPr="00161E24" w:rsidRDefault="00111C90" w:rsidP="001C7D1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E357E1" w14:textId="486F7D8D" w:rsidR="00111C90" w:rsidRPr="00161E24" w:rsidRDefault="00111C90" w:rsidP="002C7456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2AF1F64" w14:textId="77777777" w:rsidR="00111C90" w:rsidRPr="00161E24" w:rsidRDefault="00111C90" w:rsidP="001C7D1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29DC62EC" w14:textId="759C0507" w:rsidR="00111C90" w:rsidRPr="001C7D17" w:rsidRDefault="00A66113" w:rsidP="00A66113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72D3D03" w14:textId="77777777" w:rsidR="00111C90" w:rsidRPr="001C7D17" w:rsidRDefault="00111C90" w:rsidP="001C7D17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3541234" w14:textId="208B32EC" w:rsidR="00111C90" w:rsidRPr="00161E24" w:rsidRDefault="00111C90" w:rsidP="002C745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7D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61 </w:t>
            </w:r>
          </w:p>
        </w:tc>
      </w:tr>
      <w:tr w:rsidR="00F03B0E" w:rsidRPr="00161E24" w14:paraId="13BDC0FF" w14:textId="77777777" w:rsidTr="00071BBE">
        <w:trPr>
          <w:trHeight w:val="334"/>
        </w:trPr>
        <w:tc>
          <w:tcPr>
            <w:tcW w:w="3420" w:type="dxa"/>
            <w:vAlign w:val="bottom"/>
          </w:tcPr>
          <w:p w14:paraId="2A334596" w14:textId="46D15D31" w:rsidR="00111C90" w:rsidRPr="00111C90" w:rsidRDefault="00111C90" w:rsidP="006705D3">
            <w:pPr>
              <w:spacing w:line="240" w:lineRule="auto"/>
              <w:ind w:left="105" w:hanging="105"/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</w:pPr>
            <w:r w:rsidRPr="00111C90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ที่ดิน อาคารและอุปกรณ์ </w:t>
            </w:r>
            <w:r w:rsidR="00362025">
              <w:rPr>
                <w:rFonts w:asciiTheme="majorBidi" w:hAnsiTheme="majorBidi" w:cstheme="majorBidi"/>
                <w:spacing w:val="-6"/>
                <w:sz w:val="30"/>
                <w:szCs w:val="30"/>
              </w:rPr>
              <w:br/>
            </w:r>
            <w:r w:rsidRPr="00111C90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(ความแตกต่างของค่าเสื่อมราคา</w:t>
            </w:r>
            <w:r w:rsidR="002447E1">
              <w:rPr>
                <w:rFonts w:asciiTheme="majorBidi" w:hAnsiTheme="majorBidi" w:cstheme="majorBidi" w:hint="cs"/>
                <w:i/>
                <w:iCs/>
                <w:spacing w:val="-6"/>
                <w:sz w:val="30"/>
                <w:szCs w:val="30"/>
                <w:cs/>
              </w:rPr>
              <w:t>และ</w:t>
            </w:r>
            <w:r w:rsidR="002447E1"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  <w:r w:rsidRPr="00111C90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994" w:type="dxa"/>
            <w:vAlign w:val="bottom"/>
          </w:tcPr>
          <w:p w14:paraId="0C0162CA" w14:textId="654369D7" w:rsidR="00111C90" w:rsidRPr="002447E1" w:rsidRDefault="002447E1" w:rsidP="00EB589E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</w:t>
            </w:r>
          </w:p>
        </w:tc>
        <w:tc>
          <w:tcPr>
            <w:tcW w:w="270" w:type="dxa"/>
            <w:vAlign w:val="bottom"/>
          </w:tcPr>
          <w:p w14:paraId="2C3783F3" w14:textId="77777777" w:rsidR="00111C90" w:rsidRPr="00161E24" w:rsidRDefault="00111C90" w:rsidP="001C7D1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8CDCD54" w14:textId="40307021" w:rsidR="00111C90" w:rsidRPr="00B3006C" w:rsidRDefault="000100A7" w:rsidP="00EB589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38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(1)</w:t>
            </w:r>
            <w:r w:rsidR="00111C90" w:rsidRPr="005D48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4AF75E" w14:textId="77777777" w:rsidR="00111C90" w:rsidRPr="00161E24" w:rsidRDefault="00111C90" w:rsidP="001C7D1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00A18B" w14:textId="78307824" w:rsidR="00111C90" w:rsidRPr="00161E24" w:rsidRDefault="00111C90" w:rsidP="002C7456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8424DE0" w14:textId="77777777" w:rsidR="00111C90" w:rsidRPr="00161E24" w:rsidRDefault="00111C90" w:rsidP="001C7D1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0283521" w14:textId="7D79C444" w:rsidR="00111C90" w:rsidRPr="001C7D17" w:rsidRDefault="00A66113" w:rsidP="00A66113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6FE890A3" w14:textId="77777777" w:rsidR="00111C90" w:rsidRPr="001C7D17" w:rsidRDefault="00111C90" w:rsidP="001C7D17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B2784D" w14:textId="0523A00A" w:rsidR="00111C90" w:rsidRPr="00161E24" w:rsidRDefault="009A583A" w:rsidP="002C745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</w:t>
            </w:r>
            <w:r w:rsidR="00111C90" w:rsidRPr="001C7D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</w:p>
        </w:tc>
      </w:tr>
      <w:tr w:rsidR="00F03B0E" w:rsidRPr="00161E24" w14:paraId="2DF7B03D" w14:textId="77777777" w:rsidTr="00071BBE">
        <w:trPr>
          <w:trHeight w:val="139"/>
        </w:trPr>
        <w:tc>
          <w:tcPr>
            <w:tcW w:w="3420" w:type="dxa"/>
            <w:vAlign w:val="bottom"/>
          </w:tcPr>
          <w:p w14:paraId="71A1B1C1" w14:textId="77777777" w:rsidR="00111C90" w:rsidRPr="00161E24" w:rsidRDefault="00111C90" w:rsidP="006705D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32D3604" w14:textId="6EC6E1F8" w:rsidR="00111C90" w:rsidRPr="00161E24" w:rsidRDefault="00111C90" w:rsidP="00EB589E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301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7E2FDD" w14:textId="77777777" w:rsidR="00111C90" w:rsidRPr="00161E24" w:rsidRDefault="00111C90" w:rsidP="001C7D1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shd w:val="clear" w:color="auto" w:fill="auto"/>
          </w:tcPr>
          <w:p w14:paraId="7BFF0726" w14:textId="1130F2D5" w:rsidR="00111C90" w:rsidRPr="00066B79" w:rsidRDefault="00111C90" w:rsidP="00EB589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38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48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C24328" w14:textId="77777777" w:rsidR="00111C90" w:rsidRPr="00161E24" w:rsidRDefault="00111C90" w:rsidP="001C7D1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96FCDF" w14:textId="1496D39A" w:rsidR="00111C90" w:rsidRPr="00161E24" w:rsidRDefault="00111C90" w:rsidP="002C745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38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91D9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21</w:t>
            </w:r>
          </w:p>
        </w:tc>
        <w:tc>
          <w:tcPr>
            <w:tcW w:w="270" w:type="dxa"/>
            <w:vAlign w:val="bottom"/>
          </w:tcPr>
          <w:p w14:paraId="7F6FB859" w14:textId="77777777" w:rsidR="00111C90" w:rsidRPr="00161E24" w:rsidRDefault="00111C90" w:rsidP="001C7D1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0E6BBF8A" w14:textId="5A4BBF9C" w:rsidR="00111C90" w:rsidRPr="001C7D17" w:rsidRDefault="00A66113" w:rsidP="002C745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</w:tcPr>
          <w:p w14:paraId="707AF050" w14:textId="77777777" w:rsidR="00111C90" w:rsidRPr="001C7D17" w:rsidRDefault="00111C90" w:rsidP="001C7D17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C002E28" w14:textId="0069A8BC" w:rsidR="00111C90" w:rsidRPr="00161E24" w:rsidRDefault="00111C90" w:rsidP="002C745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7D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302 </w:t>
            </w:r>
          </w:p>
        </w:tc>
      </w:tr>
      <w:tr w:rsidR="00F03B0E" w:rsidRPr="00161E24" w14:paraId="2F33DB88" w14:textId="77777777" w:rsidTr="00071BBE">
        <w:trPr>
          <w:trHeight w:val="139"/>
        </w:trPr>
        <w:tc>
          <w:tcPr>
            <w:tcW w:w="3420" w:type="dxa"/>
            <w:vAlign w:val="bottom"/>
          </w:tcPr>
          <w:p w14:paraId="1FA03C30" w14:textId="4DFF5BF1" w:rsidR="00111C90" w:rsidRPr="00161E24" w:rsidRDefault="00111C90" w:rsidP="006705D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F5664">
              <w:rPr>
                <w:rFonts w:asciiTheme="majorBidi" w:hAnsiTheme="majorBidi" w:hint="cs"/>
                <w:sz w:val="30"/>
                <w:szCs w:val="30"/>
                <w:cs/>
              </w:rPr>
              <w:t>หนี้สิน</w:t>
            </w:r>
            <w:r w:rsidRPr="006705D3">
              <w:rPr>
                <w:rFonts w:asciiTheme="majorBidi" w:hAnsiTheme="majorBidi" w:cstheme="majorBidi" w:hint="cs"/>
                <w:sz w:val="30"/>
                <w:szCs w:val="30"/>
                <w:cs/>
              </w:rPr>
              <w:t>ตาม</w:t>
            </w:r>
            <w:r w:rsidRPr="00FF5664">
              <w:rPr>
                <w:rFonts w:asciiTheme="majorBidi" w:hAnsiTheme="majorBidi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6131C18C" w14:textId="321A9997" w:rsidR="00111C90" w:rsidRPr="00161E24" w:rsidRDefault="00111C90" w:rsidP="00EB589E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F566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1,055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DAF5F8" w14:textId="77777777" w:rsidR="00111C90" w:rsidRPr="00161E24" w:rsidRDefault="00111C90" w:rsidP="001C7D1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shd w:val="clear" w:color="auto" w:fill="auto"/>
          </w:tcPr>
          <w:p w14:paraId="071B0A55" w14:textId="32D7348B" w:rsidR="00111C90" w:rsidRPr="005D4859" w:rsidRDefault="00111C90" w:rsidP="00EB589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38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48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18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680D30" w14:textId="77777777" w:rsidR="00111C90" w:rsidRPr="00161E24" w:rsidRDefault="00111C90" w:rsidP="001C7D1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CEA7A8" w14:textId="66836348" w:rsidR="00111C90" w:rsidRPr="00161E24" w:rsidRDefault="00111C90" w:rsidP="002C7456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8029ADE" w14:textId="77777777" w:rsidR="00111C90" w:rsidRPr="00161E24" w:rsidRDefault="00111C90" w:rsidP="001C7D1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54839F21" w14:textId="257E4128" w:rsidR="00111C90" w:rsidRPr="001C7D17" w:rsidRDefault="00A66113" w:rsidP="00A66113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5AA0AB5" w14:textId="77777777" w:rsidR="00111C90" w:rsidRPr="001C7D17" w:rsidRDefault="00111C90" w:rsidP="001C7D17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6FC1163" w14:textId="543879EB" w:rsidR="00111C90" w:rsidRPr="00161E24" w:rsidRDefault="00111C90" w:rsidP="002C745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7D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1,073 </w:t>
            </w:r>
          </w:p>
        </w:tc>
      </w:tr>
      <w:tr w:rsidR="00F03B0E" w:rsidRPr="00161E24" w14:paraId="02FC8C04" w14:textId="77777777" w:rsidTr="00071BBE">
        <w:trPr>
          <w:trHeight w:val="139"/>
        </w:trPr>
        <w:tc>
          <w:tcPr>
            <w:tcW w:w="3420" w:type="dxa"/>
            <w:vAlign w:val="bottom"/>
          </w:tcPr>
          <w:p w14:paraId="19BB5315" w14:textId="4BD27E66" w:rsidR="00111C90" w:rsidRPr="00161E24" w:rsidRDefault="00111C90" w:rsidP="006705D3">
            <w:pPr>
              <w:spacing w:line="240" w:lineRule="auto"/>
              <w:ind w:left="105" w:hanging="10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การเปลี่ยนแปลงในมูลค่ายุติธรรมของการป้องกันความเสี่ยงกระแสเงินสด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426F1430" w14:textId="2CC04CED" w:rsidR="00111C90" w:rsidRPr="00161E24" w:rsidRDefault="00111C90" w:rsidP="00EB589E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663AD2" w14:textId="77777777" w:rsidR="00111C90" w:rsidRPr="00161E24" w:rsidRDefault="00111C90" w:rsidP="001C7D1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7EEB6BC4" w14:textId="0BC57E9A" w:rsidR="00111C90" w:rsidRPr="005D4859" w:rsidRDefault="00111C90" w:rsidP="00EB589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38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48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8924A78" w14:textId="77777777" w:rsidR="00111C90" w:rsidRPr="00161E24" w:rsidRDefault="00111C90" w:rsidP="001C7D1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3FB8A3" w14:textId="1BBD1A1A" w:rsidR="00111C90" w:rsidRPr="00161E24" w:rsidRDefault="00111C90" w:rsidP="002C745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38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1A9AECEE" w14:textId="77777777" w:rsidR="00111C90" w:rsidRPr="00161E24" w:rsidRDefault="00111C90" w:rsidP="001C7D1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13BB536" w14:textId="244CB056" w:rsidR="00111C90" w:rsidRPr="001C7D17" w:rsidRDefault="00A66113" w:rsidP="00A66113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381594ED" w14:textId="77777777" w:rsidR="00111C90" w:rsidRPr="001C7D17" w:rsidRDefault="00111C90" w:rsidP="001C7D17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802447" w14:textId="03BE56D3" w:rsidR="00111C90" w:rsidRPr="00161E24" w:rsidRDefault="00111C90" w:rsidP="00D13832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7D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- </w:t>
            </w:r>
          </w:p>
        </w:tc>
      </w:tr>
      <w:tr w:rsidR="00267795" w:rsidRPr="00161E24" w14:paraId="20929852" w14:textId="77777777" w:rsidTr="00071BBE">
        <w:trPr>
          <w:trHeight w:val="139"/>
        </w:trPr>
        <w:tc>
          <w:tcPr>
            <w:tcW w:w="3420" w:type="dxa"/>
            <w:vAlign w:val="bottom"/>
          </w:tcPr>
          <w:p w14:paraId="1DFF14AB" w14:textId="77777777" w:rsidR="00267795" w:rsidRPr="00161E24" w:rsidRDefault="00267795" w:rsidP="009F5CFA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5DC8A83B" w14:textId="77777777" w:rsidR="00267795" w:rsidRPr="00161E24" w:rsidRDefault="00267795" w:rsidP="009F5CFA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EAD48B" w14:textId="77777777" w:rsidR="00267795" w:rsidRPr="00161E24" w:rsidRDefault="00267795" w:rsidP="009F5CFA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shd w:val="clear" w:color="auto" w:fill="auto"/>
          </w:tcPr>
          <w:p w14:paraId="4CE8D507" w14:textId="77777777" w:rsidR="00267795" w:rsidRPr="00066B79" w:rsidRDefault="00267795" w:rsidP="009F5CFA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38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D4859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(160)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414330" w14:textId="77777777" w:rsidR="00267795" w:rsidRPr="00161E24" w:rsidRDefault="00267795" w:rsidP="009F5CFA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BB5384" w14:textId="77777777" w:rsidR="00267795" w:rsidRPr="00161E24" w:rsidRDefault="00267795" w:rsidP="009F5CFA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A7FC8F0" w14:textId="77777777" w:rsidR="00267795" w:rsidRPr="00161E24" w:rsidRDefault="00267795" w:rsidP="009F5CFA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</w:tcPr>
          <w:p w14:paraId="134CA52A" w14:textId="77777777" w:rsidR="00267795" w:rsidRPr="001C7D17" w:rsidRDefault="00267795" w:rsidP="009F5CFA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7E68E70A" w14:textId="77777777" w:rsidR="00267795" w:rsidRPr="001C7D17" w:rsidRDefault="00267795" w:rsidP="009F5CFA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9745FF9" w14:textId="77777777" w:rsidR="00267795" w:rsidRPr="00161E24" w:rsidRDefault="00267795" w:rsidP="009F5CFA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C7D1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215 </w:t>
            </w:r>
          </w:p>
        </w:tc>
      </w:tr>
      <w:tr w:rsidR="00F03B0E" w:rsidRPr="00161E24" w14:paraId="222C3C43" w14:textId="77777777" w:rsidTr="00071BBE">
        <w:trPr>
          <w:trHeight w:val="139"/>
        </w:trPr>
        <w:tc>
          <w:tcPr>
            <w:tcW w:w="3420" w:type="dxa"/>
            <w:vAlign w:val="bottom"/>
          </w:tcPr>
          <w:p w14:paraId="24C54A9F" w14:textId="7B821808" w:rsidR="00111C90" w:rsidRPr="00161E24" w:rsidRDefault="00111C90" w:rsidP="006705D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994" w:type="dxa"/>
            <w:shd w:val="clear" w:color="auto" w:fill="auto"/>
            <w:vAlign w:val="bottom"/>
          </w:tcPr>
          <w:p w14:paraId="3FCC712E" w14:textId="4B0CD483" w:rsidR="00111C90" w:rsidRDefault="00111C90" w:rsidP="00EB589E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1ECD20" w14:textId="77777777" w:rsidR="00111C90" w:rsidRPr="00161E24" w:rsidRDefault="00111C90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35B00F2E" w14:textId="2D337B01" w:rsidR="00111C90" w:rsidRDefault="00111C90" w:rsidP="00EB589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38" w:right="-11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42CD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432749" w14:textId="77777777" w:rsidR="00111C90" w:rsidRPr="00161E24" w:rsidRDefault="00111C90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146F19D" w14:textId="409F0B85" w:rsidR="00111C90" w:rsidRPr="00161E24" w:rsidRDefault="00111C90" w:rsidP="002C745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38" w:right="-11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09AFE290" w14:textId="77777777" w:rsidR="00111C90" w:rsidRPr="00161E24" w:rsidRDefault="00111C90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039635A4" w14:textId="3097C5A9" w:rsidR="00111C90" w:rsidRDefault="00A66113" w:rsidP="00A66113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</w:tcPr>
          <w:p w14:paraId="164132A0" w14:textId="77777777" w:rsidR="00111C90" w:rsidRDefault="00111C90" w:rsidP="00A04697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936F93" w14:textId="331A627D" w:rsidR="00111C90" w:rsidRPr="00161E24" w:rsidRDefault="00111C90" w:rsidP="002C745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8" w:right="-10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00F03B0E" w:rsidRPr="00161E24" w14:paraId="42A535F2" w14:textId="77777777" w:rsidTr="00071BBE">
        <w:trPr>
          <w:trHeight w:val="334"/>
        </w:trPr>
        <w:tc>
          <w:tcPr>
            <w:tcW w:w="3420" w:type="dxa"/>
            <w:vAlign w:val="bottom"/>
          </w:tcPr>
          <w:p w14:paraId="6BE82A2B" w14:textId="77777777" w:rsidR="00111C90" w:rsidRPr="00161E24" w:rsidRDefault="00111C90" w:rsidP="006705D3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A6AEE1" w14:textId="27386625" w:rsidR="00111C90" w:rsidRPr="00161E24" w:rsidRDefault="00111C90" w:rsidP="00EB589E">
            <w:pPr>
              <w:pStyle w:val="acctfourfigures"/>
              <w:tabs>
                <w:tab w:val="clear" w:pos="765"/>
                <w:tab w:val="decimal" w:pos="783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E58E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1,987</w:t>
            </w:r>
          </w:p>
        </w:tc>
        <w:tc>
          <w:tcPr>
            <w:tcW w:w="270" w:type="dxa"/>
            <w:vAlign w:val="bottom"/>
          </w:tcPr>
          <w:p w14:paraId="498FBFEF" w14:textId="77777777" w:rsidR="00111C90" w:rsidRPr="00161E24" w:rsidRDefault="00111C90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C317A1" w14:textId="33B222C7" w:rsidR="00111C90" w:rsidRPr="00161E24" w:rsidRDefault="00111C90" w:rsidP="00EB589E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38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B5420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(199)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6E533B" w14:textId="77777777" w:rsidR="00111C90" w:rsidRPr="00DC49C5" w:rsidRDefault="00111C90" w:rsidP="00DC49C5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7BCCCF" w14:textId="4B6A453B" w:rsidR="00111C90" w:rsidRPr="00161E24" w:rsidRDefault="00111C90" w:rsidP="002C7456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38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0764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23</w:t>
            </w:r>
          </w:p>
        </w:tc>
        <w:tc>
          <w:tcPr>
            <w:tcW w:w="270" w:type="dxa"/>
            <w:vAlign w:val="bottom"/>
          </w:tcPr>
          <w:p w14:paraId="006CFAE5" w14:textId="77777777" w:rsidR="00111C90" w:rsidRPr="00161E24" w:rsidRDefault="00111C90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F41998E" w14:textId="02C0475C" w:rsidR="00111C90" w:rsidRPr="00093EB9" w:rsidRDefault="00A66113" w:rsidP="004A347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</w:tcPr>
          <w:p w14:paraId="37D47D8E" w14:textId="77777777" w:rsidR="00111C90" w:rsidRPr="00093EB9" w:rsidRDefault="00111C90" w:rsidP="00A04697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E1C090" w14:textId="388740FA" w:rsidR="00111C90" w:rsidRPr="00161E24" w:rsidRDefault="00111C90" w:rsidP="002C745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093EB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1,815</w:t>
            </w:r>
          </w:p>
        </w:tc>
      </w:tr>
      <w:tr w:rsidR="00034546" w:rsidRPr="00161E24" w14:paraId="7075DCC3" w14:textId="77777777" w:rsidTr="00071BBE">
        <w:trPr>
          <w:trHeight w:val="2431"/>
        </w:trPr>
        <w:tc>
          <w:tcPr>
            <w:tcW w:w="3420" w:type="dxa"/>
            <w:vAlign w:val="bottom"/>
          </w:tcPr>
          <w:p w14:paraId="3EAC0C20" w14:textId="77777777" w:rsidR="00034546" w:rsidRDefault="00034546" w:rsidP="00A0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27" w:hanging="21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94" w:type="dxa"/>
            <w:vAlign w:val="bottom"/>
          </w:tcPr>
          <w:p w14:paraId="6959EC2F" w14:textId="77777777" w:rsidR="00034546" w:rsidRDefault="00034546" w:rsidP="00A04697">
            <w:pPr>
              <w:pStyle w:val="acctfourfigures"/>
              <w:tabs>
                <w:tab w:val="clear" w:pos="765"/>
                <w:tab w:val="decimal" w:pos="95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9C6A8A2" w14:textId="77777777" w:rsidR="00034546" w:rsidRPr="00161E24" w:rsidRDefault="0003454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1540155D" w14:textId="77777777" w:rsidR="00034546" w:rsidRPr="00161E24" w:rsidRDefault="00034546" w:rsidP="00A04697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6804156" w14:textId="77777777" w:rsidR="00034546" w:rsidRPr="00161E24" w:rsidRDefault="0003454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1157750F" w14:textId="77777777" w:rsidR="00034546" w:rsidRPr="00161E24" w:rsidRDefault="00034546" w:rsidP="00A04697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3327ABE" w14:textId="77777777" w:rsidR="00034546" w:rsidRPr="00161E24" w:rsidRDefault="0003454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229BB101" w14:textId="77777777" w:rsidR="00034546" w:rsidRPr="00161E24" w:rsidRDefault="00034546" w:rsidP="00A04697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E22F02" w14:textId="77777777" w:rsidR="00034546" w:rsidRPr="00161E24" w:rsidRDefault="00034546" w:rsidP="00A04697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53229AF" w14:textId="77777777" w:rsidR="00034546" w:rsidRPr="00161E24" w:rsidRDefault="00034546" w:rsidP="00A04697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03B0E" w:rsidRPr="00161E24" w14:paraId="33B90771" w14:textId="77777777" w:rsidTr="00071BBE">
        <w:trPr>
          <w:trHeight w:val="389"/>
        </w:trPr>
        <w:tc>
          <w:tcPr>
            <w:tcW w:w="3420" w:type="dxa"/>
            <w:vAlign w:val="bottom"/>
          </w:tcPr>
          <w:p w14:paraId="6756844B" w14:textId="3570C911" w:rsidR="00111C90" w:rsidRPr="00161E24" w:rsidRDefault="00111C90" w:rsidP="00A0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27" w:hanging="216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หนี้สินภาษีเงินได้รอการตัดบัญชี</w:t>
            </w:r>
          </w:p>
        </w:tc>
        <w:tc>
          <w:tcPr>
            <w:tcW w:w="994" w:type="dxa"/>
            <w:vAlign w:val="bottom"/>
          </w:tcPr>
          <w:p w14:paraId="07D237AE" w14:textId="77777777" w:rsidR="00111C90" w:rsidRDefault="00111C90" w:rsidP="00AD5B8D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38" w:right="-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6AECBE1" w14:textId="77777777" w:rsidR="00111C90" w:rsidRPr="00161E24" w:rsidRDefault="00111C90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vAlign w:val="bottom"/>
          </w:tcPr>
          <w:p w14:paraId="1AD03D06" w14:textId="77777777" w:rsidR="00111C90" w:rsidRPr="00161E24" w:rsidRDefault="00111C90" w:rsidP="00A04697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6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1C1D131" w14:textId="77777777" w:rsidR="00111C90" w:rsidRPr="00161E24" w:rsidRDefault="00111C90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3831F9D" w14:textId="77777777" w:rsidR="00111C90" w:rsidRPr="00161E24" w:rsidRDefault="00111C90" w:rsidP="00A04697">
            <w:pPr>
              <w:pStyle w:val="acctfourfigures"/>
              <w:tabs>
                <w:tab w:val="clear" w:pos="765"/>
                <w:tab w:val="decimal" w:pos="597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860A992" w14:textId="77777777" w:rsidR="00111C90" w:rsidRPr="00161E24" w:rsidRDefault="00111C90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</w:tcPr>
          <w:p w14:paraId="6E1ECC99" w14:textId="77777777" w:rsidR="00111C90" w:rsidRPr="00161E24" w:rsidRDefault="00111C90" w:rsidP="00A04697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5B2E868" w14:textId="77777777" w:rsidR="00111C90" w:rsidRPr="00161E24" w:rsidRDefault="00111C90" w:rsidP="00A04697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4F561038" w14:textId="5DEE2FF6" w:rsidR="00111C90" w:rsidRPr="00161E24" w:rsidRDefault="00111C90" w:rsidP="00A04697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E425A" w:rsidRPr="00161E24" w14:paraId="5B8E469B" w14:textId="77777777" w:rsidTr="00071BBE">
        <w:trPr>
          <w:trHeight w:val="389"/>
        </w:trPr>
        <w:tc>
          <w:tcPr>
            <w:tcW w:w="3420" w:type="dxa"/>
            <w:vAlign w:val="bottom"/>
          </w:tcPr>
          <w:p w14:paraId="6A9D5CE5" w14:textId="4733DFBD" w:rsidR="00AE425A" w:rsidRPr="00C14B5D" w:rsidRDefault="00AE425A" w:rsidP="00071B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08" w:hanging="216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 xml:space="preserve">ที่ดิน อาคาร และอุปกรณ์ </w:t>
            </w:r>
            <w:r w:rsidR="008D345A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ความแตกต่างของค่าเสื่อมราคา)</w:t>
            </w:r>
          </w:p>
        </w:tc>
        <w:tc>
          <w:tcPr>
            <w:tcW w:w="994" w:type="dxa"/>
            <w:vAlign w:val="bottom"/>
          </w:tcPr>
          <w:p w14:paraId="3201ACE9" w14:textId="60AD4196" w:rsidR="00AE425A" w:rsidRPr="00161E24" w:rsidRDefault="00AE425A" w:rsidP="002A121B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(23)</w:t>
            </w:r>
          </w:p>
        </w:tc>
        <w:tc>
          <w:tcPr>
            <w:tcW w:w="270" w:type="dxa"/>
            <w:vAlign w:val="bottom"/>
          </w:tcPr>
          <w:p w14:paraId="055339D2" w14:textId="77777777" w:rsidR="00AE425A" w:rsidRPr="00161E24" w:rsidRDefault="00AE425A" w:rsidP="00AE425A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64DDD23A" w14:textId="7A560EBF" w:rsidR="00AE425A" w:rsidRPr="00161E24" w:rsidRDefault="00AE425A" w:rsidP="00AD5B8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757C8F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2CD6E9F7" w14:textId="77777777" w:rsidR="00AE425A" w:rsidRPr="00161E24" w:rsidRDefault="00AE425A" w:rsidP="00AE425A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DA7BFA" w14:textId="78592F99" w:rsidR="00AE425A" w:rsidRPr="00161E24" w:rsidRDefault="00AE425A" w:rsidP="002A121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7D2F818" w14:textId="77777777" w:rsidR="00AE425A" w:rsidRPr="00161E24" w:rsidRDefault="00AE425A" w:rsidP="00AE425A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89C4942" w14:textId="4E95EE3C" w:rsidR="00AE425A" w:rsidRPr="00161E24" w:rsidRDefault="00AE425A" w:rsidP="002A121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EF9C0AD" w14:textId="77777777" w:rsidR="00AE425A" w:rsidRPr="00161E24" w:rsidRDefault="00AE425A" w:rsidP="00AE425A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847522" w14:textId="5831D33E" w:rsidR="00AE425A" w:rsidRPr="00161E24" w:rsidRDefault="00D4606F" w:rsidP="00EE3E3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4606F">
              <w:rPr>
                <w:rFonts w:asciiTheme="majorBidi" w:hAnsiTheme="majorBidi" w:cstheme="majorBidi"/>
                <w:sz w:val="30"/>
                <w:szCs w:val="30"/>
              </w:rPr>
              <w:t>(22)</w:t>
            </w:r>
          </w:p>
        </w:tc>
      </w:tr>
      <w:tr w:rsidR="00AE425A" w:rsidRPr="00161E24" w14:paraId="2BA35481" w14:textId="77777777" w:rsidTr="00071BBE">
        <w:trPr>
          <w:trHeight w:val="389"/>
        </w:trPr>
        <w:tc>
          <w:tcPr>
            <w:tcW w:w="3420" w:type="dxa"/>
            <w:vAlign w:val="bottom"/>
          </w:tcPr>
          <w:p w14:paraId="03D7F42C" w14:textId="67471FAE" w:rsidR="00AE425A" w:rsidRPr="00330FAA" w:rsidRDefault="00AE425A" w:rsidP="00AE4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27" w:hanging="2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0FA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994" w:type="dxa"/>
            <w:vAlign w:val="bottom"/>
          </w:tcPr>
          <w:p w14:paraId="0EBEDC0F" w14:textId="32A45AA9" w:rsidR="00AE425A" w:rsidRDefault="00AE425A" w:rsidP="00AD5B8D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38" w:right="-10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57C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(1,040)</w:t>
            </w:r>
          </w:p>
        </w:tc>
        <w:tc>
          <w:tcPr>
            <w:tcW w:w="270" w:type="dxa"/>
            <w:vAlign w:val="bottom"/>
          </w:tcPr>
          <w:p w14:paraId="4B0CD509" w14:textId="77777777" w:rsidR="00AE425A" w:rsidRPr="00161E24" w:rsidRDefault="00AE425A" w:rsidP="00AE425A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46558CD7" w14:textId="4FD9027A" w:rsidR="00AE425A" w:rsidRPr="00161E24" w:rsidRDefault="00AE425A" w:rsidP="00AD5B8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106"/>
              <w:rPr>
                <w:rFonts w:asciiTheme="majorBidi" w:hAnsiTheme="majorBidi" w:cstheme="majorBidi"/>
                <w:sz w:val="30"/>
                <w:szCs w:val="30"/>
              </w:rPr>
            </w:pPr>
            <w:r w:rsidRPr="00E83C1B">
              <w:rPr>
                <w:rFonts w:asciiTheme="majorBidi" w:hAnsiTheme="majorBidi" w:cstheme="majorBidi"/>
                <w:sz w:val="30"/>
                <w:szCs w:val="30"/>
              </w:rPr>
              <w:t>(18)</w:t>
            </w:r>
          </w:p>
        </w:tc>
        <w:tc>
          <w:tcPr>
            <w:tcW w:w="270" w:type="dxa"/>
            <w:vAlign w:val="bottom"/>
          </w:tcPr>
          <w:p w14:paraId="5B08F463" w14:textId="77777777" w:rsidR="00AE425A" w:rsidRPr="00161E24" w:rsidRDefault="00AE425A" w:rsidP="00AE425A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1946378" w14:textId="1083EC8F" w:rsidR="00AE425A" w:rsidRPr="00161E24" w:rsidRDefault="00AE425A" w:rsidP="002A121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4B89C7B" w14:textId="77777777" w:rsidR="00AE425A" w:rsidRPr="00161E24" w:rsidRDefault="00AE425A" w:rsidP="00AE425A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EB5E8C" w14:textId="68E14D69" w:rsidR="00AE425A" w:rsidRPr="00161E24" w:rsidRDefault="00AE425A" w:rsidP="002A121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C36847" w14:textId="77777777" w:rsidR="00AE425A" w:rsidRPr="00161E24" w:rsidRDefault="00AE425A" w:rsidP="00AE425A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57E2C4" w14:textId="7BFAC37F" w:rsidR="00AE425A" w:rsidRPr="00161E24" w:rsidRDefault="00D4606F" w:rsidP="00EE3E3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4606F">
              <w:rPr>
                <w:rFonts w:asciiTheme="majorBidi" w:hAnsiTheme="majorBidi" w:cstheme="majorBidi"/>
                <w:sz w:val="30"/>
                <w:szCs w:val="30"/>
              </w:rPr>
              <w:t>(1,058)</w:t>
            </w:r>
          </w:p>
        </w:tc>
      </w:tr>
      <w:tr w:rsidR="00D4606F" w:rsidRPr="00161E24" w14:paraId="110C57C5" w14:textId="77777777" w:rsidTr="00071BBE">
        <w:trPr>
          <w:trHeight w:val="425"/>
        </w:trPr>
        <w:tc>
          <w:tcPr>
            <w:tcW w:w="3420" w:type="dxa"/>
            <w:vAlign w:val="bottom"/>
          </w:tcPr>
          <w:p w14:paraId="1E90B46B" w14:textId="1F829A2B" w:rsidR="00D4606F" w:rsidRPr="00161E24" w:rsidRDefault="00D4606F" w:rsidP="00D4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27" w:hanging="216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ตราสารอนุพันธ์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(รายการปรับปรุง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br/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มูลค่ายุติธรรม)</w:t>
            </w:r>
          </w:p>
        </w:tc>
        <w:tc>
          <w:tcPr>
            <w:tcW w:w="994" w:type="dxa"/>
            <w:vAlign w:val="bottom"/>
          </w:tcPr>
          <w:p w14:paraId="30663F38" w14:textId="1177AF9C" w:rsidR="00D4606F" w:rsidRPr="00161E24" w:rsidRDefault="00D4606F" w:rsidP="00AD5B8D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38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5D9412B8" w14:textId="77777777" w:rsidR="00D4606F" w:rsidRPr="00161E24" w:rsidRDefault="00D4606F" w:rsidP="00D4606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49F12B5" w14:textId="22F4311F" w:rsidR="00D4606F" w:rsidRPr="00E83C1B" w:rsidRDefault="00D4606F" w:rsidP="00AD5B8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10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3C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(6)</w:t>
            </w:r>
          </w:p>
        </w:tc>
        <w:tc>
          <w:tcPr>
            <w:tcW w:w="270" w:type="dxa"/>
            <w:vAlign w:val="bottom"/>
          </w:tcPr>
          <w:p w14:paraId="359D78E1" w14:textId="77777777" w:rsidR="00D4606F" w:rsidRPr="00161E24" w:rsidRDefault="00D4606F" w:rsidP="00D4606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5332262" w14:textId="2C19E454" w:rsidR="00D4606F" w:rsidRPr="00161E24" w:rsidRDefault="00D4606F" w:rsidP="002A121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5BAF0DA" w14:textId="77777777" w:rsidR="00D4606F" w:rsidRPr="00161E24" w:rsidRDefault="00D4606F" w:rsidP="00D4606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A83515" w14:textId="26639847" w:rsidR="00D4606F" w:rsidRPr="00161E24" w:rsidRDefault="00D4606F" w:rsidP="002A121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2E99E0" w14:textId="77777777" w:rsidR="00D4606F" w:rsidRPr="00161E24" w:rsidRDefault="00D4606F" w:rsidP="00D4606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FB6C0B9" w14:textId="72894BB6" w:rsidR="00D4606F" w:rsidRPr="00161E24" w:rsidRDefault="00D4606F" w:rsidP="00EE3E3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4606F">
              <w:rPr>
                <w:rFonts w:asciiTheme="majorBidi" w:hAnsiTheme="majorBidi" w:cstheme="majorBidi"/>
                <w:sz w:val="30"/>
                <w:szCs w:val="30"/>
              </w:rPr>
              <w:t>(5)</w:t>
            </w:r>
          </w:p>
        </w:tc>
      </w:tr>
      <w:tr w:rsidR="00D4606F" w:rsidRPr="00161E24" w14:paraId="368E1D7E" w14:textId="77777777" w:rsidTr="00071BBE">
        <w:trPr>
          <w:trHeight w:val="425"/>
        </w:trPr>
        <w:tc>
          <w:tcPr>
            <w:tcW w:w="3420" w:type="dxa"/>
            <w:vAlign w:val="bottom"/>
          </w:tcPr>
          <w:p w14:paraId="3174888A" w14:textId="7061294D" w:rsidR="00D4606F" w:rsidRPr="00161E24" w:rsidRDefault="00D4606F" w:rsidP="00D460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27" w:hanging="216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สินทรัพย์ชีวภาพ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การเปลี่ยนแปลง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br/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มูลค่ายุติธรรม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94" w:type="dxa"/>
            <w:vAlign w:val="bottom"/>
          </w:tcPr>
          <w:p w14:paraId="5EA6EA47" w14:textId="76962B5F" w:rsidR="00D4606F" w:rsidRPr="000B641B" w:rsidRDefault="00D4606F" w:rsidP="00AD5B8D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38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(1)</w:t>
            </w:r>
          </w:p>
        </w:tc>
        <w:tc>
          <w:tcPr>
            <w:tcW w:w="270" w:type="dxa"/>
            <w:vAlign w:val="bottom"/>
          </w:tcPr>
          <w:p w14:paraId="44767EF5" w14:textId="77777777" w:rsidR="00D4606F" w:rsidRPr="00161E24" w:rsidRDefault="00D4606F" w:rsidP="00D4606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6" w:type="dxa"/>
            <w:shd w:val="clear" w:color="auto" w:fill="auto"/>
            <w:vAlign w:val="bottom"/>
          </w:tcPr>
          <w:p w14:paraId="10F15CB1" w14:textId="0D0D39F9" w:rsidR="00D4606F" w:rsidRPr="00E83C1B" w:rsidRDefault="00D4606F" w:rsidP="00AD5B8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10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83C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(14)</w:t>
            </w:r>
          </w:p>
        </w:tc>
        <w:tc>
          <w:tcPr>
            <w:tcW w:w="270" w:type="dxa"/>
            <w:vAlign w:val="bottom"/>
          </w:tcPr>
          <w:p w14:paraId="167DA40E" w14:textId="77777777" w:rsidR="00D4606F" w:rsidRPr="00161E24" w:rsidRDefault="00D4606F" w:rsidP="00D4606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0B77F0" w14:textId="3EDFD5CD" w:rsidR="00D4606F" w:rsidRPr="00161E24" w:rsidRDefault="00D4606F" w:rsidP="002A121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C051DA2" w14:textId="77777777" w:rsidR="00D4606F" w:rsidRPr="00161E24" w:rsidRDefault="00D4606F" w:rsidP="00D4606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A3327A" w14:textId="55D59B2E" w:rsidR="00D4606F" w:rsidRPr="00161E24" w:rsidRDefault="00D4606F" w:rsidP="002A121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7D4D454" w14:textId="77777777" w:rsidR="00D4606F" w:rsidRPr="00161E24" w:rsidRDefault="00D4606F" w:rsidP="00D4606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4EBBFA" w14:textId="182A718B" w:rsidR="00D4606F" w:rsidRPr="00161E24" w:rsidRDefault="00D4606F" w:rsidP="00EE3E3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8" w:right="-105"/>
              <w:rPr>
                <w:rFonts w:asciiTheme="majorBidi" w:hAnsiTheme="majorBidi" w:cstheme="majorBidi"/>
                <w:sz w:val="30"/>
                <w:szCs w:val="30"/>
              </w:rPr>
            </w:pPr>
            <w:r w:rsidRPr="00D4606F">
              <w:rPr>
                <w:rFonts w:asciiTheme="majorBidi" w:hAnsiTheme="majorBidi" w:cstheme="majorBidi"/>
                <w:sz w:val="30"/>
                <w:szCs w:val="30"/>
              </w:rPr>
              <w:t>(15)</w:t>
            </w:r>
          </w:p>
        </w:tc>
      </w:tr>
      <w:tr w:rsidR="00AE425A" w:rsidRPr="00161E24" w14:paraId="2F7FCBDC" w14:textId="77777777" w:rsidTr="00071BBE">
        <w:trPr>
          <w:trHeight w:val="389"/>
        </w:trPr>
        <w:tc>
          <w:tcPr>
            <w:tcW w:w="3420" w:type="dxa"/>
            <w:vAlign w:val="bottom"/>
          </w:tcPr>
          <w:p w14:paraId="218FDCE3" w14:textId="77777777" w:rsidR="00AE425A" w:rsidRPr="00161E24" w:rsidRDefault="00AE425A" w:rsidP="00AE4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27" w:hanging="2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9AC69" w14:textId="0F5A07A9" w:rsidR="00AE425A" w:rsidRPr="00161E24" w:rsidRDefault="00AE425A" w:rsidP="00AD5B8D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3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F704AE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1,063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EF7F79C" w14:textId="77777777" w:rsidR="00AE425A" w:rsidRPr="00161E24" w:rsidRDefault="00AE425A" w:rsidP="00AE425A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E2EFBE" w14:textId="28A0EF8D" w:rsidR="00AE425A" w:rsidRPr="00161E24" w:rsidRDefault="00AE425A" w:rsidP="00AD5B8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C6B76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(37)</w:t>
            </w:r>
          </w:p>
        </w:tc>
        <w:tc>
          <w:tcPr>
            <w:tcW w:w="270" w:type="dxa"/>
            <w:vAlign w:val="bottom"/>
          </w:tcPr>
          <w:p w14:paraId="02141E39" w14:textId="77777777" w:rsidR="00AE425A" w:rsidRPr="00161E24" w:rsidRDefault="00AE425A" w:rsidP="00AE425A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82E26" w14:textId="6722163C" w:rsidR="00AE425A" w:rsidRPr="002A121B" w:rsidRDefault="00AE425A" w:rsidP="002A121B">
            <w:pPr>
              <w:pStyle w:val="acctfourfigures"/>
              <w:tabs>
                <w:tab w:val="clear" w:pos="765"/>
                <w:tab w:val="decimal" w:pos="559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2A121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86F3F8C" w14:textId="77777777" w:rsidR="00AE425A" w:rsidRPr="00161E24" w:rsidRDefault="00AE425A" w:rsidP="00AE425A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4BB29D" w14:textId="207EBFAB" w:rsidR="00AE425A" w:rsidRPr="00AE425A" w:rsidRDefault="00AE425A" w:rsidP="002A121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right="7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AE425A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8792C8" w14:textId="77777777" w:rsidR="00AE425A" w:rsidRPr="00161E24" w:rsidRDefault="00AE425A" w:rsidP="00AE425A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E5C33C" w14:textId="6BAA6D74" w:rsidR="00AE425A" w:rsidRPr="00161E24" w:rsidRDefault="00D4606F" w:rsidP="00EE3E3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460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(1,</w:t>
            </w:r>
            <w:r w:rsidRPr="0038698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100</w:t>
            </w:r>
            <w:r w:rsidRPr="00D4606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AE425A" w:rsidRPr="00161E24" w14:paraId="04884DB8" w14:textId="77777777" w:rsidTr="00071BBE">
        <w:trPr>
          <w:trHeight w:val="389"/>
        </w:trPr>
        <w:tc>
          <w:tcPr>
            <w:tcW w:w="3420" w:type="dxa"/>
            <w:vAlign w:val="bottom"/>
          </w:tcPr>
          <w:p w14:paraId="54BC8273" w14:textId="77777777" w:rsidR="00AE425A" w:rsidRPr="00161E24" w:rsidRDefault="00AE425A" w:rsidP="00AE42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8" w:right="-127" w:hanging="21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9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E55336" w14:textId="6A222AB3" w:rsidR="00AE425A" w:rsidRPr="00161E24" w:rsidRDefault="00AE425A" w:rsidP="00AD5B8D">
            <w:pPr>
              <w:pStyle w:val="acctfourfigures"/>
              <w:tabs>
                <w:tab w:val="clear" w:pos="765"/>
                <w:tab w:val="decimal" w:pos="775"/>
              </w:tabs>
              <w:spacing w:line="240" w:lineRule="auto"/>
              <w:ind w:left="-3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24</w:t>
            </w:r>
          </w:p>
        </w:tc>
        <w:tc>
          <w:tcPr>
            <w:tcW w:w="270" w:type="dxa"/>
            <w:vAlign w:val="bottom"/>
          </w:tcPr>
          <w:p w14:paraId="1EB62BDD" w14:textId="77777777" w:rsidR="00AE425A" w:rsidRPr="00161E24" w:rsidRDefault="00AE425A" w:rsidP="00AE425A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BD90AE" w14:textId="0E44B996" w:rsidR="00AE425A" w:rsidRPr="00161E24" w:rsidRDefault="00AE425A" w:rsidP="00AD5B8D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10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C6B7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(236)</w:t>
            </w:r>
          </w:p>
        </w:tc>
        <w:tc>
          <w:tcPr>
            <w:tcW w:w="270" w:type="dxa"/>
            <w:vAlign w:val="bottom"/>
          </w:tcPr>
          <w:p w14:paraId="7C64436A" w14:textId="77777777" w:rsidR="00AE425A" w:rsidRPr="00161E24" w:rsidRDefault="00AE425A" w:rsidP="00AE425A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7B4267" w14:textId="28DDFC3A" w:rsidR="00AE425A" w:rsidRPr="00161E24" w:rsidRDefault="00AE425A" w:rsidP="002A121B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38" w:right="-117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FC6B76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23</w:t>
            </w:r>
          </w:p>
        </w:tc>
        <w:tc>
          <w:tcPr>
            <w:tcW w:w="270" w:type="dxa"/>
            <w:vAlign w:val="bottom"/>
          </w:tcPr>
          <w:p w14:paraId="6CAF3DDC" w14:textId="77777777" w:rsidR="00AE425A" w:rsidRPr="00161E24" w:rsidRDefault="00AE425A" w:rsidP="00AE425A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31ADBC0" w14:textId="56135C08" w:rsidR="00AE425A" w:rsidRPr="00AE425A" w:rsidRDefault="00AE425A" w:rsidP="004A3476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AE425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3683D36" w14:textId="77777777" w:rsidR="00AE425A" w:rsidRPr="00161E24" w:rsidRDefault="00AE425A" w:rsidP="00AE425A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9E515F6" w14:textId="24DF7B85" w:rsidR="00AE425A" w:rsidRPr="00161E24" w:rsidRDefault="00D4606F" w:rsidP="00EE3E30">
            <w:pPr>
              <w:pStyle w:val="acctfourfigures"/>
              <w:tabs>
                <w:tab w:val="clear" w:pos="765"/>
                <w:tab w:val="decimal" w:pos="705"/>
              </w:tabs>
              <w:spacing w:line="240" w:lineRule="auto"/>
              <w:ind w:left="-38" w:right="-10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4606F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715</w:t>
            </w:r>
          </w:p>
        </w:tc>
      </w:tr>
    </w:tbl>
    <w:p w14:paraId="652EA206" w14:textId="63EF6CB2" w:rsidR="00FF0307" w:rsidRDefault="00FF0307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30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86"/>
        <w:gridCol w:w="1225"/>
        <w:gridCol w:w="251"/>
        <w:gridCol w:w="1252"/>
        <w:gridCol w:w="270"/>
        <w:gridCol w:w="1178"/>
        <w:gridCol w:w="270"/>
        <w:gridCol w:w="1170"/>
      </w:tblGrid>
      <w:tr w:rsidR="000B2566" w:rsidRPr="00161E24" w14:paraId="07C23CEB" w14:textId="77777777" w:rsidTr="00F50604">
        <w:trPr>
          <w:trHeight w:val="139"/>
          <w:tblHeader/>
        </w:trPr>
        <w:tc>
          <w:tcPr>
            <w:tcW w:w="3686" w:type="dxa"/>
            <w:vAlign w:val="bottom"/>
          </w:tcPr>
          <w:p w14:paraId="10BDE91D" w14:textId="77777777" w:rsidR="000B2566" w:rsidRPr="00161E24" w:rsidRDefault="000B2566" w:rsidP="00A0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80" w:right="-60" w:hanging="24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616" w:type="dxa"/>
            <w:gridSpan w:val="7"/>
            <w:vAlign w:val="bottom"/>
          </w:tcPr>
          <w:p w14:paraId="2892187D" w14:textId="5B3547F5" w:rsidR="000B2566" w:rsidRPr="00161E24" w:rsidRDefault="000B2566" w:rsidP="00A0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0B2566" w:rsidRPr="00161E24" w14:paraId="26F3B061" w14:textId="77777777" w:rsidTr="00F50604">
        <w:trPr>
          <w:trHeight w:val="466"/>
          <w:tblHeader/>
        </w:trPr>
        <w:tc>
          <w:tcPr>
            <w:tcW w:w="3686" w:type="dxa"/>
            <w:vAlign w:val="bottom"/>
          </w:tcPr>
          <w:p w14:paraId="0FB94C58" w14:textId="77777777" w:rsidR="000B2566" w:rsidRPr="00161E24" w:rsidRDefault="000B2566" w:rsidP="00A046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80" w:right="-60" w:hanging="243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25" w:type="dxa"/>
            <w:vAlign w:val="bottom"/>
          </w:tcPr>
          <w:p w14:paraId="27344E8B" w14:textId="181EB0B4" w:rsidR="000B2566" w:rsidRPr="00161E24" w:rsidRDefault="000B2566" w:rsidP="00A0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1" w:type="dxa"/>
            <w:vAlign w:val="bottom"/>
          </w:tcPr>
          <w:p w14:paraId="1CB5E218" w14:textId="77777777" w:rsidR="000B2566" w:rsidRPr="00161E24" w:rsidRDefault="000B2566" w:rsidP="00A0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970" w:type="dxa"/>
            <w:gridSpan w:val="4"/>
            <w:tcBorders>
              <w:bottom w:val="single" w:sz="4" w:space="0" w:color="auto"/>
            </w:tcBorders>
            <w:vAlign w:val="bottom"/>
          </w:tcPr>
          <w:p w14:paraId="08AF8405" w14:textId="77777777" w:rsidR="000B2566" w:rsidRPr="00161E24" w:rsidRDefault="000B2566" w:rsidP="00A0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</w:p>
          <w:p w14:paraId="50686A5D" w14:textId="77777777" w:rsidR="000B2566" w:rsidRPr="00161E24" w:rsidRDefault="000B2566" w:rsidP="00A0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(รายจ่าย) / รายได้ใน</w:t>
            </w:r>
          </w:p>
        </w:tc>
        <w:tc>
          <w:tcPr>
            <w:tcW w:w="1170" w:type="dxa"/>
            <w:vAlign w:val="bottom"/>
          </w:tcPr>
          <w:p w14:paraId="3D4BFB47" w14:textId="77777777" w:rsidR="000B2566" w:rsidRPr="00161E24" w:rsidRDefault="000B2566" w:rsidP="00A0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B2566" w:rsidRPr="00161E24" w14:paraId="1BDF207A" w14:textId="77777777" w:rsidTr="00F50604">
        <w:trPr>
          <w:trHeight w:val="139"/>
          <w:tblHeader/>
        </w:trPr>
        <w:tc>
          <w:tcPr>
            <w:tcW w:w="3686" w:type="dxa"/>
            <w:vAlign w:val="bottom"/>
          </w:tcPr>
          <w:p w14:paraId="75867452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25" w:type="dxa"/>
            <w:vAlign w:val="bottom"/>
          </w:tcPr>
          <w:p w14:paraId="422974BC" w14:textId="471EADD5" w:rsidR="000B2566" w:rsidRPr="00161E24" w:rsidRDefault="000B2566" w:rsidP="00A0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51" w:type="dxa"/>
            <w:vAlign w:val="bottom"/>
          </w:tcPr>
          <w:p w14:paraId="4B702F61" w14:textId="77777777" w:rsidR="000B2566" w:rsidRPr="00161E24" w:rsidRDefault="000B2566" w:rsidP="00A0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29D68956" w14:textId="77777777" w:rsidR="000B2566" w:rsidRPr="00161E24" w:rsidRDefault="000B2566" w:rsidP="00A0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265F6DB4" w14:textId="77777777" w:rsidR="000B2566" w:rsidRPr="00161E24" w:rsidRDefault="000B2566" w:rsidP="00A0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3600547A" w14:textId="77777777" w:rsidR="000B2566" w:rsidRPr="00161E24" w:rsidRDefault="000B2566" w:rsidP="00A0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45B5AE1A" w14:textId="77777777" w:rsidR="000B2566" w:rsidRPr="00161E24" w:rsidRDefault="000B2566" w:rsidP="00A0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5E4F6DB" w14:textId="25C3B8D9" w:rsidR="000B2566" w:rsidRPr="00161E24" w:rsidRDefault="000B2566" w:rsidP="00A0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วันที่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0B2566" w:rsidRPr="00161E24" w14:paraId="1FC2990C" w14:textId="77777777" w:rsidTr="00F50604">
        <w:trPr>
          <w:trHeight w:val="139"/>
          <w:tblHeader/>
        </w:trPr>
        <w:tc>
          <w:tcPr>
            <w:tcW w:w="3686" w:type="dxa"/>
            <w:vAlign w:val="bottom"/>
          </w:tcPr>
          <w:p w14:paraId="59EDB7E5" w14:textId="77777777" w:rsidR="000B2566" w:rsidRPr="00161E24" w:rsidRDefault="000B2566" w:rsidP="00A0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16" w:type="dxa"/>
            <w:gridSpan w:val="7"/>
            <w:vAlign w:val="bottom"/>
          </w:tcPr>
          <w:p w14:paraId="0FB4A24A" w14:textId="322E7BF2" w:rsidR="000B2566" w:rsidRPr="00161E24" w:rsidRDefault="000B2566" w:rsidP="00A0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B2566" w:rsidRPr="00161E24" w14:paraId="6C0D99CF" w14:textId="77777777" w:rsidTr="00F50604">
        <w:trPr>
          <w:trHeight w:val="497"/>
        </w:trPr>
        <w:tc>
          <w:tcPr>
            <w:tcW w:w="3686" w:type="dxa"/>
            <w:vAlign w:val="bottom"/>
          </w:tcPr>
          <w:p w14:paraId="077622A0" w14:textId="77777777" w:rsidR="000B2566" w:rsidRPr="00161E24" w:rsidRDefault="000B2566" w:rsidP="00A0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25" w:type="dxa"/>
            <w:vAlign w:val="bottom"/>
          </w:tcPr>
          <w:p w14:paraId="5A1B0F9E" w14:textId="3EE284B9" w:rsidR="000B2566" w:rsidRPr="00161E24" w:rsidRDefault="000B2566" w:rsidP="00A04697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51" w:type="dxa"/>
            <w:vAlign w:val="bottom"/>
          </w:tcPr>
          <w:p w14:paraId="5B3302C7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2" w:type="dxa"/>
            <w:vAlign w:val="bottom"/>
          </w:tcPr>
          <w:p w14:paraId="4EFE7917" w14:textId="77777777" w:rsidR="000B2566" w:rsidRPr="00161E24" w:rsidRDefault="000B2566" w:rsidP="00A0469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378374F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vAlign w:val="bottom"/>
          </w:tcPr>
          <w:p w14:paraId="05EE7DE9" w14:textId="77777777" w:rsidR="000B2566" w:rsidRPr="00161E24" w:rsidRDefault="000B2566" w:rsidP="00A0469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9610D91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B5236D1" w14:textId="77777777" w:rsidR="000B2566" w:rsidRPr="00161E24" w:rsidRDefault="000B2566" w:rsidP="00A04697">
            <w:pPr>
              <w:pStyle w:val="acctfourfigures"/>
              <w:tabs>
                <w:tab w:val="clear" w:pos="765"/>
                <w:tab w:val="decimal" w:pos="978"/>
              </w:tabs>
              <w:spacing w:line="240" w:lineRule="auto"/>
              <w:ind w:right="-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0B2566" w:rsidRPr="00161E24" w14:paraId="0E1CD762" w14:textId="77777777" w:rsidTr="00F50604">
        <w:trPr>
          <w:trHeight w:val="139"/>
        </w:trPr>
        <w:tc>
          <w:tcPr>
            <w:tcW w:w="3686" w:type="dxa"/>
            <w:shd w:val="clear" w:color="auto" w:fill="auto"/>
            <w:vAlign w:val="bottom"/>
          </w:tcPr>
          <w:p w14:paraId="60D288A4" w14:textId="7E05672C" w:rsidR="000B2566" w:rsidRPr="00161E24" w:rsidRDefault="000B2566" w:rsidP="00A0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(ค่าเผื่อผลขาดทุนด้านเครดิต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ที่คาดว่าจะเกิดขึ้น)</w:t>
            </w:r>
          </w:p>
        </w:tc>
        <w:tc>
          <w:tcPr>
            <w:tcW w:w="1225" w:type="dxa"/>
            <w:vAlign w:val="bottom"/>
          </w:tcPr>
          <w:p w14:paraId="75DC8A65" w14:textId="13EC000E" w:rsidR="000B2566" w:rsidRPr="00161E24" w:rsidRDefault="000B2566" w:rsidP="00A04697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53</w:t>
            </w:r>
          </w:p>
        </w:tc>
        <w:tc>
          <w:tcPr>
            <w:tcW w:w="251" w:type="dxa"/>
            <w:vAlign w:val="bottom"/>
          </w:tcPr>
          <w:p w14:paraId="28B64B57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2" w:type="dxa"/>
            <w:vAlign w:val="bottom"/>
          </w:tcPr>
          <w:p w14:paraId="49532824" w14:textId="44AD68FE" w:rsidR="000B2566" w:rsidRPr="00161E24" w:rsidRDefault="000B2566" w:rsidP="00330FA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12</w:t>
            </w:r>
          </w:p>
        </w:tc>
        <w:tc>
          <w:tcPr>
            <w:tcW w:w="270" w:type="dxa"/>
            <w:vAlign w:val="bottom"/>
          </w:tcPr>
          <w:p w14:paraId="1637D767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vAlign w:val="bottom"/>
          </w:tcPr>
          <w:p w14:paraId="3A533A55" w14:textId="16C1C29F" w:rsidR="000B2566" w:rsidRPr="00161E24" w:rsidRDefault="000B2566" w:rsidP="00A04697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5F1A2E0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9F599DE" w14:textId="0DEDF9BF" w:rsidR="000B2566" w:rsidRPr="00161E24" w:rsidRDefault="000B2566" w:rsidP="00A04697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65</w:t>
            </w:r>
          </w:p>
        </w:tc>
      </w:tr>
      <w:tr w:rsidR="000B2566" w:rsidRPr="00161E24" w14:paraId="5D4B57DC" w14:textId="77777777" w:rsidTr="00F50604">
        <w:trPr>
          <w:trHeight w:val="139"/>
        </w:trPr>
        <w:tc>
          <w:tcPr>
            <w:tcW w:w="3686" w:type="dxa"/>
            <w:shd w:val="clear" w:color="auto" w:fill="auto"/>
            <w:vAlign w:val="bottom"/>
          </w:tcPr>
          <w:p w14:paraId="037F7624" w14:textId="77777777" w:rsidR="000B2566" w:rsidRPr="00161E24" w:rsidRDefault="000B2566" w:rsidP="00A0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(ค่าเผื่อการลดมูลค่า)</w:t>
            </w:r>
          </w:p>
        </w:tc>
        <w:tc>
          <w:tcPr>
            <w:tcW w:w="1225" w:type="dxa"/>
            <w:vAlign w:val="bottom"/>
          </w:tcPr>
          <w:p w14:paraId="4BE3E4A5" w14:textId="02B77ABF" w:rsidR="000B2566" w:rsidRPr="00161E24" w:rsidRDefault="000B2566" w:rsidP="00A04697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</w:t>
            </w:r>
          </w:p>
        </w:tc>
        <w:tc>
          <w:tcPr>
            <w:tcW w:w="251" w:type="dxa"/>
            <w:vAlign w:val="bottom"/>
          </w:tcPr>
          <w:p w14:paraId="00C7762C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2" w:type="dxa"/>
            <w:vAlign w:val="bottom"/>
          </w:tcPr>
          <w:p w14:paraId="7F0D1C7E" w14:textId="08045A12" w:rsidR="000B2566" w:rsidRPr="00161E24" w:rsidRDefault="000B2566" w:rsidP="00A0469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48</w:t>
            </w:r>
          </w:p>
        </w:tc>
        <w:tc>
          <w:tcPr>
            <w:tcW w:w="270" w:type="dxa"/>
            <w:vAlign w:val="bottom"/>
          </w:tcPr>
          <w:p w14:paraId="350B1BEA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vAlign w:val="bottom"/>
          </w:tcPr>
          <w:p w14:paraId="063AB50E" w14:textId="633585A3" w:rsidR="000B2566" w:rsidRPr="00161E24" w:rsidRDefault="000B2566" w:rsidP="00A04697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54093C9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9723440" w14:textId="263441E9" w:rsidR="000B2566" w:rsidRPr="00161E24" w:rsidRDefault="000B2566" w:rsidP="00A04697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59</w:t>
            </w:r>
          </w:p>
        </w:tc>
      </w:tr>
      <w:tr w:rsidR="000B2566" w:rsidRPr="00161E24" w14:paraId="3D6E167F" w14:textId="77777777" w:rsidTr="00F50604">
        <w:trPr>
          <w:trHeight w:val="139"/>
        </w:trPr>
        <w:tc>
          <w:tcPr>
            <w:tcW w:w="3686" w:type="dxa"/>
            <w:shd w:val="clear" w:color="auto" w:fill="auto"/>
            <w:vAlign w:val="bottom"/>
          </w:tcPr>
          <w:p w14:paraId="2E76803E" w14:textId="77777777" w:rsidR="000B2566" w:rsidRPr="00161E24" w:rsidRDefault="000B2566" w:rsidP="00A0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สินทรัพย์ชีวภาพ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(การจ้างเลี้ยงประกันราคา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25" w:type="dxa"/>
            <w:vAlign w:val="bottom"/>
          </w:tcPr>
          <w:p w14:paraId="1322A4E4" w14:textId="385545C5" w:rsidR="000B2566" w:rsidRPr="00161E24" w:rsidRDefault="000B2566" w:rsidP="00A04697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</w:t>
            </w:r>
          </w:p>
        </w:tc>
        <w:tc>
          <w:tcPr>
            <w:tcW w:w="251" w:type="dxa"/>
            <w:vAlign w:val="bottom"/>
          </w:tcPr>
          <w:p w14:paraId="331C748E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2" w:type="dxa"/>
            <w:vAlign w:val="bottom"/>
          </w:tcPr>
          <w:p w14:paraId="65B02820" w14:textId="53516433" w:rsidR="000B2566" w:rsidRPr="00161E24" w:rsidRDefault="000B2566" w:rsidP="00A0469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</w:t>
            </w:r>
          </w:p>
        </w:tc>
        <w:tc>
          <w:tcPr>
            <w:tcW w:w="270" w:type="dxa"/>
            <w:vAlign w:val="bottom"/>
          </w:tcPr>
          <w:p w14:paraId="32004AD6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vAlign w:val="bottom"/>
          </w:tcPr>
          <w:p w14:paraId="5043CD35" w14:textId="1D5A8B06" w:rsidR="000B2566" w:rsidRPr="00161E24" w:rsidRDefault="000B2566" w:rsidP="00A04697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4243F72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DA2E66A" w14:textId="11E98403" w:rsidR="000B2566" w:rsidRPr="00161E24" w:rsidRDefault="000B2566" w:rsidP="00A04697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31</w:t>
            </w:r>
          </w:p>
        </w:tc>
      </w:tr>
      <w:tr w:rsidR="000B2566" w:rsidRPr="00161E24" w14:paraId="008BC13A" w14:textId="77777777" w:rsidTr="00F50604">
        <w:trPr>
          <w:trHeight w:val="139"/>
        </w:trPr>
        <w:tc>
          <w:tcPr>
            <w:tcW w:w="3686" w:type="dxa"/>
            <w:vAlign w:val="bottom"/>
          </w:tcPr>
          <w:p w14:paraId="4361E37F" w14:textId="77777777" w:rsidR="000B2566" w:rsidRPr="00161E24" w:rsidRDefault="000B2566" w:rsidP="00A0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(ค่าเผื่อการด้อยค่า)</w:t>
            </w:r>
          </w:p>
        </w:tc>
        <w:tc>
          <w:tcPr>
            <w:tcW w:w="1225" w:type="dxa"/>
            <w:vAlign w:val="bottom"/>
          </w:tcPr>
          <w:p w14:paraId="1D61656B" w14:textId="6E06315F" w:rsidR="000B2566" w:rsidRPr="00161E24" w:rsidRDefault="000B2566" w:rsidP="00A04697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</w:t>
            </w:r>
          </w:p>
        </w:tc>
        <w:tc>
          <w:tcPr>
            <w:tcW w:w="251" w:type="dxa"/>
            <w:vAlign w:val="bottom"/>
          </w:tcPr>
          <w:p w14:paraId="3C7C6B06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2" w:type="dxa"/>
            <w:vAlign w:val="bottom"/>
          </w:tcPr>
          <w:p w14:paraId="0C22A504" w14:textId="00589BDD" w:rsidR="000B2566" w:rsidRPr="00161E24" w:rsidRDefault="000B2566" w:rsidP="00A04697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8214A25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vAlign w:val="bottom"/>
          </w:tcPr>
          <w:p w14:paraId="2026300E" w14:textId="1EB2D50C" w:rsidR="000B2566" w:rsidRPr="00161E24" w:rsidRDefault="000B2566" w:rsidP="00A04697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40E4EEB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3F6724C" w14:textId="2603203D" w:rsidR="000B2566" w:rsidRPr="00161E24" w:rsidRDefault="000B2566" w:rsidP="00A04697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</w:t>
            </w:r>
          </w:p>
        </w:tc>
      </w:tr>
      <w:tr w:rsidR="000B2566" w:rsidRPr="00161E24" w14:paraId="5E47EBC3" w14:textId="77777777" w:rsidTr="00F50604">
        <w:trPr>
          <w:trHeight w:val="334"/>
        </w:trPr>
        <w:tc>
          <w:tcPr>
            <w:tcW w:w="3686" w:type="dxa"/>
            <w:vAlign w:val="bottom"/>
          </w:tcPr>
          <w:p w14:paraId="3A86378F" w14:textId="2C9184BA" w:rsidR="000B2566" w:rsidRPr="00161E24" w:rsidRDefault="000B2566" w:rsidP="00A0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ที่ดิน อาคารและอุปกรณ์</w:t>
            </w:r>
            <w:r w:rsidR="00844D2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br/>
            </w:r>
            <w:r w:rsidR="00844D22" w:rsidRPr="00111C90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(ความแตกต่างของค่าเสื่อมราคา</w:t>
            </w:r>
            <w:r w:rsidR="00844D22">
              <w:rPr>
                <w:rFonts w:asciiTheme="majorBidi" w:hAnsiTheme="majorBidi" w:cstheme="majorBidi" w:hint="cs"/>
                <w:i/>
                <w:iCs/>
                <w:spacing w:val="-6"/>
                <w:sz w:val="30"/>
                <w:szCs w:val="30"/>
                <w:cs/>
              </w:rPr>
              <w:t>และ</w:t>
            </w:r>
            <w:r w:rsidR="00844D22"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ขาดทุนจากการด้อยค่า</w:t>
            </w:r>
            <w:r w:rsidR="00844D22" w:rsidRPr="00111C90">
              <w:rPr>
                <w:rFonts w:asciiTheme="majorBidi" w:hAnsiTheme="majorBidi" w:cstheme="majorBidi"/>
                <w:i/>
                <w:iCs/>
                <w:spacing w:val="-6"/>
                <w:sz w:val="30"/>
                <w:szCs w:val="30"/>
                <w:cs/>
              </w:rPr>
              <w:t>)</w:t>
            </w:r>
          </w:p>
        </w:tc>
        <w:tc>
          <w:tcPr>
            <w:tcW w:w="1225" w:type="dxa"/>
            <w:vAlign w:val="bottom"/>
          </w:tcPr>
          <w:p w14:paraId="1C71EBA2" w14:textId="6D91B1FF" w:rsidR="000B2566" w:rsidRPr="00161E24" w:rsidRDefault="00341D2C" w:rsidP="00A04697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28</w:t>
            </w:r>
          </w:p>
        </w:tc>
        <w:tc>
          <w:tcPr>
            <w:tcW w:w="251" w:type="dxa"/>
            <w:vAlign w:val="bottom"/>
          </w:tcPr>
          <w:p w14:paraId="59696491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376CBF6D" w14:textId="4002E508" w:rsidR="000B2566" w:rsidRPr="00161E24" w:rsidRDefault="000B2566" w:rsidP="00A0469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341D2C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  <w:vAlign w:val="bottom"/>
          </w:tcPr>
          <w:p w14:paraId="61F898A7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78808BBC" w14:textId="3C6B640C" w:rsidR="000B2566" w:rsidRPr="00161E24" w:rsidRDefault="000B2566" w:rsidP="00A04697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67D989D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D5057E0" w14:textId="454AF5E0" w:rsidR="000B2566" w:rsidRPr="00161E24" w:rsidRDefault="00341D2C" w:rsidP="00A04697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14</w:t>
            </w:r>
          </w:p>
        </w:tc>
      </w:tr>
      <w:tr w:rsidR="000B2566" w:rsidRPr="00161E24" w14:paraId="38CE61EA" w14:textId="77777777" w:rsidTr="00F50604">
        <w:trPr>
          <w:trHeight w:val="139"/>
        </w:trPr>
        <w:tc>
          <w:tcPr>
            <w:tcW w:w="3686" w:type="dxa"/>
            <w:vAlign w:val="bottom"/>
          </w:tcPr>
          <w:p w14:paraId="082C8B4F" w14:textId="77777777" w:rsidR="000B2566" w:rsidRPr="00161E24" w:rsidRDefault="000B2566" w:rsidP="00A0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2FE905A8" w14:textId="4E838DC3" w:rsidR="000B2566" w:rsidRPr="00161E24" w:rsidRDefault="000B2566" w:rsidP="00A04697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332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98ABB1A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7A388957" w14:textId="7001B835" w:rsidR="000B2566" w:rsidRPr="00161E24" w:rsidRDefault="000B2566" w:rsidP="00A0469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F9D7F2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vAlign w:val="bottom"/>
          </w:tcPr>
          <w:p w14:paraId="3CDE5D2B" w14:textId="0924DC89" w:rsidR="000B2566" w:rsidRPr="00161E24" w:rsidRDefault="000B2566" w:rsidP="00A04697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9A916EF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E1A046" w14:textId="6F6C74DB" w:rsidR="000B2566" w:rsidRPr="00161E24" w:rsidRDefault="000B2566" w:rsidP="00A04697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301</w:t>
            </w:r>
          </w:p>
        </w:tc>
      </w:tr>
      <w:tr w:rsidR="000B2566" w:rsidRPr="00161E24" w14:paraId="080F924A" w14:textId="77777777" w:rsidTr="00F50604">
        <w:trPr>
          <w:trHeight w:val="139"/>
        </w:trPr>
        <w:tc>
          <w:tcPr>
            <w:tcW w:w="3686" w:type="dxa"/>
            <w:vAlign w:val="bottom"/>
          </w:tcPr>
          <w:p w14:paraId="1F6B5E8B" w14:textId="533DEFFE" w:rsidR="000B2566" w:rsidRPr="00161E24" w:rsidRDefault="000B2566" w:rsidP="00A0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7516C4D2" w14:textId="70BC5556" w:rsidR="000B2566" w:rsidRPr="00C53102" w:rsidRDefault="00C24026" w:rsidP="00A04697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31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893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589B3B0" w14:textId="77777777" w:rsidR="000B2566" w:rsidRPr="00C53102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0EBF231C" w14:textId="706E015E" w:rsidR="000B2566" w:rsidRPr="00C53102" w:rsidRDefault="00C53102" w:rsidP="00A0469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31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B2972D" w14:textId="77777777" w:rsidR="000B2566" w:rsidRPr="00C53102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vAlign w:val="bottom"/>
          </w:tcPr>
          <w:p w14:paraId="3F5E876B" w14:textId="04156675" w:rsidR="000B2566" w:rsidRPr="00C53102" w:rsidRDefault="000B2566" w:rsidP="00A04697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31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87DE731" w14:textId="77777777" w:rsidR="000B2566" w:rsidRPr="00C53102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1B1C0B" w14:textId="74D0CD90" w:rsidR="000B2566" w:rsidRPr="00C53102" w:rsidRDefault="003402DB" w:rsidP="00A04697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31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1,055</w:t>
            </w:r>
          </w:p>
        </w:tc>
      </w:tr>
      <w:tr w:rsidR="000B2566" w:rsidRPr="00161E24" w14:paraId="20B2B771" w14:textId="77777777" w:rsidTr="00F50604">
        <w:trPr>
          <w:trHeight w:val="139"/>
        </w:trPr>
        <w:tc>
          <w:tcPr>
            <w:tcW w:w="3686" w:type="dxa"/>
            <w:vAlign w:val="bottom"/>
          </w:tcPr>
          <w:p w14:paraId="3ADE74AF" w14:textId="7D7D0CD3" w:rsidR="000B2566" w:rsidRPr="00161E24" w:rsidRDefault="000B2566" w:rsidP="00A0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การเปลี่ยนแปลงในมูลค่ายุติธรรมของการป้องกันความเสี่ยงกระแสเงินสด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43FADFDD" w14:textId="59B5E17E" w:rsidR="000B2566" w:rsidRPr="00161E24" w:rsidRDefault="000B2566" w:rsidP="00A04697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0A6AF536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77D223EE" w14:textId="44213D7B" w:rsidR="000B2566" w:rsidRPr="00161E24" w:rsidRDefault="000B2566" w:rsidP="00A0469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B95FA4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vAlign w:val="bottom"/>
          </w:tcPr>
          <w:p w14:paraId="7DE5924D" w14:textId="26CE4227" w:rsidR="000B2566" w:rsidRPr="00161E24" w:rsidRDefault="000B2566" w:rsidP="00A0469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6B2A7E72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7A08DB" w14:textId="3237CE30" w:rsidR="000B2566" w:rsidRPr="00161E24" w:rsidRDefault="000B2566" w:rsidP="00A04697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</w:tr>
      <w:tr w:rsidR="00FD1C31" w:rsidRPr="00161E24" w14:paraId="1A0439FF" w14:textId="77777777" w:rsidTr="00F50604">
        <w:trPr>
          <w:trHeight w:val="139"/>
        </w:trPr>
        <w:tc>
          <w:tcPr>
            <w:tcW w:w="3686" w:type="dxa"/>
            <w:vAlign w:val="bottom"/>
          </w:tcPr>
          <w:p w14:paraId="2D6F4B2C" w14:textId="77777777" w:rsidR="00FD1C31" w:rsidRPr="00161E24" w:rsidRDefault="00FD1C31" w:rsidP="009F5C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21A3AC1B" w14:textId="77777777" w:rsidR="00FD1C31" w:rsidRPr="00161E24" w:rsidRDefault="00FD1C31" w:rsidP="009F5CFA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462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1F0E4879" w14:textId="77777777" w:rsidR="00FD1C31" w:rsidRPr="00161E24" w:rsidRDefault="00FD1C31" w:rsidP="009F5CFA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01FF1A6F" w14:textId="77777777" w:rsidR="00FD1C31" w:rsidRPr="00161E24" w:rsidRDefault="00FD1C31" w:rsidP="009F5CF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A5CAF3" w14:textId="77777777" w:rsidR="00FD1C31" w:rsidRPr="00161E24" w:rsidRDefault="00FD1C31" w:rsidP="009F5CFA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vAlign w:val="bottom"/>
          </w:tcPr>
          <w:p w14:paraId="1D678FB8" w14:textId="77777777" w:rsidR="00FD1C31" w:rsidRPr="00161E24" w:rsidRDefault="00FD1C31" w:rsidP="009F5CFA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9013C3E" w14:textId="77777777" w:rsidR="00FD1C31" w:rsidRPr="00161E24" w:rsidRDefault="00FD1C31" w:rsidP="009F5CFA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F70EB6B" w14:textId="77777777" w:rsidR="00FD1C31" w:rsidRPr="00161E24" w:rsidRDefault="00FD1C31" w:rsidP="009F5CFA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375</w:t>
            </w:r>
          </w:p>
        </w:tc>
      </w:tr>
      <w:tr w:rsidR="000B2566" w:rsidRPr="00161E24" w14:paraId="59F1E7EE" w14:textId="77777777" w:rsidTr="00F50604">
        <w:trPr>
          <w:trHeight w:val="139"/>
        </w:trPr>
        <w:tc>
          <w:tcPr>
            <w:tcW w:w="3686" w:type="dxa"/>
            <w:vAlign w:val="bottom"/>
          </w:tcPr>
          <w:p w14:paraId="2E395A9D" w14:textId="78A55A38" w:rsidR="000B2566" w:rsidRPr="00161E24" w:rsidRDefault="000B2566" w:rsidP="00A0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69560802" w14:textId="2EF1EDB6" w:rsidR="000B2566" w:rsidRDefault="000B2566" w:rsidP="00A04697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38" w:right="-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247E1FCD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1596C49B" w14:textId="6C341058" w:rsidR="000B2566" w:rsidRDefault="000B2566" w:rsidP="00A0469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4012C93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8" w:type="dxa"/>
            <w:vAlign w:val="bottom"/>
          </w:tcPr>
          <w:p w14:paraId="4C17DB11" w14:textId="2A3C772F" w:rsidR="000B2566" w:rsidRDefault="000B2566" w:rsidP="00A04697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A3C08F2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3009B9" w14:textId="77CD7142" w:rsidR="000B2566" w:rsidRDefault="000B2566" w:rsidP="00A04697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0</w:t>
            </w:r>
          </w:p>
        </w:tc>
      </w:tr>
      <w:tr w:rsidR="000B2566" w:rsidRPr="00161E24" w14:paraId="2811811C" w14:textId="77777777" w:rsidTr="00F50604">
        <w:trPr>
          <w:trHeight w:val="334"/>
        </w:trPr>
        <w:tc>
          <w:tcPr>
            <w:tcW w:w="3686" w:type="dxa"/>
            <w:vAlign w:val="bottom"/>
          </w:tcPr>
          <w:p w14:paraId="1ADA0766" w14:textId="77777777" w:rsidR="000B2566" w:rsidRPr="00161E24" w:rsidRDefault="000B2566" w:rsidP="00A0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5A9D69" w14:textId="473BC5F2" w:rsidR="000B2566" w:rsidRPr="00161E24" w:rsidRDefault="007D0E9E" w:rsidP="007D0E9E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right="-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1,882</w:t>
            </w:r>
          </w:p>
        </w:tc>
        <w:tc>
          <w:tcPr>
            <w:tcW w:w="251" w:type="dxa"/>
            <w:vAlign w:val="bottom"/>
          </w:tcPr>
          <w:p w14:paraId="64559850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C126BB" w14:textId="2C9CED69" w:rsidR="000B2566" w:rsidRPr="00161E24" w:rsidRDefault="007D0E9E" w:rsidP="00A0469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103</w:t>
            </w:r>
          </w:p>
        </w:tc>
        <w:tc>
          <w:tcPr>
            <w:tcW w:w="270" w:type="dxa"/>
            <w:vAlign w:val="bottom"/>
          </w:tcPr>
          <w:p w14:paraId="06F79C78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A5479" w14:textId="180978CB" w:rsidR="000B2566" w:rsidRPr="00161E24" w:rsidRDefault="000B2566" w:rsidP="00A0469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5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2CC79E98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1BF1A2" w14:textId="73E88A62" w:rsidR="000B2566" w:rsidRPr="00161E24" w:rsidRDefault="00144FC2" w:rsidP="00A04697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1,987</w:t>
            </w:r>
          </w:p>
        </w:tc>
      </w:tr>
      <w:tr w:rsidR="000B2566" w:rsidRPr="00161E24" w14:paraId="0EBBCCDB" w14:textId="77777777" w:rsidTr="00F50604">
        <w:trPr>
          <w:trHeight w:val="271"/>
        </w:trPr>
        <w:tc>
          <w:tcPr>
            <w:tcW w:w="3686" w:type="dxa"/>
            <w:vAlign w:val="bottom"/>
          </w:tcPr>
          <w:p w14:paraId="4292DDEC" w14:textId="77777777" w:rsidR="000B2566" w:rsidRPr="00161E24" w:rsidRDefault="000B2566" w:rsidP="00A0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17588868" w14:textId="725F3B71" w:rsidR="000B2566" w:rsidRPr="00161E24" w:rsidRDefault="000B2566" w:rsidP="00A04697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vAlign w:val="bottom"/>
          </w:tcPr>
          <w:p w14:paraId="3A75BB86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  <w:vAlign w:val="bottom"/>
          </w:tcPr>
          <w:p w14:paraId="51A7D0EE" w14:textId="77777777" w:rsidR="000B2566" w:rsidRPr="00161E24" w:rsidRDefault="000B2566" w:rsidP="00A0469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E071EB7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62322DAB" w14:textId="77777777" w:rsidR="000B2566" w:rsidRPr="00161E24" w:rsidRDefault="000B2566" w:rsidP="00A0469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A0ED522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6135549" w14:textId="77777777" w:rsidR="000B2566" w:rsidRPr="00161E24" w:rsidRDefault="000B2566" w:rsidP="00A04697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2566" w:rsidRPr="00161E24" w14:paraId="4B89F962" w14:textId="77777777" w:rsidTr="00F50604">
        <w:trPr>
          <w:trHeight w:val="389"/>
        </w:trPr>
        <w:tc>
          <w:tcPr>
            <w:tcW w:w="3686" w:type="dxa"/>
            <w:vAlign w:val="bottom"/>
          </w:tcPr>
          <w:p w14:paraId="55AEA049" w14:textId="77777777" w:rsidR="000B2566" w:rsidRPr="00161E24" w:rsidRDefault="000B2566" w:rsidP="00A0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25" w:type="dxa"/>
            <w:vAlign w:val="bottom"/>
          </w:tcPr>
          <w:p w14:paraId="2747E93D" w14:textId="05DEBFB6" w:rsidR="000B2566" w:rsidRPr="00161E24" w:rsidRDefault="000B2566" w:rsidP="00A04697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1" w:type="dxa"/>
            <w:vAlign w:val="bottom"/>
          </w:tcPr>
          <w:p w14:paraId="0CCB7F09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75D546BF" w14:textId="77777777" w:rsidR="000B2566" w:rsidRPr="00161E24" w:rsidRDefault="000B2566" w:rsidP="00A0469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207FC5C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57690959" w14:textId="77777777" w:rsidR="000B2566" w:rsidRPr="00161E24" w:rsidRDefault="000B2566" w:rsidP="00A0469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3987073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1ED2CE" w14:textId="77777777" w:rsidR="000B2566" w:rsidRPr="00161E24" w:rsidRDefault="000B2566" w:rsidP="00A04697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2566" w:rsidRPr="00161E24" w14:paraId="46FCA10F" w14:textId="77777777" w:rsidTr="00F50604">
        <w:trPr>
          <w:trHeight w:val="389"/>
        </w:trPr>
        <w:tc>
          <w:tcPr>
            <w:tcW w:w="3686" w:type="dxa"/>
            <w:vAlign w:val="bottom"/>
          </w:tcPr>
          <w:p w14:paraId="7FD464D8" w14:textId="3EFB9BEA" w:rsidR="000B2566" w:rsidRPr="00161E24" w:rsidRDefault="000B2566" w:rsidP="00A0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ที่ดิน อาคาร และอุปกรณ์ (</w:t>
            </w:r>
            <w:r w:rsidR="00DE71C5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ค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วามแตกต่างของค่าเสื่อมราคา)</w:t>
            </w:r>
          </w:p>
        </w:tc>
        <w:tc>
          <w:tcPr>
            <w:tcW w:w="1225" w:type="dxa"/>
            <w:vAlign w:val="bottom"/>
          </w:tcPr>
          <w:p w14:paraId="122DB539" w14:textId="762A3489" w:rsidR="000B2566" w:rsidRPr="00161E24" w:rsidRDefault="000B2566" w:rsidP="00A04697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(27)</w:t>
            </w:r>
          </w:p>
        </w:tc>
        <w:tc>
          <w:tcPr>
            <w:tcW w:w="251" w:type="dxa"/>
            <w:vAlign w:val="bottom"/>
          </w:tcPr>
          <w:p w14:paraId="7E8DFDD5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284FC213" w14:textId="3694349F" w:rsidR="000B2566" w:rsidRPr="00161E24" w:rsidRDefault="000B2566" w:rsidP="00A0469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16D529BF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0AAF4BDF" w14:textId="79F6D1D7" w:rsidR="000B2566" w:rsidRPr="00161E24" w:rsidRDefault="000B2566" w:rsidP="00A04697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1FE686E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7F90334" w14:textId="172744E7" w:rsidR="000B2566" w:rsidRPr="00161E24" w:rsidRDefault="000B2566" w:rsidP="00A04697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(23)</w:t>
            </w:r>
          </w:p>
        </w:tc>
      </w:tr>
      <w:tr w:rsidR="000B2566" w:rsidRPr="00161E24" w14:paraId="55F7ADCF" w14:textId="77777777" w:rsidTr="00C56A02">
        <w:trPr>
          <w:trHeight w:val="389"/>
        </w:trPr>
        <w:tc>
          <w:tcPr>
            <w:tcW w:w="3686" w:type="dxa"/>
            <w:vAlign w:val="bottom"/>
          </w:tcPr>
          <w:p w14:paraId="1C81A5C7" w14:textId="6BB2404A" w:rsidR="000B2566" w:rsidRPr="00330FAA" w:rsidRDefault="000B2566" w:rsidP="00A0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0FA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25" w:type="dxa"/>
            <w:shd w:val="clear" w:color="auto" w:fill="auto"/>
            <w:vAlign w:val="bottom"/>
          </w:tcPr>
          <w:p w14:paraId="34C17E90" w14:textId="45C9DA8E" w:rsidR="000B2566" w:rsidRDefault="00C53102" w:rsidP="00A04697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C53102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(886)</w:t>
            </w:r>
          </w:p>
        </w:tc>
        <w:tc>
          <w:tcPr>
            <w:tcW w:w="251" w:type="dxa"/>
            <w:shd w:val="clear" w:color="auto" w:fill="auto"/>
            <w:vAlign w:val="bottom"/>
          </w:tcPr>
          <w:p w14:paraId="7E2127C9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shd w:val="clear" w:color="auto" w:fill="auto"/>
            <w:vAlign w:val="bottom"/>
          </w:tcPr>
          <w:p w14:paraId="5900432D" w14:textId="794C6A63" w:rsidR="000B2566" w:rsidRDefault="00C56A02" w:rsidP="00A0469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C56A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(154)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1E0A9B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shd w:val="clear" w:color="auto" w:fill="auto"/>
            <w:vAlign w:val="bottom"/>
          </w:tcPr>
          <w:p w14:paraId="6D89E6C6" w14:textId="039A406B" w:rsidR="000B2566" w:rsidRDefault="00C56A02" w:rsidP="00A04697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672D8B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4B11D3" w14:textId="088733C6" w:rsidR="000B2566" w:rsidRDefault="003402DB" w:rsidP="00A04697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402D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(1,040)</w:t>
            </w:r>
          </w:p>
        </w:tc>
      </w:tr>
      <w:tr w:rsidR="000B2566" w:rsidRPr="00161E24" w14:paraId="2FE59978" w14:textId="77777777" w:rsidTr="00F50604">
        <w:trPr>
          <w:trHeight w:val="425"/>
        </w:trPr>
        <w:tc>
          <w:tcPr>
            <w:tcW w:w="3686" w:type="dxa"/>
            <w:vAlign w:val="bottom"/>
          </w:tcPr>
          <w:p w14:paraId="0731088F" w14:textId="77777777" w:rsidR="000B2566" w:rsidRPr="00161E24" w:rsidRDefault="000B2566" w:rsidP="00A0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ตราสารอนุพันธ์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(รายการปรับปรุงมูลค่ายุติธรรม)</w:t>
            </w:r>
          </w:p>
        </w:tc>
        <w:tc>
          <w:tcPr>
            <w:tcW w:w="1225" w:type="dxa"/>
            <w:vAlign w:val="bottom"/>
          </w:tcPr>
          <w:p w14:paraId="7F221543" w14:textId="2A94AE0C" w:rsidR="000B2566" w:rsidRPr="00161E24" w:rsidRDefault="000B2566" w:rsidP="00A04697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(2)</w:t>
            </w:r>
          </w:p>
        </w:tc>
        <w:tc>
          <w:tcPr>
            <w:tcW w:w="251" w:type="dxa"/>
            <w:vAlign w:val="bottom"/>
          </w:tcPr>
          <w:p w14:paraId="599697D6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014BC72F" w14:textId="189889F3" w:rsidR="000B2566" w:rsidRPr="00161E24" w:rsidRDefault="000B2566" w:rsidP="00A0469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532512C4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vAlign w:val="bottom"/>
          </w:tcPr>
          <w:p w14:paraId="504DC7FD" w14:textId="6B9967E0" w:rsidR="000B2566" w:rsidRPr="00161E24" w:rsidRDefault="000B2566" w:rsidP="00A04697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2FE1198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7F5E881" w14:textId="78C5FA4F" w:rsidR="000B2566" w:rsidRPr="00161E24" w:rsidRDefault="000B2566" w:rsidP="00A04697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000B2566" w:rsidRPr="00161E24" w14:paraId="1B1FACF5" w14:textId="77777777" w:rsidTr="00F50604">
        <w:trPr>
          <w:trHeight w:val="425"/>
        </w:trPr>
        <w:tc>
          <w:tcPr>
            <w:tcW w:w="3686" w:type="dxa"/>
            <w:vAlign w:val="bottom"/>
          </w:tcPr>
          <w:p w14:paraId="163D6D22" w14:textId="77777777" w:rsidR="000B2566" w:rsidRPr="00161E24" w:rsidRDefault="000B2566" w:rsidP="00A0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สินทรัพย์ชีวภาพ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การเปลี่ยนแปลงมูลค่ายุติธรรม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1225" w:type="dxa"/>
            <w:vAlign w:val="bottom"/>
          </w:tcPr>
          <w:p w14:paraId="4D907157" w14:textId="1D12F22E" w:rsidR="000B2566" w:rsidRPr="00161E24" w:rsidRDefault="000B2566" w:rsidP="00A04697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(19)</w:t>
            </w:r>
          </w:p>
        </w:tc>
        <w:tc>
          <w:tcPr>
            <w:tcW w:w="251" w:type="dxa"/>
            <w:vAlign w:val="bottom"/>
          </w:tcPr>
          <w:p w14:paraId="3958F517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2" w:type="dxa"/>
            <w:vAlign w:val="bottom"/>
          </w:tcPr>
          <w:p w14:paraId="24BF4F12" w14:textId="554725DF" w:rsidR="000B2566" w:rsidRPr="00161E24" w:rsidRDefault="000B2566" w:rsidP="00A0469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</w:t>
            </w:r>
          </w:p>
        </w:tc>
        <w:tc>
          <w:tcPr>
            <w:tcW w:w="270" w:type="dxa"/>
            <w:vAlign w:val="bottom"/>
          </w:tcPr>
          <w:p w14:paraId="5A49259A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43346A66" w14:textId="720CFDAA" w:rsidR="000B2566" w:rsidRPr="00161E24" w:rsidRDefault="000B2566" w:rsidP="00A04697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51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CE2A2A5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D867ABF" w14:textId="0FBF1B80" w:rsidR="000B2566" w:rsidRPr="00161E24" w:rsidRDefault="000B2566" w:rsidP="00A04697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(1)</w:t>
            </w:r>
          </w:p>
        </w:tc>
      </w:tr>
      <w:tr w:rsidR="000B2566" w:rsidRPr="00161E24" w14:paraId="35B4B9D2" w14:textId="77777777" w:rsidTr="00F50604">
        <w:trPr>
          <w:trHeight w:val="389"/>
        </w:trPr>
        <w:tc>
          <w:tcPr>
            <w:tcW w:w="3686" w:type="dxa"/>
            <w:vAlign w:val="bottom"/>
          </w:tcPr>
          <w:p w14:paraId="293AF5FE" w14:textId="77777777" w:rsidR="000B2566" w:rsidRPr="00161E24" w:rsidRDefault="000B2566" w:rsidP="00A0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FBD395" w14:textId="320CC19C" w:rsidR="000B2566" w:rsidRPr="00161E24" w:rsidRDefault="000B2566" w:rsidP="00A04697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144F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934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51" w:type="dxa"/>
            <w:vAlign w:val="bottom"/>
          </w:tcPr>
          <w:p w14:paraId="38F0F1D1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9ADFA" w14:textId="6ECBD514" w:rsidR="000B2566" w:rsidRPr="00161E24" w:rsidRDefault="00144FC2" w:rsidP="00A0469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(129)</w:t>
            </w:r>
          </w:p>
        </w:tc>
        <w:tc>
          <w:tcPr>
            <w:tcW w:w="270" w:type="dxa"/>
            <w:vAlign w:val="bottom"/>
          </w:tcPr>
          <w:p w14:paraId="6D141B7F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6FC283" w14:textId="291C35B7" w:rsidR="000B2566" w:rsidRPr="00161E24" w:rsidRDefault="000B2566" w:rsidP="00A04697">
            <w:pPr>
              <w:pStyle w:val="acctfourfigures"/>
              <w:tabs>
                <w:tab w:val="clear" w:pos="765"/>
                <w:tab w:val="decimal" w:pos="605"/>
              </w:tabs>
              <w:spacing w:line="240" w:lineRule="auto"/>
              <w:ind w:right="-5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585DA4E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14BD74" w14:textId="0574711F" w:rsidR="000B2566" w:rsidRPr="00161E24" w:rsidRDefault="00763806" w:rsidP="00A04697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144FC2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1,063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</w:tr>
      <w:tr w:rsidR="000B2566" w:rsidRPr="00161E24" w14:paraId="154AE980" w14:textId="77777777" w:rsidTr="00F50604">
        <w:trPr>
          <w:trHeight w:val="389"/>
        </w:trPr>
        <w:tc>
          <w:tcPr>
            <w:tcW w:w="3686" w:type="dxa"/>
            <w:vAlign w:val="bottom"/>
          </w:tcPr>
          <w:p w14:paraId="71498D58" w14:textId="77777777" w:rsidR="000B2566" w:rsidRPr="00161E24" w:rsidRDefault="000B2566" w:rsidP="00A04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80" w:right="-60" w:hanging="24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C063ED" w14:textId="05582DCE" w:rsidR="000B2566" w:rsidRPr="00161E24" w:rsidRDefault="000B2566" w:rsidP="00A04697">
            <w:pPr>
              <w:pStyle w:val="acctfourfigures"/>
              <w:tabs>
                <w:tab w:val="clear" w:pos="765"/>
                <w:tab w:val="decimal" w:pos="950"/>
              </w:tabs>
              <w:spacing w:line="240" w:lineRule="auto"/>
              <w:ind w:left="-38" w:right="-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948</w:t>
            </w:r>
          </w:p>
        </w:tc>
        <w:tc>
          <w:tcPr>
            <w:tcW w:w="251" w:type="dxa"/>
            <w:vAlign w:val="bottom"/>
          </w:tcPr>
          <w:p w14:paraId="48C657C9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2287F1" w14:textId="1D523454" w:rsidR="000B2566" w:rsidRPr="00161E24" w:rsidRDefault="000B2566" w:rsidP="00A04697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(26)</w:t>
            </w:r>
          </w:p>
        </w:tc>
        <w:tc>
          <w:tcPr>
            <w:tcW w:w="270" w:type="dxa"/>
            <w:vAlign w:val="bottom"/>
          </w:tcPr>
          <w:p w14:paraId="53C62528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8C4C11" w14:textId="39F88EFA" w:rsidR="000B2566" w:rsidRPr="00161E24" w:rsidRDefault="000B2566" w:rsidP="00A0469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51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</w:t>
            </w:r>
          </w:p>
        </w:tc>
        <w:tc>
          <w:tcPr>
            <w:tcW w:w="270" w:type="dxa"/>
            <w:vAlign w:val="bottom"/>
          </w:tcPr>
          <w:p w14:paraId="684F0E87" w14:textId="77777777" w:rsidR="000B2566" w:rsidRPr="00161E24" w:rsidRDefault="000B2566" w:rsidP="00A04697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ED2FAE" w14:textId="683CD63E" w:rsidR="000B2566" w:rsidRPr="00161E24" w:rsidRDefault="000B2566" w:rsidP="00A04697">
            <w:pPr>
              <w:pStyle w:val="acctfourfigures"/>
              <w:tabs>
                <w:tab w:val="clear" w:pos="765"/>
                <w:tab w:val="decimal" w:pos="861"/>
              </w:tabs>
              <w:spacing w:line="240" w:lineRule="auto"/>
              <w:ind w:right="-4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24</w:t>
            </w:r>
          </w:p>
        </w:tc>
      </w:tr>
    </w:tbl>
    <w:p w14:paraId="2721E731" w14:textId="60E595AB" w:rsidR="00FF0307" w:rsidRDefault="00FF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00DA84E" w14:textId="77777777" w:rsidR="005F0A77" w:rsidRDefault="005F0A77">
      <w:r>
        <w:br w:type="page"/>
      </w:r>
    </w:p>
    <w:tbl>
      <w:tblPr>
        <w:tblW w:w="921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44"/>
        <w:gridCol w:w="1260"/>
        <w:gridCol w:w="270"/>
        <w:gridCol w:w="1188"/>
        <w:gridCol w:w="270"/>
        <w:gridCol w:w="1131"/>
        <w:gridCol w:w="236"/>
        <w:gridCol w:w="1117"/>
      </w:tblGrid>
      <w:tr w:rsidR="00700251" w:rsidRPr="00161E24" w14:paraId="2D3742DA" w14:textId="77777777" w:rsidTr="00F50604">
        <w:trPr>
          <w:trHeight w:val="139"/>
        </w:trPr>
        <w:tc>
          <w:tcPr>
            <w:tcW w:w="3744" w:type="dxa"/>
            <w:vAlign w:val="bottom"/>
          </w:tcPr>
          <w:p w14:paraId="0CCE5FCB" w14:textId="6A6717EC" w:rsidR="00700251" w:rsidRPr="00161E24" w:rsidRDefault="00700251" w:rsidP="00756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68" w:right="-36" w:hanging="26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472" w:type="dxa"/>
            <w:gridSpan w:val="7"/>
            <w:vAlign w:val="bottom"/>
          </w:tcPr>
          <w:p w14:paraId="643DAD89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00251" w:rsidRPr="00161E24" w14:paraId="7D9CA77E" w14:textId="77777777" w:rsidTr="00F50604">
        <w:trPr>
          <w:trHeight w:val="139"/>
        </w:trPr>
        <w:tc>
          <w:tcPr>
            <w:tcW w:w="3744" w:type="dxa"/>
            <w:vAlign w:val="bottom"/>
          </w:tcPr>
          <w:p w14:paraId="3C0C761E" w14:textId="77777777" w:rsidR="00700251" w:rsidRPr="00161E24" w:rsidRDefault="00700251" w:rsidP="007560A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68" w:right="-36" w:hanging="268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14:paraId="6769B6F3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D9C76A5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9" w:type="dxa"/>
            <w:gridSpan w:val="3"/>
            <w:tcBorders>
              <w:bottom w:val="single" w:sz="4" w:space="0" w:color="auto"/>
            </w:tcBorders>
            <w:vAlign w:val="bottom"/>
          </w:tcPr>
          <w:p w14:paraId="56808722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</w:p>
          <w:p w14:paraId="1BCD1279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(รายจ่าย) / รายได้ใน</w:t>
            </w:r>
          </w:p>
        </w:tc>
        <w:tc>
          <w:tcPr>
            <w:tcW w:w="236" w:type="dxa"/>
            <w:vAlign w:val="bottom"/>
          </w:tcPr>
          <w:p w14:paraId="254A6DBF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2B086F25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00251" w:rsidRPr="00161E24" w14:paraId="6B083F57" w14:textId="77777777" w:rsidTr="00F50604">
        <w:trPr>
          <w:trHeight w:val="139"/>
        </w:trPr>
        <w:tc>
          <w:tcPr>
            <w:tcW w:w="3744" w:type="dxa"/>
            <w:vAlign w:val="bottom"/>
          </w:tcPr>
          <w:p w14:paraId="7DD290CB" w14:textId="77777777" w:rsidR="00700251" w:rsidRPr="00161E24" w:rsidRDefault="00700251" w:rsidP="007560A9">
            <w:pPr>
              <w:pStyle w:val="acctfourfigures"/>
              <w:tabs>
                <w:tab w:val="clear" w:pos="765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828883C" w14:textId="02600B12" w:rsidR="00060029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58DB"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</w:p>
          <w:p w14:paraId="1209BE0D" w14:textId="4217923F" w:rsidR="00700251" w:rsidRPr="00161E24" w:rsidRDefault="000C58DB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7716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1ACCA768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383EFA7A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631BEEEA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41A9639F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1A5F91B9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17" w:type="dxa"/>
            <w:vAlign w:val="bottom"/>
          </w:tcPr>
          <w:p w14:paraId="5F661A35" w14:textId="615F96AC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0C58DB"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0C58DB"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7716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700251" w:rsidRPr="00161E24" w14:paraId="3ACA9327" w14:textId="77777777" w:rsidTr="00F50604">
        <w:trPr>
          <w:trHeight w:val="139"/>
        </w:trPr>
        <w:tc>
          <w:tcPr>
            <w:tcW w:w="3744" w:type="dxa"/>
            <w:vAlign w:val="bottom"/>
          </w:tcPr>
          <w:p w14:paraId="3672CF83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72" w:type="dxa"/>
            <w:gridSpan w:val="7"/>
            <w:vAlign w:val="bottom"/>
          </w:tcPr>
          <w:p w14:paraId="6D8FA56F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00251" w:rsidRPr="00161E24" w14:paraId="331C52D0" w14:textId="77777777" w:rsidTr="00F50604">
        <w:trPr>
          <w:trHeight w:val="139"/>
        </w:trPr>
        <w:tc>
          <w:tcPr>
            <w:tcW w:w="3744" w:type="dxa"/>
            <w:vAlign w:val="bottom"/>
          </w:tcPr>
          <w:p w14:paraId="087C1484" w14:textId="77777777" w:rsidR="00700251" w:rsidRPr="00161E24" w:rsidRDefault="00700251" w:rsidP="007560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1B2BBB29" w14:textId="77777777" w:rsidR="00700251" w:rsidRPr="00161E24" w:rsidRDefault="00700251" w:rsidP="007560A9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7B7D800" w14:textId="77777777" w:rsidR="00700251" w:rsidRPr="00161E24" w:rsidRDefault="00700251" w:rsidP="007560A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vAlign w:val="bottom"/>
          </w:tcPr>
          <w:p w14:paraId="62E67C79" w14:textId="77777777" w:rsidR="00700251" w:rsidRPr="00161E24" w:rsidRDefault="00700251" w:rsidP="007560A9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F420D31" w14:textId="77777777" w:rsidR="00700251" w:rsidRPr="00161E24" w:rsidRDefault="00700251" w:rsidP="007560A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  <w:vAlign w:val="bottom"/>
          </w:tcPr>
          <w:p w14:paraId="6400E578" w14:textId="77777777" w:rsidR="00700251" w:rsidRPr="00161E24" w:rsidRDefault="00700251" w:rsidP="007560A9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38" w:right="-4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170102D" w14:textId="77777777" w:rsidR="00700251" w:rsidRPr="00161E24" w:rsidRDefault="00700251" w:rsidP="007560A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7" w:type="dxa"/>
            <w:vAlign w:val="bottom"/>
          </w:tcPr>
          <w:p w14:paraId="13295130" w14:textId="77777777" w:rsidR="00700251" w:rsidRPr="00161E24" w:rsidRDefault="00700251" w:rsidP="007560A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7716CE" w:rsidRPr="00161E24" w14:paraId="1EBA2367" w14:textId="77777777" w:rsidTr="00F50604">
        <w:trPr>
          <w:trHeight w:val="139"/>
        </w:trPr>
        <w:tc>
          <w:tcPr>
            <w:tcW w:w="3744" w:type="dxa"/>
            <w:shd w:val="clear" w:color="auto" w:fill="auto"/>
            <w:vAlign w:val="bottom"/>
          </w:tcPr>
          <w:p w14:paraId="60A1CE20" w14:textId="4F485C31" w:rsidR="007716CE" w:rsidRPr="00161E24" w:rsidRDefault="007716CE" w:rsidP="0077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(ค่าเผื่อผลขาดทุนด้านเครดิต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ที่คาดว่าจะเกิดขึ้น)</w:t>
            </w:r>
          </w:p>
        </w:tc>
        <w:tc>
          <w:tcPr>
            <w:tcW w:w="1260" w:type="dxa"/>
            <w:vAlign w:val="bottom"/>
          </w:tcPr>
          <w:p w14:paraId="3A6D964A" w14:textId="39376826" w:rsidR="007716CE" w:rsidRPr="00161E24" w:rsidRDefault="007716CE" w:rsidP="007716CE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22</w:t>
            </w:r>
          </w:p>
        </w:tc>
        <w:tc>
          <w:tcPr>
            <w:tcW w:w="270" w:type="dxa"/>
            <w:vAlign w:val="bottom"/>
          </w:tcPr>
          <w:p w14:paraId="192B679B" w14:textId="77777777" w:rsidR="007716CE" w:rsidRPr="00161E24" w:rsidRDefault="007716CE" w:rsidP="007716CE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31326D2B" w14:textId="2385885C" w:rsidR="007716CE" w:rsidRPr="00161E24" w:rsidRDefault="001532EB" w:rsidP="007716C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92C583" w14:textId="77777777" w:rsidR="007716CE" w:rsidRPr="00161E24" w:rsidRDefault="007716CE" w:rsidP="007716CE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7B029F3" w14:textId="54CCF4DB" w:rsidR="007716CE" w:rsidRPr="00161E24" w:rsidRDefault="001532EB" w:rsidP="00653CF5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38" w:right="-4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4636C1" w14:textId="77777777" w:rsidR="007716CE" w:rsidRPr="00161E24" w:rsidRDefault="007716CE" w:rsidP="007716CE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6CAF5E1B" w14:textId="35E22E2C" w:rsidR="007716CE" w:rsidRPr="00161E24" w:rsidRDefault="001532EB" w:rsidP="007716CE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29</w:t>
            </w:r>
          </w:p>
        </w:tc>
      </w:tr>
      <w:tr w:rsidR="007716CE" w:rsidRPr="00161E24" w14:paraId="56836209" w14:textId="77777777" w:rsidTr="00F50604">
        <w:trPr>
          <w:trHeight w:val="334"/>
        </w:trPr>
        <w:tc>
          <w:tcPr>
            <w:tcW w:w="3744" w:type="dxa"/>
            <w:vAlign w:val="bottom"/>
          </w:tcPr>
          <w:p w14:paraId="2F25DADF" w14:textId="77777777" w:rsidR="007716CE" w:rsidRPr="00161E24" w:rsidRDefault="007716CE" w:rsidP="0077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(ค่าเผื่อการด้อยค่า)</w:t>
            </w:r>
          </w:p>
        </w:tc>
        <w:tc>
          <w:tcPr>
            <w:tcW w:w="1260" w:type="dxa"/>
            <w:vAlign w:val="bottom"/>
          </w:tcPr>
          <w:p w14:paraId="5A4A65EA" w14:textId="1D81F5FA" w:rsidR="007716CE" w:rsidRPr="00161E24" w:rsidRDefault="007716CE" w:rsidP="007716CE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</w:t>
            </w:r>
          </w:p>
        </w:tc>
        <w:tc>
          <w:tcPr>
            <w:tcW w:w="270" w:type="dxa"/>
            <w:vAlign w:val="bottom"/>
          </w:tcPr>
          <w:p w14:paraId="7334B818" w14:textId="77777777" w:rsidR="007716CE" w:rsidRPr="00161E24" w:rsidRDefault="007716CE" w:rsidP="007716CE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488754BF" w14:textId="4E25C0A9" w:rsidR="007716CE" w:rsidRPr="00161E24" w:rsidRDefault="001532EB" w:rsidP="00653CF5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532EB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CB101C" w14:textId="77777777" w:rsidR="007716CE" w:rsidRPr="00161E24" w:rsidRDefault="007716CE" w:rsidP="007716CE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2B35CB27" w14:textId="689280CB" w:rsidR="007716CE" w:rsidRPr="00161E24" w:rsidRDefault="00653CF5" w:rsidP="00653CF5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38" w:right="-4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BF6DDC" w14:textId="77777777" w:rsidR="007716CE" w:rsidRPr="00161E24" w:rsidRDefault="007716CE" w:rsidP="007716CE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4FE670D4" w14:textId="3484E002" w:rsidR="007716CE" w:rsidRPr="00161E24" w:rsidRDefault="00653CF5" w:rsidP="007716CE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53CF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61</w:t>
            </w:r>
          </w:p>
        </w:tc>
      </w:tr>
      <w:tr w:rsidR="007716CE" w:rsidRPr="00161E24" w14:paraId="3B489829" w14:textId="77777777" w:rsidTr="00F50604">
        <w:trPr>
          <w:trHeight w:hRule="exact" w:val="812"/>
        </w:trPr>
        <w:tc>
          <w:tcPr>
            <w:tcW w:w="3744" w:type="dxa"/>
            <w:vAlign w:val="bottom"/>
          </w:tcPr>
          <w:p w14:paraId="04DCD28B" w14:textId="6F0E0FA5" w:rsidR="007716CE" w:rsidRPr="00161E24" w:rsidRDefault="007716CE" w:rsidP="0077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22" w:hanging="268"/>
              <w:rPr>
                <w:rFonts w:asciiTheme="majorBidi" w:hAnsiTheme="majorBidi" w:cstheme="majorBidi"/>
                <w:sz w:val="30"/>
                <w:szCs w:val="30"/>
              </w:rPr>
            </w:pPr>
            <w:r w:rsidRPr="007560A9">
              <w:rPr>
                <w:rFonts w:asciiTheme="majorBidi" w:hAnsiTheme="majorBidi" w:cstheme="majorBidi"/>
                <w:spacing w:val="-2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7560A9">
              <w:rPr>
                <w:rFonts w:asciiTheme="majorBidi" w:hAnsiTheme="majorBidi" w:cstheme="majorBidi"/>
                <w:i/>
                <w:iCs/>
                <w:spacing w:val="-2"/>
                <w:sz w:val="30"/>
                <w:szCs w:val="30"/>
                <w:cs/>
              </w:rPr>
              <w:t>(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ความแตกต่าง</w:t>
            </w:r>
            <w:r w:rsidR="001B1BF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ของค่าเสื่อมราคา)</w:t>
            </w:r>
          </w:p>
        </w:tc>
        <w:tc>
          <w:tcPr>
            <w:tcW w:w="1260" w:type="dxa"/>
            <w:vAlign w:val="bottom"/>
          </w:tcPr>
          <w:p w14:paraId="2685CAB5" w14:textId="5AF5A08D" w:rsidR="007716CE" w:rsidRPr="00161E24" w:rsidRDefault="007716CE" w:rsidP="007716CE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75BE3BAC" w14:textId="134B64F9" w:rsidR="007716CE" w:rsidRPr="00161E24" w:rsidRDefault="007716CE" w:rsidP="007716CE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1E041EFC" w14:textId="5763E44E" w:rsidR="007716CE" w:rsidRPr="00161E24" w:rsidRDefault="00653CF5" w:rsidP="007716CE">
            <w:pPr>
              <w:pStyle w:val="acctfourfigures"/>
              <w:tabs>
                <w:tab w:val="clear" w:pos="765"/>
                <w:tab w:val="decimal" w:pos="736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F2579CC" w14:textId="77777777" w:rsidR="007716CE" w:rsidRPr="00161E24" w:rsidRDefault="007716CE" w:rsidP="007716CE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7BBE4F30" w14:textId="2E3A6824" w:rsidR="007716CE" w:rsidRPr="00161E24" w:rsidRDefault="00653CF5" w:rsidP="007716CE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38" w:right="-4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F0DA99" w14:textId="77777777" w:rsidR="007716CE" w:rsidRPr="00161E24" w:rsidRDefault="007716CE" w:rsidP="007716CE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08FF0AA9" w14:textId="11BA04D3" w:rsidR="007716CE" w:rsidRPr="00161E24" w:rsidRDefault="00653CF5" w:rsidP="007716CE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007716CE" w:rsidRPr="00161E24" w14:paraId="7FFDC73B" w14:textId="77777777" w:rsidTr="00F50604">
        <w:trPr>
          <w:trHeight w:val="348"/>
        </w:trPr>
        <w:tc>
          <w:tcPr>
            <w:tcW w:w="3744" w:type="dxa"/>
            <w:vAlign w:val="bottom"/>
          </w:tcPr>
          <w:p w14:paraId="4A2CC405" w14:textId="7D770987" w:rsidR="007716CE" w:rsidRPr="00161E24" w:rsidRDefault="007716CE" w:rsidP="0077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สินทรัพย์ไม่มีตัวตน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(ความแตกต่าง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ของค่าตัดจำหน่าย)</w:t>
            </w:r>
          </w:p>
        </w:tc>
        <w:tc>
          <w:tcPr>
            <w:tcW w:w="1260" w:type="dxa"/>
            <w:vAlign w:val="bottom"/>
          </w:tcPr>
          <w:p w14:paraId="3268D23A" w14:textId="23C0C531" w:rsidR="007716CE" w:rsidRPr="00161E24" w:rsidRDefault="007716CE" w:rsidP="007716CE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</w:t>
            </w:r>
          </w:p>
        </w:tc>
        <w:tc>
          <w:tcPr>
            <w:tcW w:w="270" w:type="dxa"/>
            <w:vAlign w:val="bottom"/>
          </w:tcPr>
          <w:p w14:paraId="7A55CFD0" w14:textId="77777777" w:rsidR="007716CE" w:rsidRPr="00161E24" w:rsidRDefault="007716CE" w:rsidP="007716CE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4912491C" w14:textId="056B760E" w:rsidR="007716CE" w:rsidRPr="00161E24" w:rsidRDefault="00653CF5" w:rsidP="007716C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53C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8B9C66" w14:textId="77777777" w:rsidR="007716CE" w:rsidRPr="00161E24" w:rsidRDefault="007716CE" w:rsidP="007716CE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FFBDE1A" w14:textId="069CAF70" w:rsidR="007716CE" w:rsidRPr="00161E24" w:rsidRDefault="00653CF5" w:rsidP="007716CE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38" w:right="-4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847E9D" w14:textId="766CF4CF" w:rsidR="007716CE" w:rsidRPr="00161E24" w:rsidRDefault="007716CE" w:rsidP="007716CE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51FA077A" w14:textId="4402FF94" w:rsidR="007716CE" w:rsidRPr="00161E24" w:rsidRDefault="00653CF5" w:rsidP="00653CF5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38" w:right="-4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716CE" w:rsidRPr="00161E24" w14:paraId="041ACF45" w14:textId="77777777" w:rsidTr="00F50604">
        <w:trPr>
          <w:trHeight w:val="348"/>
        </w:trPr>
        <w:tc>
          <w:tcPr>
            <w:tcW w:w="3744" w:type="dxa"/>
            <w:vAlign w:val="bottom"/>
          </w:tcPr>
          <w:p w14:paraId="45D12290" w14:textId="77777777" w:rsidR="007716CE" w:rsidRPr="00161E24" w:rsidRDefault="007716CE" w:rsidP="0077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  <w:vAlign w:val="bottom"/>
          </w:tcPr>
          <w:p w14:paraId="0327B92B" w14:textId="4F0E64F1" w:rsidR="007716CE" w:rsidRPr="00161E24" w:rsidRDefault="007716CE" w:rsidP="007716CE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41</w:t>
            </w:r>
          </w:p>
        </w:tc>
        <w:tc>
          <w:tcPr>
            <w:tcW w:w="270" w:type="dxa"/>
            <w:vAlign w:val="bottom"/>
          </w:tcPr>
          <w:p w14:paraId="25F76BB5" w14:textId="12281A93" w:rsidR="007716CE" w:rsidRPr="00161E24" w:rsidRDefault="007716CE" w:rsidP="007716CE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1FEBC45E" w14:textId="6FBF9050" w:rsidR="007716CE" w:rsidRPr="00161E24" w:rsidRDefault="00B440A6" w:rsidP="007716C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440A6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D90AD0" w14:textId="77777777" w:rsidR="007716CE" w:rsidRPr="00161E24" w:rsidRDefault="007716CE" w:rsidP="007716CE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4B809E09" w14:textId="43362002" w:rsidR="007716CE" w:rsidRPr="00161E24" w:rsidRDefault="00B440A6" w:rsidP="00B440A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3B9C42" w14:textId="77777777" w:rsidR="007716CE" w:rsidRPr="00161E24" w:rsidRDefault="007716CE" w:rsidP="007716CE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9E6536A" w14:textId="7F8F649E" w:rsidR="007716CE" w:rsidRPr="00161E24" w:rsidRDefault="00B440A6" w:rsidP="007716CE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52</w:t>
            </w:r>
          </w:p>
        </w:tc>
      </w:tr>
      <w:tr w:rsidR="007716CE" w:rsidRPr="00161E24" w14:paraId="7102F433" w14:textId="77777777" w:rsidTr="00F50604">
        <w:trPr>
          <w:trHeight w:val="348"/>
        </w:trPr>
        <w:tc>
          <w:tcPr>
            <w:tcW w:w="3744" w:type="dxa"/>
            <w:vAlign w:val="bottom"/>
          </w:tcPr>
          <w:p w14:paraId="26BAD8FE" w14:textId="5E82429F" w:rsidR="007716CE" w:rsidRPr="00161E24" w:rsidRDefault="00330FAA" w:rsidP="0077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69233D8C" w14:textId="21848307" w:rsidR="007716CE" w:rsidRPr="00161E24" w:rsidRDefault="00B440A6" w:rsidP="007716CE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40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270" w:type="dxa"/>
            <w:vAlign w:val="bottom"/>
          </w:tcPr>
          <w:p w14:paraId="07FD0352" w14:textId="77777777" w:rsidR="007716CE" w:rsidRPr="00161E24" w:rsidRDefault="007716CE" w:rsidP="007716CE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10752401" w14:textId="73DC2576" w:rsidR="007716CE" w:rsidRPr="00161E24" w:rsidRDefault="00B440A6" w:rsidP="00B440A6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F2EB37" w14:textId="77777777" w:rsidR="007716CE" w:rsidRPr="00161E24" w:rsidRDefault="007716CE" w:rsidP="007716CE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shd w:val="clear" w:color="auto" w:fill="auto"/>
            <w:vAlign w:val="bottom"/>
          </w:tcPr>
          <w:p w14:paraId="1A36874E" w14:textId="5F9602FF" w:rsidR="007716CE" w:rsidRPr="00161E24" w:rsidRDefault="00B440A6" w:rsidP="007716CE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38" w:right="-4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8F18B96" w14:textId="77777777" w:rsidR="007716CE" w:rsidRPr="00161E24" w:rsidRDefault="007716CE" w:rsidP="007716CE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7" w:type="dxa"/>
            <w:shd w:val="clear" w:color="auto" w:fill="auto"/>
            <w:vAlign w:val="bottom"/>
          </w:tcPr>
          <w:p w14:paraId="2584C193" w14:textId="7796EBAC" w:rsidR="007716CE" w:rsidRPr="00161E24" w:rsidRDefault="00B440A6" w:rsidP="007716CE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40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72</w:t>
            </w:r>
          </w:p>
        </w:tc>
      </w:tr>
      <w:tr w:rsidR="007716CE" w:rsidRPr="00161E24" w14:paraId="707A6E74" w14:textId="77777777" w:rsidTr="00F50604">
        <w:trPr>
          <w:trHeight w:val="348"/>
        </w:trPr>
        <w:tc>
          <w:tcPr>
            <w:tcW w:w="3744" w:type="dxa"/>
            <w:vAlign w:val="bottom"/>
          </w:tcPr>
          <w:p w14:paraId="7B697CDA" w14:textId="57E3DB3E" w:rsidR="007716CE" w:rsidRPr="00161E24" w:rsidRDefault="007716CE" w:rsidP="0077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การเปลี่ยนแปลงในมูลค่ายุติธรรมของ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8E7A14C" w14:textId="2A4A16F3" w:rsidR="007716CE" w:rsidRPr="00161E24" w:rsidRDefault="007716CE" w:rsidP="007716CE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09239BE2" w14:textId="77777777" w:rsidR="007716CE" w:rsidRPr="00161E24" w:rsidRDefault="007716CE" w:rsidP="007716CE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FD437" w14:textId="3D42E4D9" w:rsidR="007716CE" w:rsidRPr="00161E24" w:rsidRDefault="00114591" w:rsidP="007716C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9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11459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1D14C6" w14:textId="77777777" w:rsidR="007716CE" w:rsidRPr="00161E24" w:rsidRDefault="007716CE" w:rsidP="007716CE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B2E51E" w14:textId="4A523CC9" w:rsidR="007716CE" w:rsidRPr="00161E24" w:rsidRDefault="00114591" w:rsidP="007716CE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38" w:right="-4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0C8D09" w14:textId="77777777" w:rsidR="007716CE" w:rsidRPr="00161E24" w:rsidRDefault="007716CE" w:rsidP="007716CE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B63A5" w14:textId="4FF2D0B2" w:rsidR="007716CE" w:rsidRPr="00161E24" w:rsidRDefault="00114591" w:rsidP="00114591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38" w:right="-4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716CE" w:rsidRPr="00161E24" w14:paraId="34B51FB9" w14:textId="77777777" w:rsidTr="00F50604">
        <w:trPr>
          <w:trHeight w:val="334"/>
        </w:trPr>
        <w:tc>
          <w:tcPr>
            <w:tcW w:w="3744" w:type="dxa"/>
            <w:vAlign w:val="bottom"/>
          </w:tcPr>
          <w:p w14:paraId="138E41AB" w14:textId="77777777" w:rsidR="007716CE" w:rsidRPr="00161E24" w:rsidRDefault="007716CE" w:rsidP="0077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9E80E" w14:textId="25CA7E7D" w:rsidR="007716CE" w:rsidRPr="00161E24" w:rsidRDefault="00114591" w:rsidP="007716CE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1459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213</w:t>
            </w:r>
          </w:p>
        </w:tc>
        <w:tc>
          <w:tcPr>
            <w:tcW w:w="270" w:type="dxa"/>
            <w:vAlign w:val="bottom"/>
          </w:tcPr>
          <w:p w14:paraId="06C83E00" w14:textId="77777777" w:rsidR="007716CE" w:rsidRPr="00161E24" w:rsidRDefault="007716CE" w:rsidP="007716CE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FF4277" w14:textId="53A1A6E4" w:rsidR="007716CE" w:rsidRPr="00161E24" w:rsidRDefault="00114591" w:rsidP="007716C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14591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A5BF79" w14:textId="77777777" w:rsidR="007716CE" w:rsidRPr="00161E24" w:rsidRDefault="007716CE" w:rsidP="007716CE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AF628C" w14:textId="54659819" w:rsidR="007716CE" w:rsidRPr="00161E24" w:rsidRDefault="00114591" w:rsidP="007716CE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38" w:right="-4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5644350" w14:textId="77777777" w:rsidR="007716CE" w:rsidRPr="00161E24" w:rsidRDefault="007716CE" w:rsidP="007716CE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774595" w14:textId="27FB9EEE" w:rsidR="007716CE" w:rsidRPr="00161E24" w:rsidRDefault="00114591" w:rsidP="007716CE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215</w:t>
            </w:r>
          </w:p>
        </w:tc>
      </w:tr>
      <w:tr w:rsidR="00330FAA" w:rsidRPr="00161E24" w14:paraId="11E40FC3" w14:textId="77777777" w:rsidTr="00F50604">
        <w:trPr>
          <w:trHeight w:val="334"/>
        </w:trPr>
        <w:tc>
          <w:tcPr>
            <w:tcW w:w="3744" w:type="dxa"/>
            <w:vAlign w:val="bottom"/>
          </w:tcPr>
          <w:p w14:paraId="55E6EE55" w14:textId="77777777" w:rsidR="00330FAA" w:rsidRPr="00161E24" w:rsidRDefault="00330FAA" w:rsidP="0077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7520E4B" w14:textId="77777777" w:rsidR="00330FAA" w:rsidRDefault="00330FAA" w:rsidP="007716CE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1FB1DCD" w14:textId="77777777" w:rsidR="00330FAA" w:rsidRPr="00161E24" w:rsidRDefault="00330FAA" w:rsidP="007716CE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59B3110C" w14:textId="77777777" w:rsidR="00330FAA" w:rsidRPr="00161E24" w:rsidRDefault="00330FAA" w:rsidP="007716CE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5A1CF74" w14:textId="77777777" w:rsidR="00330FAA" w:rsidRPr="00161E24" w:rsidRDefault="00330FAA" w:rsidP="007716CE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</w:tcPr>
          <w:p w14:paraId="6BA063AA" w14:textId="77777777" w:rsidR="00330FAA" w:rsidRPr="00161E24" w:rsidRDefault="00330FAA" w:rsidP="007716CE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38" w:right="-4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31C5863" w14:textId="77777777" w:rsidR="00330FAA" w:rsidRPr="00161E24" w:rsidRDefault="00330FAA" w:rsidP="007716CE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7" w:type="dxa"/>
            <w:tcBorders>
              <w:top w:val="single" w:sz="4" w:space="0" w:color="auto"/>
            </w:tcBorders>
            <w:vAlign w:val="bottom"/>
          </w:tcPr>
          <w:p w14:paraId="71778988" w14:textId="77777777" w:rsidR="00330FAA" w:rsidRPr="00161E24" w:rsidRDefault="00330FAA" w:rsidP="007716CE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330FAA" w:rsidRPr="00161E24" w14:paraId="7BFE3032" w14:textId="77777777" w:rsidTr="00F50604">
        <w:trPr>
          <w:trHeight w:val="334"/>
        </w:trPr>
        <w:tc>
          <w:tcPr>
            <w:tcW w:w="3744" w:type="dxa"/>
            <w:vAlign w:val="bottom"/>
          </w:tcPr>
          <w:p w14:paraId="520BAB94" w14:textId="1E644C9F" w:rsidR="00330FAA" w:rsidRPr="00161E24" w:rsidRDefault="00330FAA" w:rsidP="0033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24C22C60" w14:textId="77777777" w:rsidR="00330FAA" w:rsidRDefault="00330FAA" w:rsidP="00330FAA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82D3006" w14:textId="77777777" w:rsidR="00330FAA" w:rsidRPr="00161E24" w:rsidRDefault="00330FAA" w:rsidP="00330FAA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08982528" w14:textId="77777777" w:rsidR="00330FAA" w:rsidRPr="00161E24" w:rsidRDefault="00330FAA" w:rsidP="00330FAA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4FD6343D" w14:textId="77777777" w:rsidR="00330FAA" w:rsidRPr="00161E24" w:rsidRDefault="00330FAA" w:rsidP="00330FAA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79EF7A7" w14:textId="77777777" w:rsidR="00330FAA" w:rsidRPr="00161E24" w:rsidRDefault="00330FAA" w:rsidP="00330FAA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38" w:right="-4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88FA64C" w14:textId="77777777" w:rsidR="00330FAA" w:rsidRPr="00161E24" w:rsidRDefault="00330FAA" w:rsidP="00330FAA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7" w:type="dxa"/>
            <w:vAlign w:val="bottom"/>
          </w:tcPr>
          <w:p w14:paraId="19EB8947" w14:textId="77777777" w:rsidR="00330FAA" w:rsidRPr="00161E24" w:rsidRDefault="00330FAA" w:rsidP="00330FAA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BF7F21" w:rsidRPr="00BF7F21" w14:paraId="457425F8" w14:textId="77777777" w:rsidTr="00F50604">
        <w:trPr>
          <w:trHeight w:val="334"/>
        </w:trPr>
        <w:tc>
          <w:tcPr>
            <w:tcW w:w="3744" w:type="dxa"/>
            <w:vAlign w:val="bottom"/>
          </w:tcPr>
          <w:p w14:paraId="210FD825" w14:textId="611B53D5" w:rsidR="00BF7F21" w:rsidRPr="00BF7F21" w:rsidRDefault="00BF7F21" w:rsidP="0033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F7F21">
              <w:rPr>
                <w:rFonts w:asciiTheme="majorBidi" w:hAnsiTheme="majorBidi" w:hint="cs"/>
                <w:sz w:val="30"/>
                <w:szCs w:val="30"/>
                <w:cs/>
              </w:rPr>
              <w:t>ตราสารอนุพันธ์</w:t>
            </w:r>
            <w:r w:rsidRPr="00BF7F2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 xml:space="preserve"> (</w:t>
            </w:r>
            <w:r w:rsidRPr="00BF7F21">
              <w:rPr>
                <w:rFonts w:asciiTheme="majorBidi" w:hAnsiTheme="majorBidi" w:hint="cs"/>
                <w:i/>
                <w:iCs/>
                <w:sz w:val="30"/>
                <w:szCs w:val="30"/>
                <w:cs/>
              </w:rPr>
              <w:t>รายการปรับปรุงมูลค่ายุติธรรม</w:t>
            </w:r>
            <w:r w:rsidRPr="00BF7F21">
              <w:rPr>
                <w:rFonts w:asciiTheme="majorBidi" w:hAnsiTheme="majorBidi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1260" w:type="dxa"/>
            <w:vAlign w:val="bottom"/>
          </w:tcPr>
          <w:p w14:paraId="77E3D902" w14:textId="5C5DDE0F" w:rsidR="00BF7F21" w:rsidRPr="00BF7F21" w:rsidRDefault="000C61C8" w:rsidP="000C61C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38" w:right="-4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B090C32" w14:textId="77777777" w:rsidR="00BF7F21" w:rsidRPr="00BF7F21" w:rsidRDefault="00BF7F21" w:rsidP="00330FAA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525DEB7" w14:textId="5B6C1491" w:rsidR="00BF7F21" w:rsidRPr="00BF7F21" w:rsidRDefault="000C61C8" w:rsidP="000C61C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C61C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(1)</w:t>
            </w:r>
          </w:p>
        </w:tc>
        <w:tc>
          <w:tcPr>
            <w:tcW w:w="270" w:type="dxa"/>
            <w:vAlign w:val="bottom"/>
          </w:tcPr>
          <w:p w14:paraId="38DDD265" w14:textId="77777777" w:rsidR="00BF7F21" w:rsidRPr="00BF7F21" w:rsidRDefault="00BF7F21" w:rsidP="00330FAA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30DD4435" w14:textId="181CC80F" w:rsidR="00BF7F21" w:rsidRPr="00BF7F21" w:rsidRDefault="000C61C8" w:rsidP="000C61C8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38" w:right="-4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38E8517" w14:textId="77777777" w:rsidR="00BF7F21" w:rsidRPr="00BF7F21" w:rsidRDefault="00BF7F21" w:rsidP="00330FAA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7" w:type="dxa"/>
            <w:vAlign w:val="bottom"/>
          </w:tcPr>
          <w:p w14:paraId="7D94830B" w14:textId="5E1AF5CB" w:rsidR="00BF7F21" w:rsidRPr="00BF7F21" w:rsidRDefault="000C61C8" w:rsidP="00330FAA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0C61C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(1)</w:t>
            </w:r>
          </w:p>
        </w:tc>
      </w:tr>
      <w:tr w:rsidR="00330FAA" w:rsidRPr="00161E24" w14:paraId="1A9757FB" w14:textId="77777777" w:rsidTr="00F50604">
        <w:trPr>
          <w:trHeight w:val="334"/>
        </w:trPr>
        <w:tc>
          <w:tcPr>
            <w:tcW w:w="3744" w:type="dxa"/>
            <w:vAlign w:val="bottom"/>
          </w:tcPr>
          <w:p w14:paraId="241490D4" w14:textId="3A96BE1E" w:rsidR="00330FAA" w:rsidRPr="00161E24" w:rsidRDefault="00330FAA" w:rsidP="00330F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30FA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4DDC5" w14:textId="4DE16E24" w:rsidR="00330FAA" w:rsidRPr="00BF7F21" w:rsidRDefault="00C66444" w:rsidP="00330FAA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F7F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(66)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BCB6B8" w14:textId="77777777" w:rsidR="00330FAA" w:rsidRPr="00BF7F21" w:rsidRDefault="00330FAA" w:rsidP="00330FAA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A76C1" w14:textId="366243C4" w:rsidR="00330FAA" w:rsidRPr="00BF7F21" w:rsidRDefault="00BF7F21" w:rsidP="000C61C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F7F21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(9)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6A8FA6" w14:textId="77777777" w:rsidR="00330FAA" w:rsidRPr="00BF7F21" w:rsidRDefault="00330FAA" w:rsidP="00330FAA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59C5D" w14:textId="52DE1DF2" w:rsidR="00330FAA" w:rsidRPr="00BF7F21" w:rsidRDefault="00BD2F13" w:rsidP="00BD2F13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38" w:right="-4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1C5314" w14:textId="77777777" w:rsidR="00330FAA" w:rsidRPr="00BF7F21" w:rsidRDefault="00330FAA" w:rsidP="00330FAA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AC286A" w14:textId="7B5DA70A" w:rsidR="00330FAA" w:rsidRPr="00BF7F21" w:rsidRDefault="00BD2F13" w:rsidP="00330FAA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BD2F13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(75)</w:t>
            </w:r>
          </w:p>
        </w:tc>
      </w:tr>
      <w:tr w:rsidR="001853B2" w:rsidRPr="007B724C" w14:paraId="72CBC046" w14:textId="77777777" w:rsidTr="00F50604">
        <w:trPr>
          <w:trHeight w:val="334"/>
        </w:trPr>
        <w:tc>
          <w:tcPr>
            <w:tcW w:w="3744" w:type="dxa"/>
            <w:vAlign w:val="bottom"/>
          </w:tcPr>
          <w:p w14:paraId="62362753" w14:textId="2DA6E7C0" w:rsidR="001853B2" w:rsidRPr="00330FAA" w:rsidRDefault="001853B2" w:rsidP="001853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F7657" w14:textId="5442FECB" w:rsidR="001853B2" w:rsidRPr="007B724C" w:rsidRDefault="001853B2" w:rsidP="001853B2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724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(66)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BBDA9E" w14:textId="77777777" w:rsidR="001853B2" w:rsidRPr="007B724C" w:rsidRDefault="001853B2" w:rsidP="001853B2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BED8A3" w14:textId="02228D34" w:rsidR="001853B2" w:rsidRPr="007B724C" w:rsidRDefault="001853B2" w:rsidP="001853B2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724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58994A5" w14:textId="77777777" w:rsidR="001853B2" w:rsidRPr="007B724C" w:rsidRDefault="001853B2" w:rsidP="001853B2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1856F5" w14:textId="028FA9E2" w:rsidR="001853B2" w:rsidRPr="007B724C" w:rsidRDefault="001853B2" w:rsidP="001853B2">
            <w:pPr>
              <w:pStyle w:val="acctfourfigures"/>
              <w:tabs>
                <w:tab w:val="clear" w:pos="765"/>
                <w:tab w:val="decimal" w:pos="682"/>
              </w:tabs>
              <w:spacing w:line="240" w:lineRule="auto"/>
              <w:ind w:left="-38" w:right="-4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724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CCC6C0" w14:textId="77777777" w:rsidR="001853B2" w:rsidRPr="007B724C" w:rsidRDefault="001853B2" w:rsidP="001853B2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F1941B" w14:textId="03A471DD" w:rsidR="001853B2" w:rsidRPr="007B724C" w:rsidRDefault="001853B2" w:rsidP="001853B2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7B724C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(76)</w:t>
            </w:r>
          </w:p>
        </w:tc>
      </w:tr>
      <w:tr w:rsidR="00595F4A" w:rsidRPr="00161E24" w14:paraId="06C5F4B2" w14:textId="77777777" w:rsidTr="00F50604">
        <w:trPr>
          <w:trHeight w:val="334"/>
        </w:trPr>
        <w:tc>
          <w:tcPr>
            <w:tcW w:w="3744" w:type="dxa"/>
            <w:vAlign w:val="bottom"/>
          </w:tcPr>
          <w:p w14:paraId="61137ED1" w14:textId="62126D50" w:rsidR="00595F4A" w:rsidRPr="00161E24" w:rsidRDefault="00595F4A" w:rsidP="00595F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8" w:right="-36" w:hanging="26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F508D8" w14:textId="16A6DA0E" w:rsidR="00595F4A" w:rsidRPr="00330FAA" w:rsidRDefault="00595F4A" w:rsidP="00595F4A">
            <w:pPr>
              <w:pStyle w:val="acctfourfigures"/>
              <w:tabs>
                <w:tab w:val="clear" w:pos="765"/>
                <w:tab w:val="decimal" w:pos="982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61160B" w14:textId="77777777" w:rsidR="00595F4A" w:rsidRPr="00161E24" w:rsidRDefault="00595F4A" w:rsidP="00595F4A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977A16" w14:textId="21457D84" w:rsidR="00595F4A" w:rsidRPr="00161E24" w:rsidRDefault="00595F4A" w:rsidP="000C61C8">
            <w:pPr>
              <w:pStyle w:val="acctfourfigures"/>
              <w:tabs>
                <w:tab w:val="clear" w:pos="765"/>
                <w:tab w:val="decimal" w:pos="916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(22)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33392E1" w14:textId="77777777" w:rsidR="00595F4A" w:rsidRPr="00161E24" w:rsidRDefault="00595F4A" w:rsidP="00595F4A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C96A95E" w14:textId="471E5FA3" w:rsidR="00595F4A" w:rsidRPr="00161E24" w:rsidRDefault="00595F4A" w:rsidP="00595F4A">
            <w:pPr>
              <w:pStyle w:val="acctfourfigures"/>
              <w:tabs>
                <w:tab w:val="clear" w:pos="765"/>
                <w:tab w:val="decimal" w:pos="853"/>
              </w:tabs>
              <w:spacing w:line="240" w:lineRule="auto"/>
              <w:ind w:left="-38" w:right="-4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EC36B7" w14:textId="77777777" w:rsidR="00595F4A" w:rsidRPr="00161E24" w:rsidRDefault="00595F4A" w:rsidP="00595F4A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FBF3D5" w14:textId="0549B556" w:rsidR="00595F4A" w:rsidRPr="00161E24" w:rsidRDefault="00595F4A" w:rsidP="00595F4A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ind w:right="-7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139</w:t>
            </w:r>
          </w:p>
        </w:tc>
      </w:tr>
    </w:tbl>
    <w:p w14:paraId="44221941" w14:textId="4AFD3C0D" w:rsidR="00FF0307" w:rsidRDefault="00FF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6FF5AE4A" w14:textId="77777777" w:rsidR="00FF0307" w:rsidRDefault="00FF03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6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44"/>
        <w:gridCol w:w="1260"/>
        <w:gridCol w:w="270"/>
        <w:gridCol w:w="1188"/>
        <w:gridCol w:w="270"/>
        <w:gridCol w:w="1131"/>
        <w:gridCol w:w="236"/>
        <w:gridCol w:w="1170"/>
      </w:tblGrid>
      <w:tr w:rsidR="001D5F79" w:rsidRPr="00161E24" w14:paraId="1502922D" w14:textId="77777777" w:rsidTr="00F50604">
        <w:trPr>
          <w:trHeight w:val="139"/>
        </w:trPr>
        <w:tc>
          <w:tcPr>
            <w:tcW w:w="3744" w:type="dxa"/>
            <w:vAlign w:val="bottom"/>
          </w:tcPr>
          <w:p w14:paraId="6B2FB751" w14:textId="5BD15D1C" w:rsidR="001D5F79" w:rsidRPr="00161E24" w:rsidRDefault="001D5F79" w:rsidP="005A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60" w:right="-72" w:hanging="26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5525" w:type="dxa"/>
            <w:gridSpan w:val="7"/>
            <w:vAlign w:val="bottom"/>
          </w:tcPr>
          <w:p w14:paraId="20987D10" w14:textId="77777777" w:rsidR="001D5F79" w:rsidRPr="00161E24" w:rsidRDefault="001D5F7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D5F79" w:rsidRPr="00161E24" w14:paraId="18190A32" w14:textId="77777777" w:rsidTr="00F50604">
        <w:trPr>
          <w:trHeight w:val="139"/>
        </w:trPr>
        <w:tc>
          <w:tcPr>
            <w:tcW w:w="3744" w:type="dxa"/>
            <w:vAlign w:val="bottom"/>
          </w:tcPr>
          <w:p w14:paraId="1EAE8724" w14:textId="77777777" w:rsidR="001D5F79" w:rsidRPr="00161E24" w:rsidRDefault="001D5F79" w:rsidP="005A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60" w:right="-72" w:hanging="260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</w:p>
        </w:tc>
        <w:tc>
          <w:tcPr>
            <w:tcW w:w="1260" w:type="dxa"/>
            <w:vAlign w:val="bottom"/>
          </w:tcPr>
          <w:p w14:paraId="4B340208" w14:textId="77777777" w:rsidR="001D5F79" w:rsidRPr="00161E24" w:rsidRDefault="001D5F7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53ECD57" w14:textId="77777777" w:rsidR="001D5F79" w:rsidRPr="00161E24" w:rsidRDefault="001D5F7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89" w:type="dxa"/>
            <w:gridSpan w:val="3"/>
            <w:tcBorders>
              <w:bottom w:val="single" w:sz="4" w:space="0" w:color="auto"/>
            </w:tcBorders>
            <w:vAlign w:val="bottom"/>
          </w:tcPr>
          <w:p w14:paraId="588F0237" w14:textId="3E7D8234" w:rsidR="001D5F79" w:rsidRPr="00161E24" w:rsidRDefault="001D5F79" w:rsidP="00133C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3" w:right="-1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บันทึกเป็น</w:t>
            </w:r>
            <w:r w:rsidR="00133CB0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(รายจ่าย) / รายได้ใน</w:t>
            </w:r>
          </w:p>
        </w:tc>
        <w:tc>
          <w:tcPr>
            <w:tcW w:w="236" w:type="dxa"/>
            <w:vAlign w:val="bottom"/>
          </w:tcPr>
          <w:p w14:paraId="0154E741" w14:textId="77777777" w:rsidR="001D5F79" w:rsidRPr="00161E24" w:rsidRDefault="001D5F7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8ADA17C" w14:textId="77777777" w:rsidR="001D5F79" w:rsidRPr="00161E24" w:rsidRDefault="001D5F7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D5F79" w:rsidRPr="00161E24" w14:paraId="32F76DFF" w14:textId="77777777" w:rsidTr="00F50604">
        <w:trPr>
          <w:trHeight w:val="139"/>
        </w:trPr>
        <w:tc>
          <w:tcPr>
            <w:tcW w:w="3744" w:type="dxa"/>
            <w:vAlign w:val="bottom"/>
          </w:tcPr>
          <w:p w14:paraId="13A8F0CA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left="260" w:right="-72" w:hanging="260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32A39F1" w14:textId="6D5539BD" w:rsidR="001D5F79" w:rsidRPr="00161E24" w:rsidRDefault="001D5F7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มกราคม</w:t>
            </w:r>
            <w:r w:rsidR="00133CB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133C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7716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70" w:type="dxa"/>
            <w:vAlign w:val="bottom"/>
          </w:tcPr>
          <w:p w14:paraId="15FDB41C" w14:textId="77777777" w:rsidR="001D5F79" w:rsidRPr="00161E24" w:rsidRDefault="001D5F7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0F35CAE" w14:textId="77777777" w:rsidR="001D5F79" w:rsidRPr="00161E24" w:rsidRDefault="001D5F7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53375620" w14:textId="77777777" w:rsidR="001D5F79" w:rsidRPr="00161E24" w:rsidRDefault="001D5F7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0CEFFE71" w14:textId="77777777" w:rsidR="001D5F79" w:rsidRPr="00161E24" w:rsidRDefault="001D5F7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6E00EF58" w14:textId="77777777" w:rsidR="001D5F79" w:rsidRPr="00161E24" w:rsidRDefault="001D5F7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4EAE8F2" w14:textId="6538FC95" w:rsidR="001D5F79" w:rsidRPr="00161E24" w:rsidRDefault="001D5F7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7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ธันวาคม </w:t>
            </w:r>
            <w:r w:rsidR="00133CB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7716C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</w:tr>
      <w:tr w:rsidR="001D5F79" w:rsidRPr="00161E24" w14:paraId="715E76AC" w14:textId="77777777" w:rsidTr="00F50604">
        <w:trPr>
          <w:trHeight w:val="139"/>
        </w:trPr>
        <w:tc>
          <w:tcPr>
            <w:tcW w:w="3744" w:type="dxa"/>
            <w:vAlign w:val="bottom"/>
          </w:tcPr>
          <w:p w14:paraId="5943A08F" w14:textId="77777777" w:rsidR="001D5F79" w:rsidRPr="00161E24" w:rsidRDefault="001D5F7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right="-72" w:hanging="26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525" w:type="dxa"/>
            <w:gridSpan w:val="7"/>
          </w:tcPr>
          <w:p w14:paraId="12736E63" w14:textId="77777777" w:rsidR="001D5F79" w:rsidRPr="00161E24" w:rsidRDefault="001D5F79" w:rsidP="007630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D5F79" w:rsidRPr="00161E24" w14:paraId="7BEEDB30" w14:textId="77777777" w:rsidTr="00F50604">
        <w:trPr>
          <w:trHeight w:val="139"/>
        </w:trPr>
        <w:tc>
          <w:tcPr>
            <w:tcW w:w="3744" w:type="dxa"/>
            <w:vAlign w:val="bottom"/>
          </w:tcPr>
          <w:p w14:paraId="4FFB92DA" w14:textId="77777777" w:rsidR="001D5F79" w:rsidRPr="00161E24" w:rsidRDefault="001D5F79" w:rsidP="005A5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right="-72" w:hanging="2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013DA478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34DB38F5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vAlign w:val="bottom"/>
          </w:tcPr>
          <w:p w14:paraId="5924CCAB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3CCB444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  <w:vAlign w:val="bottom"/>
          </w:tcPr>
          <w:p w14:paraId="0F2C8BB1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3AF7C9DC" w14:textId="77777777" w:rsidR="001D5F79" w:rsidRPr="00161E24" w:rsidRDefault="001D5F79" w:rsidP="005A5139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F07DE7A" w14:textId="77777777" w:rsidR="001D5F79" w:rsidRPr="00161E24" w:rsidRDefault="001D5F79" w:rsidP="005A5139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237896" w:rsidRPr="00161E24" w14:paraId="3991E61D" w14:textId="77777777" w:rsidTr="00F50604">
        <w:trPr>
          <w:trHeight w:val="139"/>
        </w:trPr>
        <w:tc>
          <w:tcPr>
            <w:tcW w:w="3744" w:type="dxa"/>
            <w:shd w:val="clear" w:color="auto" w:fill="auto"/>
            <w:vAlign w:val="bottom"/>
          </w:tcPr>
          <w:p w14:paraId="155BBDB8" w14:textId="4B3078C3" w:rsidR="00237896" w:rsidRPr="00161E24" w:rsidRDefault="00237896" w:rsidP="0023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right="-72" w:hanging="260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ลูกหนี้การค้า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(ค่าเผื่อผลขาดทุนด้านเครดิต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ที่คาดว่าจะเกิดขึ้น)</w:t>
            </w:r>
          </w:p>
        </w:tc>
        <w:tc>
          <w:tcPr>
            <w:tcW w:w="1260" w:type="dxa"/>
            <w:vAlign w:val="bottom"/>
          </w:tcPr>
          <w:p w14:paraId="79B9BFE7" w14:textId="6CB75142" w:rsidR="00237896" w:rsidRPr="006C2C04" w:rsidRDefault="00237896" w:rsidP="0023789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2C0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14</w:t>
            </w:r>
          </w:p>
        </w:tc>
        <w:tc>
          <w:tcPr>
            <w:tcW w:w="270" w:type="dxa"/>
            <w:vAlign w:val="bottom"/>
          </w:tcPr>
          <w:p w14:paraId="6603E70B" w14:textId="77777777" w:rsidR="00237896" w:rsidRPr="006C2C04" w:rsidRDefault="00237896" w:rsidP="0023789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vAlign w:val="bottom"/>
          </w:tcPr>
          <w:p w14:paraId="6D393F22" w14:textId="7906AE51" w:rsidR="00237896" w:rsidRPr="006C2C04" w:rsidRDefault="00237896" w:rsidP="00F15AE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2C04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4837DC89" w14:textId="77777777" w:rsidR="00237896" w:rsidRPr="006C2C04" w:rsidRDefault="00237896" w:rsidP="0023789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  <w:vAlign w:val="bottom"/>
          </w:tcPr>
          <w:p w14:paraId="7D968680" w14:textId="7649DA81" w:rsidR="00237896" w:rsidRPr="006C2C04" w:rsidRDefault="00237896" w:rsidP="0023789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2C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12B2CB52" w14:textId="77777777" w:rsidR="00237896" w:rsidRPr="006C2C04" w:rsidRDefault="00237896" w:rsidP="0023789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FB3A370" w14:textId="4CB99BC0" w:rsidR="00237896" w:rsidRPr="006C2C04" w:rsidRDefault="00237896" w:rsidP="00237896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2C04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237896" w:rsidRPr="00161E24" w14:paraId="78C8E376" w14:textId="77777777" w:rsidTr="00F50604">
        <w:trPr>
          <w:trHeight w:val="334"/>
        </w:trPr>
        <w:tc>
          <w:tcPr>
            <w:tcW w:w="3744" w:type="dxa"/>
            <w:vAlign w:val="bottom"/>
          </w:tcPr>
          <w:p w14:paraId="2D35CBFD" w14:textId="77777777" w:rsidR="00237896" w:rsidRPr="00161E24" w:rsidRDefault="00237896" w:rsidP="0023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right="-72" w:hanging="260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(ค่าเผื่อการด้อยค่า)</w:t>
            </w:r>
          </w:p>
        </w:tc>
        <w:tc>
          <w:tcPr>
            <w:tcW w:w="1260" w:type="dxa"/>
            <w:vAlign w:val="bottom"/>
          </w:tcPr>
          <w:p w14:paraId="03DF8081" w14:textId="109B8D51" w:rsidR="00237896" w:rsidRPr="006C2C04" w:rsidRDefault="00237896" w:rsidP="0023789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2C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70</w:t>
            </w:r>
          </w:p>
        </w:tc>
        <w:tc>
          <w:tcPr>
            <w:tcW w:w="270" w:type="dxa"/>
            <w:vAlign w:val="bottom"/>
          </w:tcPr>
          <w:p w14:paraId="3051954E" w14:textId="77777777" w:rsidR="00237896" w:rsidRPr="006C2C04" w:rsidRDefault="00237896" w:rsidP="0023789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vAlign w:val="bottom"/>
          </w:tcPr>
          <w:p w14:paraId="44D98CE7" w14:textId="36FD450C" w:rsidR="00237896" w:rsidRPr="006C2C04" w:rsidRDefault="00237896" w:rsidP="00237896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2C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8FF6344" w14:textId="77777777" w:rsidR="00237896" w:rsidRPr="006C2C04" w:rsidRDefault="00237896" w:rsidP="0023789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  <w:vAlign w:val="bottom"/>
          </w:tcPr>
          <w:p w14:paraId="28901061" w14:textId="40020F42" w:rsidR="00237896" w:rsidRPr="006C2C04" w:rsidRDefault="00237896" w:rsidP="0023789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2C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39D12990" w14:textId="77777777" w:rsidR="00237896" w:rsidRPr="006C2C04" w:rsidRDefault="00237896" w:rsidP="0023789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834485D" w14:textId="4C585AA3" w:rsidR="00237896" w:rsidRPr="006C2C04" w:rsidRDefault="00237896" w:rsidP="00237896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2C04">
              <w:rPr>
                <w:rFonts w:asciiTheme="majorBidi" w:hAnsiTheme="majorBidi" w:cstheme="majorBidi"/>
                <w:sz w:val="30"/>
                <w:szCs w:val="30"/>
              </w:rPr>
              <w:t>70</w:t>
            </w:r>
          </w:p>
        </w:tc>
      </w:tr>
      <w:tr w:rsidR="00237896" w:rsidRPr="00161E24" w14:paraId="44C9602D" w14:textId="77777777" w:rsidTr="00F50604">
        <w:trPr>
          <w:trHeight w:hRule="exact" w:val="758"/>
        </w:trPr>
        <w:tc>
          <w:tcPr>
            <w:tcW w:w="3744" w:type="dxa"/>
            <w:vAlign w:val="bottom"/>
          </w:tcPr>
          <w:p w14:paraId="4210E2AF" w14:textId="244E5572" w:rsidR="00237896" w:rsidRPr="00161E24" w:rsidRDefault="00237896" w:rsidP="0023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right="-72" w:hanging="260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(ความแตกต่างของ</w:t>
            </w:r>
            <w:r w:rsidR="00F5060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br/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ค่าเสื่อมราคา)</w:t>
            </w:r>
          </w:p>
        </w:tc>
        <w:tc>
          <w:tcPr>
            <w:tcW w:w="1260" w:type="dxa"/>
            <w:vAlign w:val="bottom"/>
          </w:tcPr>
          <w:p w14:paraId="1CD52B65" w14:textId="536CEED1" w:rsidR="00237896" w:rsidRPr="006C2C04" w:rsidRDefault="00237896" w:rsidP="0023789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2C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  <w:tc>
          <w:tcPr>
            <w:tcW w:w="270" w:type="dxa"/>
            <w:vAlign w:val="bottom"/>
          </w:tcPr>
          <w:p w14:paraId="38EE70AC" w14:textId="77777777" w:rsidR="00237896" w:rsidRPr="006C2C04" w:rsidRDefault="00237896" w:rsidP="0023789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88" w:type="dxa"/>
            <w:vAlign w:val="bottom"/>
          </w:tcPr>
          <w:p w14:paraId="2E654C0E" w14:textId="065BF34F" w:rsidR="00237896" w:rsidRPr="006C2C04" w:rsidRDefault="00237896" w:rsidP="00F15AE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2C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F237931" w14:textId="77777777" w:rsidR="00237896" w:rsidRPr="006C2C04" w:rsidRDefault="00237896" w:rsidP="0023789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31" w:type="dxa"/>
            <w:vAlign w:val="bottom"/>
          </w:tcPr>
          <w:p w14:paraId="0EED5147" w14:textId="47F25BE9" w:rsidR="00237896" w:rsidRPr="006C2C04" w:rsidRDefault="00237896" w:rsidP="0023789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2C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4153C9AA" w14:textId="77777777" w:rsidR="00237896" w:rsidRPr="006C2C04" w:rsidRDefault="00237896" w:rsidP="0023789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466C536D" w14:textId="64D8AD63" w:rsidR="00237896" w:rsidRPr="006C2C04" w:rsidRDefault="00237896" w:rsidP="00237896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2C0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237896" w:rsidRPr="00161E24" w14:paraId="3FC99AFD" w14:textId="77777777" w:rsidTr="00F50604">
        <w:trPr>
          <w:trHeight w:val="348"/>
        </w:trPr>
        <w:tc>
          <w:tcPr>
            <w:tcW w:w="3744" w:type="dxa"/>
            <w:vAlign w:val="bottom"/>
          </w:tcPr>
          <w:p w14:paraId="45ECAE3D" w14:textId="34E96F9F" w:rsidR="00237896" w:rsidRPr="00161E24" w:rsidRDefault="00237896" w:rsidP="0023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right="-72" w:hanging="26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สินทรัพย์ไม่มีตัวตน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(ความแตกต่างของ</w:t>
            </w: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ค่าตัดจำหน่าย)</w:t>
            </w:r>
          </w:p>
        </w:tc>
        <w:tc>
          <w:tcPr>
            <w:tcW w:w="1260" w:type="dxa"/>
            <w:vAlign w:val="bottom"/>
          </w:tcPr>
          <w:p w14:paraId="23E52684" w14:textId="49D08FB7" w:rsidR="00237896" w:rsidRPr="006C2C04" w:rsidRDefault="00237896" w:rsidP="0023789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2C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70" w:type="dxa"/>
            <w:vAlign w:val="bottom"/>
          </w:tcPr>
          <w:p w14:paraId="29034CF4" w14:textId="77777777" w:rsidR="00237896" w:rsidRPr="006C2C04" w:rsidRDefault="00237896" w:rsidP="0023789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7EABEC8D" w14:textId="10A0256A" w:rsidR="00237896" w:rsidRPr="006C2C04" w:rsidRDefault="00237896" w:rsidP="00F15AE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2C0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70" w:type="dxa"/>
            <w:vAlign w:val="bottom"/>
          </w:tcPr>
          <w:p w14:paraId="249EDB1B" w14:textId="77777777" w:rsidR="00237896" w:rsidRPr="006C2C04" w:rsidRDefault="00237896" w:rsidP="0023789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7D485446" w14:textId="18FFA95B" w:rsidR="00237896" w:rsidRPr="006C2C04" w:rsidRDefault="00237896" w:rsidP="0023789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2C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AD60DD8" w14:textId="77777777" w:rsidR="00237896" w:rsidRPr="006C2C04" w:rsidRDefault="00237896" w:rsidP="0023789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0DE0097" w14:textId="56E2A6D1" w:rsidR="00237896" w:rsidRPr="006C2C04" w:rsidRDefault="00237896" w:rsidP="00237896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2C0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237896" w:rsidRPr="00161E24" w14:paraId="35105CBE" w14:textId="77777777" w:rsidTr="00F50604">
        <w:trPr>
          <w:trHeight w:val="348"/>
        </w:trPr>
        <w:tc>
          <w:tcPr>
            <w:tcW w:w="3744" w:type="dxa"/>
            <w:vAlign w:val="bottom"/>
          </w:tcPr>
          <w:p w14:paraId="344BB899" w14:textId="77777777" w:rsidR="00237896" w:rsidRPr="00161E24" w:rsidRDefault="00237896" w:rsidP="0023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right="-72" w:hanging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1260" w:type="dxa"/>
            <w:vAlign w:val="bottom"/>
          </w:tcPr>
          <w:p w14:paraId="57F59382" w14:textId="6F7061FE" w:rsidR="00237896" w:rsidRPr="006C2C04" w:rsidRDefault="00237896" w:rsidP="0023789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2C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62</w:t>
            </w:r>
          </w:p>
        </w:tc>
        <w:tc>
          <w:tcPr>
            <w:tcW w:w="270" w:type="dxa"/>
            <w:vAlign w:val="bottom"/>
          </w:tcPr>
          <w:p w14:paraId="0328B879" w14:textId="77777777" w:rsidR="00237896" w:rsidRPr="006C2C04" w:rsidRDefault="00237896" w:rsidP="0023789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4C39B00E" w14:textId="658C2296" w:rsidR="00237896" w:rsidRPr="006C2C04" w:rsidRDefault="00237896" w:rsidP="00237896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2C04">
              <w:rPr>
                <w:rFonts w:asciiTheme="majorBidi" w:hAnsiTheme="majorBidi" w:cstheme="majorBidi"/>
                <w:sz w:val="30"/>
                <w:szCs w:val="30"/>
              </w:rPr>
              <w:t>(21)</w:t>
            </w:r>
          </w:p>
        </w:tc>
        <w:tc>
          <w:tcPr>
            <w:tcW w:w="270" w:type="dxa"/>
            <w:vAlign w:val="bottom"/>
          </w:tcPr>
          <w:p w14:paraId="5C23E878" w14:textId="77777777" w:rsidR="00237896" w:rsidRPr="006C2C04" w:rsidRDefault="00237896" w:rsidP="0023789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89A3D33" w14:textId="43E0E08B" w:rsidR="00237896" w:rsidRPr="006C2C04" w:rsidRDefault="00237896" w:rsidP="00237896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2C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002AC62B" w14:textId="77777777" w:rsidR="00237896" w:rsidRPr="006C2C04" w:rsidRDefault="00237896" w:rsidP="0023789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400FDAC" w14:textId="6522C18B" w:rsidR="00237896" w:rsidRPr="006C2C04" w:rsidRDefault="00237896" w:rsidP="00237896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2C04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</w:tr>
      <w:tr w:rsidR="00237896" w:rsidRPr="00161E24" w14:paraId="41B98E46" w14:textId="77777777" w:rsidTr="00F50604">
        <w:trPr>
          <w:trHeight w:val="348"/>
        </w:trPr>
        <w:tc>
          <w:tcPr>
            <w:tcW w:w="3744" w:type="dxa"/>
            <w:vAlign w:val="bottom"/>
          </w:tcPr>
          <w:p w14:paraId="4FC2C225" w14:textId="7EE521C8" w:rsidR="00237896" w:rsidRPr="00161E24" w:rsidRDefault="00DC260F" w:rsidP="0023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right="-72" w:hanging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C260F">
              <w:rPr>
                <w:rFonts w:asciiTheme="majorBidi" w:hAnsi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vAlign w:val="bottom"/>
          </w:tcPr>
          <w:p w14:paraId="7D9EE648" w14:textId="12A6380B" w:rsidR="00237896" w:rsidRPr="006C2C04" w:rsidRDefault="00DF624A" w:rsidP="00237896">
            <w:pPr>
              <w:pStyle w:val="acctfourfigures"/>
              <w:tabs>
                <w:tab w:val="clear" w:pos="765"/>
                <w:tab w:val="decimal" w:pos="974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40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</w:t>
            </w:r>
          </w:p>
        </w:tc>
        <w:tc>
          <w:tcPr>
            <w:tcW w:w="270" w:type="dxa"/>
            <w:vAlign w:val="bottom"/>
          </w:tcPr>
          <w:p w14:paraId="53F562C6" w14:textId="77777777" w:rsidR="00237896" w:rsidRPr="006C2C04" w:rsidRDefault="00237896" w:rsidP="0023789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07DB2145" w14:textId="4513B17F" w:rsidR="00237896" w:rsidRPr="006C2C04" w:rsidRDefault="00237896" w:rsidP="00F15AEF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C2C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C9817A6" w14:textId="77777777" w:rsidR="00237896" w:rsidRPr="006C2C04" w:rsidRDefault="00237896" w:rsidP="0023789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71D0355C" w14:textId="066E2D1A" w:rsidR="00237896" w:rsidRPr="006C2C04" w:rsidRDefault="00237896" w:rsidP="00237896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2C0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bottom"/>
          </w:tcPr>
          <w:p w14:paraId="5B9C0694" w14:textId="77777777" w:rsidR="00237896" w:rsidRPr="006C2C04" w:rsidRDefault="00237896" w:rsidP="0023789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BB534DC" w14:textId="2DE02415" w:rsidR="00237896" w:rsidRPr="006C2C04" w:rsidRDefault="00DC260F" w:rsidP="00237896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3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B440A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68</w:t>
            </w:r>
          </w:p>
        </w:tc>
      </w:tr>
      <w:tr w:rsidR="00237896" w:rsidRPr="00161E24" w14:paraId="5DC9D80C" w14:textId="77777777" w:rsidTr="00F50604">
        <w:trPr>
          <w:trHeight w:val="348"/>
        </w:trPr>
        <w:tc>
          <w:tcPr>
            <w:tcW w:w="3744" w:type="dxa"/>
            <w:vAlign w:val="bottom"/>
          </w:tcPr>
          <w:p w14:paraId="327F76BC" w14:textId="0AC093FC" w:rsidR="00237896" w:rsidRPr="00161E24" w:rsidRDefault="00237896" w:rsidP="0023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right="-72" w:hanging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การเปลี่ยนแปลงในมูลค่ายุติธรรมของ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260" w:type="dxa"/>
            <w:vAlign w:val="bottom"/>
          </w:tcPr>
          <w:p w14:paraId="5EFAE841" w14:textId="1E5D5D49" w:rsidR="00237896" w:rsidRPr="006C2C04" w:rsidRDefault="00237896" w:rsidP="0023789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2C0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  <w:tc>
          <w:tcPr>
            <w:tcW w:w="270" w:type="dxa"/>
            <w:vAlign w:val="bottom"/>
          </w:tcPr>
          <w:p w14:paraId="5AACFD46" w14:textId="77777777" w:rsidR="00237896" w:rsidRPr="006C2C04" w:rsidRDefault="00237896" w:rsidP="0023789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397D4357" w14:textId="1F9E7108" w:rsidR="00237896" w:rsidRPr="006C2C04" w:rsidRDefault="00237896" w:rsidP="00237896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2C04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270" w:type="dxa"/>
            <w:vAlign w:val="bottom"/>
          </w:tcPr>
          <w:p w14:paraId="158D4370" w14:textId="77777777" w:rsidR="00237896" w:rsidRPr="006C2C04" w:rsidRDefault="00237896" w:rsidP="0023789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6760E991" w14:textId="1FC012FE" w:rsidR="00237896" w:rsidRPr="006C2C04" w:rsidRDefault="00237896" w:rsidP="00451D6A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2C0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0BED3D44" w14:textId="77777777" w:rsidR="00237896" w:rsidRPr="006C2C04" w:rsidRDefault="00237896" w:rsidP="0023789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7540829" w14:textId="32D7A00E" w:rsidR="00237896" w:rsidRPr="006C2C04" w:rsidRDefault="00237896" w:rsidP="00237896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38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2C04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37896" w:rsidRPr="00161E24" w14:paraId="397F114B" w14:textId="77777777" w:rsidTr="00F50604">
        <w:trPr>
          <w:trHeight w:val="334"/>
        </w:trPr>
        <w:tc>
          <w:tcPr>
            <w:tcW w:w="3744" w:type="dxa"/>
            <w:vAlign w:val="bottom"/>
          </w:tcPr>
          <w:p w14:paraId="23722552" w14:textId="77777777" w:rsidR="00237896" w:rsidRPr="00161E24" w:rsidRDefault="00237896" w:rsidP="002378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right="-72" w:hanging="260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0E6FE9" w14:textId="647B9DC5" w:rsidR="00237896" w:rsidRPr="005D493C" w:rsidRDefault="005D493C" w:rsidP="00237896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38" w:right="-73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225</w:t>
            </w:r>
          </w:p>
        </w:tc>
        <w:tc>
          <w:tcPr>
            <w:tcW w:w="270" w:type="dxa"/>
            <w:vAlign w:val="bottom"/>
          </w:tcPr>
          <w:p w14:paraId="5DE83587" w14:textId="77777777" w:rsidR="00237896" w:rsidRPr="006C2C04" w:rsidRDefault="00237896" w:rsidP="0023789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5A6DDC" w14:textId="6763AEC3" w:rsidR="00237896" w:rsidRPr="006C2C04" w:rsidRDefault="00237896" w:rsidP="00237896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C2C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(14)</w:t>
            </w:r>
          </w:p>
        </w:tc>
        <w:tc>
          <w:tcPr>
            <w:tcW w:w="270" w:type="dxa"/>
            <w:vAlign w:val="bottom"/>
          </w:tcPr>
          <w:p w14:paraId="18356764" w14:textId="77777777" w:rsidR="00237896" w:rsidRPr="006C2C04" w:rsidRDefault="00237896" w:rsidP="00237896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CC3255" w14:textId="51646F65" w:rsidR="00237896" w:rsidRPr="006C2C04" w:rsidRDefault="00237896" w:rsidP="00451D6A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C2C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bottom"/>
          </w:tcPr>
          <w:p w14:paraId="5BB3B9E6" w14:textId="77777777" w:rsidR="00237896" w:rsidRPr="006C2C04" w:rsidRDefault="00237896" w:rsidP="00237896">
            <w:pPr>
              <w:pStyle w:val="acctfourfigures"/>
              <w:tabs>
                <w:tab w:val="clear" w:pos="765"/>
              </w:tabs>
              <w:spacing w:line="240" w:lineRule="auto"/>
              <w:ind w:right="162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F9049" w14:textId="56CB7069" w:rsidR="00237896" w:rsidRPr="006C2C04" w:rsidRDefault="005D493C" w:rsidP="00237896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38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</w:t>
            </w:r>
          </w:p>
        </w:tc>
      </w:tr>
      <w:tr w:rsidR="007716CE" w:rsidRPr="00161E24" w14:paraId="28E52E13" w14:textId="77777777" w:rsidTr="006C47C3">
        <w:trPr>
          <w:trHeight w:val="77"/>
        </w:trPr>
        <w:tc>
          <w:tcPr>
            <w:tcW w:w="3744" w:type="dxa"/>
            <w:vAlign w:val="bottom"/>
          </w:tcPr>
          <w:p w14:paraId="5AC73CBE" w14:textId="77777777" w:rsidR="007716CE" w:rsidRPr="006C47C3" w:rsidRDefault="007716CE" w:rsidP="0077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right="-72" w:hanging="260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8721E57" w14:textId="77777777" w:rsidR="007716CE" w:rsidRPr="006C47C3" w:rsidRDefault="007716CE" w:rsidP="007716CE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  <w:vAlign w:val="bottom"/>
          </w:tcPr>
          <w:p w14:paraId="3D02B6DD" w14:textId="77777777" w:rsidR="007716CE" w:rsidRPr="006C47C3" w:rsidRDefault="007716CE" w:rsidP="007716CE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88" w:type="dxa"/>
            <w:tcBorders>
              <w:top w:val="single" w:sz="4" w:space="0" w:color="auto"/>
            </w:tcBorders>
            <w:vAlign w:val="bottom"/>
          </w:tcPr>
          <w:p w14:paraId="2C2E0C29" w14:textId="77777777" w:rsidR="007716CE" w:rsidRPr="006C47C3" w:rsidRDefault="007716CE" w:rsidP="007716CE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D954C7E" w14:textId="77777777" w:rsidR="007716CE" w:rsidRPr="006C47C3" w:rsidRDefault="007716CE" w:rsidP="007716CE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31" w:type="dxa"/>
            <w:tcBorders>
              <w:top w:val="single" w:sz="4" w:space="0" w:color="auto"/>
            </w:tcBorders>
            <w:vAlign w:val="bottom"/>
          </w:tcPr>
          <w:p w14:paraId="63A4888A" w14:textId="77777777" w:rsidR="007716CE" w:rsidRPr="006C47C3" w:rsidRDefault="007716CE" w:rsidP="007716CE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  <w:vAlign w:val="bottom"/>
          </w:tcPr>
          <w:p w14:paraId="3A16FF42" w14:textId="77777777" w:rsidR="007716CE" w:rsidRPr="006C47C3" w:rsidRDefault="007716CE" w:rsidP="007716CE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F4B5AC0" w14:textId="77777777" w:rsidR="007716CE" w:rsidRPr="006C47C3" w:rsidRDefault="007716CE" w:rsidP="007716CE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38"/>
              <w:rPr>
                <w:rFonts w:asciiTheme="majorBidi" w:hAnsiTheme="majorBidi" w:cstheme="majorBidi"/>
                <w:sz w:val="20"/>
              </w:rPr>
            </w:pPr>
          </w:p>
        </w:tc>
      </w:tr>
      <w:tr w:rsidR="006F466F" w:rsidRPr="00161E24" w14:paraId="46D8627F" w14:textId="77777777" w:rsidTr="00F50604">
        <w:trPr>
          <w:trHeight w:val="334"/>
        </w:trPr>
        <w:tc>
          <w:tcPr>
            <w:tcW w:w="3744" w:type="dxa"/>
            <w:vAlign w:val="bottom"/>
          </w:tcPr>
          <w:p w14:paraId="657F2605" w14:textId="19E1242D" w:rsidR="006F466F" w:rsidRPr="00161E24" w:rsidRDefault="006F466F" w:rsidP="006F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right="-72" w:hanging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60" w:type="dxa"/>
            <w:vAlign w:val="bottom"/>
          </w:tcPr>
          <w:p w14:paraId="59E2694D" w14:textId="77777777" w:rsidR="006F466F" w:rsidRPr="006C2C04" w:rsidRDefault="006F466F" w:rsidP="006F466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DEEA6DB" w14:textId="77777777" w:rsidR="006F466F" w:rsidRPr="006C2C04" w:rsidRDefault="006F466F" w:rsidP="006F466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vAlign w:val="bottom"/>
          </w:tcPr>
          <w:p w14:paraId="27841160" w14:textId="77777777" w:rsidR="006F466F" w:rsidRPr="006C2C04" w:rsidRDefault="006F466F" w:rsidP="006F466F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09B6658" w14:textId="77777777" w:rsidR="006F466F" w:rsidRPr="006C2C04" w:rsidRDefault="006F466F" w:rsidP="006F466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vAlign w:val="bottom"/>
          </w:tcPr>
          <w:p w14:paraId="34B208F9" w14:textId="77777777" w:rsidR="006F466F" w:rsidRPr="006C2C04" w:rsidRDefault="006F466F" w:rsidP="006F466F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2D0F0B7B" w14:textId="77777777" w:rsidR="006F466F" w:rsidRPr="006C2C04" w:rsidRDefault="006F466F" w:rsidP="006F466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5382B0D" w14:textId="77777777" w:rsidR="006F466F" w:rsidRPr="006C2C04" w:rsidRDefault="006F466F" w:rsidP="006F466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3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F466F" w:rsidRPr="00161E24" w14:paraId="30DE49F8" w14:textId="77777777" w:rsidTr="00DF624A">
        <w:trPr>
          <w:trHeight w:val="334"/>
        </w:trPr>
        <w:tc>
          <w:tcPr>
            <w:tcW w:w="3744" w:type="dxa"/>
            <w:vAlign w:val="bottom"/>
          </w:tcPr>
          <w:p w14:paraId="31E0FB8F" w14:textId="6D358E23" w:rsidR="006F466F" w:rsidRPr="00161E24" w:rsidRDefault="006F466F" w:rsidP="006F46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right="-72" w:hanging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30FAA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F6063" w14:textId="172F0CDB" w:rsidR="006F466F" w:rsidRPr="006C2C04" w:rsidRDefault="00DF624A" w:rsidP="006F466F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DF624A">
              <w:rPr>
                <w:rFonts w:asciiTheme="majorBidi" w:hAnsiTheme="majorBidi" w:cstheme="majorBidi"/>
                <w:sz w:val="30"/>
                <w:szCs w:val="30"/>
              </w:rPr>
              <w:t>(66)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C17BBA" w14:textId="77777777" w:rsidR="006F466F" w:rsidRPr="006C2C04" w:rsidRDefault="006F466F" w:rsidP="006F466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B4462B" w14:textId="29D04694" w:rsidR="006F466F" w:rsidRPr="006C2C04" w:rsidRDefault="00DF624A" w:rsidP="00DF624A">
            <w:pPr>
              <w:pStyle w:val="acctfourfigures"/>
              <w:tabs>
                <w:tab w:val="clear" w:pos="765"/>
                <w:tab w:val="decimal" w:pos="691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F4B0EC" w14:textId="77777777" w:rsidR="006F466F" w:rsidRPr="006C2C04" w:rsidRDefault="006F466F" w:rsidP="006F466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40449" w14:textId="04CC39C1" w:rsidR="006F466F" w:rsidRPr="006C2C04" w:rsidRDefault="00DF624A" w:rsidP="00DF624A">
            <w:pPr>
              <w:pStyle w:val="acctfourfigures"/>
              <w:tabs>
                <w:tab w:val="clear" w:pos="765"/>
                <w:tab w:val="decimal" w:pos="686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9520FD" w14:textId="77777777" w:rsidR="006F466F" w:rsidRPr="006C2C04" w:rsidRDefault="006F466F" w:rsidP="006F466F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F53CA" w14:textId="09F4862E" w:rsidR="006F466F" w:rsidRPr="006C2C04" w:rsidRDefault="00DF624A" w:rsidP="006F466F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DF624A">
              <w:rPr>
                <w:rFonts w:asciiTheme="majorBidi" w:hAnsiTheme="majorBidi" w:cstheme="majorBidi"/>
                <w:sz w:val="30"/>
                <w:szCs w:val="30"/>
              </w:rPr>
              <w:t>(66)</w:t>
            </w:r>
          </w:p>
        </w:tc>
      </w:tr>
      <w:tr w:rsidR="006C2C04" w:rsidRPr="00161E24" w14:paraId="6F81F344" w14:textId="77777777" w:rsidTr="00F50604">
        <w:trPr>
          <w:trHeight w:val="334"/>
        </w:trPr>
        <w:tc>
          <w:tcPr>
            <w:tcW w:w="3744" w:type="dxa"/>
            <w:vAlign w:val="bottom"/>
          </w:tcPr>
          <w:p w14:paraId="54312FD3" w14:textId="609C507B" w:rsidR="006C2C04" w:rsidRPr="00161E24" w:rsidRDefault="006C2C04" w:rsidP="006C2C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60" w:right="-72" w:hanging="2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048B30" w14:textId="5FCA70E1" w:rsidR="006C2C04" w:rsidRPr="006C2C04" w:rsidRDefault="006C2C04" w:rsidP="006C2C04">
            <w:pPr>
              <w:pStyle w:val="acctfourfigures"/>
              <w:tabs>
                <w:tab w:val="clear" w:pos="765"/>
                <w:tab w:val="decimal" w:pos="965"/>
              </w:tabs>
              <w:spacing w:line="240" w:lineRule="auto"/>
              <w:ind w:left="-38" w:right="-73"/>
              <w:rPr>
                <w:rFonts w:asciiTheme="majorBidi" w:hAnsiTheme="majorBidi" w:cstheme="majorBidi"/>
                <w:sz w:val="30"/>
                <w:szCs w:val="30"/>
              </w:rPr>
            </w:pPr>
            <w:r w:rsidRPr="006C2C0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159</w:t>
            </w:r>
          </w:p>
        </w:tc>
        <w:tc>
          <w:tcPr>
            <w:tcW w:w="270" w:type="dxa"/>
            <w:vAlign w:val="bottom"/>
          </w:tcPr>
          <w:p w14:paraId="0F5CB2F7" w14:textId="77777777" w:rsidR="006C2C04" w:rsidRPr="006C2C04" w:rsidRDefault="006C2C04" w:rsidP="006C2C0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24A7163" w14:textId="74595821" w:rsidR="006C2C04" w:rsidRPr="006C2C04" w:rsidRDefault="006C2C04" w:rsidP="006C2C04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C2C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CECE3FE" w14:textId="77777777" w:rsidR="006C2C04" w:rsidRPr="006C2C04" w:rsidRDefault="006C2C04" w:rsidP="006C2C0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F35906" w14:textId="2296D583" w:rsidR="006C2C04" w:rsidRPr="006C2C04" w:rsidRDefault="006C2C04" w:rsidP="00451D6A">
            <w:pPr>
              <w:pStyle w:val="acctfourfigures"/>
              <w:tabs>
                <w:tab w:val="clear" w:pos="765"/>
                <w:tab w:val="decimal" w:pos="877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  <w:r w:rsidRPr="006C2C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0AAF52D" w14:textId="77777777" w:rsidR="006C2C04" w:rsidRPr="006C2C04" w:rsidRDefault="006C2C04" w:rsidP="006C2C04">
            <w:pPr>
              <w:pStyle w:val="acctfourfigures"/>
              <w:tabs>
                <w:tab w:val="clear" w:pos="765"/>
              </w:tabs>
              <w:spacing w:line="240" w:lineRule="auto"/>
              <w:ind w:righ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98C8975" w14:textId="0F89CF3F" w:rsidR="006C2C04" w:rsidRPr="006C2C04" w:rsidRDefault="006C2C04" w:rsidP="006C2C04">
            <w:pPr>
              <w:pStyle w:val="acctfourfigures"/>
              <w:tabs>
                <w:tab w:val="clear" w:pos="765"/>
                <w:tab w:val="decimal" w:pos="852"/>
              </w:tabs>
              <w:spacing w:line="240" w:lineRule="auto"/>
              <w:ind w:right="-38"/>
              <w:rPr>
                <w:rFonts w:asciiTheme="majorBidi" w:hAnsiTheme="majorBidi" w:cstheme="majorBidi"/>
                <w:sz w:val="30"/>
                <w:szCs w:val="30"/>
              </w:rPr>
            </w:pPr>
            <w:r w:rsidRPr="006C2C0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147</w:t>
            </w:r>
          </w:p>
        </w:tc>
      </w:tr>
    </w:tbl>
    <w:p w14:paraId="48CE31D7" w14:textId="476D8E90" w:rsidR="001A4045" w:rsidRPr="006C47C3" w:rsidRDefault="001A4045" w:rsidP="008A5A30">
      <w:pPr>
        <w:rPr>
          <w:rFonts w:asciiTheme="majorBidi" w:hAnsiTheme="majorBidi" w:cstheme="majorBidi"/>
          <w:sz w:val="28"/>
          <w:szCs w:val="28"/>
        </w:rPr>
      </w:pPr>
    </w:p>
    <w:p w14:paraId="6E550590" w14:textId="69465BC2" w:rsidR="008A5A30" w:rsidRPr="00161E24" w:rsidRDefault="008A5A30" w:rsidP="008A5A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สินทรัพย์ภาษีเงินได้รอการตัดบัญชีที่ยังไม่ได้รับรู้ เกิดจากรายการดังต่อไปนี้</w:t>
      </w:r>
    </w:p>
    <w:p w14:paraId="4EC35794" w14:textId="434DFCBD" w:rsidR="008A5A30" w:rsidRPr="006C47C3" w:rsidRDefault="008A5A30" w:rsidP="008A5A30">
      <w:pPr>
        <w:tabs>
          <w:tab w:val="left" w:pos="540"/>
        </w:tabs>
        <w:ind w:left="540" w:hanging="180"/>
        <w:jc w:val="thaiDistribute"/>
        <w:rPr>
          <w:rFonts w:asciiTheme="majorBidi" w:hAnsiTheme="majorBidi" w:cstheme="majorBidi"/>
          <w:i/>
          <w:iCs/>
          <w:color w:val="0000FF"/>
          <w:sz w:val="28"/>
          <w:szCs w:val="28"/>
        </w:rPr>
      </w:pPr>
    </w:p>
    <w:tbl>
      <w:tblPr>
        <w:tblW w:w="9271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780"/>
        <w:gridCol w:w="1153"/>
        <w:gridCol w:w="273"/>
        <w:gridCol w:w="1187"/>
        <w:gridCol w:w="273"/>
        <w:gridCol w:w="1170"/>
        <w:gridCol w:w="252"/>
        <w:gridCol w:w="1183"/>
      </w:tblGrid>
      <w:tr w:rsidR="00060029" w:rsidRPr="00C57846" w14:paraId="4C15AAFB" w14:textId="77777777" w:rsidTr="00516440">
        <w:trPr>
          <w:tblHeader/>
        </w:trPr>
        <w:tc>
          <w:tcPr>
            <w:tcW w:w="2039" w:type="pct"/>
          </w:tcPr>
          <w:p w14:paraId="59E10372" w14:textId="2F198004" w:rsidR="00060029" w:rsidRPr="00B056C3" w:rsidRDefault="00060029" w:rsidP="006B0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09" w:type="pct"/>
            <w:gridSpan w:val="3"/>
          </w:tcPr>
          <w:p w14:paraId="284E0941" w14:textId="77777777" w:rsidR="00060029" w:rsidRPr="00B056C3" w:rsidRDefault="00060029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54C5B81C" w14:textId="77777777" w:rsidR="00060029" w:rsidRPr="00B056C3" w:rsidRDefault="00060029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5" w:type="pct"/>
            <w:gridSpan w:val="3"/>
          </w:tcPr>
          <w:p w14:paraId="4034FE89" w14:textId="77777777" w:rsidR="00060029" w:rsidRPr="00B056C3" w:rsidRDefault="00060029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85611" w:rsidRPr="00C57846" w14:paraId="4D85A88F" w14:textId="77777777" w:rsidTr="00516440">
        <w:trPr>
          <w:tblHeader/>
        </w:trPr>
        <w:tc>
          <w:tcPr>
            <w:tcW w:w="2039" w:type="pct"/>
          </w:tcPr>
          <w:p w14:paraId="764D3785" w14:textId="77777777" w:rsidR="00185611" w:rsidRPr="00B056C3" w:rsidRDefault="00185611" w:rsidP="00185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9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2" w:type="pct"/>
            <w:shd w:val="clear" w:color="auto" w:fill="auto"/>
          </w:tcPr>
          <w:p w14:paraId="0B57EF71" w14:textId="0B90C6D1" w:rsidR="00185611" w:rsidRPr="00B056C3" w:rsidRDefault="00185611" w:rsidP="0018561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47897AEC" w14:textId="77777777" w:rsidR="00185611" w:rsidRPr="00B056C3" w:rsidRDefault="00185611" w:rsidP="0018561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003D8468" w14:textId="317581D4" w:rsidR="00185611" w:rsidRPr="00B056C3" w:rsidRDefault="00185611" w:rsidP="0018561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7" w:type="pct"/>
          </w:tcPr>
          <w:p w14:paraId="530D46FF" w14:textId="77777777" w:rsidR="00185611" w:rsidRPr="00B056C3" w:rsidRDefault="00185611" w:rsidP="0018561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3F698DD6" w14:textId="46A48DA7" w:rsidR="00185611" w:rsidRPr="00B056C3" w:rsidRDefault="00185611" w:rsidP="0018561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6" w:type="pct"/>
          </w:tcPr>
          <w:p w14:paraId="4F7333DE" w14:textId="77777777" w:rsidR="00185611" w:rsidRPr="00B056C3" w:rsidRDefault="00185611" w:rsidP="0018561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11999F6C" w14:textId="404E40CB" w:rsidR="00185611" w:rsidRPr="00B056C3" w:rsidRDefault="00185611" w:rsidP="0018561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60029" w:rsidRPr="00C57846" w14:paraId="5D958FDC" w14:textId="77777777" w:rsidTr="00516440">
        <w:trPr>
          <w:trHeight w:val="434"/>
          <w:tblHeader/>
        </w:trPr>
        <w:tc>
          <w:tcPr>
            <w:tcW w:w="2039" w:type="pct"/>
          </w:tcPr>
          <w:p w14:paraId="1BA043E1" w14:textId="77777777" w:rsidR="00060029" w:rsidRPr="00B056C3" w:rsidRDefault="00060029" w:rsidP="006B0A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8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61" w:type="pct"/>
            <w:gridSpan w:val="7"/>
          </w:tcPr>
          <w:p w14:paraId="6E58BE9D" w14:textId="77777777" w:rsidR="00060029" w:rsidRPr="00B056C3" w:rsidRDefault="00060029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7716CE" w:rsidRPr="00927F6F" w14:paraId="582643B2" w14:textId="77777777" w:rsidTr="00B86C11">
        <w:tc>
          <w:tcPr>
            <w:tcW w:w="2039" w:type="pct"/>
          </w:tcPr>
          <w:p w14:paraId="4DBCCA74" w14:textId="6AC12402" w:rsidR="007716CE" w:rsidRPr="00927F6F" w:rsidRDefault="007716CE" w:rsidP="0077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เงินลงทุน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(ค่าเผื่อการด้อยค่า)</w:t>
            </w:r>
          </w:p>
        </w:tc>
        <w:tc>
          <w:tcPr>
            <w:tcW w:w="622" w:type="pct"/>
            <w:shd w:val="clear" w:color="auto" w:fill="auto"/>
          </w:tcPr>
          <w:p w14:paraId="5EAFB4AE" w14:textId="567319AD" w:rsidR="007716CE" w:rsidRPr="00927F6F" w:rsidRDefault="00B84B6D" w:rsidP="00771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8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15B370AC" w14:textId="77777777" w:rsidR="007716CE" w:rsidRPr="00927F6F" w:rsidRDefault="007716CE" w:rsidP="00771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shd w:val="clear" w:color="auto" w:fill="auto"/>
          </w:tcPr>
          <w:p w14:paraId="1FF63AD2" w14:textId="2CB5557F" w:rsidR="007716CE" w:rsidRPr="00927F6F" w:rsidRDefault="007716CE" w:rsidP="00771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14:paraId="443B56F1" w14:textId="77777777" w:rsidR="007716CE" w:rsidRPr="00927F6F" w:rsidRDefault="007716CE" w:rsidP="00771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shd w:val="clear" w:color="auto" w:fill="auto"/>
          </w:tcPr>
          <w:p w14:paraId="33832E6C" w14:textId="4EBECA6E" w:rsidR="007716CE" w:rsidRPr="00927F6F" w:rsidRDefault="00B86C11" w:rsidP="00771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6C11">
              <w:rPr>
                <w:rFonts w:asciiTheme="majorBidi" w:hAnsiTheme="majorBidi" w:cstheme="majorBidi"/>
                <w:sz w:val="30"/>
                <w:szCs w:val="30"/>
              </w:rPr>
              <w:t>219</w:t>
            </w:r>
          </w:p>
        </w:tc>
        <w:tc>
          <w:tcPr>
            <w:tcW w:w="136" w:type="pct"/>
          </w:tcPr>
          <w:p w14:paraId="4A98BB07" w14:textId="77777777" w:rsidR="007716CE" w:rsidRPr="00927F6F" w:rsidRDefault="007716CE" w:rsidP="00771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</w:tcPr>
          <w:p w14:paraId="604BD48E" w14:textId="37FF996A" w:rsidR="007716CE" w:rsidRPr="00927F6F" w:rsidRDefault="007716CE" w:rsidP="00771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</w:tr>
      <w:tr w:rsidR="007716CE" w:rsidRPr="00927F6F" w14:paraId="26B5FF8D" w14:textId="77777777" w:rsidTr="00B86C11">
        <w:tc>
          <w:tcPr>
            <w:tcW w:w="2039" w:type="pct"/>
          </w:tcPr>
          <w:p w14:paraId="4EFFE405" w14:textId="2AFCB95D" w:rsidR="007716CE" w:rsidRPr="00161E24" w:rsidRDefault="007716CE" w:rsidP="0077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622" w:type="pct"/>
            <w:tcBorders>
              <w:bottom w:val="single" w:sz="4" w:space="0" w:color="auto"/>
            </w:tcBorders>
            <w:shd w:val="clear" w:color="auto" w:fill="auto"/>
          </w:tcPr>
          <w:p w14:paraId="49DB8449" w14:textId="2FD69732" w:rsidR="007716CE" w:rsidRPr="00927F6F" w:rsidRDefault="00B84B6D" w:rsidP="00771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4B6D">
              <w:rPr>
                <w:rFonts w:asciiTheme="majorBidi" w:hAnsiTheme="majorBidi" w:cstheme="majorBidi"/>
                <w:sz w:val="30"/>
                <w:szCs w:val="30"/>
              </w:rPr>
              <w:t>628</w:t>
            </w:r>
          </w:p>
        </w:tc>
        <w:tc>
          <w:tcPr>
            <w:tcW w:w="147" w:type="pct"/>
            <w:shd w:val="clear" w:color="auto" w:fill="auto"/>
          </w:tcPr>
          <w:p w14:paraId="056EB0A7" w14:textId="77777777" w:rsidR="007716CE" w:rsidRPr="00927F6F" w:rsidRDefault="007716CE" w:rsidP="00771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</w:tcPr>
          <w:p w14:paraId="027B98C4" w14:textId="13B2E080" w:rsidR="007716CE" w:rsidRPr="00161E24" w:rsidRDefault="007716CE" w:rsidP="00771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028</w:t>
            </w:r>
          </w:p>
        </w:tc>
        <w:tc>
          <w:tcPr>
            <w:tcW w:w="147" w:type="pct"/>
            <w:shd w:val="clear" w:color="auto" w:fill="auto"/>
          </w:tcPr>
          <w:p w14:paraId="5AA03D1E" w14:textId="77777777" w:rsidR="007716CE" w:rsidRPr="00927F6F" w:rsidRDefault="007716CE" w:rsidP="00771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</w:tcPr>
          <w:p w14:paraId="50557E4B" w14:textId="0868B388" w:rsidR="007716CE" w:rsidRPr="00927F6F" w:rsidRDefault="00B86C11" w:rsidP="00771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6" w:type="pct"/>
          </w:tcPr>
          <w:p w14:paraId="7ADADE48" w14:textId="77777777" w:rsidR="007716CE" w:rsidRPr="00927F6F" w:rsidRDefault="007716CE" w:rsidP="00771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398E6498" w14:textId="081437AB" w:rsidR="007716CE" w:rsidRPr="00161E24" w:rsidRDefault="007716CE" w:rsidP="00771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716CE" w:rsidRPr="00927F6F" w14:paraId="70F8EAE5" w14:textId="77777777" w:rsidTr="001568D8">
        <w:tc>
          <w:tcPr>
            <w:tcW w:w="2039" w:type="pct"/>
          </w:tcPr>
          <w:p w14:paraId="5EFC36D8" w14:textId="18584B61" w:rsidR="007716CE" w:rsidRPr="00161E24" w:rsidRDefault="007716CE" w:rsidP="00771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D0F675" w14:textId="2A1EF5D5" w:rsidR="007716CE" w:rsidRPr="003F5604" w:rsidRDefault="001568D8" w:rsidP="00771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68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628</w:t>
            </w:r>
          </w:p>
        </w:tc>
        <w:tc>
          <w:tcPr>
            <w:tcW w:w="147" w:type="pct"/>
            <w:shd w:val="clear" w:color="auto" w:fill="auto"/>
          </w:tcPr>
          <w:p w14:paraId="478B8EE4" w14:textId="77777777" w:rsidR="007716CE" w:rsidRPr="00927F6F" w:rsidRDefault="007716CE" w:rsidP="00771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F596FF" w14:textId="577AAB71" w:rsidR="007716CE" w:rsidRPr="00161E24" w:rsidRDefault="007716CE" w:rsidP="00771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028</w:t>
            </w:r>
          </w:p>
        </w:tc>
        <w:tc>
          <w:tcPr>
            <w:tcW w:w="147" w:type="pct"/>
            <w:shd w:val="clear" w:color="auto" w:fill="auto"/>
          </w:tcPr>
          <w:p w14:paraId="1BAE8A22" w14:textId="77777777" w:rsidR="007716CE" w:rsidRPr="00927F6F" w:rsidRDefault="007716CE" w:rsidP="00771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F5F77F" w14:textId="478E6F1C" w:rsidR="007716CE" w:rsidRPr="006535AF" w:rsidRDefault="001568D8" w:rsidP="00771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568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219</w:t>
            </w:r>
          </w:p>
        </w:tc>
        <w:tc>
          <w:tcPr>
            <w:tcW w:w="136" w:type="pct"/>
          </w:tcPr>
          <w:p w14:paraId="24247F02" w14:textId="77777777" w:rsidR="007716CE" w:rsidRPr="00927F6F" w:rsidRDefault="007716CE" w:rsidP="00771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27292839" w14:textId="749463FE" w:rsidR="007716CE" w:rsidRPr="00161E24" w:rsidRDefault="007716CE" w:rsidP="007716C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360</w:t>
            </w:r>
          </w:p>
        </w:tc>
      </w:tr>
    </w:tbl>
    <w:p w14:paraId="73C43BA0" w14:textId="25045082" w:rsidR="008A5A30" w:rsidRPr="00161E24" w:rsidRDefault="008A5A30" w:rsidP="00760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9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pacing w:val="-4"/>
          <w:sz w:val="30"/>
          <w:szCs w:val="30"/>
          <w:cs/>
        </w:rPr>
        <w:lastRenderedPageBreak/>
        <w:t>ขาดทุนทางภาษีจะสิ้นอายุใน</w:t>
      </w:r>
      <w:r w:rsidR="005A283E" w:rsidRPr="00161E24">
        <w:rPr>
          <w:rFonts w:asciiTheme="majorBidi" w:hAnsiTheme="majorBidi" w:cstheme="majorBidi"/>
          <w:spacing w:val="-4"/>
          <w:sz w:val="30"/>
          <w:szCs w:val="30"/>
          <w:cs/>
        </w:rPr>
        <w:t xml:space="preserve">อีก </w:t>
      </w:r>
      <w:r w:rsidR="005A283E" w:rsidRPr="00161E24">
        <w:rPr>
          <w:rFonts w:asciiTheme="majorBidi" w:hAnsiTheme="majorBidi" w:cstheme="majorBidi"/>
          <w:spacing w:val="-4"/>
          <w:sz w:val="30"/>
          <w:szCs w:val="30"/>
        </w:rPr>
        <w:t xml:space="preserve">5 </w:t>
      </w:r>
      <w:r w:rsidR="005A283E" w:rsidRPr="00161E24">
        <w:rPr>
          <w:rFonts w:asciiTheme="majorBidi" w:hAnsiTheme="majorBidi" w:cstheme="majorBidi"/>
          <w:spacing w:val="-4"/>
          <w:sz w:val="30"/>
          <w:szCs w:val="30"/>
          <w:cs/>
        </w:rPr>
        <w:t>ปี</w:t>
      </w:r>
      <w:r w:rsidRPr="00161E24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4C1248" w:rsidRPr="00161E24">
        <w:rPr>
          <w:rFonts w:asciiTheme="majorBidi" w:hAnsiTheme="majorBidi" w:cstheme="majorBidi"/>
          <w:spacing w:val="-4"/>
          <w:sz w:val="30"/>
          <w:szCs w:val="30"/>
          <w:cs/>
        </w:rPr>
        <w:t>ตาม</w:t>
      </w:r>
      <w:r w:rsidR="00FF3CC3" w:rsidRPr="00161E24">
        <w:rPr>
          <w:rFonts w:asciiTheme="majorBidi" w:hAnsiTheme="majorBidi" w:cstheme="majorBidi"/>
          <w:spacing w:val="-4"/>
          <w:sz w:val="30"/>
          <w:szCs w:val="30"/>
          <w:cs/>
        </w:rPr>
        <w:t>ประมวลรัษฎากร</w:t>
      </w:r>
      <w:r w:rsidR="00B92D2D" w:rsidRPr="00161E24">
        <w:rPr>
          <w:rFonts w:asciiTheme="majorBidi" w:hAnsiTheme="majorBidi" w:cstheme="majorBidi"/>
          <w:spacing w:val="-4"/>
          <w:sz w:val="30"/>
          <w:szCs w:val="30"/>
          <w:cs/>
        </w:rPr>
        <w:t>และ</w:t>
      </w:r>
      <w:r w:rsidR="004218EE" w:rsidRPr="00161E24">
        <w:rPr>
          <w:rFonts w:asciiTheme="majorBidi" w:hAnsiTheme="majorBidi" w:cstheme="majorBidi"/>
          <w:spacing w:val="-4"/>
          <w:sz w:val="30"/>
          <w:szCs w:val="30"/>
          <w:cs/>
        </w:rPr>
        <w:t>สิทธิประโยชน์ทางภาษีจากการส่งเสริมการลงทุน</w:t>
      </w:r>
      <w:r w:rsidR="006B0AE5">
        <w:rPr>
          <w:rFonts w:asciiTheme="majorBidi" w:hAnsiTheme="majorBidi" w:cstheme="majorBidi"/>
          <w:spacing w:val="-4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pacing w:val="-4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</w:t>
      </w:r>
      <w:r w:rsidRPr="00161E24">
        <w:rPr>
          <w:rFonts w:asciiTheme="majorBidi" w:hAnsiTheme="majorBidi" w:cstheme="majorBidi"/>
          <w:sz w:val="30"/>
          <w:szCs w:val="30"/>
          <w:cs/>
        </w:rPr>
        <w:t>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4A305698" w14:textId="77777777" w:rsidR="008A5A30" w:rsidRPr="00161E24" w:rsidRDefault="008A5A30" w:rsidP="00760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9"/>
        <w:jc w:val="thaiDistribute"/>
        <w:rPr>
          <w:rFonts w:asciiTheme="majorBidi" w:hAnsiTheme="majorBidi" w:cstheme="majorBidi"/>
          <w:sz w:val="30"/>
          <w:szCs w:val="30"/>
        </w:rPr>
      </w:pPr>
    </w:p>
    <w:p w14:paraId="45BC2EC7" w14:textId="534ACA34" w:rsidR="00060029" w:rsidRDefault="0036314A" w:rsidP="006C47C3">
      <w:pPr>
        <w:ind w:left="540" w:right="9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กลุ่มบริษัทประเมินผลประโยชน์ที่จะได้รับจากสินทรัพย์ภาษีเงินได้รอการตัดบัญชีจากผลขาดทุนทางภาษี และผลแตกต่างชั่วคราวโดยใช้ประมาณการจากผลประกอบการจริง และการคาดการณ์ผลประกอบการในอนาคตซึ่งอาศัยการประมาณการข้อสมมติของผู้บริหารเกี่ยวกับการเติบโตของรายได้และการเพิ่มขึ้นของกำไรจากการดำเนินงานของบริษัทย่อย รวมถึงสิทธิประโยชน์จากการส่งเสริมการลงทุน กลุ่มบริษัทรับรู้ขาดทุนทางภาษีเป็นสินทรัพย์ภาษีเงินได้รอการตัดบัญชี เนื่องจากกลุ่มบริษัทเชื่อว่าจะมีกำไรทางภาษีเพียงพอที่จะนำผลขาดทุนทางภาษีที่ยังไม่ได้ใช้มาใช้ประโยชน์ได้ซึ่งเป็นไปตามแผนธุรกิจของกลุ่มบริษัทที่สามารถทำกำไรจากการดำเนินงานเพิ่มขึ้นในอนาคต อย่างไรก็ตาม มีความเป็นไปได้ว่าภาษีเงินได้รอการตัดบัญชีจากผลขาดทุนทางภาษียกมาทั้งหมด หรือบางส่วนอาจหมดอายุและไม่ได้นำมาใช้ประโยชน์ในท้ายที่สุด</w:t>
      </w:r>
    </w:p>
    <w:p w14:paraId="55370177" w14:textId="77777777" w:rsidR="006C47C3" w:rsidRPr="006C47C3" w:rsidRDefault="006C47C3" w:rsidP="006C47C3">
      <w:pPr>
        <w:ind w:left="540" w:right="9"/>
        <w:jc w:val="thaiDistribute"/>
        <w:rPr>
          <w:rFonts w:asciiTheme="majorBidi" w:hAnsiTheme="majorBidi" w:cstheme="majorBidi"/>
          <w:sz w:val="30"/>
          <w:szCs w:val="30"/>
        </w:rPr>
      </w:pPr>
    </w:p>
    <w:p w14:paraId="35CA62AD" w14:textId="79740331" w:rsidR="00914613" w:rsidRPr="00B73205" w:rsidRDefault="00914613" w:rsidP="00B73205">
      <w:pPr>
        <w:pStyle w:val="Heading1"/>
        <w:numPr>
          <w:ilvl w:val="0"/>
          <w:numId w:val="23"/>
        </w:numPr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B73205">
        <w:rPr>
          <w:rFonts w:asciiTheme="majorBidi" w:hAnsiTheme="majorBidi" w:cstheme="majorBidi"/>
          <w:sz w:val="30"/>
          <w:szCs w:val="30"/>
          <w:u w:val="none"/>
          <w:cs/>
        </w:rPr>
        <w:t>เงินปันผล</w:t>
      </w:r>
    </w:p>
    <w:p w14:paraId="30385081" w14:textId="77777777" w:rsidR="00914613" w:rsidRPr="00B73205" w:rsidRDefault="00914613" w:rsidP="00B73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B752D8A" w14:textId="77777777" w:rsidR="00914613" w:rsidRPr="00B73205" w:rsidRDefault="00914613" w:rsidP="00B73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73205">
        <w:rPr>
          <w:rFonts w:asciiTheme="majorBidi" w:hAnsiTheme="majorBidi" w:cstheme="majorBidi"/>
          <w:sz w:val="30"/>
          <w:szCs w:val="30"/>
          <w:cs/>
        </w:rPr>
        <w:t>ผู้ถือหุ้นของบริษัทได้อนุมัติเงินปันผลดังต่อไปนี้</w:t>
      </w:r>
    </w:p>
    <w:p w14:paraId="59610EAD" w14:textId="77777777" w:rsidR="00914613" w:rsidRPr="00B73205" w:rsidRDefault="00914613" w:rsidP="00B73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1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40"/>
        <w:gridCol w:w="1980"/>
        <w:gridCol w:w="2070"/>
        <w:gridCol w:w="1278"/>
        <w:gridCol w:w="236"/>
        <w:gridCol w:w="1294"/>
      </w:tblGrid>
      <w:tr w:rsidR="00914613" w:rsidRPr="00B73205" w14:paraId="17C696B3" w14:textId="77777777" w:rsidTr="00516440">
        <w:tc>
          <w:tcPr>
            <w:tcW w:w="2340" w:type="dxa"/>
            <w:vAlign w:val="bottom"/>
          </w:tcPr>
          <w:p w14:paraId="7B7CF350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038F368F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070" w:type="dxa"/>
            <w:vAlign w:val="bottom"/>
          </w:tcPr>
          <w:p w14:paraId="282CAE0B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551DA846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14:paraId="6DCD5BD2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14:paraId="7A4871AF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94" w:type="dxa"/>
            <w:vAlign w:val="bottom"/>
          </w:tcPr>
          <w:p w14:paraId="483E4414" w14:textId="77777777" w:rsidR="00914613" w:rsidRPr="00B73205" w:rsidDel="00D43E7A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914613" w:rsidRPr="00B73205" w14:paraId="7B214B84" w14:textId="77777777" w:rsidTr="00516440">
        <w:tc>
          <w:tcPr>
            <w:tcW w:w="2340" w:type="dxa"/>
          </w:tcPr>
          <w:p w14:paraId="389005ED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08403815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2B42F15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78" w:type="dxa"/>
          </w:tcPr>
          <w:p w14:paraId="757F0DF8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732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</w:tcPr>
          <w:p w14:paraId="2647DF07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94" w:type="dxa"/>
          </w:tcPr>
          <w:p w14:paraId="2E43D3CE" w14:textId="41C21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732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 w:rsidR="00AB5067" w:rsidRPr="00B732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</w:t>
            </w:r>
            <w:r w:rsidRPr="00B732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914613" w:rsidRPr="00B73205" w14:paraId="34A0F831" w14:textId="77777777" w:rsidTr="00516440">
        <w:tc>
          <w:tcPr>
            <w:tcW w:w="2340" w:type="dxa"/>
          </w:tcPr>
          <w:p w14:paraId="475B044F" w14:textId="228D8E96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732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0C58DB" w:rsidRPr="00B7320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0B5DE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980" w:type="dxa"/>
          </w:tcPr>
          <w:p w14:paraId="09C12032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0FCDB4E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0F762192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F29689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285DDF7" w14:textId="77777777" w:rsidR="00914613" w:rsidRPr="00B73205" w:rsidRDefault="00914613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0251" w:rsidRPr="00B73205" w14:paraId="0DDF8D7A" w14:textId="77777777" w:rsidTr="00516440">
        <w:tc>
          <w:tcPr>
            <w:tcW w:w="2340" w:type="dxa"/>
          </w:tcPr>
          <w:p w14:paraId="5A3366FA" w14:textId="3C212FBA" w:rsidR="00700251" w:rsidRPr="00B73205" w:rsidRDefault="00700251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เงินปันผลประจำปี</w:t>
            </w:r>
            <w:r w:rsidR="004206A8"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980" w:type="dxa"/>
          </w:tcPr>
          <w:p w14:paraId="010272E5" w14:textId="273C0160" w:rsidR="00700251" w:rsidRPr="00B73205" w:rsidRDefault="006D0284" w:rsidP="00E82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="004206A8" w:rsidRPr="00B732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206A8"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="000C58DB" w:rsidRPr="00B7320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B5DE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070" w:type="dxa"/>
          </w:tcPr>
          <w:p w14:paraId="55FE6826" w14:textId="67B10E0F" w:rsidR="00700251" w:rsidRPr="00B73205" w:rsidRDefault="004206A8" w:rsidP="00E82F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="000C58DB" w:rsidRPr="00B7320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B5DEB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78" w:type="dxa"/>
          </w:tcPr>
          <w:p w14:paraId="1BEE530C" w14:textId="5D8E379E" w:rsidR="00700251" w:rsidRPr="00B73205" w:rsidRDefault="00467A31" w:rsidP="00E0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0.25</w:t>
            </w:r>
          </w:p>
        </w:tc>
        <w:tc>
          <w:tcPr>
            <w:tcW w:w="236" w:type="dxa"/>
          </w:tcPr>
          <w:p w14:paraId="20F4BF1D" w14:textId="77777777" w:rsidR="00700251" w:rsidRPr="00B73205" w:rsidRDefault="00700251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8548783" w14:textId="2B210F45" w:rsidR="00700251" w:rsidRPr="00B73205" w:rsidRDefault="00C17BBA" w:rsidP="00E0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484</w:t>
            </w:r>
          </w:p>
        </w:tc>
      </w:tr>
      <w:tr w:rsidR="00700251" w:rsidRPr="00B73205" w14:paraId="6B435E98" w14:textId="77777777" w:rsidTr="00516440">
        <w:tc>
          <w:tcPr>
            <w:tcW w:w="2340" w:type="dxa"/>
          </w:tcPr>
          <w:p w14:paraId="5EDFBF5B" w14:textId="77777777" w:rsidR="00700251" w:rsidRPr="00B73205" w:rsidRDefault="00700251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48BCEE95" w14:textId="77777777" w:rsidR="00700251" w:rsidRPr="00B73205" w:rsidRDefault="00700251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1319B2E2" w14:textId="77777777" w:rsidR="00700251" w:rsidRPr="00B73205" w:rsidRDefault="00700251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5BF03907" w14:textId="77777777" w:rsidR="00700251" w:rsidRPr="00B73205" w:rsidRDefault="00700251" w:rsidP="00E0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C8B2D6" w14:textId="77777777" w:rsidR="00700251" w:rsidRPr="00B73205" w:rsidRDefault="00700251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38187CC" w14:textId="77777777" w:rsidR="00700251" w:rsidRPr="00B73205" w:rsidRDefault="00700251" w:rsidP="00E0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00251" w:rsidRPr="00B73205" w14:paraId="758A7BB6" w14:textId="77777777" w:rsidTr="00516440">
        <w:tc>
          <w:tcPr>
            <w:tcW w:w="2340" w:type="dxa"/>
          </w:tcPr>
          <w:p w14:paraId="1A7211DF" w14:textId="4781B1A8" w:rsidR="00700251" w:rsidRPr="00B73205" w:rsidRDefault="00700251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7320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ปี </w:t>
            </w:r>
            <w:r w:rsidR="000C58DB" w:rsidRPr="00B7320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256</w:t>
            </w:r>
            <w:r w:rsidR="000B5DEB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6</w:t>
            </w:r>
          </w:p>
        </w:tc>
        <w:tc>
          <w:tcPr>
            <w:tcW w:w="1980" w:type="dxa"/>
          </w:tcPr>
          <w:p w14:paraId="2524583A" w14:textId="77777777" w:rsidR="00700251" w:rsidRPr="00B73205" w:rsidRDefault="00700251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7E597618" w14:textId="77777777" w:rsidR="00700251" w:rsidRPr="00B73205" w:rsidRDefault="00700251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78" w:type="dxa"/>
          </w:tcPr>
          <w:p w14:paraId="49146C6E" w14:textId="77777777" w:rsidR="00700251" w:rsidRPr="00B73205" w:rsidRDefault="00700251" w:rsidP="00E0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F909F97" w14:textId="77777777" w:rsidR="00700251" w:rsidRPr="00B73205" w:rsidRDefault="00700251" w:rsidP="00B73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5A471F59" w14:textId="77777777" w:rsidR="00700251" w:rsidRPr="00B73205" w:rsidRDefault="00700251" w:rsidP="00E00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B5DEB" w:rsidRPr="00B73205" w14:paraId="122845FC" w14:textId="77777777" w:rsidTr="00516440">
        <w:tc>
          <w:tcPr>
            <w:tcW w:w="2340" w:type="dxa"/>
          </w:tcPr>
          <w:p w14:paraId="1E5E30C4" w14:textId="2255EB0C" w:rsidR="000B5DEB" w:rsidRPr="00B73205" w:rsidRDefault="000B5DEB" w:rsidP="000B5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เงินปันผลประจำปี </w:t>
            </w:r>
          </w:p>
        </w:tc>
        <w:tc>
          <w:tcPr>
            <w:tcW w:w="1980" w:type="dxa"/>
          </w:tcPr>
          <w:p w14:paraId="1E819530" w14:textId="172931F8" w:rsidR="000B5DEB" w:rsidRPr="00B73205" w:rsidRDefault="000B5DEB" w:rsidP="000B5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</w:t>
            </w:r>
            <w:r w:rsidRPr="00B7320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เมษายน </w:t>
            </w:r>
            <w:r w:rsidRPr="00B7320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070" w:type="dxa"/>
          </w:tcPr>
          <w:p w14:paraId="6C451EF0" w14:textId="0C4A40ED" w:rsidR="000B5DEB" w:rsidRPr="00B73205" w:rsidRDefault="000B5DEB" w:rsidP="000B5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7320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พฤษภาคม </w:t>
            </w:r>
            <w:r w:rsidRPr="00B7320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78" w:type="dxa"/>
          </w:tcPr>
          <w:p w14:paraId="32C0C87C" w14:textId="5E8A8F79" w:rsidR="000B5DEB" w:rsidRPr="00B73205" w:rsidRDefault="000B5DEB" w:rsidP="000B5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122" w:right="-1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1.0</w:t>
            </w:r>
          </w:p>
        </w:tc>
        <w:tc>
          <w:tcPr>
            <w:tcW w:w="236" w:type="dxa"/>
          </w:tcPr>
          <w:p w14:paraId="28D81B15" w14:textId="77777777" w:rsidR="000B5DEB" w:rsidRPr="00B73205" w:rsidRDefault="000B5DEB" w:rsidP="000B5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593CCE6" w14:textId="496D12DB" w:rsidR="000B5DEB" w:rsidRPr="00B73205" w:rsidRDefault="000B5DEB" w:rsidP="000B5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56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1,935</w:t>
            </w:r>
          </w:p>
        </w:tc>
      </w:tr>
    </w:tbl>
    <w:p w14:paraId="22DBF23C" w14:textId="7D7379ED" w:rsidR="00B73205" w:rsidRDefault="00B73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494C3B7B" w14:textId="77777777" w:rsidR="006C47C3" w:rsidRDefault="006C47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3036FAF" w14:textId="3A40215A" w:rsidR="00C75BD8" w:rsidRPr="00B73205" w:rsidRDefault="0091358E" w:rsidP="00B73205">
      <w:pPr>
        <w:pStyle w:val="Heading1"/>
        <w:numPr>
          <w:ilvl w:val="0"/>
          <w:numId w:val="23"/>
        </w:numPr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B73205">
        <w:rPr>
          <w:rFonts w:asciiTheme="majorBidi" w:hAnsiTheme="majorBidi" w:cstheme="majorBidi"/>
          <w:sz w:val="30"/>
          <w:szCs w:val="30"/>
          <w:u w:val="none"/>
        </w:rPr>
        <w:lastRenderedPageBreak/>
        <w:tab/>
      </w:r>
      <w:r w:rsidR="00C75BD8" w:rsidRPr="00B73205">
        <w:rPr>
          <w:rFonts w:asciiTheme="majorBidi" w:hAnsiTheme="majorBidi" w:cstheme="majorBidi"/>
          <w:sz w:val="30"/>
          <w:szCs w:val="30"/>
          <w:u w:val="none"/>
          <w:cs/>
        </w:rPr>
        <w:t>เครื่องมือทางการเงิน</w:t>
      </w:r>
    </w:p>
    <w:p w14:paraId="65E07BEA" w14:textId="77777777" w:rsidR="00C75BD8" w:rsidRPr="00B73205" w:rsidRDefault="00C75BD8" w:rsidP="00B73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FFEBD36" w14:textId="41378098" w:rsidR="00D40951" w:rsidRPr="00B73205" w:rsidRDefault="00503952" w:rsidP="00B73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810"/>
        </w:tabs>
        <w:spacing w:line="240" w:lineRule="auto"/>
        <w:ind w:left="360" w:hanging="36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B73205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B7320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</w:t>
      </w:r>
      <w:r w:rsidRPr="00B73205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     </w:t>
      </w:r>
      <w:r w:rsidR="00D40951" w:rsidRPr="00B73205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</w:p>
    <w:p w14:paraId="094D1513" w14:textId="77777777" w:rsidR="00307A0B" w:rsidRPr="00B73205" w:rsidRDefault="00307A0B" w:rsidP="00B73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  <w:tab w:val="left" w:pos="810"/>
        </w:tabs>
        <w:spacing w:line="240" w:lineRule="auto"/>
        <w:ind w:left="360" w:hanging="36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140AC9CC" w14:textId="1B8FBF98" w:rsidR="00D40951" w:rsidRDefault="00D40951" w:rsidP="00B732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3205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CD2A7EE" w14:textId="0DF3281E" w:rsidR="004A5DC1" w:rsidRPr="00B73205" w:rsidRDefault="004A5DC1" w:rsidP="00B045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847" w:type="dxa"/>
        <w:tblInd w:w="-126" w:type="dxa"/>
        <w:tblLayout w:type="fixed"/>
        <w:tblLook w:val="04A0" w:firstRow="1" w:lastRow="0" w:firstColumn="1" w:lastColumn="0" w:noHBand="0" w:noVBand="1"/>
      </w:tblPr>
      <w:tblGrid>
        <w:gridCol w:w="1872"/>
        <w:gridCol w:w="1008"/>
        <w:gridCol w:w="236"/>
        <w:gridCol w:w="1080"/>
        <w:gridCol w:w="236"/>
        <w:gridCol w:w="1008"/>
        <w:gridCol w:w="236"/>
        <w:gridCol w:w="864"/>
        <w:gridCol w:w="243"/>
        <w:gridCol w:w="864"/>
        <w:gridCol w:w="236"/>
        <w:gridCol w:w="864"/>
        <w:gridCol w:w="236"/>
        <w:gridCol w:w="864"/>
      </w:tblGrid>
      <w:tr w:rsidR="00F337CF" w:rsidRPr="00161E24" w14:paraId="61918F2E" w14:textId="77777777" w:rsidTr="001F585F">
        <w:trPr>
          <w:trHeight w:val="261"/>
          <w:tblHeader/>
        </w:trPr>
        <w:tc>
          <w:tcPr>
            <w:tcW w:w="1872" w:type="dxa"/>
            <w:vAlign w:val="bottom"/>
          </w:tcPr>
          <w:p w14:paraId="7A14409F" w14:textId="77777777" w:rsidR="00F337CF" w:rsidRPr="00161E24" w:rsidRDefault="00F337CF" w:rsidP="0061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975" w:type="dxa"/>
            <w:gridSpan w:val="13"/>
            <w:vAlign w:val="bottom"/>
          </w:tcPr>
          <w:p w14:paraId="4449E2E0" w14:textId="7FB177DA" w:rsidR="00F337CF" w:rsidRPr="00F337CF" w:rsidRDefault="00F337CF" w:rsidP="001F67D3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F337CF">
              <w:rPr>
                <w:rFonts w:asciiTheme="majorBidi" w:hAnsiTheme="majorBidi" w:cstheme="majorBidi" w:hint="cs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E36AEE" w:rsidRPr="00161E24" w14:paraId="5FB9612C" w14:textId="77777777" w:rsidTr="001F585F">
        <w:trPr>
          <w:trHeight w:val="261"/>
          <w:tblHeader/>
        </w:trPr>
        <w:tc>
          <w:tcPr>
            <w:tcW w:w="1872" w:type="dxa"/>
            <w:vAlign w:val="bottom"/>
          </w:tcPr>
          <w:p w14:paraId="12C38BD3" w14:textId="77777777" w:rsidR="00E36AEE" w:rsidRPr="00161E24" w:rsidRDefault="00E36AEE" w:rsidP="0061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4668" w:type="dxa"/>
            <w:gridSpan w:val="7"/>
            <w:vAlign w:val="bottom"/>
          </w:tcPr>
          <w:p w14:paraId="7EF1C974" w14:textId="1901738F" w:rsidR="00E36AEE" w:rsidRPr="00161E24" w:rsidRDefault="00E36AEE" w:rsidP="005A10D7">
            <w:pPr>
              <w:pStyle w:val="acctfourfigures"/>
              <w:tabs>
                <w:tab w:val="clear" w:pos="765"/>
              </w:tabs>
              <w:spacing w:line="240" w:lineRule="atLeast"/>
              <w:ind w:left="-99" w:right="-120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มูลค่าตามบัญชี</w:t>
            </w:r>
          </w:p>
        </w:tc>
        <w:tc>
          <w:tcPr>
            <w:tcW w:w="243" w:type="dxa"/>
            <w:vAlign w:val="bottom"/>
          </w:tcPr>
          <w:p w14:paraId="1CCA652C" w14:textId="77777777" w:rsidR="00E36AEE" w:rsidRPr="00161E24" w:rsidRDefault="00E36AEE" w:rsidP="005A10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3064" w:type="dxa"/>
            <w:gridSpan w:val="5"/>
            <w:vAlign w:val="bottom"/>
          </w:tcPr>
          <w:p w14:paraId="181E5BED" w14:textId="0649225A" w:rsidR="00E36AEE" w:rsidRPr="00161E24" w:rsidRDefault="00E36AEE" w:rsidP="001F67D3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มูลค่ายุติธรรม</w:t>
            </w:r>
          </w:p>
        </w:tc>
      </w:tr>
      <w:tr w:rsidR="00AA140E" w:rsidRPr="00161E24" w14:paraId="04201B6C" w14:textId="77777777" w:rsidTr="001F585F">
        <w:trPr>
          <w:trHeight w:val="261"/>
          <w:tblHeader/>
        </w:trPr>
        <w:tc>
          <w:tcPr>
            <w:tcW w:w="1872" w:type="dxa"/>
            <w:vAlign w:val="bottom"/>
            <w:hideMark/>
          </w:tcPr>
          <w:p w14:paraId="0386DD55" w14:textId="60754A64" w:rsidR="00AA140E" w:rsidRPr="00161E24" w:rsidRDefault="00AA140E" w:rsidP="0061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bottom"/>
          </w:tcPr>
          <w:p w14:paraId="0FE6C51C" w14:textId="02C78817" w:rsidR="00AA140E" w:rsidRPr="00161E24" w:rsidRDefault="00AA140E" w:rsidP="005A10D7">
            <w:pPr>
              <w:pStyle w:val="acctfourfigures"/>
              <w:tabs>
                <w:tab w:val="clear" w:pos="765"/>
              </w:tabs>
              <w:spacing w:line="240" w:lineRule="atLeast"/>
              <w:ind w:left="-118" w:right="-107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ที่ใช้ในการป้องกัน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vAlign w:val="bottom"/>
          </w:tcPr>
          <w:p w14:paraId="7D5EC6BD" w14:textId="77777777" w:rsidR="00AA140E" w:rsidRPr="00161E24" w:rsidRDefault="00AA140E" w:rsidP="005A10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37FB3DB7" w14:textId="779E0504" w:rsidR="00AA140E" w:rsidRPr="00161E24" w:rsidRDefault="00AA140E" w:rsidP="005A10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2"/>
                <w:cs/>
              </w:rPr>
            </w:pPr>
            <w:r w:rsidRPr="00161E24">
              <w:rPr>
                <w:rFonts w:asciiTheme="majorBidi" w:hAnsiTheme="majorBidi" w:cstheme="majorBidi"/>
                <w:sz w:val="20"/>
                <w:cs/>
              </w:rPr>
              <w:t>เครื่องมือทาง</w:t>
            </w:r>
            <w:r>
              <w:rPr>
                <w:rFonts w:asciiTheme="majorBidi" w:hAnsiTheme="majorBidi" w:cstheme="majorBidi"/>
                <w:sz w:val="20"/>
              </w:rPr>
              <w:br/>
            </w:r>
            <w:r w:rsidRPr="00161E24">
              <w:rPr>
                <w:rFonts w:asciiTheme="majorBidi" w:hAnsiTheme="majorBidi" w:cstheme="majorBidi"/>
                <w:sz w:val="20"/>
                <w:cs/>
              </w:rPr>
              <w:t>การเงินที่วัดมูลค่าด้วยมูลค่ายุติธรรม</w:t>
            </w:r>
            <w:r>
              <w:rPr>
                <w:rFonts w:asciiTheme="majorBidi" w:hAnsiTheme="majorBidi" w:cstheme="majorBidi"/>
                <w:sz w:val="20"/>
              </w:rPr>
              <w:br/>
            </w:r>
            <w:r w:rsidRPr="00161E24">
              <w:rPr>
                <w:rFonts w:asciiTheme="majorBidi" w:hAnsiTheme="majorBidi" w:cstheme="majorBidi"/>
                <w:sz w:val="20"/>
                <w:cs/>
              </w:rPr>
              <w:t>ผ่านกำไรหรือขาดทุน</w:t>
            </w:r>
          </w:p>
        </w:tc>
        <w:tc>
          <w:tcPr>
            <w:tcW w:w="236" w:type="dxa"/>
            <w:vAlign w:val="bottom"/>
          </w:tcPr>
          <w:p w14:paraId="232484D0" w14:textId="7EC241AF" w:rsidR="00AA140E" w:rsidRPr="00161E24" w:rsidRDefault="00AA140E" w:rsidP="005A10D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1008" w:type="dxa"/>
            <w:vAlign w:val="bottom"/>
            <w:hideMark/>
          </w:tcPr>
          <w:p w14:paraId="501DCDA4" w14:textId="5D53F0B1" w:rsidR="00AA140E" w:rsidRPr="00161E24" w:rsidRDefault="00AA140E" w:rsidP="005A10D7">
            <w:pPr>
              <w:pStyle w:val="acctfourfigures"/>
              <w:tabs>
                <w:tab w:val="clear" w:pos="765"/>
              </w:tabs>
              <w:spacing w:line="240" w:lineRule="atLeast"/>
              <w:ind w:left="-110" w:right="-104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ทางการเงินที่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44E3EB5E" w14:textId="77777777" w:rsidR="00AA140E" w:rsidRPr="00161E24" w:rsidRDefault="00AA140E" w:rsidP="005A10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64" w:type="dxa"/>
            <w:vAlign w:val="bottom"/>
          </w:tcPr>
          <w:p w14:paraId="76C93F53" w14:textId="41E507A4" w:rsidR="00AA140E" w:rsidRPr="00161E24" w:rsidRDefault="00AA140E" w:rsidP="005A10D7">
            <w:pPr>
              <w:pStyle w:val="acctfourfigures"/>
              <w:tabs>
                <w:tab w:val="clear" w:pos="765"/>
              </w:tabs>
              <w:spacing w:line="240" w:lineRule="atLeast"/>
              <w:ind w:left="-99" w:right="-120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  <w:tc>
          <w:tcPr>
            <w:tcW w:w="243" w:type="dxa"/>
            <w:vAlign w:val="bottom"/>
          </w:tcPr>
          <w:p w14:paraId="7748DD7C" w14:textId="77777777" w:rsidR="00AA140E" w:rsidRPr="00161E24" w:rsidRDefault="00AA140E" w:rsidP="005A10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4165E30B" w14:textId="1D173D9B" w:rsidR="00AA140E" w:rsidRPr="00161E24" w:rsidRDefault="00AA140E" w:rsidP="005A10D7">
            <w:pPr>
              <w:pStyle w:val="acctfourfigures"/>
              <w:tabs>
                <w:tab w:val="clear" w:pos="765"/>
              </w:tabs>
              <w:spacing w:line="240" w:lineRule="atLeast"/>
              <w:ind w:left="-107" w:right="-86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161E24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161E24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7CC406B7" w14:textId="77777777" w:rsidR="00AA140E" w:rsidRPr="00161E24" w:rsidRDefault="00AA140E" w:rsidP="005A1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  <w:hideMark/>
          </w:tcPr>
          <w:p w14:paraId="0742A600" w14:textId="5414AF1E" w:rsidR="00AA140E" w:rsidRPr="00161E24" w:rsidRDefault="00AA140E" w:rsidP="005A1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4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</w:rPr>
              <w:t>ระดับ</w:t>
            </w:r>
            <w:r w:rsidRPr="00161E24">
              <w:rPr>
                <w:rFonts w:asciiTheme="majorBidi" w:hAnsiTheme="majorBidi" w:cstheme="majorBidi"/>
                <w:sz w:val="22"/>
                <w:szCs w:val="22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22E709DF" w14:textId="77777777" w:rsidR="00AA140E" w:rsidRPr="00161E24" w:rsidRDefault="00AA140E" w:rsidP="005A10D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14726883" w14:textId="77777777" w:rsidR="00AA140E" w:rsidRPr="00161E24" w:rsidRDefault="00AA140E" w:rsidP="001F67D3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F337CF" w:rsidRPr="00161E24" w14:paraId="35469665" w14:textId="77777777" w:rsidTr="001F585F">
        <w:trPr>
          <w:trHeight w:val="261"/>
          <w:tblHeader/>
        </w:trPr>
        <w:tc>
          <w:tcPr>
            <w:tcW w:w="1872" w:type="dxa"/>
            <w:vAlign w:val="bottom"/>
          </w:tcPr>
          <w:p w14:paraId="686AAAD4" w14:textId="77777777" w:rsidR="00F337CF" w:rsidRPr="00161E24" w:rsidRDefault="00F337CF" w:rsidP="0061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975" w:type="dxa"/>
            <w:gridSpan w:val="13"/>
            <w:vAlign w:val="bottom"/>
          </w:tcPr>
          <w:p w14:paraId="0B11646E" w14:textId="5F9F2431" w:rsidR="00F337CF" w:rsidRPr="00F337CF" w:rsidRDefault="00F337CF" w:rsidP="001F67D3">
            <w:pPr>
              <w:pStyle w:val="acctfourfigures"/>
              <w:tabs>
                <w:tab w:val="clear" w:pos="765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ล้านบาท</w:t>
            </w:r>
            <w:r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)</w:t>
            </w:r>
          </w:p>
        </w:tc>
      </w:tr>
      <w:tr w:rsidR="00AA140E" w:rsidRPr="00161E24" w14:paraId="6D847C07" w14:textId="77777777" w:rsidTr="001F585F">
        <w:trPr>
          <w:trHeight w:val="261"/>
        </w:trPr>
        <w:tc>
          <w:tcPr>
            <w:tcW w:w="1872" w:type="dxa"/>
            <w:vAlign w:val="bottom"/>
            <w:hideMark/>
          </w:tcPr>
          <w:p w14:paraId="5419BB35" w14:textId="2F634C98" w:rsidR="00AA140E" w:rsidRPr="00161E24" w:rsidRDefault="00AA140E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45658A5" w14:textId="77777777" w:rsidR="00AA140E" w:rsidRPr="00161E24" w:rsidRDefault="00AA140E" w:rsidP="00612258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A92B0E" w14:textId="77777777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E569FD" w14:textId="77777777" w:rsidR="00AA140E" w:rsidRPr="00161E24" w:rsidRDefault="00AA140E" w:rsidP="000B204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F93609F" w14:textId="1A9628D5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1E8491A" w14:textId="7C613AF0" w:rsidR="00AA140E" w:rsidRPr="00161E24" w:rsidRDefault="00AA140E" w:rsidP="000B2048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110" w:right="-10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08191FD" w14:textId="77777777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5CA460B" w14:textId="77777777" w:rsidR="00AA140E" w:rsidRPr="00161E24" w:rsidRDefault="00AA140E" w:rsidP="00F76A3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1111446" w14:textId="77777777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743B246" w14:textId="77777777" w:rsidR="00AA140E" w:rsidRPr="00161E24" w:rsidRDefault="00AA140E" w:rsidP="00F76A3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B1AF00A" w14:textId="77777777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377637B" w14:textId="77777777" w:rsidR="00AA140E" w:rsidRPr="00161E24" w:rsidRDefault="00AA140E" w:rsidP="00F76A3E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6305A32" w14:textId="77777777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8011B63" w14:textId="77777777" w:rsidR="00AA140E" w:rsidRPr="00161E24" w:rsidRDefault="00AA140E" w:rsidP="00693905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AA140E" w:rsidRPr="00161E24" w14:paraId="68B21B5D" w14:textId="77777777" w:rsidTr="001F585F">
        <w:trPr>
          <w:trHeight w:val="261"/>
        </w:trPr>
        <w:tc>
          <w:tcPr>
            <w:tcW w:w="1872" w:type="dxa"/>
            <w:vAlign w:val="bottom"/>
          </w:tcPr>
          <w:p w14:paraId="5DE61A71" w14:textId="45EBF33E" w:rsidR="00AA140E" w:rsidRPr="00161E24" w:rsidRDefault="00AA140E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F914D2C" w14:textId="77777777" w:rsidR="00AA140E" w:rsidRPr="00161E24" w:rsidRDefault="00AA140E" w:rsidP="00612258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44A6EF1" w14:textId="77777777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8F0B37" w14:textId="77777777" w:rsidR="00AA140E" w:rsidRPr="00161E24" w:rsidRDefault="00AA140E" w:rsidP="000B204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8ADF388" w14:textId="77777777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6464E0" w14:textId="73FAB2A1" w:rsidR="00AA140E" w:rsidRPr="00161E24" w:rsidRDefault="00AA140E" w:rsidP="00B54B5E">
            <w:pPr>
              <w:pStyle w:val="acctfourfigures"/>
              <w:tabs>
                <w:tab w:val="clear" w:pos="765"/>
                <w:tab w:val="decimal" w:pos="605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7EAF41" w14:textId="77777777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9162E34" w14:textId="77777777" w:rsidR="00AA140E" w:rsidRPr="00161E24" w:rsidRDefault="00AA140E" w:rsidP="00F76A3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374A5A02" w14:textId="77777777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A6BCADB" w14:textId="77777777" w:rsidR="00AA140E" w:rsidRPr="00161E24" w:rsidRDefault="00AA140E" w:rsidP="00F76A3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51FC03" w14:textId="77777777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83DF1BA" w14:textId="77777777" w:rsidR="00AA140E" w:rsidRPr="00161E24" w:rsidRDefault="00AA140E" w:rsidP="00F76A3E">
            <w:pPr>
              <w:pStyle w:val="acctfourfigures"/>
              <w:tabs>
                <w:tab w:val="clear" w:pos="765"/>
                <w:tab w:val="decimal" w:pos="34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6F6954" w14:textId="77777777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C287F8C" w14:textId="77777777" w:rsidR="00AA140E" w:rsidRPr="00161E24" w:rsidRDefault="00AA140E" w:rsidP="00693905">
            <w:pPr>
              <w:pStyle w:val="acctfourfigures"/>
              <w:tabs>
                <w:tab w:val="clear" w:pos="765"/>
                <w:tab w:val="decimal" w:pos="49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AA140E" w:rsidRPr="00161E24" w14:paraId="03463F7D" w14:textId="77777777" w:rsidTr="001F585F">
        <w:trPr>
          <w:trHeight w:val="261"/>
        </w:trPr>
        <w:tc>
          <w:tcPr>
            <w:tcW w:w="1872" w:type="dxa"/>
            <w:vAlign w:val="bottom"/>
          </w:tcPr>
          <w:p w14:paraId="743DA50A" w14:textId="6AB6ADAF" w:rsidR="00AA140E" w:rsidRPr="00161E24" w:rsidRDefault="00AA140E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สินทรัพย์อนุพันธ์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7773F97" w14:textId="714D9009" w:rsidR="00AA140E" w:rsidRPr="00161E24" w:rsidRDefault="00AA140E" w:rsidP="00E3696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D92380" w14:textId="77777777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33C4A8" w14:textId="086554D8" w:rsidR="00AA140E" w:rsidRPr="00B0452C" w:rsidRDefault="00AA140E" w:rsidP="00696BA2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4725CD">
              <w:rPr>
                <w:rFonts w:asciiTheme="majorBidi" w:hAnsiTheme="majorBidi" w:cstheme="majorBidi"/>
                <w:szCs w:val="22"/>
                <w:lang w:bidi="th-TH"/>
              </w:rPr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4CF6AE2" w14:textId="0B1FCBC6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3E0ADA8" w14:textId="6A0E6328" w:rsidR="00AA140E" w:rsidRPr="00B54B5E" w:rsidRDefault="00AA140E" w:rsidP="00AA140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54B5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D72CC29" w14:textId="77777777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80F41B2" w14:textId="2C3323B2" w:rsidR="00AA140E" w:rsidRPr="001536F9" w:rsidRDefault="00AA140E" w:rsidP="00E36966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6191">
              <w:rPr>
                <w:rFonts w:asciiTheme="majorBidi" w:hAnsiTheme="majorBidi" w:cstheme="majorBidi"/>
                <w:szCs w:val="22"/>
                <w:lang w:bidi="th-TH"/>
              </w:rPr>
              <w:t>20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598F49A" w14:textId="77777777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7EC8E43" w14:textId="72A45645" w:rsidR="00AA140E" w:rsidRPr="00161E24" w:rsidRDefault="00AA140E" w:rsidP="00E36966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6191">
              <w:rPr>
                <w:rFonts w:asciiTheme="majorBidi" w:hAnsiTheme="majorBidi" w:cstheme="majorBidi"/>
                <w:szCs w:val="22"/>
                <w:lang w:bidi="th-TH"/>
              </w:rPr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1A83C5" w14:textId="77777777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93DF7D4" w14:textId="7FFE6ED1" w:rsidR="00AA140E" w:rsidRPr="00161E24" w:rsidRDefault="00AA140E" w:rsidP="005A04CE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9596300" w14:textId="77777777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537A874" w14:textId="1988B56B" w:rsidR="00AA140E" w:rsidRPr="00161E24" w:rsidRDefault="00AA140E" w:rsidP="00F226E2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896191">
              <w:rPr>
                <w:rFonts w:asciiTheme="majorBidi" w:hAnsiTheme="majorBidi" w:cstheme="majorBidi"/>
                <w:szCs w:val="22"/>
                <w:lang w:bidi="th-TH"/>
              </w:rPr>
              <w:t>20</w:t>
            </w:r>
          </w:p>
        </w:tc>
      </w:tr>
      <w:tr w:rsidR="00AA140E" w:rsidRPr="00161E24" w14:paraId="0A6D201E" w14:textId="77777777" w:rsidTr="001F585F">
        <w:trPr>
          <w:trHeight w:val="261"/>
        </w:trPr>
        <w:tc>
          <w:tcPr>
            <w:tcW w:w="1872" w:type="dxa"/>
            <w:vAlign w:val="bottom"/>
          </w:tcPr>
          <w:p w14:paraId="6ABFC1FA" w14:textId="77777777" w:rsidR="00AA140E" w:rsidRPr="00161E24" w:rsidRDefault="00AA140E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9817C0B" w14:textId="77777777" w:rsidR="00AA140E" w:rsidRPr="00161E24" w:rsidRDefault="00AA140E" w:rsidP="00B54B5E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780A53C" w14:textId="77777777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D4FD692" w14:textId="77777777" w:rsidR="00AA140E" w:rsidRPr="00161E24" w:rsidRDefault="00AA140E" w:rsidP="000B204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AE78ED4" w14:textId="77777777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F00B48" w14:textId="5F930F84" w:rsidR="00AA140E" w:rsidRPr="00161E24" w:rsidRDefault="00AA140E" w:rsidP="00AA140E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1ED6E65" w14:textId="77777777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CB0FD18" w14:textId="77777777" w:rsidR="00AA140E" w:rsidRPr="00161E24" w:rsidRDefault="00AA140E" w:rsidP="00E36966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2A3C64D9" w14:textId="77777777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9F5A6C1" w14:textId="77777777" w:rsidR="00AA140E" w:rsidRPr="00161E24" w:rsidRDefault="00AA140E" w:rsidP="00E36966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0B36B9" w14:textId="77777777" w:rsidR="00AA140E" w:rsidRPr="00161E24" w:rsidRDefault="00AA140E" w:rsidP="0061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93F0D4F" w14:textId="77777777" w:rsidR="00AA140E" w:rsidRPr="00161E24" w:rsidRDefault="00AA140E" w:rsidP="005A04CE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2EE48B9" w14:textId="77777777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A689D73" w14:textId="77777777" w:rsidR="00AA140E" w:rsidRPr="00161E24" w:rsidRDefault="00AA140E" w:rsidP="00F226E2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AA140E" w:rsidRPr="00161E24" w14:paraId="4C1B2901" w14:textId="77777777" w:rsidTr="001F585F">
        <w:trPr>
          <w:trHeight w:val="261"/>
        </w:trPr>
        <w:tc>
          <w:tcPr>
            <w:tcW w:w="1872" w:type="dxa"/>
            <w:vAlign w:val="bottom"/>
          </w:tcPr>
          <w:p w14:paraId="49FF1DB5" w14:textId="77777777" w:rsidR="00AA140E" w:rsidRPr="00161E24" w:rsidRDefault="00AA140E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A72E89D" w14:textId="77777777" w:rsidR="00AA140E" w:rsidRPr="00161E24" w:rsidRDefault="00AA140E" w:rsidP="001C6C13">
            <w:pPr>
              <w:pStyle w:val="acctfourfigures"/>
              <w:tabs>
                <w:tab w:val="clear" w:pos="765"/>
                <w:tab w:val="decimal" w:pos="398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F92DB1C" w14:textId="77777777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EC8A3A" w14:textId="77777777" w:rsidR="00AA140E" w:rsidRPr="00161E24" w:rsidRDefault="00AA140E" w:rsidP="000B2048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552D097" w14:textId="6DD1AAD0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D5DE92F" w14:textId="1D69AAEB" w:rsidR="00AA140E" w:rsidRPr="00161E24" w:rsidRDefault="00AA140E" w:rsidP="00AA140E">
            <w:pPr>
              <w:pStyle w:val="acctfourfigures"/>
              <w:tabs>
                <w:tab w:val="clear" w:pos="765"/>
                <w:tab w:val="decimal" w:pos="603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E368C12" w14:textId="77777777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DA86169" w14:textId="77777777" w:rsidR="00AA140E" w:rsidRPr="00161E24" w:rsidRDefault="00AA140E" w:rsidP="00E36966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53014071" w14:textId="77777777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2120EE2" w14:textId="77777777" w:rsidR="00AA140E" w:rsidRPr="00161E24" w:rsidRDefault="00AA140E" w:rsidP="00E36966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9D1DA28" w14:textId="77777777" w:rsidR="00AA140E" w:rsidRPr="00161E24" w:rsidRDefault="00AA140E" w:rsidP="00612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2AAF34B" w14:textId="77777777" w:rsidR="00AA140E" w:rsidRPr="00161E24" w:rsidRDefault="00AA140E" w:rsidP="005A04CE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3445804" w14:textId="77777777" w:rsidR="00AA140E" w:rsidRPr="00161E24" w:rsidRDefault="00AA140E" w:rsidP="0061225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FF16E23" w14:textId="77777777" w:rsidR="00AA140E" w:rsidRPr="00161E24" w:rsidRDefault="00AA140E" w:rsidP="00F226E2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AA140E" w:rsidRPr="00161E24" w14:paraId="5050D0F4" w14:textId="77777777" w:rsidTr="001F585F">
        <w:trPr>
          <w:trHeight w:val="261"/>
        </w:trPr>
        <w:tc>
          <w:tcPr>
            <w:tcW w:w="1872" w:type="dxa"/>
            <w:vAlign w:val="bottom"/>
          </w:tcPr>
          <w:p w14:paraId="46838082" w14:textId="180627FB" w:rsidR="00AA140E" w:rsidRPr="00693905" w:rsidRDefault="00AA140E" w:rsidP="0069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เงินกู้ยืมระยะยาว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DE5C495" w14:textId="60A7144A" w:rsidR="00AA140E" w:rsidRDefault="00AA140E" w:rsidP="00E3696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B35B4D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5C26447" w14:textId="2C3EEE6B" w:rsidR="00AA140E" w:rsidRDefault="00AA140E" w:rsidP="00E3696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8DC053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6284EC" w14:textId="351E117B" w:rsidR="00AA140E" w:rsidRDefault="00AA140E" w:rsidP="00AA140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7F48">
              <w:rPr>
                <w:rFonts w:asciiTheme="majorBidi" w:hAnsiTheme="majorBidi" w:cstheme="majorBidi"/>
                <w:szCs w:val="22"/>
                <w:lang w:bidi="th-TH"/>
              </w:rPr>
              <w:t>5,298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924BB8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96FA097" w14:textId="511F5E92" w:rsidR="00AA140E" w:rsidRDefault="00AA140E" w:rsidP="00E36966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547F48">
              <w:rPr>
                <w:rFonts w:asciiTheme="majorBidi" w:hAnsiTheme="majorBidi" w:cstheme="majorBidi"/>
                <w:szCs w:val="22"/>
                <w:lang w:bidi="th-TH"/>
              </w:rPr>
              <w:t>5,298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4A70BD63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21E549B" w14:textId="7C2A9CA7" w:rsidR="00AA140E" w:rsidRDefault="00AA140E" w:rsidP="005A04CE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A0AFC0" w14:textId="77777777" w:rsidR="00AA140E" w:rsidRPr="00161E24" w:rsidRDefault="00AA140E" w:rsidP="0069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F8332BC" w14:textId="5E686200" w:rsidR="00AA140E" w:rsidRDefault="00AA140E" w:rsidP="005A04CE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7F48">
              <w:rPr>
                <w:rFonts w:asciiTheme="majorBidi" w:hAnsiTheme="majorBidi" w:cstheme="majorBidi"/>
                <w:szCs w:val="22"/>
                <w:lang w:bidi="th-TH"/>
              </w:rPr>
              <w:t>5,427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3E5C45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E669437" w14:textId="0DE25A0A" w:rsidR="00AA140E" w:rsidRDefault="00AA140E" w:rsidP="00F226E2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7F48">
              <w:rPr>
                <w:rFonts w:asciiTheme="majorBidi" w:hAnsiTheme="majorBidi" w:cstheme="majorBidi"/>
                <w:szCs w:val="22"/>
                <w:lang w:bidi="th-TH"/>
              </w:rPr>
              <w:t>5,427</w:t>
            </w:r>
          </w:p>
        </w:tc>
      </w:tr>
      <w:tr w:rsidR="00AA140E" w:rsidRPr="00161E24" w14:paraId="6851E011" w14:textId="77777777" w:rsidTr="001F585F">
        <w:trPr>
          <w:trHeight w:val="261"/>
        </w:trPr>
        <w:tc>
          <w:tcPr>
            <w:tcW w:w="1872" w:type="dxa"/>
            <w:vAlign w:val="bottom"/>
          </w:tcPr>
          <w:p w14:paraId="3C03A7FA" w14:textId="77777777" w:rsidR="00AA140E" w:rsidRPr="00161E24" w:rsidRDefault="00AA140E" w:rsidP="0069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34FF344" w14:textId="5C1D071F" w:rsidR="00AA140E" w:rsidRPr="00161E24" w:rsidRDefault="00AA140E" w:rsidP="00E3696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34628D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B595F6" w14:textId="04C24788" w:rsidR="00AA140E" w:rsidRPr="00B0452C" w:rsidRDefault="00AA140E" w:rsidP="00E3696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46D6EE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AB05D21" w14:textId="549B3B6C" w:rsidR="00AA140E" w:rsidRPr="00B54B5E" w:rsidRDefault="00AA140E" w:rsidP="00AA140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54B5E">
              <w:rPr>
                <w:rFonts w:asciiTheme="majorBidi" w:hAnsiTheme="majorBidi" w:cstheme="majorBidi"/>
                <w:szCs w:val="22"/>
                <w:lang w:bidi="th-TH"/>
              </w:rPr>
              <w:t>2,200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F1676C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A196910" w14:textId="63C0D50B" w:rsidR="00AA140E" w:rsidRPr="001536F9" w:rsidRDefault="00AA140E" w:rsidP="00E36966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204B6">
              <w:rPr>
                <w:rFonts w:asciiTheme="majorBidi" w:hAnsiTheme="majorBidi" w:cstheme="majorBidi"/>
                <w:szCs w:val="22"/>
                <w:lang w:bidi="th-TH"/>
              </w:rPr>
              <w:t>2,200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16324A2B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2540BF8" w14:textId="7F298F9C" w:rsidR="00AA140E" w:rsidRPr="00E36966" w:rsidRDefault="00AA140E" w:rsidP="00E36966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E36966">
              <w:rPr>
                <w:rFonts w:asciiTheme="majorBidi" w:hAnsiTheme="majorBidi" w:cstheme="majorBidi"/>
                <w:szCs w:val="22"/>
                <w:lang w:bidi="th-TH"/>
              </w:rPr>
              <w:t>2,208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D5BF35A" w14:textId="77777777" w:rsidR="00AA140E" w:rsidRPr="00161E24" w:rsidRDefault="00AA140E" w:rsidP="0069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B937766" w14:textId="7520D422" w:rsidR="00AA140E" w:rsidRPr="00161E24" w:rsidRDefault="00AA140E" w:rsidP="005A04CE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584446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C3FD817" w14:textId="79FC3AAD" w:rsidR="00AA140E" w:rsidRPr="001536F9" w:rsidRDefault="00AA140E" w:rsidP="00F226E2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2,</w:t>
            </w:r>
            <w:r w:rsidRPr="00F226E2">
              <w:rPr>
                <w:rFonts w:asciiTheme="majorBidi" w:hAnsiTheme="majorBidi" w:cstheme="majorBidi"/>
                <w:szCs w:val="22"/>
                <w:lang w:bidi="th-TH"/>
              </w:rPr>
              <w:t>208</w:t>
            </w:r>
          </w:p>
        </w:tc>
      </w:tr>
      <w:tr w:rsidR="00AA140E" w:rsidRPr="00161E24" w14:paraId="6D0B7425" w14:textId="77777777" w:rsidTr="001F585F">
        <w:trPr>
          <w:trHeight w:val="261"/>
        </w:trPr>
        <w:tc>
          <w:tcPr>
            <w:tcW w:w="1872" w:type="dxa"/>
            <w:vAlign w:val="bottom"/>
          </w:tcPr>
          <w:p w14:paraId="4E04637A" w14:textId="677F0D77" w:rsidR="00AA140E" w:rsidRPr="00161E24" w:rsidRDefault="00AA140E" w:rsidP="0069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หนี้สินอนุพันธ์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96913FE" w14:textId="06FE129F" w:rsidR="00AA140E" w:rsidRPr="00161E24" w:rsidRDefault="00AA140E" w:rsidP="00E3696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30B47D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89089C" w14:textId="7F733A2F" w:rsidR="00AA140E" w:rsidRPr="00161E24" w:rsidRDefault="00AA140E" w:rsidP="00E36966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204B6">
              <w:rPr>
                <w:rFonts w:asciiTheme="majorBidi" w:hAnsiTheme="majorBidi" w:cstheme="majorBidi"/>
                <w:szCs w:val="22"/>
                <w:lang w:bidi="th-TH"/>
              </w:rPr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61C2369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D3D02AB" w14:textId="162C0D14" w:rsidR="00AA140E" w:rsidRPr="00B54B5E" w:rsidRDefault="00AA140E" w:rsidP="00AA140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54B5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9C28F2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9DBA90D" w14:textId="024389DA" w:rsidR="00AA140E" w:rsidRPr="001536F9" w:rsidRDefault="00AA140E" w:rsidP="00E36966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204B6">
              <w:rPr>
                <w:rFonts w:asciiTheme="majorBidi" w:hAnsiTheme="majorBidi" w:cstheme="majorBidi"/>
                <w:szCs w:val="22"/>
                <w:lang w:bidi="th-TH"/>
              </w:rPr>
              <w:t>20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C27095D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09F2C60" w14:textId="10584FDC" w:rsidR="00AA140E" w:rsidRPr="001536F9" w:rsidRDefault="00AA140E" w:rsidP="00E36966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204B6">
              <w:rPr>
                <w:rFonts w:asciiTheme="majorBidi" w:hAnsiTheme="majorBidi" w:cstheme="majorBidi"/>
                <w:szCs w:val="22"/>
                <w:lang w:bidi="th-TH"/>
              </w:rPr>
              <w:t>20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760E74" w14:textId="77777777" w:rsidR="00AA140E" w:rsidRPr="00161E24" w:rsidRDefault="00AA140E" w:rsidP="0069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D155F18" w14:textId="5FCDFB32" w:rsidR="00AA140E" w:rsidRPr="00161E24" w:rsidRDefault="00AA140E" w:rsidP="005A04CE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EDF0C3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E3A48E7" w14:textId="039C320B" w:rsidR="00AA140E" w:rsidRPr="001536F9" w:rsidRDefault="00AA140E" w:rsidP="00F226E2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204B6">
              <w:rPr>
                <w:rFonts w:asciiTheme="majorBidi" w:hAnsiTheme="majorBidi" w:cstheme="majorBidi"/>
                <w:szCs w:val="22"/>
                <w:lang w:bidi="th-TH"/>
              </w:rPr>
              <w:t>20</w:t>
            </w:r>
          </w:p>
        </w:tc>
      </w:tr>
      <w:tr w:rsidR="00AA140E" w:rsidRPr="00161E24" w14:paraId="33FE182C" w14:textId="77777777" w:rsidTr="001F585F">
        <w:trPr>
          <w:trHeight w:val="261"/>
        </w:trPr>
        <w:tc>
          <w:tcPr>
            <w:tcW w:w="1872" w:type="dxa"/>
            <w:vAlign w:val="bottom"/>
          </w:tcPr>
          <w:p w14:paraId="0A65AA6F" w14:textId="71DF9E47" w:rsidR="00AA140E" w:rsidRPr="00161E24" w:rsidRDefault="00AA140E" w:rsidP="0069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948183F" w14:textId="6583A92D" w:rsidR="00AA140E" w:rsidRPr="00161E24" w:rsidDel="00634405" w:rsidRDefault="00AA140E" w:rsidP="00E3696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DD7245E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9B112D" w14:textId="32FE6C0B" w:rsidR="00AA140E" w:rsidRPr="00161E24" w:rsidRDefault="00AA140E" w:rsidP="00E3696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EEBBD2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3316C31" w14:textId="2517D490" w:rsidR="00AA140E" w:rsidRPr="00B54B5E" w:rsidRDefault="00AA140E" w:rsidP="00AA140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54B5E">
              <w:rPr>
                <w:rFonts w:asciiTheme="majorBidi" w:hAnsiTheme="majorBidi" w:cstheme="majorBidi"/>
                <w:szCs w:val="22"/>
                <w:lang w:bidi="th-TH"/>
              </w:rPr>
              <w:t>1,459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A1071C4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3E92E24" w14:textId="6553A516" w:rsidR="00AA140E" w:rsidRPr="001536F9" w:rsidRDefault="00AA140E" w:rsidP="00E36966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7F48">
              <w:rPr>
                <w:rFonts w:asciiTheme="majorBidi" w:hAnsiTheme="majorBidi" w:cstheme="majorBidi"/>
                <w:szCs w:val="22"/>
                <w:lang w:bidi="th-TH"/>
              </w:rPr>
              <w:t>1,459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B6D4122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9688BF7" w14:textId="03D00EA1" w:rsidR="00AA140E" w:rsidRPr="00161E24" w:rsidRDefault="00AA140E" w:rsidP="005A04CE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ACE8208" w14:textId="77777777" w:rsidR="00AA140E" w:rsidRPr="00161E24" w:rsidRDefault="00AA140E" w:rsidP="0069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F5F5E0D" w14:textId="3C58E752" w:rsidR="00AA140E" w:rsidRPr="00161E24" w:rsidRDefault="00AA140E" w:rsidP="005A04CE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547F48">
              <w:rPr>
                <w:rFonts w:asciiTheme="majorBidi" w:hAnsiTheme="majorBidi" w:cstheme="majorBidi"/>
                <w:szCs w:val="22"/>
                <w:lang w:bidi="th-TH"/>
              </w:rPr>
              <w:t>1,379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8A7D6FD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9EF7F94" w14:textId="679615D2" w:rsidR="00AA140E" w:rsidRPr="001536F9" w:rsidRDefault="00AA140E" w:rsidP="00F226E2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547F48">
              <w:rPr>
                <w:rFonts w:asciiTheme="majorBidi" w:hAnsiTheme="majorBidi" w:cstheme="majorBidi"/>
                <w:szCs w:val="22"/>
                <w:lang w:bidi="th-TH"/>
              </w:rPr>
              <w:t>1,379</w:t>
            </w:r>
          </w:p>
        </w:tc>
      </w:tr>
      <w:tr w:rsidR="00AA140E" w:rsidRPr="00161E24" w14:paraId="3C8C56D5" w14:textId="77777777" w:rsidTr="001F585F">
        <w:trPr>
          <w:trHeight w:val="261"/>
        </w:trPr>
        <w:tc>
          <w:tcPr>
            <w:tcW w:w="1872" w:type="dxa"/>
            <w:vAlign w:val="bottom"/>
          </w:tcPr>
          <w:p w14:paraId="3643697D" w14:textId="77777777" w:rsidR="00AA140E" w:rsidRDefault="00AA140E" w:rsidP="0069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332B959" w14:textId="77777777" w:rsidR="00AA140E" w:rsidRDefault="00AA140E" w:rsidP="00B54B5E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BFD7C79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69D1270" w14:textId="77777777" w:rsidR="00AA140E" w:rsidRDefault="00AA140E" w:rsidP="0069390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2D91C6A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01651684" w14:textId="2215211B" w:rsidR="00AA140E" w:rsidRPr="00B54B5E" w:rsidRDefault="00AA140E" w:rsidP="00AA140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E1D8379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D49714D" w14:textId="77777777" w:rsidR="00AA140E" w:rsidRPr="001536F9" w:rsidRDefault="00AA140E" w:rsidP="00E36966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5E6D3CF8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FC8E36B" w14:textId="77777777" w:rsidR="00AA140E" w:rsidRDefault="00AA140E" w:rsidP="00E36966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78C933DE" w14:textId="77777777" w:rsidR="00AA140E" w:rsidRPr="00161E24" w:rsidRDefault="00AA140E" w:rsidP="0069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9D7CE19" w14:textId="77777777" w:rsidR="00AA140E" w:rsidRDefault="00AA140E" w:rsidP="001C6C1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470A7810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77ACD5A0" w14:textId="77777777" w:rsidR="00AA140E" w:rsidRPr="001536F9" w:rsidRDefault="00AA140E" w:rsidP="00F226E2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AA140E" w:rsidRPr="00161E24" w14:paraId="598D3BA4" w14:textId="77777777" w:rsidTr="001F585F">
        <w:trPr>
          <w:trHeight w:val="261"/>
        </w:trPr>
        <w:tc>
          <w:tcPr>
            <w:tcW w:w="1872" w:type="dxa"/>
            <w:vAlign w:val="bottom"/>
          </w:tcPr>
          <w:p w14:paraId="2493F7C1" w14:textId="6AAB487E" w:rsidR="00AA140E" w:rsidRPr="00161E24" w:rsidRDefault="00AA140E" w:rsidP="0069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ธันวาคม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 25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66</w:t>
            </w:r>
          </w:p>
        </w:tc>
        <w:tc>
          <w:tcPr>
            <w:tcW w:w="1008" w:type="dxa"/>
            <w:vAlign w:val="bottom"/>
          </w:tcPr>
          <w:p w14:paraId="5B947D48" w14:textId="77777777" w:rsidR="00AA140E" w:rsidRPr="00161E24" w:rsidDel="00634405" w:rsidRDefault="00AA140E" w:rsidP="00B54B5E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6A9708A6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F33ABCF" w14:textId="77777777" w:rsidR="00AA140E" w:rsidRPr="00161E24" w:rsidRDefault="00AA140E" w:rsidP="0069390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C53066E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25E51882" w14:textId="6BB0FDB1" w:rsidR="00AA140E" w:rsidRPr="00B54B5E" w:rsidRDefault="00AA140E" w:rsidP="00AA140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0E9F430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A49C1CA" w14:textId="2E274618" w:rsidR="00AA140E" w:rsidRPr="00161E24" w:rsidRDefault="00AA140E" w:rsidP="00E36966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14B38213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591C4CE" w14:textId="14F28DFE" w:rsidR="00AA140E" w:rsidRPr="00161E24" w:rsidRDefault="00AA140E" w:rsidP="00E36966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437EBA1" w14:textId="77777777" w:rsidR="00AA140E" w:rsidRPr="00161E24" w:rsidRDefault="00AA140E" w:rsidP="0069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70573C54" w14:textId="77777777" w:rsidR="00AA140E" w:rsidRPr="00161E24" w:rsidRDefault="00AA140E" w:rsidP="001C6C1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236" w:type="dxa"/>
            <w:vAlign w:val="bottom"/>
          </w:tcPr>
          <w:p w14:paraId="5DB24F3C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C96A038" w14:textId="77777777" w:rsidR="00AA140E" w:rsidRPr="00161E24" w:rsidRDefault="00AA140E" w:rsidP="001C6C13">
            <w:pPr>
              <w:pStyle w:val="acctfourfigures"/>
              <w:tabs>
                <w:tab w:val="clear" w:pos="765"/>
                <w:tab w:val="decimal" w:pos="44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AA140E" w:rsidRPr="00161E24" w14:paraId="4C4639B3" w14:textId="77777777" w:rsidTr="001F585F">
        <w:trPr>
          <w:trHeight w:val="261"/>
        </w:trPr>
        <w:tc>
          <w:tcPr>
            <w:tcW w:w="1872" w:type="dxa"/>
            <w:vAlign w:val="bottom"/>
          </w:tcPr>
          <w:p w14:paraId="5B06541E" w14:textId="7751C277" w:rsidR="00AA140E" w:rsidRPr="00161E24" w:rsidRDefault="00AA140E" w:rsidP="0069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08" w:type="dxa"/>
            <w:vAlign w:val="bottom"/>
          </w:tcPr>
          <w:p w14:paraId="1CD5F431" w14:textId="77777777" w:rsidR="00AA140E" w:rsidRPr="00161E24" w:rsidRDefault="00AA140E" w:rsidP="00B54B5E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5705C7DA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3D0DE0D" w14:textId="77777777" w:rsidR="00AA140E" w:rsidRPr="00161E24" w:rsidRDefault="00AA140E" w:rsidP="0069390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4EE342C2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069F1720" w14:textId="506D6D10" w:rsidR="00AA140E" w:rsidRPr="00161E24" w:rsidRDefault="00AA140E" w:rsidP="00AA140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046E8B7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B5A6FE6" w14:textId="77777777" w:rsidR="00AA140E" w:rsidRPr="00161E24" w:rsidRDefault="00AA140E" w:rsidP="00E36966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48B0E0E1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4AFEDD5" w14:textId="77777777" w:rsidR="00AA140E" w:rsidRPr="00161E24" w:rsidRDefault="00AA140E" w:rsidP="00E36966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C43D2E8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0FECF8B" w14:textId="77777777" w:rsidR="00AA140E" w:rsidRPr="00161E24" w:rsidRDefault="00AA140E" w:rsidP="001C6C13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A6CE95B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F410414" w14:textId="77777777" w:rsidR="00AA140E" w:rsidRPr="00161E24" w:rsidRDefault="00AA140E" w:rsidP="001C6C13">
            <w:pPr>
              <w:pStyle w:val="acctfourfigures"/>
              <w:tabs>
                <w:tab w:val="clear" w:pos="765"/>
                <w:tab w:val="decimal" w:pos="443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</w:tr>
      <w:tr w:rsidR="00AA140E" w:rsidRPr="00161E24" w14:paraId="44254899" w14:textId="77777777" w:rsidTr="001F585F">
        <w:trPr>
          <w:trHeight w:val="261"/>
        </w:trPr>
        <w:tc>
          <w:tcPr>
            <w:tcW w:w="1872" w:type="dxa"/>
            <w:vAlign w:val="bottom"/>
          </w:tcPr>
          <w:p w14:paraId="2D1799E2" w14:textId="51695424" w:rsidR="00AA140E" w:rsidRPr="00161E24" w:rsidRDefault="00AA140E" w:rsidP="00DA5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สินทรัพย์อนุพันธ์</w:t>
            </w:r>
          </w:p>
        </w:tc>
        <w:tc>
          <w:tcPr>
            <w:tcW w:w="1008" w:type="dxa"/>
            <w:vAlign w:val="bottom"/>
          </w:tcPr>
          <w:p w14:paraId="7D7736C2" w14:textId="45921EA2" w:rsidR="00AA140E" w:rsidRPr="00E35FE8" w:rsidRDefault="00AA140E" w:rsidP="002E003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17CB180" w14:textId="77777777" w:rsidR="00AA140E" w:rsidRPr="00161E24" w:rsidRDefault="00AA140E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7B2739D" w14:textId="5BCDAB46" w:rsidR="00AA140E" w:rsidRPr="00161E24" w:rsidRDefault="00AA140E" w:rsidP="002E0030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7</w:t>
            </w:r>
          </w:p>
        </w:tc>
        <w:tc>
          <w:tcPr>
            <w:tcW w:w="236" w:type="dxa"/>
            <w:vAlign w:val="bottom"/>
          </w:tcPr>
          <w:p w14:paraId="640A0807" w14:textId="77777777" w:rsidR="00AA140E" w:rsidRPr="00161E24" w:rsidRDefault="00AA140E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1D75DCCD" w14:textId="6D524BA6" w:rsidR="00AA140E" w:rsidRPr="00161E24" w:rsidRDefault="00AA140E" w:rsidP="00AA140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54B5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DA470D3" w14:textId="77777777" w:rsidR="00AA140E" w:rsidRPr="00161E24" w:rsidRDefault="00AA140E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38892C04" w14:textId="1ED76153" w:rsidR="00AA140E" w:rsidRPr="00161E24" w:rsidRDefault="00AA140E" w:rsidP="00E36966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7</w:t>
            </w:r>
          </w:p>
        </w:tc>
        <w:tc>
          <w:tcPr>
            <w:tcW w:w="243" w:type="dxa"/>
            <w:vAlign w:val="bottom"/>
          </w:tcPr>
          <w:p w14:paraId="7B5A2F97" w14:textId="77777777" w:rsidR="00AA140E" w:rsidRPr="00161E24" w:rsidRDefault="00AA140E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DE0A55F" w14:textId="48CBDFAB" w:rsidR="00AA140E" w:rsidRPr="00161E24" w:rsidRDefault="00AA140E" w:rsidP="00E36966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7</w:t>
            </w:r>
          </w:p>
        </w:tc>
        <w:tc>
          <w:tcPr>
            <w:tcW w:w="236" w:type="dxa"/>
            <w:vAlign w:val="bottom"/>
          </w:tcPr>
          <w:p w14:paraId="3E350E8B" w14:textId="77777777" w:rsidR="00AA140E" w:rsidRPr="00161E24" w:rsidRDefault="00AA140E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47BCCF4" w14:textId="38B1B3BE" w:rsidR="00AA140E" w:rsidRPr="00161E24" w:rsidRDefault="00AA140E" w:rsidP="005A04CE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C727A0A" w14:textId="77777777" w:rsidR="00AA140E" w:rsidRPr="00161E24" w:rsidRDefault="00AA140E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7EC0C3D2" w14:textId="5A3205AD" w:rsidR="00AA140E" w:rsidRPr="00161E24" w:rsidRDefault="00AA140E" w:rsidP="00F226E2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7</w:t>
            </w:r>
          </w:p>
        </w:tc>
      </w:tr>
      <w:tr w:rsidR="00AA140E" w:rsidRPr="00161E24" w14:paraId="36A57F1F" w14:textId="77777777" w:rsidTr="001F585F">
        <w:trPr>
          <w:trHeight w:val="261"/>
        </w:trPr>
        <w:tc>
          <w:tcPr>
            <w:tcW w:w="1872" w:type="dxa"/>
            <w:vAlign w:val="bottom"/>
          </w:tcPr>
          <w:p w14:paraId="66D5996D" w14:textId="77777777" w:rsidR="00AA140E" w:rsidRPr="00161E24" w:rsidRDefault="00AA140E" w:rsidP="0069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08" w:type="dxa"/>
            <w:vAlign w:val="bottom"/>
          </w:tcPr>
          <w:p w14:paraId="2B6BCCD5" w14:textId="77777777" w:rsidR="00AA140E" w:rsidRPr="00161E24" w:rsidRDefault="00AA140E" w:rsidP="00B54B5E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619DBFE0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BD6CC90" w14:textId="77777777" w:rsidR="00AA140E" w:rsidRPr="00161E24" w:rsidRDefault="00AA140E" w:rsidP="0069390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7A72A87F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203B285B" w14:textId="7F4B76D1" w:rsidR="00AA140E" w:rsidRPr="00161E24" w:rsidRDefault="00AA140E" w:rsidP="00AA140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887EBE0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3170A86C" w14:textId="77777777" w:rsidR="00AA140E" w:rsidRPr="00161E24" w:rsidRDefault="00AA140E" w:rsidP="00E36966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5B3FDB3A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3BCA1B2F" w14:textId="77777777" w:rsidR="00AA140E" w:rsidRPr="00161E24" w:rsidRDefault="00AA140E" w:rsidP="00E36966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5381AF1E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3127F1F5" w14:textId="77777777" w:rsidR="00AA140E" w:rsidRPr="00161E24" w:rsidRDefault="00AA140E" w:rsidP="005A04CE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647A1899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3B0E8232" w14:textId="77777777" w:rsidR="00AA140E" w:rsidRPr="00161E24" w:rsidRDefault="00AA140E" w:rsidP="00F226E2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AA140E" w:rsidRPr="00161E24" w14:paraId="2BDD9362" w14:textId="77777777" w:rsidTr="001F585F">
        <w:trPr>
          <w:trHeight w:val="261"/>
        </w:trPr>
        <w:tc>
          <w:tcPr>
            <w:tcW w:w="1872" w:type="dxa"/>
            <w:vAlign w:val="bottom"/>
          </w:tcPr>
          <w:p w14:paraId="3751E2E5" w14:textId="7B94100E" w:rsidR="00AA140E" w:rsidRPr="00161E24" w:rsidRDefault="00AA140E" w:rsidP="006939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08" w:type="dxa"/>
            <w:vAlign w:val="bottom"/>
          </w:tcPr>
          <w:p w14:paraId="5B7A3811" w14:textId="77777777" w:rsidR="00AA140E" w:rsidRPr="00161E24" w:rsidRDefault="00AA140E" w:rsidP="00693905">
            <w:pPr>
              <w:pStyle w:val="acctfourfigures"/>
              <w:tabs>
                <w:tab w:val="clear" w:pos="765"/>
                <w:tab w:val="decimal" w:pos="351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7AC5CBF3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12E1913" w14:textId="77777777" w:rsidR="00AA140E" w:rsidRPr="00161E24" w:rsidRDefault="00AA140E" w:rsidP="00693905">
            <w:pPr>
              <w:pStyle w:val="acctfourfigures"/>
              <w:tabs>
                <w:tab w:val="clear" w:pos="765"/>
                <w:tab w:val="decimal" w:pos="8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vAlign w:val="bottom"/>
          </w:tcPr>
          <w:p w14:paraId="3084A1AE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02FC6B62" w14:textId="41396DC9" w:rsidR="00AA140E" w:rsidRPr="00161E24" w:rsidRDefault="00AA140E" w:rsidP="00AA140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8B0533D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F760D54" w14:textId="77777777" w:rsidR="00AA140E" w:rsidRPr="00161E24" w:rsidRDefault="00AA140E" w:rsidP="00E36966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43" w:type="dxa"/>
            <w:vAlign w:val="bottom"/>
          </w:tcPr>
          <w:p w14:paraId="1BA1F0F6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2EA5D959" w14:textId="77777777" w:rsidR="00AA140E" w:rsidRPr="00161E24" w:rsidRDefault="00AA140E" w:rsidP="00E36966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2B8FE5DA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A71B0B7" w14:textId="77777777" w:rsidR="00AA140E" w:rsidRPr="00161E24" w:rsidRDefault="00AA140E" w:rsidP="005A04CE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06953221" w14:textId="77777777" w:rsidR="00AA140E" w:rsidRPr="00161E24" w:rsidRDefault="00AA140E" w:rsidP="00693905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24B0C0B5" w14:textId="77777777" w:rsidR="00AA140E" w:rsidRPr="00161E24" w:rsidRDefault="00AA140E" w:rsidP="00F226E2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AA140E" w:rsidRPr="00161E24" w14:paraId="4F963D43" w14:textId="77777777" w:rsidTr="001F585F">
        <w:trPr>
          <w:trHeight w:val="261"/>
        </w:trPr>
        <w:tc>
          <w:tcPr>
            <w:tcW w:w="1872" w:type="dxa"/>
            <w:vAlign w:val="bottom"/>
          </w:tcPr>
          <w:p w14:paraId="02E67000" w14:textId="0E343F08" w:rsidR="00AA140E" w:rsidRPr="00161E24" w:rsidRDefault="00AA140E" w:rsidP="00DA5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1008" w:type="dxa"/>
            <w:vAlign w:val="bottom"/>
          </w:tcPr>
          <w:p w14:paraId="5D63546A" w14:textId="3E6D8CE2" w:rsidR="00AA140E" w:rsidRPr="00B0452C" w:rsidRDefault="00AA140E" w:rsidP="002E0030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33</w:t>
            </w:r>
          </w:p>
        </w:tc>
        <w:tc>
          <w:tcPr>
            <w:tcW w:w="236" w:type="dxa"/>
            <w:vAlign w:val="bottom"/>
          </w:tcPr>
          <w:p w14:paraId="46AA4AFD" w14:textId="77777777" w:rsidR="00AA140E" w:rsidRPr="00161E24" w:rsidRDefault="00AA140E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0E0BACA5" w14:textId="2D107B12" w:rsidR="00AA140E" w:rsidRPr="00161E24" w:rsidRDefault="00AA140E" w:rsidP="00E3696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0EAFC85" w14:textId="77777777" w:rsidR="00AA140E" w:rsidRPr="00161E24" w:rsidRDefault="00AA140E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41572645" w14:textId="7B97BC9A" w:rsidR="00AA140E" w:rsidRPr="00161E24" w:rsidRDefault="00AA140E" w:rsidP="00AA140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763F409" w14:textId="77777777" w:rsidR="00AA140E" w:rsidRPr="00161E24" w:rsidRDefault="00AA140E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095E0B3" w14:textId="24EF30BF" w:rsidR="00AA140E" w:rsidRPr="001C6C13" w:rsidRDefault="00AA140E" w:rsidP="00E36966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33</w:t>
            </w:r>
          </w:p>
        </w:tc>
        <w:tc>
          <w:tcPr>
            <w:tcW w:w="243" w:type="dxa"/>
            <w:vAlign w:val="bottom"/>
          </w:tcPr>
          <w:p w14:paraId="0B64692E" w14:textId="77777777" w:rsidR="00AA140E" w:rsidRPr="00161E24" w:rsidRDefault="00AA140E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2623BFBC" w14:textId="0254418E" w:rsidR="00AA140E" w:rsidRPr="00161E24" w:rsidRDefault="00AA140E" w:rsidP="00E36966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33</w:t>
            </w:r>
          </w:p>
        </w:tc>
        <w:tc>
          <w:tcPr>
            <w:tcW w:w="236" w:type="dxa"/>
            <w:vAlign w:val="bottom"/>
          </w:tcPr>
          <w:p w14:paraId="447F67B6" w14:textId="77777777" w:rsidR="00AA140E" w:rsidRPr="00161E24" w:rsidRDefault="00AA140E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66BA97D8" w14:textId="08D60F1A" w:rsidR="00AA140E" w:rsidRPr="00161E24" w:rsidRDefault="00AA140E" w:rsidP="005A04CE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F60146F" w14:textId="77777777" w:rsidR="00AA140E" w:rsidRPr="00161E24" w:rsidRDefault="00AA140E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43FCAD6E" w14:textId="12731CD2" w:rsidR="00AA140E" w:rsidRPr="00161E24" w:rsidRDefault="00AA140E" w:rsidP="00F226E2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33</w:t>
            </w:r>
          </w:p>
        </w:tc>
      </w:tr>
      <w:tr w:rsidR="00AA140E" w:rsidRPr="00161E24" w14:paraId="31D965C1" w14:textId="77777777" w:rsidTr="001F585F">
        <w:trPr>
          <w:trHeight w:val="261"/>
        </w:trPr>
        <w:tc>
          <w:tcPr>
            <w:tcW w:w="1872" w:type="dxa"/>
            <w:vAlign w:val="bottom"/>
          </w:tcPr>
          <w:p w14:paraId="2A357EA1" w14:textId="49EE28E1" w:rsidR="00AA140E" w:rsidRPr="00161E24" w:rsidRDefault="00AA140E" w:rsidP="00DA5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เงินกู้ยืมระยะยาว</w:t>
            </w:r>
          </w:p>
        </w:tc>
        <w:tc>
          <w:tcPr>
            <w:tcW w:w="1008" w:type="dxa"/>
            <w:vAlign w:val="bottom"/>
          </w:tcPr>
          <w:p w14:paraId="6147A9D9" w14:textId="66D272C9" w:rsidR="00AA140E" w:rsidRPr="00B0452C" w:rsidRDefault="00AA140E" w:rsidP="002E003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54BCEFD" w14:textId="77777777" w:rsidR="00AA140E" w:rsidRPr="00161E24" w:rsidRDefault="00AA140E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8507BA1" w14:textId="02D9D9C5" w:rsidR="00AA140E" w:rsidRPr="00161E24" w:rsidRDefault="00AA140E" w:rsidP="00E3696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2A3A069" w14:textId="77777777" w:rsidR="00AA140E" w:rsidRPr="00161E24" w:rsidRDefault="00AA140E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176BE21D" w14:textId="576C3FBC" w:rsidR="00AA140E" w:rsidRPr="00161E24" w:rsidRDefault="00AA140E" w:rsidP="00AA140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2,798</w:t>
            </w:r>
          </w:p>
        </w:tc>
        <w:tc>
          <w:tcPr>
            <w:tcW w:w="236" w:type="dxa"/>
            <w:vAlign w:val="bottom"/>
          </w:tcPr>
          <w:p w14:paraId="20CE3B5E" w14:textId="77777777" w:rsidR="00AA140E" w:rsidRPr="00161E24" w:rsidRDefault="00AA140E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22C84DE8" w14:textId="1E49C1CE" w:rsidR="00AA140E" w:rsidRPr="001C6C13" w:rsidRDefault="00AA140E" w:rsidP="00E36966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2,798</w:t>
            </w:r>
          </w:p>
        </w:tc>
        <w:tc>
          <w:tcPr>
            <w:tcW w:w="243" w:type="dxa"/>
            <w:vAlign w:val="bottom"/>
          </w:tcPr>
          <w:p w14:paraId="44DC5063" w14:textId="77777777" w:rsidR="00AA140E" w:rsidRPr="00161E24" w:rsidRDefault="00AA140E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304B5FD" w14:textId="2DBECD90" w:rsidR="00AA140E" w:rsidRPr="00161E24" w:rsidRDefault="00AA140E" w:rsidP="005A04CE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6C68472" w14:textId="77777777" w:rsidR="00AA140E" w:rsidRPr="00161E24" w:rsidRDefault="00AA140E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38D40BF1" w14:textId="49A407CB" w:rsidR="00AA140E" w:rsidRPr="00161E24" w:rsidRDefault="00AA140E" w:rsidP="005A04CE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2,822</w:t>
            </w:r>
          </w:p>
        </w:tc>
        <w:tc>
          <w:tcPr>
            <w:tcW w:w="236" w:type="dxa"/>
            <w:vAlign w:val="bottom"/>
          </w:tcPr>
          <w:p w14:paraId="39DAE036" w14:textId="77777777" w:rsidR="00AA140E" w:rsidRPr="00161E24" w:rsidRDefault="00AA140E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CD85248" w14:textId="0BD9C77A" w:rsidR="00AA140E" w:rsidRPr="00161E24" w:rsidRDefault="00AA140E" w:rsidP="00F226E2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2,822</w:t>
            </w:r>
          </w:p>
        </w:tc>
      </w:tr>
      <w:tr w:rsidR="00AA140E" w:rsidRPr="00161E24" w14:paraId="637808E5" w14:textId="77777777" w:rsidTr="001F585F">
        <w:trPr>
          <w:trHeight w:val="261"/>
        </w:trPr>
        <w:tc>
          <w:tcPr>
            <w:tcW w:w="1872" w:type="dxa"/>
            <w:vAlign w:val="bottom"/>
          </w:tcPr>
          <w:p w14:paraId="3EFE8478" w14:textId="50A3183A" w:rsidR="00AA140E" w:rsidRPr="00161E24" w:rsidRDefault="00AA140E" w:rsidP="00DA5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1008" w:type="dxa"/>
            <w:vAlign w:val="bottom"/>
          </w:tcPr>
          <w:p w14:paraId="452CC7C9" w14:textId="3CC63F27" w:rsidR="00AA140E" w:rsidRDefault="00AA140E" w:rsidP="002E003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1F93BD7" w14:textId="77777777" w:rsidR="00AA140E" w:rsidRPr="00161E24" w:rsidRDefault="00AA140E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1798E6F" w14:textId="1C719EFA" w:rsidR="00AA140E" w:rsidRPr="00B0452C" w:rsidRDefault="00AA140E" w:rsidP="00E3696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F59FE4F" w14:textId="77777777" w:rsidR="00AA140E" w:rsidRPr="00161E24" w:rsidRDefault="00AA140E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57BF60B0" w14:textId="071808E8" w:rsidR="00AA140E" w:rsidRDefault="00AA140E" w:rsidP="00AA140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4,199</w:t>
            </w:r>
          </w:p>
        </w:tc>
        <w:tc>
          <w:tcPr>
            <w:tcW w:w="236" w:type="dxa"/>
            <w:vAlign w:val="bottom"/>
          </w:tcPr>
          <w:p w14:paraId="63ED1833" w14:textId="77777777" w:rsidR="00AA140E" w:rsidRPr="00161E24" w:rsidRDefault="00AA140E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9C65BAF" w14:textId="401A5F9C" w:rsidR="00AA140E" w:rsidRPr="001536F9" w:rsidRDefault="00AA140E" w:rsidP="00E36966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4,199</w:t>
            </w:r>
          </w:p>
        </w:tc>
        <w:tc>
          <w:tcPr>
            <w:tcW w:w="243" w:type="dxa"/>
            <w:vAlign w:val="bottom"/>
          </w:tcPr>
          <w:p w14:paraId="69B8056A" w14:textId="77777777" w:rsidR="00AA140E" w:rsidRPr="00161E24" w:rsidRDefault="00AA140E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3B4A03A" w14:textId="4ED2A768" w:rsidR="00AA140E" w:rsidRPr="001536F9" w:rsidRDefault="00AA140E" w:rsidP="00E36966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1C6C13">
              <w:rPr>
                <w:rFonts w:asciiTheme="majorBidi" w:hAnsiTheme="majorBidi" w:cstheme="majorBidi"/>
                <w:szCs w:val="22"/>
                <w:lang w:bidi="th-TH"/>
              </w:rPr>
              <w:t>4,202</w:t>
            </w:r>
          </w:p>
        </w:tc>
        <w:tc>
          <w:tcPr>
            <w:tcW w:w="236" w:type="dxa"/>
            <w:vAlign w:val="bottom"/>
          </w:tcPr>
          <w:p w14:paraId="5373C06A" w14:textId="77777777" w:rsidR="00AA140E" w:rsidRPr="00161E24" w:rsidRDefault="00AA140E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AA97934" w14:textId="026D226B" w:rsidR="00AA140E" w:rsidRDefault="00AA140E" w:rsidP="005A04CE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29B796F" w14:textId="77777777" w:rsidR="00AA140E" w:rsidRPr="00161E24" w:rsidRDefault="00AA140E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18E8458" w14:textId="2FCE09FC" w:rsidR="00AA140E" w:rsidRPr="001536F9" w:rsidRDefault="00AA140E" w:rsidP="00F226E2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4,202</w:t>
            </w:r>
          </w:p>
        </w:tc>
      </w:tr>
      <w:tr w:rsidR="00AA140E" w:rsidRPr="00161E24" w14:paraId="13FDD756" w14:textId="77777777" w:rsidTr="001F585F">
        <w:trPr>
          <w:trHeight w:val="79"/>
        </w:trPr>
        <w:tc>
          <w:tcPr>
            <w:tcW w:w="1872" w:type="dxa"/>
            <w:vAlign w:val="bottom"/>
            <w:hideMark/>
          </w:tcPr>
          <w:p w14:paraId="7ACC4CDE" w14:textId="10347BC7" w:rsidR="00AA140E" w:rsidRPr="00161E24" w:rsidRDefault="00AA140E" w:rsidP="00DA5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หนี้สินอนุพันธ์</w:t>
            </w:r>
          </w:p>
        </w:tc>
        <w:tc>
          <w:tcPr>
            <w:tcW w:w="1008" w:type="dxa"/>
            <w:vAlign w:val="bottom"/>
          </w:tcPr>
          <w:p w14:paraId="0AADE5F3" w14:textId="5B28A4CC" w:rsidR="00AA140E" w:rsidRPr="00B0452C" w:rsidRDefault="00AA140E" w:rsidP="002E003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C5B5426" w14:textId="77777777" w:rsidR="00AA140E" w:rsidRPr="00161E24" w:rsidRDefault="00AA140E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6B80A79" w14:textId="5AF888E8" w:rsidR="00AA140E" w:rsidRPr="00161E24" w:rsidRDefault="00AA140E" w:rsidP="00DA50F3">
            <w:pPr>
              <w:pStyle w:val="acctfourfigures"/>
              <w:tabs>
                <w:tab w:val="clear" w:pos="765"/>
                <w:tab w:val="decimal" w:pos="704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16</w:t>
            </w:r>
          </w:p>
        </w:tc>
        <w:tc>
          <w:tcPr>
            <w:tcW w:w="236" w:type="dxa"/>
            <w:vAlign w:val="bottom"/>
          </w:tcPr>
          <w:p w14:paraId="3D76A78A" w14:textId="77777777" w:rsidR="00AA140E" w:rsidRPr="00161E24" w:rsidRDefault="00AA140E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00AA6AF3" w14:textId="53753D53" w:rsidR="00AA140E" w:rsidRPr="00161E24" w:rsidRDefault="00AA140E" w:rsidP="00AA140E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54B5E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4D59437" w14:textId="77777777" w:rsidR="00AA140E" w:rsidRPr="00161E24" w:rsidRDefault="00AA140E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30A3D4B4" w14:textId="4B14FA0B" w:rsidR="00AA140E" w:rsidRPr="001536F9" w:rsidRDefault="00AA140E" w:rsidP="00E36966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16</w:t>
            </w:r>
          </w:p>
        </w:tc>
        <w:tc>
          <w:tcPr>
            <w:tcW w:w="243" w:type="dxa"/>
            <w:vAlign w:val="bottom"/>
          </w:tcPr>
          <w:p w14:paraId="391951A8" w14:textId="77777777" w:rsidR="00AA140E" w:rsidRPr="00161E24" w:rsidRDefault="00AA140E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B5E6E37" w14:textId="0A97C477" w:rsidR="00AA140E" w:rsidRPr="00161E24" w:rsidRDefault="00AA140E" w:rsidP="00E36966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16</w:t>
            </w:r>
          </w:p>
        </w:tc>
        <w:tc>
          <w:tcPr>
            <w:tcW w:w="236" w:type="dxa"/>
            <w:vAlign w:val="bottom"/>
          </w:tcPr>
          <w:p w14:paraId="10B6FD6A" w14:textId="77777777" w:rsidR="00AA140E" w:rsidRPr="00161E24" w:rsidRDefault="00AA140E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7247F48" w14:textId="143B553A" w:rsidR="00AA140E" w:rsidRPr="00161E24" w:rsidRDefault="00AA140E" w:rsidP="005A04CE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E33DAB4" w14:textId="77777777" w:rsidR="00AA140E" w:rsidRPr="00161E24" w:rsidRDefault="00AA140E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659F44C" w14:textId="38B16D92" w:rsidR="00AA140E" w:rsidRPr="00161E24" w:rsidRDefault="00AA140E" w:rsidP="00F226E2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16</w:t>
            </w:r>
          </w:p>
        </w:tc>
      </w:tr>
      <w:tr w:rsidR="00AA140E" w:rsidRPr="00161E24" w14:paraId="05C1CE64" w14:textId="77777777" w:rsidTr="001F585F">
        <w:trPr>
          <w:trHeight w:val="261"/>
        </w:trPr>
        <w:tc>
          <w:tcPr>
            <w:tcW w:w="1872" w:type="dxa"/>
            <w:vAlign w:val="bottom"/>
          </w:tcPr>
          <w:p w14:paraId="0C3ABBE9" w14:textId="4CC8BD8B" w:rsidR="00AA140E" w:rsidRPr="00161E24" w:rsidRDefault="00AA140E" w:rsidP="00DA5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71" w:right="-90" w:hanging="190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008" w:type="dxa"/>
            <w:vAlign w:val="bottom"/>
          </w:tcPr>
          <w:p w14:paraId="44479FED" w14:textId="6E361E30" w:rsidR="00AA140E" w:rsidRPr="00B0452C" w:rsidRDefault="00AA140E" w:rsidP="002E0030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ACF2F7A" w14:textId="77777777" w:rsidR="00AA140E" w:rsidRPr="00161E24" w:rsidRDefault="00AA140E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95D0FC5" w14:textId="4F7BBF4A" w:rsidR="00AA140E" w:rsidRPr="00161E24" w:rsidRDefault="00AA140E" w:rsidP="00E36966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232D81A" w14:textId="77777777" w:rsidR="00AA140E" w:rsidRPr="00161E24" w:rsidRDefault="00AA140E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008" w:type="dxa"/>
            <w:vAlign w:val="bottom"/>
          </w:tcPr>
          <w:p w14:paraId="2BEC670B" w14:textId="40763674" w:rsidR="00AA140E" w:rsidRPr="00161E24" w:rsidRDefault="00AA140E" w:rsidP="00AA140E">
            <w:pPr>
              <w:pStyle w:val="acctfourfigures"/>
              <w:tabs>
                <w:tab w:val="clear" w:pos="765"/>
                <w:tab w:val="decimal" w:pos="720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 w:rsidRPr="00B54B5E">
              <w:rPr>
                <w:rFonts w:asciiTheme="majorBidi" w:hAnsiTheme="majorBidi" w:cstheme="majorBidi"/>
                <w:szCs w:val="22"/>
                <w:lang w:bidi="th-TH"/>
              </w:rPr>
              <w:t>1,347</w:t>
            </w:r>
          </w:p>
        </w:tc>
        <w:tc>
          <w:tcPr>
            <w:tcW w:w="236" w:type="dxa"/>
            <w:vAlign w:val="bottom"/>
          </w:tcPr>
          <w:p w14:paraId="2739DDA6" w14:textId="77777777" w:rsidR="00AA140E" w:rsidRPr="00161E24" w:rsidRDefault="00AA140E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71F8FC2C" w14:textId="1ED4E167" w:rsidR="00AA140E" w:rsidRPr="001536F9" w:rsidRDefault="00AA140E" w:rsidP="00E36966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1,347</w:t>
            </w:r>
          </w:p>
        </w:tc>
        <w:tc>
          <w:tcPr>
            <w:tcW w:w="243" w:type="dxa"/>
            <w:vAlign w:val="bottom"/>
          </w:tcPr>
          <w:p w14:paraId="3B47F069" w14:textId="77777777" w:rsidR="00AA140E" w:rsidRPr="00161E24" w:rsidRDefault="00AA140E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51DECF59" w14:textId="5F67895A" w:rsidR="00AA140E" w:rsidRPr="00161E24" w:rsidRDefault="00AA140E" w:rsidP="005A04CE">
            <w:pPr>
              <w:pStyle w:val="acctfourfigures"/>
              <w:tabs>
                <w:tab w:val="clear" w:pos="765"/>
                <w:tab w:val="decimal" w:pos="407"/>
              </w:tabs>
              <w:spacing w:line="240" w:lineRule="atLeast"/>
              <w:ind w:left="-46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BC5760D" w14:textId="77777777" w:rsidR="00AA140E" w:rsidRPr="00161E24" w:rsidRDefault="00AA140E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114EC012" w14:textId="71020D98" w:rsidR="00AA140E" w:rsidRPr="00161E24" w:rsidRDefault="00AA140E" w:rsidP="005A04CE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1,273</w:t>
            </w:r>
          </w:p>
        </w:tc>
        <w:tc>
          <w:tcPr>
            <w:tcW w:w="236" w:type="dxa"/>
            <w:vAlign w:val="bottom"/>
          </w:tcPr>
          <w:p w14:paraId="152B2305" w14:textId="77777777" w:rsidR="00AA140E" w:rsidRPr="00161E24" w:rsidRDefault="00AA140E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32EB3E4D" w14:textId="387F5989" w:rsidR="00AA140E" w:rsidRPr="00161E24" w:rsidRDefault="00AA140E" w:rsidP="00F226E2">
            <w:pPr>
              <w:pStyle w:val="acctfourfigures"/>
              <w:tabs>
                <w:tab w:val="clear" w:pos="765"/>
                <w:tab w:val="decimal" w:pos="581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1,273</w:t>
            </w:r>
          </w:p>
        </w:tc>
      </w:tr>
    </w:tbl>
    <w:p w14:paraId="1CDBE465" w14:textId="23E66CD6" w:rsidR="003D3544" w:rsidRDefault="003D3544"/>
    <w:p w14:paraId="59EA25C8" w14:textId="4456B61A" w:rsidR="003D3544" w:rsidRDefault="003D35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</w:p>
    <w:tbl>
      <w:tblPr>
        <w:tblW w:w="9866" w:type="dxa"/>
        <w:tblInd w:w="-144" w:type="dxa"/>
        <w:tblLayout w:type="fixed"/>
        <w:tblLook w:val="04A0" w:firstRow="1" w:lastRow="0" w:firstColumn="1" w:lastColumn="0" w:noHBand="0" w:noVBand="1"/>
      </w:tblPr>
      <w:tblGrid>
        <w:gridCol w:w="1872"/>
        <w:gridCol w:w="1007"/>
        <w:gridCol w:w="236"/>
        <w:gridCol w:w="1122"/>
        <w:gridCol w:w="236"/>
        <w:gridCol w:w="989"/>
        <w:gridCol w:w="236"/>
        <w:gridCol w:w="869"/>
        <w:gridCol w:w="236"/>
        <w:gridCol w:w="864"/>
        <w:gridCol w:w="236"/>
        <w:gridCol w:w="864"/>
        <w:gridCol w:w="236"/>
        <w:gridCol w:w="863"/>
      </w:tblGrid>
      <w:tr w:rsidR="00C56F9F" w:rsidRPr="00161E24" w14:paraId="1B4C95E5" w14:textId="5AA52B7A" w:rsidTr="001F585F">
        <w:trPr>
          <w:trHeight w:val="261"/>
          <w:tblHeader/>
        </w:trPr>
        <w:tc>
          <w:tcPr>
            <w:tcW w:w="1872" w:type="dxa"/>
            <w:vAlign w:val="bottom"/>
          </w:tcPr>
          <w:p w14:paraId="357F07B5" w14:textId="3D2057FA" w:rsidR="00C56F9F" w:rsidRPr="00161E24" w:rsidRDefault="00C56F9F" w:rsidP="00A50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994" w:type="dxa"/>
            <w:gridSpan w:val="13"/>
          </w:tcPr>
          <w:p w14:paraId="0D81D0D3" w14:textId="1C1A3E1D" w:rsidR="00C56F9F" w:rsidRPr="00161E24" w:rsidRDefault="00C56F9F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C56F9F" w:rsidRPr="00161E24" w14:paraId="5326ACC3" w14:textId="4834D889" w:rsidTr="001F585F">
        <w:trPr>
          <w:trHeight w:val="261"/>
          <w:tblHeader/>
        </w:trPr>
        <w:tc>
          <w:tcPr>
            <w:tcW w:w="1872" w:type="dxa"/>
            <w:vAlign w:val="bottom"/>
          </w:tcPr>
          <w:p w14:paraId="641F3314" w14:textId="77777777" w:rsidR="00C56F9F" w:rsidRPr="00161E24" w:rsidRDefault="00C56F9F" w:rsidP="00A50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4695" w:type="dxa"/>
            <w:gridSpan w:val="7"/>
          </w:tcPr>
          <w:p w14:paraId="12991084" w14:textId="72839558" w:rsidR="00C56F9F" w:rsidRPr="00161E24" w:rsidRDefault="00C56F9F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มูลค่าตามบัญชี</w:t>
            </w:r>
          </w:p>
        </w:tc>
        <w:tc>
          <w:tcPr>
            <w:tcW w:w="3299" w:type="dxa"/>
            <w:gridSpan w:val="6"/>
            <w:vAlign w:val="bottom"/>
          </w:tcPr>
          <w:p w14:paraId="2E63EE37" w14:textId="491308E3" w:rsidR="00C56F9F" w:rsidRPr="00161E24" w:rsidRDefault="00C56F9F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มูลค่ายุติธรรม</w:t>
            </w:r>
          </w:p>
        </w:tc>
      </w:tr>
      <w:tr w:rsidR="00AD3813" w:rsidRPr="00161E24" w14:paraId="5AA8C025" w14:textId="77777777" w:rsidTr="001F585F">
        <w:trPr>
          <w:trHeight w:val="261"/>
          <w:tblHeader/>
        </w:trPr>
        <w:tc>
          <w:tcPr>
            <w:tcW w:w="1872" w:type="dxa"/>
            <w:vAlign w:val="bottom"/>
            <w:hideMark/>
          </w:tcPr>
          <w:p w14:paraId="0DBE925B" w14:textId="0CE724CC" w:rsidR="00CA1481" w:rsidRPr="00161E24" w:rsidRDefault="00CA1481" w:rsidP="00A50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07" w:type="dxa"/>
            <w:vAlign w:val="bottom"/>
          </w:tcPr>
          <w:p w14:paraId="45D805D5" w14:textId="77777777" w:rsidR="00CA1481" w:rsidRPr="00161E24" w:rsidRDefault="00CA1481" w:rsidP="00BE0A74">
            <w:pPr>
              <w:pStyle w:val="acctfourfigures"/>
              <w:tabs>
                <w:tab w:val="clear" w:pos="765"/>
              </w:tabs>
              <w:spacing w:line="240" w:lineRule="atLeast"/>
              <w:ind w:left="-88" w:right="-71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07D18EA0" w14:textId="77777777" w:rsidR="00CA1481" w:rsidRPr="00161E24" w:rsidRDefault="00CA1481" w:rsidP="00BE0A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1122" w:type="dxa"/>
          </w:tcPr>
          <w:p w14:paraId="7D44CAFF" w14:textId="77777777" w:rsidR="00C64662" w:rsidRPr="006D7374" w:rsidRDefault="00C64662" w:rsidP="006D73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0"/>
              </w:rPr>
            </w:pPr>
            <w:r w:rsidRPr="006D7374">
              <w:rPr>
                <w:rFonts w:asciiTheme="majorBidi" w:hAnsiTheme="majorBidi" w:cstheme="majorBidi" w:hint="cs"/>
                <w:sz w:val="20"/>
                <w:cs/>
              </w:rPr>
              <w:t>เครื่องมือทาง</w:t>
            </w:r>
          </w:p>
          <w:p w14:paraId="7748F314" w14:textId="75212DE3" w:rsidR="00CA1481" w:rsidRPr="006D7374" w:rsidRDefault="00C64662" w:rsidP="006D73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0"/>
                <w:cs/>
              </w:rPr>
            </w:pPr>
            <w:r w:rsidRPr="006D7374">
              <w:rPr>
                <w:rFonts w:asciiTheme="majorBidi" w:hAnsiTheme="majorBidi" w:cstheme="majorBidi" w:hint="cs"/>
                <w:sz w:val="20"/>
                <w:cs/>
              </w:rPr>
              <w:t>การเงินที่วัดมูลค่าด้วยมูลค่า</w:t>
            </w:r>
            <w:r w:rsidR="00276168" w:rsidRPr="006D7374">
              <w:rPr>
                <w:rFonts w:asciiTheme="majorBidi" w:hAnsiTheme="majorBidi" w:cstheme="majorBidi" w:hint="cs"/>
                <w:sz w:val="20"/>
                <w:cs/>
              </w:rPr>
              <w:t>ยุ</w:t>
            </w:r>
            <w:r w:rsidRPr="006D7374">
              <w:rPr>
                <w:rFonts w:asciiTheme="majorBidi" w:hAnsiTheme="majorBidi" w:cstheme="majorBidi" w:hint="cs"/>
                <w:sz w:val="20"/>
                <w:cs/>
              </w:rPr>
              <w:t>ติธรรมผ่านกำไรหรือขาดทุน</w:t>
            </w:r>
          </w:p>
        </w:tc>
        <w:tc>
          <w:tcPr>
            <w:tcW w:w="236" w:type="dxa"/>
            <w:vAlign w:val="bottom"/>
          </w:tcPr>
          <w:p w14:paraId="403EB776" w14:textId="07663697" w:rsidR="00CA1481" w:rsidRPr="00161E24" w:rsidRDefault="00CA1481" w:rsidP="00BE0A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cs/>
              </w:rPr>
            </w:pPr>
          </w:p>
        </w:tc>
        <w:tc>
          <w:tcPr>
            <w:tcW w:w="989" w:type="dxa"/>
            <w:vAlign w:val="bottom"/>
            <w:hideMark/>
          </w:tcPr>
          <w:p w14:paraId="318B4BF3" w14:textId="50E2ABC2" w:rsidR="00CA1481" w:rsidRPr="00161E24" w:rsidRDefault="00CA1481" w:rsidP="00BE0A74">
            <w:pPr>
              <w:pStyle w:val="acctfourfigures"/>
              <w:tabs>
                <w:tab w:val="clear" w:pos="765"/>
              </w:tabs>
              <w:spacing w:line="240" w:lineRule="atLeast"/>
              <w:ind w:left="-43" w:right="-55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เครื่องมือ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br/>
            </w: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ทางการเงินที่วัดมูลค่าด้วยราคาทุนตัดจำหน่าย</w:t>
            </w:r>
          </w:p>
        </w:tc>
        <w:tc>
          <w:tcPr>
            <w:tcW w:w="236" w:type="dxa"/>
            <w:vAlign w:val="bottom"/>
          </w:tcPr>
          <w:p w14:paraId="47ED72EF" w14:textId="77777777" w:rsidR="00CA1481" w:rsidRPr="00161E24" w:rsidRDefault="00CA1481" w:rsidP="00BE0A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69" w:type="dxa"/>
            <w:vAlign w:val="bottom"/>
          </w:tcPr>
          <w:p w14:paraId="7B5F0380" w14:textId="77777777" w:rsidR="00CA1481" w:rsidRPr="00161E24" w:rsidRDefault="00CA1481" w:rsidP="00BE0A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  <w:tc>
          <w:tcPr>
            <w:tcW w:w="236" w:type="dxa"/>
            <w:vAlign w:val="bottom"/>
          </w:tcPr>
          <w:p w14:paraId="140A945C" w14:textId="77777777" w:rsidR="00CA1481" w:rsidRPr="00161E24" w:rsidRDefault="00CA1481" w:rsidP="00BE0A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64" w:type="dxa"/>
            <w:vAlign w:val="bottom"/>
            <w:hideMark/>
          </w:tcPr>
          <w:p w14:paraId="74EA55E0" w14:textId="140AAE56" w:rsidR="00CA1481" w:rsidRPr="00161E24" w:rsidRDefault="00CA1481" w:rsidP="00BE0A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rtl/>
                <w:cs/>
              </w:rPr>
            </w:pP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ระดับ</w:t>
            </w:r>
            <w:r w:rsidRPr="00161E24">
              <w:rPr>
                <w:rFonts w:asciiTheme="majorBidi" w:hAnsiTheme="majorBidi" w:cstheme="majorBidi"/>
                <w:szCs w:val="22"/>
              </w:rPr>
              <w:t xml:space="preserve"> </w:t>
            </w:r>
            <w:r w:rsidRPr="00161E24">
              <w:rPr>
                <w:rFonts w:asciiTheme="majorBidi" w:hAnsiTheme="majorBidi" w:cstheme="majorBidi"/>
                <w:szCs w:val="22"/>
                <w:lang w:val="en-US"/>
              </w:rPr>
              <w:t>2</w:t>
            </w:r>
          </w:p>
        </w:tc>
        <w:tc>
          <w:tcPr>
            <w:tcW w:w="236" w:type="dxa"/>
            <w:vAlign w:val="bottom"/>
          </w:tcPr>
          <w:p w14:paraId="5CED6504" w14:textId="77777777" w:rsidR="00CA1481" w:rsidRPr="00161E24" w:rsidRDefault="00CA1481" w:rsidP="00BE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vAlign w:val="bottom"/>
            <w:hideMark/>
          </w:tcPr>
          <w:p w14:paraId="1A4920FF" w14:textId="51D6E1D3" w:rsidR="00CA1481" w:rsidRPr="00161E24" w:rsidRDefault="00CA1481" w:rsidP="00BE0A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</w:rPr>
              <w:t>ระดับ</w:t>
            </w:r>
            <w:r w:rsidRPr="00161E24">
              <w:rPr>
                <w:rFonts w:asciiTheme="majorBidi" w:hAnsiTheme="majorBidi" w:cstheme="majorBidi"/>
                <w:sz w:val="22"/>
                <w:szCs w:val="22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0283A89D" w14:textId="77777777" w:rsidR="00CA1481" w:rsidRPr="00161E24" w:rsidRDefault="00CA1481" w:rsidP="00BE0A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63" w:type="dxa"/>
            <w:vAlign w:val="bottom"/>
            <w:hideMark/>
          </w:tcPr>
          <w:p w14:paraId="0FE83793" w14:textId="77777777" w:rsidR="00CA1481" w:rsidRPr="00161E24" w:rsidRDefault="00CA1481" w:rsidP="00BE0A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F620BA" w:rsidRPr="00161E24" w14:paraId="6B845647" w14:textId="77777777" w:rsidTr="001F585F">
        <w:trPr>
          <w:trHeight w:val="261"/>
          <w:tblHeader/>
        </w:trPr>
        <w:tc>
          <w:tcPr>
            <w:tcW w:w="1872" w:type="dxa"/>
            <w:vAlign w:val="bottom"/>
          </w:tcPr>
          <w:p w14:paraId="15E37442" w14:textId="77777777" w:rsidR="00F620BA" w:rsidRPr="00161E24" w:rsidRDefault="00F620BA" w:rsidP="00A50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7994" w:type="dxa"/>
            <w:gridSpan w:val="13"/>
            <w:vAlign w:val="bottom"/>
          </w:tcPr>
          <w:p w14:paraId="029A10D4" w14:textId="2470C176" w:rsidR="00F620BA" w:rsidRPr="00F620BA" w:rsidRDefault="00F620BA" w:rsidP="00BE0A7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Cs w:val="22"/>
                <w:cs/>
                <w:lang w:bidi="th-TH"/>
              </w:rPr>
              <w:t>ล้านบาท</w:t>
            </w:r>
            <w:r>
              <w:rPr>
                <w:rFonts w:asciiTheme="majorBidi" w:hAnsiTheme="majorBidi" w:cstheme="majorBidi"/>
                <w:i/>
                <w:iCs/>
                <w:szCs w:val="22"/>
                <w:lang w:val="en-US" w:bidi="th-TH"/>
              </w:rPr>
              <w:t>)</w:t>
            </w:r>
          </w:p>
        </w:tc>
      </w:tr>
      <w:tr w:rsidR="00AD3813" w:rsidRPr="00161E24" w14:paraId="3E5FBD54" w14:textId="77777777" w:rsidTr="001F585F">
        <w:trPr>
          <w:trHeight w:val="261"/>
        </w:trPr>
        <w:tc>
          <w:tcPr>
            <w:tcW w:w="1872" w:type="dxa"/>
            <w:vAlign w:val="bottom"/>
          </w:tcPr>
          <w:p w14:paraId="6832E305" w14:textId="0E04AD4A" w:rsidR="00CA1481" w:rsidRPr="00161E24" w:rsidRDefault="00CA1481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7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33C21F8" w14:textId="77777777" w:rsidR="00CA1481" w:rsidRPr="00161E24" w:rsidRDefault="00CA1481" w:rsidP="00A500EC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286DD21F" w14:textId="77777777" w:rsidR="00CA1481" w:rsidRPr="00161E24" w:rsidRDefault="00CA1481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22" w:type="dxa"/>
          </w:tcPr>
          <w:p w14:paraId="1CCDABE3" w14:textId="77777777" w:rsidR="00CA1481" w:rsidRPr="00161E24" w:rsidRDefault="00CA1481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4EFD0D4" w14:textId="5D8A46DE" w:rsidR="00CA1481" w:rsidRPr="00161E24" w:rsidRDefault="00CA1481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24B8E5D" w14:textId="77777777" w:rsidR="00CA1481" w:rsidRPr="00161E24" w:rsidRDefault="00CA1481" w:rsidP="00905DF4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7A1531D" w14:textId="77777777" w:rsidR="00CA1481" w:rsidRPr="00161E24" w:rsidRDefault="00CA1481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22FE4465" w14:textId="77777777" w:rsidR="00CA1481" w:rsidRPr="00161E24" w:rsidRDefault="00CA1481" w:rsidP="008377AD">
            <w:pPr>
              <w:pStyle w:val="acctfourfigures"/>
              <w:tabs>
                <w:tab w:val="clear" w:pos="765"/>
                <w:tab w:val="decimal" w:pos="355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9A041B3" w14:textId="77777777" w:rsidR="00CA1481" w:rsidRPr="00161E24" w:rsidRDefault="00CA1481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40556C2" w14:textId="77777777" w:rsidR="00CA1481" w:rsidRPr="00161E24" w:rsidRDefault="00CA1481" w:rsidP="008377AD">
            <w:pPr>
              <w:pStyle w:val="acctfourfigures"/>
              <w:tabs>
                <w:tab w:val="clear" w:pos="765"/>
                <w:tab w:val="decimal" w:pos="306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BDE0513" w14:textId="77777777" w:rsidR="00CA1481" w:rsidRPr="00161E24" w:rsidRDefault="00CA1481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F759760" w14:textId="77777777" w:rsidR="00CA1481" w:rsidRPr="00161E24" w:rsidRDefault="00CA1481" w:rsidP="008377AD">
            <w:pPr>
              <w:pStyle w:val="acctfourfigures"/>
              <w:tabs>
                <w:tab w:val="clear" w:pos="765"/>
                <w:tab w:val="decimal" w:pos="213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3CFFE3" w14:textId="77777777" w:rsidR="00CA1481" w:rsidRPr="00161E24" w:rsidRDefault="00CA1481" w:rsidP="00A500EC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18318248" w14:textId="77777777" w:rsidR="00CA1481" w:rsidRPr="00161E24" w:rsidRDefault="00CA1481" w:rsidP="00905DF4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</w:p>
        </w:tc>
      </w:tr>
      <w:tr w:rsidR="00AD3813" w:rsidRPr="00161E24" w14:paraId="5C751DD3" w14:textId="77777777" w:rsidTr="001F585F">
        <w:trPr>
          <w:trHeight w:val="261"/>
        </w:trPr>
        <w:tc>
          <w:tcPr>
            <w:tcW w:w="1872" w:type="dxa"/>
            <w:vAlign w:val="bottom"/>
          </w:tcPr>
          <w:p w14:paraId="69CD5E84" w14:textId="77777777" w:rsidR="00CA1481" w:rsidRPr="00161E24" w:rsidRDefault="00CA1481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1E978E7" w14:textId="77777777" w:rsidR="00CA1481" w:rsidRPr="00161E24" w:rsidRDefault="00CA1481" w:rsidP="00FD67F0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0E5C2401" w14:textId="77777777" w:rsidR="00CA1481" w:rsidRPr="00161E24" w:rsidRDefault="00CA1481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22" w:type="dxa"/>
          </w:tcPr>
          <w:p w14:paraId="5DEFAD65" w14:textId="442B06B2" w:rsidR="00CA1481" w:rsidRPr="00161E24" w:rsidRDefault="00CA1481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547235F" w14:textId="6D83375C" w:rsidR="00CA1481" w:rsidRPr="00161E24" w:rsidRDefault="00CA1481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BBA5CB5" w14:textId="77777777" w:rsidR="00CA1481" w:rsidRPr="00161E24" w:rsidRDefault="00CA1481" w:rsidP="00905DF4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7838D9A" w14:textId="77777777" w:rsidR="00CA1481" w:rsidRPr="00161E24" w:rsidRDefault="00CA1481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3CDC44E8" w14:textId="77777777" w:rsidR="00CA1481" w:rsidRPr="00161E24" w:rsidRDefault="00CA1481" w:rsidP="0011631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647F70A" w14:textId="77777777" w:rsidR="00CA1481" w:rsidRPr="00161E24" w:rsidRDefault="00CA1481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1DD0A21" w14:textId="77777777" w:rsidR="00CA1481" w:rsidRPr="00161E24" w:rsidRDefault="00CA1481" w:rsidP="0011631A">
            <w:pPr>
              <w:pStyle w:val="acctfourfigures"/>
              <w:tabs>
                <w:tab w:val="clear" w:pos="765"/>
                <w:tab w:val="decimal" w:pos="306"/>
                <w:tab w:val="decimal" w:pos="46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7DA8979" w14:textId="77777777" w:rsidR="00CA1481" w:rsidRPr="00161E24" w:rsidRDefault="00CA1481" w:rsidP="00FD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5D8DFF8" w14:textId="77777777" w:rsidR="00CA1481" w:rsidRPr="00161E24" w:rsidRDefault="00CA1481" w:rsidP="0011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"/>
                <w:tab w:val="decimal" w:pos="551"/>
              </w:tabs>
              <w:ind w:left="-147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14EE0F" w14:textId="77777777" w:rsidR="00CA1481" w:rsidRPr="00161E24" w:rsidRDefault="00CA1481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09FD7B70" w14:textId="77777777" w:rsidR="00CA1481" w:rsidRPr="00161E24" w:rsidRDefault="00CA1481" w:rsidP="0011631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</w:p>
        </w:tc>
      </w:tr>
      <w:tr w:rsidR="00AD3813" w:rsidRPr="00161E24" w14:paraId="38DDE0F9" w14:textId="77777777" w:rsidTr="001F585F">
        <w:trPr>
          <w:trHeight w:val="261"/>
        </w:trPr>
        <w:tc>
          <w:tcPr>
            <w:tcW w:w="1872" w:type="dxa"/>
            <w:vAlign w:val="bottom"/>
          </w:tcPr>
          <w:p w14:paraId="19B54118" w14:textId="5077261C" w:rsidR="00CA1481" w:rsidRPr="00161E24" w:rsidRDefault="00CA1481" w:rsidP="0025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เงินกู้ยืมระยะยาว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98EE2AD" w14:textId="77191E0D" w:rsidR="00CA1481" w:rsidRDefault="00CA1481" w:rsidP="00253B63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78D17736" w14:textId="77777777" w:rsidR="00CA1481" w:rsidRPr="00161E24" w:rsidRDefault="00CA1481" w:rsidP="00253B63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22" w:type="dxa"/>
          </w:tcPr>
          <w:p w14:paraId="5C86750D" w14:textId="5CBA4FAF" w:rsidR="00CA1481" w:rsidRPr="00161E24" w:rsidRDefault="00322036" w:rsidP="00C7377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9AE016" w14:textId="6EEEDC4D" w:rsidR="00CA1481" w:rsidRPr="00161E24" w:rsidRDefault="00CA1481" w:rsidP="00253B63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C6A9D6A" w14:textId="3BF09098" w:rsidR="00CA1481" w:rsidRDefault="00CA1481" w:rsidP="00253B63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 w:rsidRPr="001D70C4">
              <w:rPr>
                <w:rFonts w:asciiTheme="majorBidi" w:hAnsiTheme="majorBidi" w:cstheme="majorBidi"/>
                <w:szCs w:val="22"/>
              </w:rPr>
              <w:t>5,298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25D36F" w14:textId="77777777" w:rsidR="00CA1481" w:rsidRPr="00161E24" w:rsidRDefault="00CA1481" w:rsidP="00253B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332D20C4" w14:textId="5E6093D2" w:rsidR="00CA1481" w:rsidRPr="00905DF4" w:rsidRDefault="00CA1481" w:rsidP="0011631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  <w:r w:rsidRPr="001D70C4">
              <w:rPr>
                <w:rFonts w:asciiTheme="majorBidi" w:hAnsiTheme="majorBidi" w:cstheme="majorBidi"/>
                <w:szCs w:val="22"/>
              </w:rPr>
              <w:t>5,298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9BB4EF" w14:textId="77777777" w:rsidR="00CA1481" w:rsidRPr="00905DF4" w:rsidRDefault="00CA1481" w:rsidP="00253B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778FE2E" w14:textId="40238C03" w:rsidR="00CA1481" w:rsidRPr="00905DF4" w:rsidRDefault="00CA1481" w:rsidP="0011631A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BBFDE1" w14:textId="77777777" w:rsidR="00CA1481" w:rsidRPr="00905DF4" w:rsidRDefault="00CA1481" w:rsidP="0025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2079268" w14:textId="12B9935F" w:rsidR="00CA1481" w:rsidRPr="00905DF4" w:rsidRDefault="00CA1481" w:rsidP="0011631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  <w:r w:rsidRPr="001D70C4">
              <w:rPr>
                <w:rFonts w:asciiTheme="majorBidi" w:hAnsiTheme="majorBidi" w:cstheme="majorBidi"/>
                <w:szCs w:val="22"/>
              </w:rPr>
              <w:t>5,427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88684F" w14:textId="77777777" w:rsidR="00CA1481" w:rsidRPr="00905DF4" w:rsidRDefault="00CA1481" w:rsidP="00253B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7716984E" w14:textId="03E4ABD5" w:rsidR="00CA1481" w:rsidRPr="00905DF4" w:rsidRDefault="00CA1481" w:rsidP="00D065AD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 w:rsidRPr="001D70C4">
              <w:rPr>
                <w:rFonts w:asciiTheme="majorBidi" w:hAnsiTheme="majorBidi" w:cstheme="majorBidi"/>
                <w:szCs w:val="22"/>
              </w:rPr>
              <w:t>5,</w:t>
            </w:r>
            <w:r w:rsidRPr="001D70C4">
              <w:rPr>
                <w:rFonts w:asciiTheme="majorBidi" w:hAnsiTheme="majorBidi" w:cstheme="majorBidi"/>
                <w:szCs w:val="22"/>
                <w:lang w:bidi="th-TH"/>
              </w:rPr>
              <w:t>427</w:t>
            </w:r>
          </w:p>
        </w:tc>
      </w:tr>
      <w:tr w:rsidR="00AD3813" w:rsidRPr="00161E24" w14:paraId="2261A22D" w14:textId="77777777" w:rsidTr="001F585F">
        <w:trPr>
          <w:trHeight w:val="261"/>
        </w:trPr>
        <w:tc>
          <w:tcPr>
            <w:tcW w:w="1872" w:type="dxa"/>
            <w:vAlign w:val="bottom"/>
          </w:tcPr>
          <w:p w14:paraId="4CAEBA09" w14:textId="77777777" w:rsidR="00CA1481" w:rsidRPr="00161E24" w:rsidRDefault="00CA1481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6623C209" w14:textId="19A2D69B" w:rsidR="00CA1481" w:rsidRPr="00161E24" w:rsidRDefault="00CA1481" w:rsidP="00FD67F0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0D4539D5" w14:textId="77777777" w:rsidR="00CA1481" w:rsidRPr="00161E24" w:rsidRDefault="00CA1481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22" w:type="dxa"/>
          </w:tcPr>
          <w:p w14:paraId="745A45E6" w14:textId="728FCE47" w:rsidR="00CA1481" w:rsidRPr="00161E24" w:rsidRDefault="00322036" w:rsidP="00C7377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4D7BA26" w14:textId="02BEFF71" w:rsidR="00CA1481" w:rsidRPr="00161E24" w:rsidRDefault="00CA1481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6B141A6" w14:textId="0631A8F3" w:rsidR="00CA1481" w:rsidRPr="00161E24" w:rsidRDefault="00CA1481" w:rsidP="005F7D2E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-97"/>
              <w:rPr>
                <w:rFonts w:asciiTheme="majorBidi" w:hAnsiTheme="majorBidi" w:cstheme="majorBidi"/>
                <w:szCs w:val="22"/>
              </w:rPr>
            </w:pPr>
            <w:r w:rsidRPr="00982821">
              <w:rPr>
                <w:rFonts w:asciiTheme="majorBidi" w:hAnsiTheme="majorBidi" w:cstheme="majorBidi"/>
                <w:szCs w:val="22"/>
              </w:rPr>
              <w:t>2,200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304ADB" w14:textId="77777777" w:rsidR="00CA1481" w:rsidRPr="00161E24" w:rsidRDefault="00CA1481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5CB48D52" w14:textId="3DCCD2DD" w:rsidR="00CA1481" w:rsidRPr="00161E24" w:rsidRDefault="00CA1481" w:rsidP="0011631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  <w:r w:rsidRPr="00982821">
              <w:rPr>
                <w:rFonts w:asciiTheme="majorBidi" w:hAnsiTheme="majorBidi" w:cstheme="majorBidi"/>
                <w:szCs w:val="22"/>
              </w:rPr>
              <w:t>2,200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3F15E65" w14:textId="77777777" w:rsidR="00CA1481" w:rsidRPr="00161E24" w:rsidRDefault="00CA1481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DBEF1AD" w14:textId="2FB333DF" w:rsidR="00CA1481" w:rsidRPr="00161E24" w:rsidRDefault="00E305A0" w:rsidP="0011631A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2,208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14A6167" w14:textId="77777777" w:rsidR="00CA1481" w:rsidRPr="00161E24" w:rsidRDefault="00CA1481" w:rsidP="00FD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D8760F2" w14:textId="60C351BC" w:rsidR="00CA1481" w:rsidRPr="00161E24" w:rsidRDefault="00CA1481" w:rsidP="0011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147" w:right="-8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9EE40D" w14:textId="77777777" w:rsidR="00CA1481" w:rsidRPr="00161E24" w:rsidRDefault="00CA1481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039FBEA6" w14:textId="23633EEB" w:rsidR="00CA1481" w:rsidRPr="00EE4342" w:rsidRDefault="00E305A0" w:rsidP="0011631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2,208</w:t>
            </w:r>
          </w:p>
        </w:tc>
      </w:tr>
      <w:tr w:rsidR="00AD3813" w:rsidRPr="00161E24" w14:paraId="1B1601F5" w14:textId="77777777" w:rsidTr="001F585F">
        <w:trPr>
          <w:trHeight w:val="261"/>
        </w:trPr>
        <w:tc>
          <w:tcPr>
            <w:tcW w:w="1872" w:type="dxa"/>
            <w:vAlign w:val="bottom"/>
          </w:tcPr>
          <w:p w14:paraId="28166E8A" w14:textId="2195666D" w:rsidR="00CA1481" w:rsidRPr="00161E24" w:rsidRDefault="00CA1481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4122CF">
              <w:rPr>
                <w:rFonts w:asciiTheme="majorBidi" w:hAnsiTheme="majorBidi" w:hint="cs"/>
                <w:sz w:val="22"/>
                <w:szCs w:val="22"/>
                <w:cs/>
                <w:lang w:val="en-GB"/>
              </w:rPr>
              <w:t>หนี้สินอนุพันธ์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7F9B63E5" w14:textId="43179FE6" w:rsidR="00CA1481" w:rsidRDefault="00AB68D8" w:rsidP="00FD67F0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5E2B500E" w14:textId="77777777" w:rsidR="00CA1481" w:rsidRPr="00161E24" w:rsidRDefault="00CA1481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22" w:type="dxa"/>
          </w:tcPr>
          <w:p w14:paraId="6BF59431" w14:textId="637E037B" w:rsidR="00CA1481" w:rsidRPr="00161E24" w:rsidRDefault="00AB68D8" w:rsidP="00C73776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7543823" w14:textId="5877188C" w:rsidR="00CA1481" w:rsidRPr="00161E24" w:rsidRDefault="00CA1481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4FA5894" w14:textId="6A14F61F" w:rsidR="00CA1481" w:rsidRPr="00982821" w:rsidRDefault="00CA1481" w:rsidP="00AB68D8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324F2A4" w14:textId="77777777" w:rsidR="00CA1481" w:rsidRPr="00161E24" w:rsidRDefault="00CA1481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4B7D655A" w14:textId="01BB5CBE" w:rsidR="00CA1481" w:rsidRPr="00982821" w:rsidRDefault="00CA1481" w:rsidP="0011631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4A61D7E" w14:textId="77777777" w:rsidR="00CA1481" w:rsidRPr="00161E24" w:rsidRDefault="00CA1481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3C61E8D" w14:textId="0BE19CB3" w:rsidR="00CA1481" w:rsidRPr="00161E24" w:rsidRDefault="00CA1481" w:rsidP="0011631A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8ECE68" w14:textId="77777777" w:rsidR="00CA1481" w:rsidRPr="00161E24" w:rsidRDefault="00CA1481" w:rsidP="00FD67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B9134B0" w14:textId="1E730A3F" w:rsidR="00CA1481" w:rsidRDefault="00CA1481" w:rsidP="0011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147" w:right="-8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9F13A8" w14:textId="77777777" w:rsidR="00CA1481" w:rsidRPr="00161E24" w:rsidRDefault="00CA1481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7DC21E6C" w14:textId="694530EE" w:rsidR="00CA1481" w:rsidRPr="00EE4342" w:rsidRDefault="00CA1481" w:rsidP="0011631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6</w:t>
            </w:r>
          </w:p>
        </w:tc>
      </w:tr>
      <w:tr w:rsidR="00AD3813" w:rsidRPr="00161E24" w14:paraId="7142E1D7" w14:textId="77777777" w:rsidTr="001F585F">
        <w:trPr>
          <w:trHeight w:val="261"/>
        </w:trPr>
        <w:tc>
          <w:tcPr>
            <w:tcW w:w="1872" w:type="dxa"/>
            <w:vAlign w:val="bottom"/>
          </w:tcPr>
          <w:p w14:paraId="7FE02D97" w14:textId="29F6008D" w:rsidR="00CA1481" w:rsidRPr="00161E24" w:rsidRDefault="00CA1481" w:rsidP="0025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641F76F" w14:textId="170FB1C8" w:rsidR="00CA1481" w:rsidRPr="00161E24" w:rsidRDefault="00CA1481" w:rsidP="00253B63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B041FB0" w14:textId="77777777" w:rsidR="00CA1481" w:rsidRPr="00161E24" w:rsidRDefault="00CA1481" w:rsidP="00253B63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22" w:type="dxa"/>
          </w:tcPr>
          <w:p w14:paraId="33E54D99" w14:textId="11C04047" w:rsidR="00CA1481" w:rsidRPr="00161E24" w:rsidRDefault="00322036" w:rsidP="00C7377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BBE47A6" w14:textId="22125220" w:rsidR="00CA1481" w:rsidRPr="00161E24" w:rsidRDefault="00CA1481" w:rsidP="00253B63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D655E4E" w14:textId="7B97A6E7" w:rsidR="00CA1481" w:rsidRPr="00161E24" w:rsidRDefault="00CA1481" w:rsidP="00253B63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 w:rsidRPr="001D70C4">
              <w:rPr>
                <w:rFonts w:asciiTheme="majorBidi" w:hAnsiTheme="majorBidi" w:cstheme="majorBidi"/>
                <w:szCs w:val="22"/>
              </w:rPr>
              <w:t>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DFAD53" w14:textId="77777777" w:rsidR="00CA1481" w:rsidRPr="00161E24" w:rsidRDefault="00CA1481" w:rsidP="00253B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440944EF" w14:textId="5F089BB4" w:rsidR="00CA1481" w:rsidRPr="00161E24" w:rsidRDefault="00CA1481" w:rsidP="0011631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  <w:r w:rsidRPr="001D70C4">
              <w:rPr>
                <w:rFonts w:asciiTheme="majorBidi" w:hAnsiTheme="majorBidi" w:cstheme="majorBidi"/>
                <w:szCs w:val="22"/>
              </w:rPr>
              <w:t>46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315466A" w14:textId="77777777" w:rsidR="00CA1481" w:rsidRPr="00161E24" w:rsidRDefault="00CA1481" w:rsidP="00253B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23B2C38" w14:textId="2EBF2C74" w:rsidR="00CA1481" w:rsidRPr="00161E24" w:rsidRDefault="00CA1481" w:rsidP="0011631A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1C46C5" w14:textId="77777777" w:rsidR="00CA1481" w:rsidRPr="00161E24" w:rsidRDefault="00CA1481" w:rsidP="00253B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ED3D906" w14:textId="78513ABF" w:rsidR="00CA1481" w:rsidRPr="00161E24" w:rsidRDefault="00CA1481" w:rsidP="0011631A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  <w:r w:rsidRPr="001D70C4">
              <w:rPr>
                <w:rFonts w:asciiTheme="majorBidi" w:hAnsiTheme="majorBidi" w:cstheme="majorBidi"/>
                <w:szCs w:val="22"/>
              </w:rPr>
              <w:t>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0396C8F" w14:textId="77777777" w:rsidR="00CA1481" w:rsidRPr="00161E24" w:rsidRDefault="00CA1481" w:rsidP="00253B6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76067852" w14:textId="05768D1B" w:rsidR="00CA1481" w:rsidRPr="00161E24" w:rsidRDefault="00CA1481" w:rsidP="0011631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  <w:r w:rsidRPr="001D70C4">
              <w:rPr>
                <w:rFonts w:asciiTheme="majorBidi" w:hAnsiTheme="majorBidi" w:cstheme="majorBidi"/>
                <w:szCs w:val="22"/>
              </w:rPr>
              <w:t>45</w:t>
            </w:r>
          </w:p>
        </w:tc>
      </w:tr>
      <w:tr w:rsidR="00AD3813" w:rsidRPr="00161E24" w14:paraId="5C02AC35" w14:textId="77777777" w:rsidTr="001F585F">
        <w:trPr>
          <w:trHeight w:val="261"/>
        </w:trPr>
        <w:tc>
          <w:tcPr>
            <w:tcW w:w="1872" w:type="dxa"/>
            <w:vAlign w:val="bottom"/>
          </w:tcPr>
          <w:p w14:paraId="444B6E31" w14:textId="77777777" w:rsidR="00CA1481" w:rsidRPr="00161E24" w:rsidRDefault="00CA1481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1CCF3521" w14:textId="77777777" w:rsidR="00CA1481" w:rsidRPr="00161E24" w:rsidRDefault="00CA1481" w:rsidP="00FD67F0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30C29679" w14:textId="77777777" w:rsidR="00CA1481" w:rsidRPr="00161E24" w:rsidRDefault="00CA1481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22" w:type="dxa"/>
          </w:tcPr>
          <w:p w14:paraId="1C3786B7" w14:textId="77777777" w:rsidR="00CA1481" w:rsidRPr="00161E24" w:rsidRDefault="00CA1481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435F8F8" w14:textId="712B10FC" w:rsidR="00CA1481" w:rsidRPr="00161E24" w:rsidRDefault="00CA1481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F1122F0" w14:textId="77777777" w:rsidR="00CA1481" w:rsidRPr="00161E24" w:rsidRDefault="00CA1481" w:rsidP="00905DF4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F7609E8" w14:textId="77777777" w:rsidR="00CA1481" w:rsidRPr="00161E24" w:rsidRDefault="00CA1481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1E66F661" w14:textId="77777777" w:rsidR="00CA1481" w:rsidRPr="00161E24" w:rsidRDefault="00CA1481" w:rsidP="0011631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5C96777" w14:textId="77777777" w:rsidR="00CA1481" w:rsidRPr="00161E24" w:rsidRDefault="00CA1481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A9329A7" w14:textId="77777777" w:rsidR="00CA1481" w:rsidRPr="00161E24" w:rsidRDefault="00CA1481" w:rsidP="0011631A">
            <w:pPr>
              <w:pStyle w:val="acctfourfigures"/>
              <w:tabs>
                <w:tab w:val="clear" w:pos="765"/>
                <w:tab w:val="decimal" w:pos="306"/>
                <w:tab w:val="decimal" w:pos="64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AB1DB4F" w14:textId="77777777" w:rsidR="00CA1481" w:rsidRPr="00161E24" w:rsidRDefault="00CA1481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4375843" w14:textId="77777777" w:rsidR="00CA1481" w:rsidRPr="00161E24" w:rsidRDefault="00CA1481" w:rsidP="0011631A">
            <w:pPr>
              <w:pStyle w:val="acctfourfigures"/>
              <w:tabs>
                <w:tab w:val="clear" w:pos="765"/>
                <w:tab w:val="decimal" w:pos="213"/>
                <w:tab w:val="decimal" w:pos="551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A41F821" w14:textId="77777777" w:rsidR="00CA1481" w:rsidRPr="00161E24" w:rsidRDefault="00CA1481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1FD8D226" w14:textId="77777777" w:rsidR="00CA1481" w:rsidRPr="00161E24" w:rsidRDefault="00CA1481" w:rsidP="0011631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</w:p>
        </w:tc>
      </w:tr>
      <w:tr w:rsidR="00AD3813" w:rsidRPr="00161E24" w14:paraId="69ABFAE0" w14:textId="77777777" w:rsidTr="001F585F">
        <w:trPr>
          <w:trHeight w:val="261"/>
        </w:trPr>
        <w:tc>
          <w:tcPr>
            <w:tcW w:w="1872" w:type="dxa"/>
            <w:vAlign w:val="bottom"/>
          </w:tcPr>
          <w:p w14:paraId="1BCE6704" w14:textId="05FE0BAA" w:rsidR="00CA1481" w:rsidRPr="00161E24" w:rsidRDefault="00CA1481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  <w:t>6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852BF6C" w14:textId="77777777" w:rsidR="00CA1481" w:rsidRPr="00161E24" w:rsidRDefault="00CA1481" w:rsidP="00FD67F0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18A3DDCE" w14:textId="77777777" w:rsidR="00CA1481" w:rsidRPr="00161E24" w:rsidRDefault="00CA1481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22" w:type="dxa"/>
          </w:tcPr>
          <w:p w14:paraId="60201C72" w14:textId="77777777" w:rsidR="00CA1481" w:rsidRPr="00161E24" w:rsidRDefault="00CA1481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9866A32" w14:textId="465904F6" w:rsidR="00CA1481" w:rsidRPr="00161E24" w:rsidRDefault="00CA1481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4F65BE23" w14:textId="77777777" w:rsidR="00CA1481" w:rsidRPr="00161E24" w:rsidRDefault="00CA1481" w:rsidP="00905DF4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3C199D" w14:textId="77777777" w:rsidR="00CA1481" w:rsidRPr="00161E24" w:rsidRDefault="00CA1481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55AF47CB" w14:textId="77777777" w:rsidR="00CA1481" w:rsidRPr="00161E24" w:rsidRDefault="00CA1481" w:rsidP="0011631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1FCDC46" w14:textId="77777777" w:rsidR="00CA1481" w:rsidRPr="00161E24" w:rsidRDefault="00CA1481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C9B46A3" w14:textId="77777777" w:rsidR="00CA1481" w:rsidRPr="00161E24" w:rsidRDefault="00CA1481" w:rsidP="0011631A">
            <w:pPr>
              <w:pStyle w:val="acctfourfigures"/>
              <w:tabs>
                <w:tab w:val="clear" w:pos="765"/>
                <w:tab w:val="decimal" w:pos="306"/>
                <w:tab w:val="decimal" w:pos="64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BF1D9EC" w14:textId="77777777" w:rsidR="00CA1481" w:rsidRPr="00161E24" w:rsidRDefault="00CA1481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841EC35" w14:textId="77777777" w:rsidR="00CA1481" w:rsidRPr="00161E24" w:rsidRDefault="00CA1481" w:rsidP="0011631A">
            <w:pPr>
              <w:pStyle w:val="acctfourfigures"/>
              <w:tabs>
                <w:tab w:val="clear" w:pos="765"/>
                <w:tab w:val="decimal" w:pos="213"/>
                <w:tab w:val="decimal" w:pos="551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0F6CF2" w14:textId="77777777" w:rsidR="00CA1481" w:rsidRPr="00161E24" w:rsidRDefault="00CA1481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5ED34286" w14:textId="77777777" w:rsidR="00CA1481" w:rsidRPr="00161E24" w:rsidRDefault="00CA1481" w:rsidP="0011631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</w:p>
        </w:tc>
      </w:tr>
      <w:tr w:rsidR="00AD3813" w:rsidRPr="00161E24" w14:paraId="7C3E1952" w14:textId="77777777" w:rsidTr="001F585F">
        <w:trPr>
          <w:trHeight w:val="261"/>
        </w:trPr>
        <w:tc>
          <w:tcPr>
            <w:tcW w:w="1872" w:type="dxa"/>
            <w:vAlign w:val="bottom"/>
            <w:hideMark/>
          </w:tcPr>
          <w:p w14:paraId="05C4484F" w14:textId="77777777" w:rsidR="00CA1481" w:rsidRPr="00161E24" w:rsidRDefault="00CA1481" w:rsidP="00696A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5616A583" w14:textId="77777777" w:rsidR="00CA1481" w:rsidRPr="00161E24" w:rsidRDefault="00CA1481" w:rsidP="00FD67F0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236" w:type="dxa"/>
          </w:tcPr>
          <w:p w14:paraId="767D2CAD" w14:textId="77777777" w:rsidR="00CA1481" w:rsidRPr="00161E24" w:rsidRDefault="00CA1481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22" w:type="dxa"/>
          </w:tcPr>
          <w:p w14:paraId="6B542C59" w14:textId="77777777" w:rsidR="00CA1481" w:rsidRPr="00161E24" w:rsidRDefault="00CA1481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D86FE0" w14:textId="6784C3B0" w:rsidR="00CA1481" w:rsidRPr="00161E24" w:rsidRDefault="00CA1481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17D248A" w14:textId="77777777" w:rsidR="00CA1481" w:rsidRPr="00161E24" w:rsidRDefault="00CA1481" w:rsidP="00905DF4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8EF8618" w14:textId="77777777" w:rsidR="00CA1481" w:rsidRPr="00161E24" w:rsidRDefault="00CA1481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07F816E5" w14:textId="77777777" w:rsidR="00CA1481" w:rsidRPr="00161E24" w:rsidRDefault="00CA1481" w:rsidP="0011631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7DE2C3D" w14:textId="77777777" w:rsidR="00CA1481" w:rsidRPr="00161E24" w:rsidRDefault="00CA1481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153E5D7" w14:textId="77777777" w:rsidR="00CA1481" w:rsidRPr="00161E24" w:rsidRDefault="00CA1481" w:rsidP="0011631A">
            <w:pPr>
              <w:pStyle w:val="acctfourfigures"/>
              <w:tabs>
                <w:tab w:val="clear" w:pos="765"/>
                <w:tab w:val="decimal" w:pos="306"/>
                <w:tab w:val="decimal" w:pos="64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AA56675" w14:textId="77777777" w:rsidR="00CA1481" w:rsidRPr="00161E24" w:rsidRDefault="00CA1481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6589249" w14:textId="77777777" w:rsidR="00CA1481" w:rsidRPr="00161E24" w:rsidRDefault="00CA1481" w:rsidP="0011631A">
            <w:pPr>
              <w:pStyle w:val="acctfourfigures"/>
              <w:tabs>
                <w:tab w:val="clear" w:pos="765"/>
                <w:tab w:val="decimal" w:pos="213"/>
                <w:tab w:val="decimal" w:pos="551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EF0D70E" w14:textId="77777777" w:rsidR="00CA1481" w:rsidRPr="00161E24" w:rsidRDefault="00CA1481" w:rsidP="00FD67F0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28771A71" w14:textId="77777777" w:rsidR="00CA1481" w:rsidRPr="00161E24" w:rsidRDefault="00CA1481" w:rsidP="0011631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</w:p>
        </w:tc>
      </w:tr>
      <w:tr w:rsidR="00AD3813" w:rsidRPr="00161E24" w14:paraId="1A81239D" w14:textId="77777777" w:rsidTr="001F585F">
        <w:trPr>
          <w:trHeight w:val="261"/>
        </w:trPr>
        <w:tc>
          <w:tcPr>
            <w:tcW w:w="1872" w:type="dxa"/>
            <w:shd w:val="clear" w:color="auto" w:fill="auto"/>
            <w:vAlign w:val="bottom"/>
          </w:tcPr>
          <w:p w14:paraId="3D0DCF06" w14:textId="6FFA5DB1" w:rsidR="00CA1481" w:rsidRPr="00161E24" w:rsidRDefault="00CA1481" w:rsidP="00DA5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เงินให้กู้ยืมระยะยาวแก่กิจการ</w:t>
            </w:r>
            <w:r w:rsidR="00A31B66">
              <w:rPr>
                <w:rFonts w:asciiTheme="majorBidi" w:hAnsiTheme="majorBidi" w:cstheme="majorBidi"/>
                <w:sz w:val="22"/>
                <w:szCs w:val="22"/>
                <w:lang w:val="en-GB"/>
              </w:rPr>
              <w:br/>
            </w: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ที่เกี่ยวข้องกัน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0A6AED2F" w14:textId="56D3A539" w:rsidR="00CA1481" w:rsidRPr="00161E24" w:rsidRDefault="00CA1481" w:rsidP="00DA50F3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08A3A1" w14:textId="77777777" w:rsidR="00CA1481" w:rsidRPr="00161E24" w:rsidRDefault="00CA1481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22" w:type="dxa"/>
            <w:shd w:val="clear" w:color="auto" w:fill="auto"/>
          </w:tcPr>
          <w:p w14:paraId="00680E1D" w14:textId="77777777" w:rsidR="00322036" w:rsidRDefault="00322036" w:rsidP="00C7377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</w:p>
          <w:p w14:paraId="1AD87DBD" w14:textId="631A3B76" w:rsidR="00CA1481" w:rsidRPr="00161E24" w:rsidRDefault="00322036" w:rsidP="00C7377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319DE4B" w14:textId="01AB11DA" w:rsidR="00CA1481" w:rsidRPr="00161E24" w:rsidRDefault="00CA1481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1019C4A5" w14:textId="4D88212D" w:rsidR="00CA1481" w:rsidRPr="00B33569" w:rsidRDefault="00B33569" w:rsidP="00B33569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-97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99B520" w14:textId="77777777" w:rsidR="00CA1481" w:rsidRPr="00161E24" w:rsidRDefault="00CA1481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49CC1221" w14:textId="377A12DA" w:rsidR="00CA1481" w:rsidRPr="00161E24" w:rsidRDefault="00B33569" w:rsidP="00DA50F3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581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E32452" w14:textId="77777777" w:rsidR="00CA1481" w:rsidRPr="00161E24" w:rsidRDefault="00CA1481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07EA58C" w14:textId="0A729D3A" w:rsidR="00CA1481" w:rsidRPr="00161E24" w:rsidRDefault="00CA1481" w:rsidP="00DA50F3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A1BEF5" w14:textId="77777777" w:rsidR="00CA1481" w:rsidRPr="00161E24" w:rsidRDefault="00CA1481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B99B341" w14:textId="710BABE6" w:rsidR="00CA1481" w:rsidRPr="00161E24" w:rsidRDefault="00B33569" w:rsidP="00DA5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ind w:left="-147" w:right="-86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  <w:r>
              <w:rPr>
                <w:rFonts w:asciiTheme="majorBidi" w:hAnsiTheme="majorBidi" w:cstheme="majorBidi"/>
                <w:sz w:val="22"/>
                <w:szCs w:val="22"/>
                <w:lang w:bidi="ar-SA"/>
              </w:rPr>
              <w:t>582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7EBDDA" w14:textId="77777777" w:rsidR="00CA1481" w:rsidRPr="00161E24" w:rsidRDefault="00CA1481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400BA9E2" w14:textId="15204D74" w:rsidR="00CA1481" w:rsidRPr="00161E24" w:rsidRDefault="00B33569" w:rsidP="00DA50F3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582</w:t>
            </w:r>
          </w:p>
        </w:tc>
      </w:tr>
      <w:tr w:rsidR="00AD3813" w:rsidRPr="00161E24" w14:paraId="6556D160" w14:textId="77777777" w:rsidTr="001F585F">
        <w:trPr>
          <w:trHeight w:val="261"/>
        </w:trPr>
        <w:tc>
          <w:tcPr>
            <w:tcW w:w="1872" w:type="dxa"/>
            <w:vAlign w:val="bottom"/>
          </w:tcPr>
          <w:p w14:paraId="4A3CDDA0" w14:textId="77777777" w:rsidR="00CA1481" w:rsidRPr="00161E24" w:rsidRDefault="00CA1481" w:rsidP="0044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lang w:val="en-GB"/>
              </w:rPr>
            </w:pPr>
          </w:p>
        </w:tc>
        <w:tc>
          <w:tcPr>
            <w:tcW w:w="1007" w:type="dxa"/>
            <w:shd w:val="clear" w:color="auto" w:fill="auto"/>
            <w:vAlign w:val="bottom"/>
          </w:tcPr>
          <w:p w14:paraId="1C0F2E46" w14:textId="77777777" w:rsidR="00CA1481" w:rsidRPr="00161E24" w:rsidRDefault="00CA1481" w:rsidP="00441FF6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09BA28F2" w14:textId="77777777" w:rsidR="00CA1481" w:rsidRPr="00161E24" w:rsidRDefault="00CA1481" w:rsidP="00441FF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22" w:type="dxa"/>
          </w:tcPr>
          <w:p w14:paraId="37A33390" w14:textId="77777777" w:rsidR="00CA1481" w:rsidRPr="00161E24" w:rsidRDefault="00CA1481" w:rsidP="00C7377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D6F0388" w14:textId="485673BF" w:rsidR="00CA1481" w:rsidRPr="00161E24" w:rsidRDefault="00CA1481" w:rsidP="00441FF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2859F1" w14:textId="77777777" w:rsidR="00CA1481" w:rsidRPr="00161E24" w:rsidRDefault="00CA1481" w:rsidP="00905DF4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A0F201C" w14:textId="77777777" w:rsidR="00CA1481" w:rsidRPr="00161E24" w:rsidRDefault="00CA1481" w:rsidP="00441F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514F966E" w14:textId="77777777" w:rsidR="00CA1481" w:rsidRPr="00161E24" w:rsidRDefault="00CA1481" w:rsidP="0011631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BCB556" w14:textId="77777777" w:rsidR="00CA1481" w:rsidRPr="00161E24" w:rsidRDefault="00CA1481" w:rsidP="00441F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58587BF" w14:textId="77777777" w:rsidR="00CA1481" w:rsidRPr="00161E24" w:rsidRDefault="00CA1481" w:rsidP="0011631A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EB58C9E" w14:textId="77777777" w:rsidR="00CA1481" w:rsidRPr="00161E24" w:rsidRDefault="00CA1481" w:rsidP="0044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5E06842" w14:textId="77777777" w:rsidR="00CA1481" w:rsidRPr="00161E24" w:rsidRDefault="00CA1481" w:rsidP="0011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"/>
                <w:tab w:val="decimal" w:pos="551"/>
              </w:tabs>
              <w:ind w:left="-147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D0C842B" w14:textId="77777777" w:rsidR="00CA1481" w:rsidRPr="00161E24" w:rsidRDefault="00CA1481" w:rsidP="00441F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54373771" w14:textId="77777777" w:rsidR="00CA1481" w:rsidRPr="00161E24" w:rsidRDefault="00CA1481" w:rsidP="0011631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</w:p>
        </w:tc>
      </w:tr>
      <w:tr w:rsidR="00AD3813" w:rsidRPr="00161E24" w14:paraId="54D989E0" w14:textId="77777777" w:rsidTr="001F585F">
        <w:trPr>
          <w:trHeight w:val="261"/>
        </w:trPr>
        <w:tc>
          <w:tcPr>
            <w:tcW w:w="1872" w:type="dxa"/>
            <w:vAlign w:val="bottom"/>
          </w:tcPr>
          <w:p w14:paraId="4EAB3C39" w14:textId="77777777" w:rsidR="00CA1481" w:rsidRPr="00161E24" w:rsidRDefault="00CA1481" w:rsidP="0044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1A322336" w14:textId="77777777" w:rsidR="00CA1481" w:rsidRPr="00161E24" w:rsidRDefault="00CA1481" w:rsidP="00441FF6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</w:tcPr>
          <w:p w14:paraId="797CBF6D" w14:textId="77777777" w:rsidR="00CA1481" w:rsidRPr="00161E24" w:rsidRDefault="00CA1481" w:rsidP="00441FF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22" w:type="dxa"/>
          </w:tcPr>
          <w:p w14:paraId="6F84E6B0" w14:textId="77777777" w:rsidR="00CA1481" w:rsidRPr="00161E24" w:rsidRDefault="00CA1481" w:rsidP="00C7377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07D938E" w14:textId="70F7DA76" w:rsidR="00CA1481" w:rsidRPr="00161E24" w:rsidRDefault="00CA1481" w:rsidP="00441FF6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3679EA6D" w14:textId="77777777" w:rsidR="00CA1481" w:rsidRPr="00161E24" w:rsidRDefault="00CA1481" w:rsidP="00905DF4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232093" w14:textId="77777777" w:rsidR="00CA1481" w:rsidRPr="00161E24" w:rsidRDefault="00CA1481" w:rsidP="00441F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24A5A476" w14:textId="77777777" w:rsidR="00CA1481" w:rsidRPr="00161E24" w:rsidRDefault="00CA1481" w:rsidP="0011631A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44DCDB01" w14:textId="77777777" w:rsidR="00CA1481" w:rsidRPr="00161E24" w:rsidRDefault="00CA1481" w:rsidP="00441F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7CA8768" w14:textId="77777777" w:rsidR="00CA1481" w:rsidRPr="00161E24" w:rsidRDefault="00CA1481" w:rsidP="0011631A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5FB99D03" w14:textId="77777777" w:rsidR="00CA1481" w:rsidRPr="00161E24" w:rsidRDefault="00CA1481" w:rsidP="00441FF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EC95C12" w14:textId="77777777" w:rsidR="00CA1481" w:rsidRPr="00161E24" w:rsidRDefault="00CA1481" w:rsidP="001163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3"/>
                <w:tab w:val="decimal" w:pos="551"/>
              </w:tabs>
              <w:ind w:left="-147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DDE1287" w14:textId="77777777" w:rsidR="00CA1481" w:rsidRPr="00161E24" w:rsidRDefault="00CA1481" w:rsidP="00441FF6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0B79A5C7" w14:textId="77777777" w:rsidR="00CA1481" w:rsidRPr="00161E24" w:rsidRDefault="00CA1481" w:rsidP="0011631A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</w:p>
        </w:tc>
      </w:tr>
      <w:tr w:rsidR="00AD3813" w:rsidRPr="00161E24" w14:paraId="28209C97" w14:textId="77777777" w:rsidTr="001F585F">
        <w:trPr>
          <w:trHeight w:val="261"/>
        </w:trPr>
        <w:tc>
          <w:tcPr>
            <w:tcW w:w="1872" w:type="dxa"/>
            <w:vAlign w:val="bottom"/>
            <w:hideMark/>
          </w:tcPr>
          <w:p w14:paraId="059E3D48" w14:textId="77777777" w:rsidR="00CA1481" w:rsidRPr="00161E24" w:rsidRDefault="00CA1481" w:rsidP="00DA5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สัญญาแลกเปลี่ยนสกุลเงิน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2A19793" w14:textId="75D5276E" w:rsidR="00CA1481" w:rsidRPr="00161E24" w:rsidRDefault="00CA1481" w:rsidP="005E3108">
            <w:pPr>
              <w:pStyle w:val="acctfourfigures"/>
              <w:tabs>
                <w:tab w:val="clear" w:pos="765"/>
                <w:tab w:val="decimal" w:pos="671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33</w:t>
            </w:r>
          </w:p>
        </w:tc>
        <w:tc>
          <w:tcPr>
            <w:tcW w:w="236" w:type="dxa"/>
          </w:tcPr>
          <w:p w14:paraId="29EAEADA" w14:textId="77777777" w:rsidR="00CA1481" w:rsidRPr="00161E24" w:rsidRDefault="00CA1481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22" w:type="dxa"/>
          </w:tcPr>
          <w:p w14:paraId="639C6F5D" w14:textId="2529EEFC" w:rsidR="00CA1481" w:rsidRPr="00161E24" w:rsidRDefault="00322036" w:rsidP="00C7377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C40A085" w14:textId="015CE3D1" w:rsidR="00CA1481" w:rsidRPr="00161E24" w:rsidRDefault="00CA1481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6BDF0F05" w14:textId="51C1F7B5" w:rsidR="00CA1481" w:rsidRPr="00161E24" w:rsidRDefault="00CA1481" w:rsidP="00DA50F3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left="-43" w:right="-97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501126" w14:textId="77777777" w:rsidR="00CA1481" w:rsidRPr="00161E24" w:rsidRDefault="00CA1481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05AED306" w14:textId="18EB32DD" w:rsidR="00CA1481" w:rsidRPr="00161E24" w:rsidRDefault="00CA1481" w:rsidP="00DA50F3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C50632" w14:textId="77777777" w:rsidR="00CA1481" w:rsidRPr="00161E24" w:rsidRDefault="00CA1481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C8B924B" w14:textId="4AD95478" w:rsidR="00CA1481" w:rsidRPr="00161E24" w:rsidRDefault="00CA1481" w:rsidP="00DA50F3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7810D3" w14:textId="77777777" w:rsidR="00CA1481" w:rsidRPr="00161E24" w:rsidRDefault="00CA1481" w:rsidP="00DA5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62A56BA" w14:textId="6B6DB650" w:rsidR="00CA1481" w:rsidRPr="00161E24" w:rsidRDefault="00CA1481" w:rsidP="00DA5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147" w:right="-8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14E02E0" w14:textId="77777777" w:rsidR="00CA1481" w:rsidRPr="00161E24" w:rsidRDefault="00CA1481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18D11508" w14:textId="4B886E08" w:rsidR="00CA1481" w:rsidRPr="00161E24" w:rsidRDefault="00CA1481" w:rsidP="00DA50F3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33</w:t>
            </w:r>
          </w:p>
        </w:tc>
      </w:tr>
      <w:tr w:rsidR="00AD3813" w:rsidRPr="00161E24" w14:paraId="7589BF88" w14:textId="77777777" w:rsidTr="001F585F">
        <w:trPr>
          <w:trHeight w:val="261"/>
        </w:trPr>
        <w:tc>
          <w:tcPr>
            <w:tcW w:w="1872" w:type="dxa"/>
            <w:vAlign w:val="bottom"/>
          </w:tcPr>
          <w:p w14:paraId="45EA55A7" w14:textId="65A0D42E" w:rsidR="00CA1481" w:rsidRPr="00161E24" w:rsidRDefault="00CA1481" w:rsidP="00DA5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  <w:lang w:val="en-GB"/>
              </w:rPr>
              <w:t>เงินกู้ยืมระยะยาว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9E4B033" w14:textId="4BF21421" w:rsidR="00CA1481" w:rsidRDefault="00CA1481" w:rsidP="00DA50F3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AFBAE09" w14:textId="77777777" w:rsidR="00CA1481" w:rsidRPr="00161E24" w:rsidRDefault="00CA1481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22" w:type="dxa"/>
          </w:tcPr>
          <w:p w14:paraId="384636EE" w14:textId="54C1ED65" w:rsidR="00CA1481" w:rsidRPr="00161E24" w:rsidRDefault="00322036" w:rsidP="00C7377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54867C5" w14:textId="2A2A6A8C" w:rsidR="00CA1481" w:rsidRPr="00161E24" w:rsidRDefault="00CA1481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5C1E934" w14:textId="20FB0D0F" w:rsidR="00CA1481" w:rsidRPr="005F7D2E" w:rsidRDefault="00CA1481" w:rsidP="005F7D2E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-9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F7D2E">
              <w:rPr>
                <w:rFonts w:asciiTheme="majorBidi" w:hAnsiTheme="majorBidi" w:cstheme="majorBidi"/>
                <w:szCs w:val="22"/>
                <w:lang w:val="en-US" w:bidi="th-TH"/>
              </w:rPr>
              <w:t>2,798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1C344E" w14:textId="77777777" w:rsidR="00CA1481" w:rsidRPr="00161E24" w:rsidRDefault="00CA1481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240F4198" w14:textId="5A30AE79" w:rsidR="00CA1481" w:rsidRDefault="00CA1481" w:rsidP="00DA50F3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  <w:r w:rsidRPr="00905DF4">
              <w:rPr>
                <w:rFonts w:asciiTheme="majorBidi" w:hAnsiTheme="majorBidi" w:cstheme="majorBidi"/>
                <w:szCs w:val="22"/>
                <w:lang w:bidi="th-TH"/>
              </w:rPr>
              <w:t>2,798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85432F7" w14:textId="77777777" w:rsidR="00CA1481" w:rsidRPr="00161E24" w:rsidRDefault="00CA1481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51342A43" w14:textId="18A23060" w:rsidR="00CA1481" w:rsidRDefault="00CA1481" w:rsidP="00DA50F3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4621FB" w14:textId="77777777" w:rsidR="00CA1481" w:rsidRPr="00161E24" w:rsidRDefault="00CA1481" w:rsidP="00DA5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2928B9F" w14:textId="2126933E" w:rsidR="00CA1481" w:rsidRDefault="00CA1481" w:rsidP="00DA50F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2,822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03531C" w14:textId="77777777" w:rsidR="00CA1481" w:rsidRPr="00161E24" w:rsidRDefault="00CA1481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49985F38" w14:textId="5FEB661F" w:rsidR="00CA1481" w:rsidRDefault="00CA1481" w:rsidP="00DA50F3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2,822</w:t>
            </w:r>
          </w:p>
        </w:tc>
      </w:tr>
      <w:tr w:rsidR="00AD3813" w:rsidRPr="00161E24" w14:paraId="4896FC6D" w14:textId="77777777" w:rsidTr="001F585F">
        <w:trPr>
          <w:trHeight w:val="261"/>
        </w:trPr>
        <w:tc>
          <w:tcPr>
            <w:tcW w:w="1872" w:type="dxa"/>
            <w:vAlign w:val="bottom"/>
          </w:tcPr>
          <w:p w14:paraId="062407AE" w14:textId="77777777" w:rsidR="00CA1481" w:rsidRPr="00161E24" w:rsidRDefault="00CA1481" w:rsidP="00DA5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หุ้นกู้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2F4741E1" w14:textId="40580E3C" w:rsidR="00CA1481" w:rsidRPr="00161E24" w:rsidRDefault="00CA1481" w:rsidP="00DA50F3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</w:tcPr>
          <w:p w14:paraId="2B35096B" w14:textId="77777777" w:rsidR="00CA1481" w:rsidRPr="00161E24" w:rsidRDefault="00CA1481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22" w:type="dxa"/>
          </w:tcPr>
          <w:p w14:paraId="5C214753" w14:textId="2EBD3035" w:rsidR="00CA1481" w:rsidRPr="00161E24" w:rsidRDefault="00322036" w:rsidP="00C7377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B719E5" w14:textId="466CEF33" w:rsidR="00CA1481" w:rsidRPr="00161E24" w:rsidRDefault="00CA1481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7A7EA1D7" w14:textId="2891623C" w:rsidR="00CA1481" w:rsidRPr="005F7D2E" w:rsidRDefault="00CA1481" w:rsidP="005F7D2E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-9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F7D2E">
              <w:rPr>
                <w:rFonts w:asciiTheme="majorBidi" w:hAnsiTheme="majorBidi" w:cstheme="majorBidi"/>
                <w:szCs w:val="22"/>
                <w:lang w:val="en-US" w:bidi="th-TH"/>
              </w:rPr>
              <w:t>4,199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713C10F" w14:textId="77777777" w:rsidR="00CA1481" w:rsidRPr="00161E24" w:rsidRDefault="00CA1481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7BE25934" w14:textId="7B17278F" w:rsidR="00CA1481" w:rsidRPr="00161E24" w:rsidRDefault="00CA1481" w:rsidP="00DA50F3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4,199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EA1989" w14:textId="77777777" w:rsidR="00CA1481" w:rsidRPr="00161E24" w:rsidRDefault="00CA1481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6E27111" w14:textId="68BEC077" w:rsidR="00CA1481" w:rsidRPr="00161E24" w:rsidRDefault="00CA1481" w:rsidP="00DA50F3">
            <w:pPr>
              <w:pStyle w:val="acctfourfigures"/>
              <w:tabs>
                <w:tab w:val="clear" w:pos="765"/>
                <w:tab w:val="decimal" w:pos="64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4,202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1859EA" w14:textId="77777777" w:rsidR="00CA1481" w:rsidRPr="00161E24" w:rsidRDefault="00CA1481" w:rsidP="00DA5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93E3D73" w14:textId="575758D1" w:rsidR="00CA1481" w:rsidRPr="00161E24" w:rsidRDefault="00CA1481" w:rsidP="00DA5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1"/>
              </w:tabs>
              <w:ind w:left="-147" w:right="-8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3C83DA4" w14:textId="77777777" w:rsidR="00CA1481" w:rsidRPr="00161E24" w:rsidRDefault="00CA1481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63F1A6C0" w14:textId="446DF679" w:rsidR="00CA1481" w:rsidRPr="00161E24" w:rsidRDefault="00CA1481" w:rsidP="00DA50F3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4,202</w:t>
            </w:r>
          </w:p>
        </w:tc>
      </w:tr>
      <w:tr w:rsidR="00AD3813" w:rsidRPr="00161E24" w14:paraId="1BE0656F" w14:textId="77777777" w:rsidTr="001F585F">
        <w:trPr>
          <w:trHeight w:val="261"/>
        </w:trPr>
        <w:tc>
          <w:tcPr>
            <w:tcW w:w="1872" w:type="dxa"/>
            <w:vAlign w:val="bottom"/>
          </w:tcPr>
          <w:p w14:paraId="635EB1EB" w14:textId="77777777" w:rsidR="00CA1481" w:rsidRPr="00161E24" w:rsidRDefault="00CA1481" w:rsidP="00DA5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90" w:hanging="174"/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</w:pPr>
            <w:r w:rsidRPr="00161E24">
              <w:rPr>
                <w:rFonts w:asciiTheme="majorBidi" w:hAnsiTheme="majorBidi" w:cstheme="majorBidi"/>
                <w:sz w:val="22"/>
                <w:szCs w:val="22"/>
                <w:cs/>
                <w:lang w:val="en-GB"/>
              </w:rPr>
              <w:t>หนี้สินไม่หมุนเวียนอื่น</w:t>
            </w:r>
          </w:p>
        </w:tc>
        <w:tc>
          <w:tcPr>
            <w:tcW w:w="1007" w:type="dxa"/>
            <w:shd w:val="clear" w:color="auto" w:fill="auto"/>
            <w:vAlign w:val="bottom"/>
          </w:tcPr>
          <w:p w14:paraId="42DC79C9" w14:textId="015DBBE4" w:rsidR="00CA1481" w:rsidRPr="00161E24" w:rsidRDefault="00CA1481" w:rsidP="00DA50F3">
            <w:pPr>
              <w:pStyle w:val="acctfourfigures"/>
              <w:tabs>
                <w:tab w:val="clear" w:pos="765"/>
                <w:tab w:val="decimal" w:pos="446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222F21A" w14:textId="77777777" w:rsidR="00CA1481" w:rsidRPr="00161E24" w:rsidRDefault="00CA1481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22" w:type="dxa"/>
          </w:tcPr>
          <w:p w14:paraId="71D3D2FE" w14:textId="2AEF260A" w:rsidR="00CA1481" w:rsidRPr="00161E24" w:rsidRDefault="00322036" w:rsidP="00C73776">
            <w:pPr>
              <w:pStyle w:val="acctfourfigures"/>
              <w:tabs>
                <w:tab w:val="clear" w:pos="765"/>
                <w:tab w:val="decimal" w:pos="562"/>
              </w:tabs>
              <w:spacing w:line="240" w:lineRule="atLeast"/>
              <w:ind w:left="-103" w:right="-99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38DFB3" w14:textId="68ED4743" w:rsidR="00CA1481" w:rsidRPr="00161E24" w:rsidRDefault="00CA1481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89" w:type="dxa"/>
            <w:shd w:val="clear" w:color="auto" w:fill="auto"/>
            <w:vAlign w:val="bottom"/>
          </w:tcPr>
          <w:p w14:paraId="27C6545C" w14:textId="383BD7B8" w:rsidR="00CA1481" w:rsidRPr="005F7D2E" w:rsidRDefault="00CA1481" w:rsidP="005F7D2E">
            <w:pPr>
              <w:pStyle w:val="acctfourfigures"/>
              <w:tabs>
                <w:tab w:val="clear" w:pos="765"/>
                <w:tab w:val="decimal" w:pos="782"/>
              </w:tabs>
              <w:spacing w:line="240" w:lineRule="atLeast"/>
              <w:ind w:right="-97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5F7D2E">
              <w:rPr>
                <w:rFonts w:asciiTheme="majorBidi" w:hAnsiTheme="majorBidi" w:cstheme="majorBidi"/>
                <w:szCs w:val="22"/>
                <w:lang w:val="en-US" w:bidi="th-TH"/>
              </w:rPr>
              <w:t>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9F2589" w14:textId="77777777" w:rsidR="00CA1481" w:rsidRPr="00161E24" w:rsidRDefault="00CA1481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9" w:type="dxa"/>
            <w:shd w:val="clear" w:color="auto" w:fill="auto"/>
            <w:vAlign w:val="bottom"/>
          </w:tcPr>
          <w:p w14:paraId="3A6FE9FD" w14:textId="375CAF4A" w:rsidR="00CA1481" w:rsidRPr="00161E24" w:rsidRDefault="00CA1481" w:rsidP="00DA50F3">
            <w:pPr>
              <w:pStyle w:val="acctfourfigures"/>
              <w:tabs>
                <w:tab w:val="clear" w:pos="765"/>
                <w:tab w:val="decimal" w:pos="547"/>
              </w:tabs>
              <w:spacing w:line="240" w:lineRule="atLeast"/>
              <w:ind w:left="-14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C261F4" w14:textId="77777777" w:rsidR="00CA1481" w:rsidRPr="00161E24" w:rsidRDefault="00CA1481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C348F21" w14:textId="76F19C2F" w:rsidR="00CA1481" w:rsidRPr="00161E24" w:rsidRDefault="00CA1481" w:rsidP="00DA50F3">
            <w:pPr>
              <w:pStyle w:val="acctfourfigures"/>
              <w:tabs>
                <w:tab w:val="clear" w:pos="765"/>
                <w:tab w:val="decimal" w:pos="464"/>
              </w:tabs>
              <w:spacing w:line="240" w:lineRule="atLeast"/>
              <w:ind w:left="-99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63B562" w14:textId="77777777" w:rsidR="00CA1481" w:rsidRPr="00161E24" w:rsidRDefault="00CA1481" w:rsidP="00DA5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7326CFB" w14:textId="1467DEF4" w:rsidR="00CA1481" w:rsidRPr="00161E24" w:rsidRDefault="00CA1481" w:rsidP="00DA50F3">
            <w:pPr>
              <w:pStyle w:val="acctfourfigures"/>
              <w:tabs>
                <w:tab w:val="clear" w:pos="765"/>
                <w:tab w:val="decimal" w:pos="551"/>
              </w:tabs>
              <w:spacing w:line="240" w:lineRule="atLeast"/>
              <w:ind w:left="-147" w:right="-86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22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8BC71A" w14:textId="77777777" w:rsidR="00CA1481" w:rsidRPr="00161E24" w:rsidRDefault="00CA1481" w:rsidP="00DA50F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63" w:type="dxa"/>
            <w:shd w:val="clear" w:color="auto" w:fill="auto"/>
            <w:vAlign w:val="bottom"/>
          </w:tcPr>
          <w:p w14:paraId="31621C32" w14:textId="25BB4D75" w:rsidR="00CA1481" w:rsidRPr="00161E24" w:rsidRDefault="00CA1481" w:rsidP="00DA50F3">
            <w:pPr>
              <w:pStyle w:val="acctfourfigures"/>
              <w:tabs>
                <w:tab w:val="clear" w:pos="765"/>
                <w:tab w:val="decimal" w:pos="558"/>
              </w:tabs>
              <w:spacing w:line="240" w:lineRule="atLeast"/>
              <w:ind w:left="-150" w:right="-103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22</w:t>
            </w:r>
          </w:p>
        </w:tc>
      </w:tr>
    </w:tbl>
    <w:p w14:paraId="1DF7CEEC" w14:textId="77777777" w:rsidR="00F54A5E" w:rsidRPr="008377AD" w:rsidRDefault="00F54A5E">
      <w:pPr>
        <w:rPr>
          <w:rFonts w:asciiTheme="majorBidi" w:hAnsiTheme="majorBidi" w:cstheme="majorBidi"/>
          <w:sz w:val="30"/>
          <w:szCs w:val="30"/>
        </w:rPr>
      </w:pPr>
    </w:p>
    <w:p w14:paraId="2B55D9E9" w14:textId="3D783156" w:rsidR="00194BCB" w:rsidRPr="00161E24" w:rsidRDefault="00C06F1A" w:rsidP="00AE68E4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b/>
          <w:sz w:val="30"/>
          <w:szCs w:val="30"/>
          <w:lang w:bidi="th-TH"/>
        </w:rPr>
      </w:pPr>
      <w:r w:rsidRPr="008E26DF">
        <w:rPr>
          <w:rFonts w:asciiTheme="majorBidi" w:hAnsiTheme="majorBidi" w:cstheme="majorBidi"/>
          <w:sz w:val="30"/>
          <w:szCs w:val="30"/>
          <w:cs/>
          <w:lang w:val="en-US" w:bidi="th-TH"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</w:t>
      </w:r>
      <w:r w:rsidR="00174642" w:rsidRPr="008E26DF">
        <w:rPr>
          <w:rFonts w:asciiTheme="majorBidi" w:hAnsiTheme="majorBidi" w:cstheme="majorBidi"/>
          <w:sz w:val="30"/>
          <w:szCs w:val="30"/>
          <w:lang w:val="en-US" w:bidi="th-TH"/>
        </w:rPr>
        <w:br/>
      </w:r>
      <w:r w:rsidRPr="00161E24">
        <w:rPr>
          <w:rFonts w:asciiTheme="majorBidi" w:hAnsiTheme="majorBidi" w:cstheme="majorBidi"/>
          <w:b/>
          <w:sz w:val="30"/>
          <w:szCs w:val="30"/>
          <w:cs/>
          <w:lang w:bidi="th-TH"/>
        </w:rPr>
        <w:t>ฐานะการเงิน</w:t>
      </w:r>
    </w:p>
    <w:p w14:paraId="5986AC14" w14:textId="77777777" w:rsidR="00C06F1A" w:rsidRPr="00161E24" w:rsidRDefault="00C06F1A" w:rsidP="00194BCB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tbl>
      <w:tblPr>
        <w:tblStyle w:val="TableGrid"/>
        <w:tblW w:w="9738" w:type="dxa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7072"/>
      </w:tblGrid>
      <w:tr w:rsidR="005539FD" w:rsidRPr="00161E24" w14:paraId="0356125A" w14:textId="77777777" w:rsidTr="00516440">
        <w:trPr>
          <w:tblHeader/>
        </w:trPr>
        <w:tc>
          <w:tcPr>
            <w:tcW w:w="2430" w:type="dxa"/>
            <w:hideMark/>
          </w:tcPr>
          <w:p w14:paraId="507FBB12" w14:textId="77777777" w:rsidR="005539FD" w:rsidRPr="00161E24" w:rsidRDefault="005539FD" w:rsidP="00CC0D7A">
            <w:pPr>
              <w:pStyle w:val="block"/>
              <w:spacing w:after="0" w:line="240" w:lineRule="auto"/>
              <w:ind w:left="143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ประเภท</w:t>
            </w:r>
          </w:p>
        </w:tc>
        <w:tc>
          <w:tcPr>
            <w:tcW w:w="236" w:type="dxa"/>
          </w:tcPr>
          <w:p w14:paraId="4F387A7A" w14:textId="77777777" w:rsidR="005539FD" w:rsidRPr="00161E24" w:rsidRDefault="005539FD" w:rsidP="00CC0D7A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7072" w:type="dxa"/>
            <w:hideMark/>
          </w:tcPr>
          <w:p w14:paraId="44BF8B76" w14:textId="77777777" w:rsidR="005539FD" w:rsidRPr="00161E24" w:rsidRDefault="005539FD" w:rsidP="00CC0D7A">
            <w:pPr>
              <w:pStyle w:val="block"/>
              <w:spacing w:after="0" w:line="240" w:lineRule="auto"/>
              <w:ind w:left="0" w:right="16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  <w:t>เทคนิคการประเมินมูลค่า</w:t>
            </w:r>
          </w:p>
        </w:tc>
      </w:tr>
      <w:tr w:rsidR="005539FD" w:rsidRPr="00161E24" w14:paraId="4BD34426" w14:textId="77777777" w:rsidTr="00516440">
        <w:tc>
          <w:tcPr>
            <w:tcW w:w="2430" w:type="dxa"/>
          </w:tcPr>
          <w:p w14:paraId="3269C227" w14:textId="747C1F28" w:rsidR="005539FD" w:rsidRPr="00161E24" w:rsidRDefault="005539FD" w:rsidP="00CC0D7A">
            <w:pPr>
              <w:pStyle w:val="block"/>
              <w:spacing w:after="0" w:line="240" w:lineRule="auto"/>
              <w:ind w:left="143" w:right="-108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อนุพันธ์</w:t>
            </w:r>
          </w:p>
        </w:tc>
        <w:tc>
          <w:tcPr>
            <w:tcW w:w="236" w:type="dxa"/>
          </w:tcPr>
          <w:p w14:paraId="1E4A2D95" w14:textId="77777777" w:rsidR="005539FD" w:rsidRPr="00161E24" w:rsidRDefault="005539FD" w:rsidP="00CC0D7A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072" w:type="dxa"/>
          </w:tcPr>
          <w:p w14:paraId="1EC377AF" w14:textId="14624D7D" w:rsidR="005539FD" w:rsidRPr="00161E24" w:rsidRDefault="005539FD" w:rsidP="00CC0D7A">
            <w:pPr>
              <w:pStyle w:val="block"/>
              <w:spacing w:after="0" w:line="240" w:lineRule="auto"/>
              <w:ind w:left="0" w:right="163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 xml:space="preserve">การกำหนดราคาสัญญาซื้อขายล่วงหน้า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5539FD" w:rsidRPr="00161E24" w14:paraId="6617FB80" w14:textId="77777777" w:rsidTr="00516440">
        <w:tc>
          <w:tcPr>
            <w:tcW w:w="2430" w:type="dxa"/>
          </w:tcPr>
          <w:p w14:paraId="5E8F0E02" w14:textId="06E36CEF" w:rsidR="005539FD" w:rsidRPr="00161E24" w:rsidRDefault="005539FD" w:rsidP="00CC0D7A">
            <w:pPr>
              <w:pStyle w:val="block"/>
              <w:spacing w:after="0" w:line="240" w:lineRule="auto"/>
              <w:ind w:left="143" w:right="-108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หุ้นกู้</w:t>
            </w:r>
          </w:p>
        </w:tc>
        <w:tc>
          <w:tcPr>
            <w:tcW w:w="236" w:type="dxa"/>
          </w:tcPr>
          <w:p w14:paraId="31193CB7" w14:textId="77777777" w:rsidR="005539FD" w:rsidRPr="00161E24" w:rsidRDefault="005539FD" w:rsidP="00CC0D7A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072" w:type="dxa"/>
          </w:tcPr>
          <w:p w14:paraId="303B1817" w14:textId="4C9B9F89" w:rsidR="005539FD" w:rsidRPr="00161E24" w:rsidRDefault="000B4D2B" w:rsidP="00CC0D7A">
            <w:pPr>
              <w:pStyle w:val="block"/>
              <w:spacing w:after="0" w:line="240" w:lineRule="auto"/>
              <w:ind w:left="0" w:right="1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 xml:space="preserve">อ้างอิงจากราคาซื้อขายที่ประกาศอยู่ในตลาดหุ้นกู้ที่มีการซื้อขายในประเทศไทย </w:t>
            </w:r>
            <w:r w:rsidR="00CC0D7A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โดยใช้ราคาปิด ณ วันสิ้นรอบระยะเวลารายงาน</w:t>
            </w:r>
          </w:p>
        </w:tc>
      </w:tr>
      <w:tr w:rsidR="00FE6FAD" w:rsidRPr="00161E24" w14:paraId="10272870" w14:textId="77777777" w:rsidTr="00516440">
        <w:tc>
          <w:tcPr>
            <w:tcW w:w="2430" w:type="dxa"/>
          </w:tcPr>
          <w:p w14:paraId="389E1C51" w14:textId="1F8E1942" w:rsidR="00FE6FAD" w:rsidRPr="00161E24" w:rsidRDefault="00FE6FAD" w:rsidP="00CC0D7A">
            <w:pPr>
              <w:pStyle w:val="block"/>
              <w:spacing w:after="0" w:line="240" w:lineRule="auto"/>
              <w:ind w:left="143" w:right="-108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สัญญาแลกเปลี่ยนสกุลเงิน</w:t>
            </w:r>
          </w:p>
        </w:tc>
        <w:tc>
          <w:tcPr>
            <w:tcW w:w="236" w:type="dxa"/>
          </w:tcPr>
          <w:p w14:paraId="24B12718" w14:textId="77777777" w:rsidR="00FE6FAD" w:rsidRPr="00161E24" w:rsidRDefault="00FE6FAD" w:rsidP="00CC0D7A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072" w:type="dxa"/>
          </w:tcPr>
          <w:p w14:paraId="3B358B20" w14:textId="54220D02" w:rsidR="00FE6FAD" w:rsidRPr="00161E24" w:rsidDel="000B4D2B" w:rsidRDefault="00FE6FAD" w:rsidP="00CC0D7A">
            <w:pPr>
              <w:pStyle w:val="block"/>
              <w:spacing w:after="0" w:line="240" w:lineRule="auto"/>
              <w:ind w:left="0" w:right="163"/>
              <w:jc w:val="thaiDistribute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การคิดลดกระแสเงินสด โดยใช้แบบจำลองโดยใช้ข้อมูลที่หาได้จากตลาด</w:t>
            </w:r>
            <w:r w:rsidR="00DB4EC1" w:rsidRPr="00161E24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  <w:t xml:space="preserve">(Observable Market Data) </w:t>
            </w:r>
          </w:p>
        </w:tc>
      </w:tr>
      <w:tr w:rsidR="00FF3E3F" w:rsidRPr="00161E24" w14:paraId="2492B758" w14:textId="77777777" w:rsidTr="00516440">
        <w:tc>
          <w:tcPr>
            <w:tcW w:w="2430" w:type="dxa"/>
            <w:hideMark/>
          </w:tcPr>
          <w:p w14:paraId="6CCC9814" w14:textId="5D6E6DF1" w:rsidR="00FF3E3F" w:rsidRPr="00161E24" w:rsidRDefault="00FF3E3F" w:rsidP="00FF3E3F">
            <w:pPr>
              <w:pStyle w:val="block"/>
              <w:spacing w:after="0" w:line="240" w:lineRule="auto"/>
              <w:ind w:left="360" w:right="-108" w:hanging="217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 w:rsidRPr="00740D8A"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หนี้สินไม่หมุนเวียนอื่น</w:t>
            </w:r>
          </w:p>
        </w:tc>
        <w:tc>
          <w:tcPr>
            <w:tcW w:w="236" w:type="dxa"/>
          </w:tcPr>
          <w:p w14:paraId="7FF32362" w14:textId="77777777" w:rsidR="00FF3E3F" w:rsidRPr="00161E24" w:rsidRDefault="00FF3E3F" w:rsidP="00FF3E3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7072" w:type="dxa"/>
            <w:hideMark/>
          </w:tcPr>
          <w:p w14:paraId="2DA16B00" w14:textId="1E8BDFC6" w:rsidR="00FF3E3F" w:rsidRPr="00161E24" w:rsidRDefault="00FF3E3F" w:rsidP="00FF3E3F">
            <w:pPr>
              <w:pStyle w:val="block"/>
              <w:spacing w:after="0" w:line="240" w:lineRule="auto"/>
              <w:ind w:left="0" w:right="163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US" w:eastAsia="en-GB" w:bidi="th-TH"/>
              </w:rPr>
            </w:pPr>
            <w:r w:rsidRPr="00292FCB"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การคำนวณโดยใช้วิธีคิดลดกระแสเงินสดด้วยอัตราดอกเบี้ย</w:t>
            </w:r>
            <w:r>
              <w:rPr>
                <w:rFonts w:asciiTheme="majorBidi" w:hAnsiTheme="majorBidi" w:hint="cs"/>
                <w:sz w:val="30"/>
                <w:szCs w:val="30"/>
                <w:cs/>
                <w:lang w:eastAsia="en-GB" w:bidi="th-TH"/>
              </w:rPr>
              <w:t>เงินกู้ยืมส่วนเพิ่ม</w:t>
            </w:r>
          </w:p>
        </w:tc>
      </w:tr>
    </w:tbl>
    <w:p w14:paraId="210B0BC8" w14:textId="77777777" w:rsidR="00C46B48" w:rsidRDefault="00C46B48" w:rsidP="00794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jc w:val="thaiDistribute"/>
        <w:rPr>
          <w:rFonts w:asciiTheme="majorBidi" w:hAnsiTheme="majorBidi" w:cstheme="majorBidi"/>
          <w:b/>
          <w:sz w:val="30"/>
          <w:szCs w:val="30"/>
          <w:lang w:val="en-GB"/>
        </w:rPr>
      </w:pPr>
    </w:p>
    <w:p w14:paraId="02B9A41B" w14:textId="50E96172" w:rsidR="00794FA2" w:rsidRPr="00161E24" w:rsidRDefault="00794FA2" w:rsidP="00794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jc w:val="thaiDistribute"/>
        <w:rPr>
          <w:rFonts w:asciiTheme="majorBidi" w:hAnsiTheme="majorBidi" w:cstheme="majorBidi"/>
          <w:b/>
          <w:sz w:val="30"/>
          <w:szCs w:val="30"/>
          <w:lang w:val="en-GB"/>
        </w:rPr>
      </w:pPr>
      <w:r w:rsidRPr="00161E24">
        <w:rPr>
          <w:rFonts w:asciiTheme="majorBidi" w:hAnsiTheme="majorBidi" w:cstheme="majorBidi"/>
          <w:b/>
          <w:sz w:val="30"/>
          <w:szCs w:val="30"/>
          <w:cs/>
          <w:lang w:val="en-GB"/>
        </w:rPr>
        <w:lastRenderedPageBreak/>
        <w:t>มูลค่ายุติธรรมของเงินให้กู้ระยะยาวกับกิจการที่เกี่ยวข้องกัน</w:t>
      </w:r>
      <w:r w:rsidR="00C46B48">
        <w:rPr>
          <w:rFonts w:asciiTheme="majorBidi" w:hAnsiTheme="majorBidi" w:cstheme="majorBidi" w:hint="cs"/>
          <w:b/>
          <w:sz w:val="30"/>
          <w:szCs w:val="30"/>
          <w:cs/>
          <w:lang w:val="en-GB"/>
        </w:rPr>
        <w:t>และ</w:t>
      </w:r>
      <w:r w:rsidRPr="00161E24">
        <w:rPr>
          <w:rFonts w:asciiTheme="majorBidi" w:hAnsiTheme="majorBidi" w:cstheme="majorBidi"/>
          <w:b/>
          <w:sz w:val="30"/>
          <w:szCs w:val="30"/>
          <w:cs/>
          <w:lang w:val="en-GB"/>
        </w:rPr>
        <w:t>เงินกู้ระยะยาวจากสถาบันทางการเงิน วัดมูลค่าด้วยราคาทุนตัดจำหน่ายคำนวณโดยใช้วิธีคิดลดกระแสเงินสด</w:t>
      </w:r>
    </w:p>
    <w:p w14:paraId="7C6C5D2D" w14:textId="643F8AFF" w:rsidR="00794FA2" w:rsidRPr="00161E24" w:rsidRDefault="00794FA2" w:rsidP="00794F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630"/>
        <w:jc w:val="thaiDistribute"/>
        <w:rPr>
          <w:rFonts w:asciiTheme="majorBidi" w:hAnsiTheme="majorBidi" w:cstheme="majorBidi"/>
          <w:b/>
          <w:sz w:val="30"/>
          <w:szCs w:val="30"/>
          <w:lang w:val="en-GB"/>
        </w:rPr>
      </w:pPr>
    </w:p>
    <w:p w14:paraId="7215F449" w14:textId="7E02B6B5" w:rsidR="002B1CD1" w:rsidRDefault="00D85E12" w:rsidP="00D85E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167FA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4C2BC6" w:rsidRPr="00E167F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Pr="00E167FA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     </w:t>
      </w:r>
      <w:r w:rsidR="002B1CD1" w:rsidRPr="00E167F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นโยบายการจัดการความเสี่ยงทางด้านการเงิน</w:t>
      </w:r>
    </w:p>
    <w:p w14:paraId="49282768" w14:textId="77777777" w:rsidR="00696A6D" w:rsidRPr="00E167FA" w:rsidRDefault="00696A6D" w:rsidP="00696A6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8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2A50881" w14:textId="23B4B75E" w:rsidR="00B4747B" w:rsidRPr="00E167FA" w:rsidRDefault="00B4747B" w:rsidP="00B4747B">
      <w:pPr>
        <w:ind w:left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E167F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20442A69" w14:textId="77777777" w:rsidR="00B4747B" w:rsidRPr="00E167FA" w:rsidRDefault="00B4747B" w:rsidP="00B47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3278DB7" w14:textId="5162517A" w:rsidR="00794FA2" w:rsidRPr="00E167FA" w:rsidRDefault="00794FA2" w:rsidP="00794FA2">
      <w:pPr>
        <w:tabs>
          <w:tab w:val="clear" w:pos="454"/>
          <w:tab w:val="left" w:pos="810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E167FA">
        <w:rPr>
          <w:rFonts w:asciiTheme="majorBidi" w:hAnsiTheme="majorBidi" w:cstheme="majorBidi"/>
          <w:sz w:val="30"/>
          <w:szCs w:val="30"/>
          <w:cs/>
        </w:rPr>
        <w:t>คณะกรรมการบริษัทของกลุ่มบริษัทมีความรับผิดชอบโดยรวมในการจัดให้มีและการควบคุมกรอบการบริหารความเสี่ยงของกลุ่มบริษัท</w:t>
      </w:r>
      <w:r w:rsidRPr="00E167FA">
        <w:rPr>
          <w:rFonts w:asciiTheme="majorBidi" w:hAnsiTheme="majorBidi" w:cstheme="majorBidi"/>
          <w:sz w:val="30"/>
          <w:szCs w:val="30"/>
        </w:rPr>
        <w:t xml:space="preserve"> </w:t>
      </w:r>
      <w:r w:rsidRPr="00E167FA">
        <w:rPr>
          <w:rFonts w:asciiTheme="majorBidi" w:hAnsiTheme="majorBidi" w:cstheme="majorBidi"/>
          <w:sz w:val="30"/>
          <w:szCs w:val="30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กลุ่มบริษัท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F747AD4" w14:textId="77777777" w:rsidR="00794FA2" w:rsidRPr="00E167FA" w:rsidRDefault="00794FA2" w:rsidP="00794FA2">
      <w:pPr>
        <w:tabs>
          <w:tab w:val="clear" w:pos="227"/>
          <w:tab w:val="clear" w:pos="454"/>
          <w:tab w:val="left" w:pos="810"/>
        </w:tabs>
        <w:spacing w:line="240" w:lineRule="auto"/>
        <w:ind w:left="540"/>
        <w:jc w:val="both"/>
        <w:rPr>
          <w:rFonts w:asciiTheme="majorBidi" w:hAnsiTheme="majorBidi" w:cstheme="majorBidi"/>
          <w:sz w:val="30"/>
          <w:szCs w:val="30"/>
        </w:rPr>
      </w:pPr>
    </w:p>
    <w:p w14:paraId="0298C639" w14:textId="05E77334" w:rsidR="00794FA2" w:rsidRPr="00E167FA" w:rsidRDefault="00794FA2" w:rsidP="00794FA2">
      <w:pPr>
        <w:tabs>
          <w:tab w:val="clear" w:pos="454"/>
          <w:tab w:val="left" w:pos="810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E167FA">
        <w:rPr>
          <w:rFonts w:asciiTheme="majorBidi" w:hAnsiTheme="majorBidi" w:cstheme="majorBidi"/>
          <w:sz w:val="30"/>
          <w:szCs w:val="30"/>
          <w:cs/>
        </w:rPr>
        <w:t>นโยบายการบริหารความเสี่ยงของกลุ่มบริษัทจัดทำขึ้นเพื่อระบุและวิเคราะห์ความเสี่ยงที่กลุ่มบริษัท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กลุ่มบริษัท</w:t>
      </w:r>
      <w:r w:rsidRPr="00E167FA">
        <w:rPr>
          <w:rFonts w:asciiTheme="majorBidi" w:hAnsiTheme="majorBidi" w:cstheme="majorBidi"/>
          <w:sz w:val="30"/>
          <w:szCs w:val="30"/>
        </w:rPr>
        <w:t xml:space="preserve"> </w:t>
      </w:r>
      <w:r w:rsidRPr="00E167FA">
        <w:rPr>
          <w:rFonts w:asciiTheme="majorBidi" w:hAnsiTheme="majorBidi" w:cstheme="majorBidi"/>
          <w:sz w:val="30"/>
          <w:szCs w:val="30"/>
          <w:cs/>
        </w:rPr>
        <w:t>กลุ่มบริษัท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9F93CD1" w14:textId="77777777" w:rsidR="00794FA2" w:rsidRPr="00E167FA" w:rsidRDefault="00794FA2" w:rsidP="00794FA2">
      <w:pPr>
        <w:tabs>
          <w:tab w:val="clear" w:pos="454"/>
          <w:tab w:val="left" w:pos="810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299EFC0A" w14:textId="6067FE04" w:rsidR="00794FA2" w:rsidRPr="00E167FA" w:rsidRDefault="00794FA2" w:rsidP="00794FA2">
      <w:pPr>
        <w:tabs>
          <w:tab w:val="clear" w:pos="454"/>
          <w:tab w:val="left" w:pos="810"/>
        </w:tabs>
        <w:spacing w:line="240" w:lineRule="auto"/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E167FA">
        <w:rPr>
          <w:rFonts w:asciiTheme="majorBidi" w:hAnsiTheme="majorBidi" w:cstheme="majorBidi"/>
          <w:sz w:val="30"/>
          <w:szCs w:val="30"/>
          <w:cs/>
        </w:rPr>
        <w:t>คณะกรรมการตรวจสอบของกลุ่มบริษัท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กลุ่มบริษัทเผชิญอยู่ คณะกรรมการตรวจสอบของกลุ่มบริษัทกำกับดูแลโดยผ่านทางผู้ตรวจสอบภายใน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</w:t>
      </w:r>
      <w:r w:rsidR="00FA2BF0" w:rsidRPr="00E167FA">
        <w:rPr>
          <w:rFonts w:asciiTheme="majorBidi" w:hAnsiTheme="majorBidi" w:cstheme="majorBidi"/>
          <w:sz w:val="30"/>
          <w:szCs w:val="30"/>
        </w:rPr>
        <w:t xml:space="preserve"> </w:t>
      </w:r>
      <w:r w:rsidRPr="00E167FA">
        <w:rPr>
          <w:rFonts w:asciiTheme="majorBidi" w:hAnsiTheme="majorBidi" w:cstheme="majorBidi"/>
          <w:sz w:val="30"/>
          <w:szCs w:val="30"/>
          <w:cs/>
        </w:rPr>
        <w:t>และจะรายงานผลที่ได้ต่อคณะกรรมการตรวจสอบ</w:t>
      </w:r>
    </w:p>
    <w:p w14:paraId="5A9F4117" w14:textId="77777777" w:rsidR="00A3392F" w:rsidRPr="00E167FA" w:rsidRDefault="00A3392F" w:rsidP="00B47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100CB1E" w14:textId="77777777" w:rsidR="001E39E7" w:rsidRDefault="001E39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4DA23CF2" w14:textId="4BCDCB65" w:rsidR="00B4747B" w:rsidRPr="00E167FA" w:rsidRDefault="00A3392F" w:rsidP="00B47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E167F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 xml:space="preserve"> </w:t>
      </w:r>
      <w:r w:rsidR="00B4747B" w:rsidRPr="00E167F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(</w:t>
      </w:r>
      <w:r w:rsidR="00681873" w:rsidRPr="00E167F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="00B4747B" w:rsidRPr="00E167F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.</w:t>
      </w:r>
      <w:r w:rsidR="000C58DB" w:rsidRPr="00E167FA">
        <w:rPr>
          <w:rFonts w:asciiTheme="majorBidi" w:hAnsiTheme="majorBidi" w:cstheme="majorBidi"/>
          <w:b/>
          <w:bCs/>
          <w:i/>
          <w:iCs/>
          <w:sz w:val="30"/>
          <w:szCs w:val="30"/>
        </w:rPr>
        <w:t>1</w:t>
      </w:r>
      <w:r w:rsidR="00B4747B" w:rsidRPr="00E167F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 ความเสี่ยงด้านเครดิต</w:t>
      </w:r>
      <w:r w:rsidR="00B4747B" w:rsidRPr="00E167FA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64090074" w14:textId="77777777" w:rsidR="00B4747B" w:rsidRPr="00E167FA" w:rsidRDefault="00B4747B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635B99" w14:textId="096716DC" w:rsidR="00B4747B" w:rsidRPr="00E167FA" w:rsidRDefault="00B4747B" w:rsidP="00B4747B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E167FA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ความเสี่ยงด้านเครดิตเป็นความเสี่ยงจากการสูญเสียทางการเงินของกลุ่มบริษัท 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</w:t>
      </w:r>
    </w:p>
    <w:p w14:paraId="52E4A700" w14:textId="77777777" w:rsidR="00794FA2" w:rsidRPr="00E167FA" w:rsidRDefault="00794FA2" w:rsidP="00B4747B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p w14:paraId="6AA6B511" w14:textId="1B3B34CF" w:rsidR="00B4747B" w:rsidRPr="00E167FA" w:rsidRDefault="00B4747B" w:rsidP="00B4747B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E167FA">
        <w:rPr>
          <w:rFonts w:asciiTheme="majorBidi" w:hAnsiTheme="majorBidi" w:cstheme="majorBidi"/>
          <w:sz w:val="30"/>
          <w:szCs w:val="30"/>
          <w:cs/>
          <w:lang w:bidi="th-TH"/>
        </w:rPr>
        <w:t>(</w:t>
      </w:r>
      <w:r w:rsidR="00681873" w:rsidRPr="00E167FA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E167FA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0C58DB" w:rsidRPr="00E167FA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E167FA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0C58DB" w:rsidRPr="00E167FA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E167FA">
        <w:rPr>
          <w:rFonts w:asciiTheme="majorBidi" w:hAnsiTheme="majorBidi" w:cstheme="majorBidi"/>
          <w:sz w:val="30"/>
          <w:szCs w:val="30"/>
          <w:cs/>
          <w:lang w:bidi="th-TH"/>
        </w:rPr>
        <w:t>)</w:t>
      </w:r>
      <w:r w:rsidRPr="00E167FA"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  <w:t xml:space="preserve"> </w:t>
      </w:r>
      <w:r w:rsidRPr="00E167FA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187D4956" w14:textId="77777777" w:rsidR="00B4747B" w:rsidRPr="00E167FA" w:rsidRDefault="00B4747B" w:rsidP="00D1440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9731AE5" w14:textId="7746732B" w:rsidR="00B4747B" w:rsidRPr="00E167FA" w:rsidRDefault="00B4747B" w:rsidP="00B4747B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167FA">
        <w:rPr>
          <w:rFonts w:asciiTheme="majorBidi" w:hAnsiTheme="majorBidi" w:cstheme="majorBidi"/>
          <w:sz w:val="30"/>
          <w:szCs w:val="30"/>
          <w:cs/>
        </w:rPr>
        <w:t xml:space="preserve">ความเสี่ยงด้านเครดิตของกลุ่มบริษัทได้รับอิทธิพลมาจากลักษณะเฉพาะตัวของลูกค้าแต่ละราย </w:t>
      </w:r>
      <w:r w:rsidR="000D718D" w:rsidRPr="00E167FA">
        <w:rPr>
          <w:rFonts w:asciiTheme="majorBidi" w:hAnsiTheme="majorBidi" w:cstheme="majorBidi"/>
          <w:sz w:val="30"/>
          <w:szCs w:val="30"/>
          <w:cs/>
        </w:rPr>
        <w:br/>
      </w:r>
      <w:r w:rsidRPr="00E167FA">
        <w:rPr>
          <w:rFonts w:asciiTheme="majorBidi" w:hAnsiTheme="majorBidi" w:cstheme="majorBidi"/>
          <w:sz w:val="30"/>
          <w:szCs w:val="30"/>
          <w:cs/>
        </w:rPr>
        <w:t>อย่างไรก็ตาม ผู้บริหารต้องพิจารณาถึงปัจจัยอื่น</w:t>
      </w:r>
      <w:r w:rsidR="00A46DC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E167FA">
        <w:rPr>
          <w:rFonts w:asciiTheme="majorBidi" w:hAnsiTheme="majorBidi" w:cstheme="majorBidi"/>
          <w:sz w:val="30"/>
          <w:szCs w:val="30"/>
          <w:cs/>
        </w:rPr>
        <w:t xml:space="preserve">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 </w:t>
      </w:r>
    </w:p>
    <w:p w14:paraId="65E0316C" w14:textId="77777777" w:rsidR="00807CF6" w:rsidRDefault="00807CF6" w:rsidP="00B4747B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55ED9B8B" w14:textId="4729CF2F" w:rsidR="00B4747B" w:rsidRPr="00E167FA" w:rsidRDefault="00B4747B" w:rsidP="00B4747B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E167FA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D34425" w:rsidRPr="00E167FA">
        <w:rPr>
          <w:rFonts w:asciiTheme="majorBidi" w:hAnsiTheme="majorBidi" w:cstheme="majorBidi"/>
          <w:sz w:val="30"/>
          <w:szCs w:val="30"/>
          <w:cs/>
        </w:rPr>
        <w:t>ทางการค้า</w:t>
      </w:r>
      <w:r w:rsidR="006F5D7D">
        <w:rPr>
          <w:rFonts w:asciiTheme="majorBidi" w:hAnsiTheme="majorBidi" w:cstheme="majorBidi" w:hint="cs"/>
          <w:sz w:val="30"/>
          <w:szCs w:val="30"/>
          <w:cs/>
        </w:rPr>
        <w:t xml:space="preserve"> วงเงินยอดขาย</w:t>
      </w:r>
      <w:r w:rsidR="00717452">
        <w:rPr>
          <w:rFonts w:asciiTheme="majorBidi" w:hAnsiTheme="majorBidi" w:cstheme="majorBidi" w:hint="cs"/>
          <w:sz w:val="30"/>
          <w:szCs w:val="30"/>
          <w:cs/>
        </w:rPr>
        <w:t>จะกำหนดไว้สำหรับลูกค้าแต่ละรายและจะทบทวนอย่างสม่ำเสมอ ยอดขายที่เกินกว่าวงเงินดังกล่าว</w:t>
      </w:r>
      <w:r w:rsidR="006B79A5">
        <w:rPr>
          <w:rFonts w:asciiTheme="majorBidi" w:hAnsiTheme="majorBidi" w:cstheme="majorBidi" w:hint="cs"/>
          <w:sz w:val="30"/>
          <w:szCs w:val="30"/>
          <w:cs/>
        </w:rPr>
        <w:t>ต้องได้รับการอนุมัติจากผู้มีอำนาจอย่างเหมาะสม</w:t>
      </w:r>
      <w:r w:rsidRPr="00E167FA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775141E" w14:textId="77777777" w:rsidR="00B4747B" w:rsidRPr="00E167FA" w:rsidRDefault="00B4747B" w:rsidP="00B47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62D279EF" w14:textId="3EA33854" w:rsidR="00035FD6" w:rsidRPr="00161E24" w:rsidRDefault="00035FD6" w:rsidP="00035FD6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กลุ่มบริษัทจำกัดความเสี่ยงด้านเครดิตของลูกหนี้การค้าด้วยการกำหนดระยะเวลาการจ่ายชำระสูงสุดที่ </w:t>
      </w:r>
      <w:r w:rsidR="000C58DB" w:rsidRPr="00161E24">
        <w:rPr>
          <w:rFonts w:asciiTheme="majorBidi" w:hAnsiTheme="majorBidi" w:cstheme="majorBidi"/>
          <w:sz w:val="30"/>
          <w:szCs w:val="30"/>
        </w:rPr>
        <w:t>3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เดือนและมีการติดตามยอดคงค้างของลูกหนี้การค้าอย่างสม่ำเสมอ </w:t>
      </w:r>
      <w:bookmarkStart w:id="4" w:name="_Hlk59433075"/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 / กลุ่มลูกค้าที่มีรูปแบบของความเสี่ยง ด้านเครดิตที่คล้ายคลึงกัน</w:t>
      </w:r>
      <w:bookmarkEnd w:id="4"/>
      <w:r w:rsidRPr="00161E24">
        <w:rPr>
          <w:rFonts w:asciiTheme="majorBidi" w:hAnsiTheme="majorBidi" w:cstheme="majorBidi"/>
          <w:sz w:val="30"/>
          <w:szCs w:val="30"/>
          <w:cs/>
        </w:rPr>
        <w:t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</w:t>
      </w:r>
      <w:r w:rsidR="00FA2BF0" w:rsidRPr="00161E24">
        <w:rPr>
          <w:rFonts w:asciiTheme="majorBidi" w:hAnsiTheme="majorBidi" w:cstheme="majorBidi"/>
          <w:sz w:val="30"/>
          <w:szCs w:val="30"/>
          <w:cs/>
        </w:rPr>
        <w:t>ที่</w:t>
      </w:r>
      <w:r w:rsidRPr="00161E24">
        <w:rPr>
          <w:rFonts w:asciiTheme="majorBidi" w:hAnsiTheme="majorBidi" w:cstheme="majorBidi"/>
          <w:sz w:val="30"/>
          <w:szCs w:val="30"/>
          <w:cs/>
        </w:rPr>
        <w:t>มีต่อสภาวะเศรษฐกิจตลอดอายุที่คาดการณ์ไว้ของลูกหนี้</w:t>
      </w:r>
    </w:p>
    <w:p w14:paraId="3F9CB984" w14:textId="77777777" w:rsidR="00035FD6" w:rsidRPr="00161E24" w:rsidRDefault="00035FD6" w:rsidP="00035FD6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7A85C1CF" w14:textId="4E42D307" w:rsidR="00035FD6" w:rsidRPr="00161E24" w:rsidRDefault="00035FD6" w:rsidP="00035FD6">
      <w:pPr>
        <w:tabs>
          <w:tab w:val="clear" w:pos="907"/>
          <w:tab w:val="left" w:pos="1080"/>
        </w:tabs>
        <w:spacing w:line="240" w:lineRule="auto"/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ข้อมูลเกี่ยวกับลูกหนี้การค้าเปิดเผยในหมายเหตุข้อ </w:t>
      </w:r>
      <w:r w:rsidR="00BD0189">
        <w:rPr>
          <w:rFonts w:asciiTheme="majorBidi" w:hAnsiTheme="majorBidi" w:cstheme="majorBidi"/>
          <w:sz w:val="30"/>
          <w:szCs w:val="30"/>
        </w:rPr>
        <w:t>7</w:t>
      </w:r>
    </w:p>
    <w:p w14:paraId="07A11AF8" w14:textId="4A94472D" w:rsidR="002D6C56" w:rsidRPr="00161E24" w:rsidRDefault="002D6C56" w:rsidP="007861BF">
      <w:pPr>
        <w:tabs>
          <w:tab w:val="clear" w:pos="907"/>
          <w:tab w:val="left" w:pos="1080"/>
          <w:tab w:val="left" w:pos="126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279175E4" w14:textId="0AA21468" w:rsidR="002D6C56" w:rsidRDefault="002D6C56" w:rsidP="002D6C56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161E24">
        <w:rPr>
          <w:rFonts w:asciiTheme="majorBidi" w:hAnsiTheme="majorBidi" w:cstheme="majorBidi"/>
          <w:sz w:val="30"/>
          <w:szCs w:val="30"/>
          <w:lang w:bidi="th-TH"/>
        </w:rPr>
        <w:t>(</w:t>
      </w: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161E24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0C58DB" w:rsidRPr="00161E24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161E24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0C58DB" w:rsidRPr="00161E24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161E24">
        <w:rPr>
          <w:rFonts w:asciiTheme="majorBidi" w:hAnsiTheme="majorBidi" w:cstheme="majorBidi"/>
          <w:sz w:val="30"/>
          <w:szCs w:val="30"/>
          <w:lang w:bidi="th-TH"/>
        </w:rPr>
        <w:t>)</w:t>
      </w:r>
      <w:r w:rsidR="000A2176" w:rsidRPr="00161E24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lang w:bidi="th-TH"/>
        </w:rPr>
        <w:tab/>
      </w: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>เงินสดและรายการเทียบเท่าเงินสด และอนุพันธ์</w:t>
      </w:r>
    </w:p>
    <w:p w14:paraId="3F8F1908" w14:textId="77777777" w:rsidR="009369CE" w:rsidRPr="00161E24" w:rsidRDefault="009369CE" w:rsidP="002D6C56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30"/>
          <w:szCs w:val="30"/>
          <w:lang w:bidi="th-TH"/>
        </w:rPr>
      </w:pPr>
    </w:p>
    <w:p w14:paraId="771EA64D" w14:textId="49C02EBA" w:rsidR="00EF08F8" w:rsidRPr="00161E24" w:rsidRDefault="002D6C56" w:rsidP="00FA2BF0">
      <w:pPr>
        <w:pStyle w:val="block"/>
        <w:tabs>
          <w:tab w:val="left" w:pos="1530"/>
        </w:tabs>
        <w:spacing w:after="0" w:line="240" w:lineRule="auto"/>
        <w:ind w:left="1530" w:right="-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61E24">
        <w:rPr>
          <w:rFonts w:asciiTheme="majorBidi" w:hAnsiTheme="majorBidi" w:cstheme="majorBidi"/>
          <w:sz w:val="30"/>
          <w:szCs w:val="30"/>
          <w:cs/>
          <w:lang w:val="en-US" w:bidi="th-TH"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Pr="00161E24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  <w:lang w:val="en-US" w:bidi="th-TH"/>
        </w:rPr>
        <w:t>มีจำกัดเนื่องจากคู่สัญญาเป็นธนาคารและสถาบันการเงิน ซึ่งกลุ่มบริษัทพิจารณาว่ามีความเสี่ยงด้านเครดิตต่ำ</w:t>
      </w:r>
    </w:p>
    <w:p w14:paraId="6CCD6B36" w14:textId="77777777" w:rsidR="00CA635D" w:rsidRPr="00161E24" w:rsidRDefault="00CA635D" w:rsidP="00CA635D">
      <w:pPr>
        <w:pStyle w:val="block"/>
        <w:spacing w:after="0" w:line="240" w:lineRule="auto"/>
        <w:ind w:left="1440" w:right="-7"/>
        <w:jc w:val="thaiDistribute"/>
        <w:rPr>
          <w:rFonts w:asciiTheme="majorBidi" w:hAnsiTheme="majorBidi" w:cstheme="majorBidi"/>
          <w:sz w:val="30"/>
          <w:szCs w:val="30"/>
          <w:rtl/>
          <w:cs/>
        </w:rPr>
      </w:pPr>
    </w:p>
    <w:p w14:paraId="47AC436B" w14:textId="45101D7B" w:rsidR="00B4747B" w:rsidRPr="00161E24" w:rsidRDefault="00B4747B" w:rsidP="00B4747B">
      <w:pPr>
        <w:pStyle w:val="ListParagraph"/>
        <w:spacing w:line="240" w:lineRule="auto"/>
        <w:ind w:left="900" w:hanging="450"/>
        <w:rPr>
          <w:rFonts w:asciiTheme="majorBidi" w:hAnsiTheme="majorBidi" w:cstheme="majorBidi"/>
          <w:b/>
          <w:bCs/>
          <w:sz w:val="30"/>
          <w:szCs w:val="30"/>
        </w:rPr>
      </w:pP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(</w:t>
      </w:r>
      <w:r w:rsidR="00010A79"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.</w:t>
      </w:r>
      <w:r w:rsidR="000C58DB" w:rsidRPr="00161E24">
        <w:rPr>
          <w:rFonts w:asciiTheme="majorBidi" w:hAnsiTheme="majorBidi" w:cstheme="majorBidi"/>
          <w:b/>
          <w:bCs/>
          <w:i/>
          <w:iCs/>
          <w:sz w:val="30"/>
          <w:szCs w:val="30"/>
        </w:rPr>
        <w:t>2</w:t>
      </w: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 ความเสี่ยงด้านสภาพคล่อง</w:t>
      </w:r>
      <w:r w:rsidRPr="00161E24">
        <w:rPr>
          <w:rFonts w:asciiTheme="majorBidi" w:hAnsiTheme="majorBidi" w:cstheme="majorBidi"/>
          <w:b/>
          <w:bCs/>
          <w:color w:val="0000FF"/>
          <w:sz w:val="30"/>
          <w:szCs w:val="30"/>
          <w:cs/>
        </w:rPr>
        <w:t xml:space="preserve"> </w:t>
      </w:r>
    </w:p>
    <w:p w14:paraId="36A3494C" w14:textId="77777777" w:rsidR="00B4747B" w:rsidRPr="00161E24" w:rsidRDefault="00B4747B" w:rsidP="00503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8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3FB1E4" w14:textId="242059CC" w:rsidR="00B4747B" w:rsidRPr="00161E24" w:rsidRDefault="00B4747B" w:rsidP="00B4747B">
      <w:pPr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กลุ่มบริษัทกำกับดูแลความเสี่ยงด้าน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กลุ่มบริษัท และลดผลกระทบจากความผันผวนในกระแสเงินสด </w:t>
      </w:r>
    </w:p>
    <w:p w14:paraId="73984407" w14:textId="77777777" w:rsidR="00AB7C56" w:rsidRPr="00161E24" w:rsidRDefault="00AB7C56" w:rsidP="005039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80" w:lineRule="atLeast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2550C96" w14:textId="0FB88043" w:rsidR="00DD70AF" w:rsidRDefault="00B4747B" w:rsidP="00516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3D3B2B7C" w14:textId="77777777" w:rsidR="00E167FA" w:rsidRPr="00161E24" w:rsidRDefault="00E167FA" w:rsidP="00CA635D">
      <w:pPr>
        <w:ind w:left="90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3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024"/>
        <w:gridCol w:w="1080"/>
        <w:gridCol w:w="184"/>
        <w:gridCol w:w="1170"/>
        <w:gridCol w:w="180"/>
        <w:gridCol w:w="1172"/>
        <w:gridCol w:w="180"/>
        <w:gridCol w:w="1080"/>
        <w:gridCol w:w="187"/>
        <w:gridCol w:w="1073"/>
      </w:tblGrid>
      <w:tr w:rsidR="00120CAC" w:rsidRPr="00161E24" w14:paraId="6193DE3E" w14:textId="77777777" w:rsidTr="00120CAC">
        <w:trPr>
          <w:cantSplit/>
          <w:trHeight w:val="113"/>
          <w:tblHeader/>
        </w:trPr>
        <w:tc>
          <w:tcPr>
            <w:tcW w:w="3024" w:type="dxa"/>
            <w:shd w:val="clear" w:color="auto" w:fill="auto"/>
            <w:vAlign w:val="bottom"/>
          </w:tcPr>
          <w:p w14:paraId="3D69501C" w14:textId="77777777" w:rsidR="00120CAC" w:rsidRPr="00161E24" w:rsidRDefault="00120CAC" w:rsidP="00315C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4" w:type="dxa"/>
            <w:gridSpan w:val="2"/>
            <w:shd w:val="clear" w:color="auto" w:fill="auto"/>
            <w:vAlign w:val="bottom"/>
          </w:tcPr>
          <w:p w14:paraId="26DE6942" w14:textId="30440B11" w:rsidR="00120CAC" w:rsidRPr="00161E24" w:rsidRDefault="00120CAC" w:rsidP="00315C0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2" w:type="dxa"/>
            <w:gridSpan w:val="7"/>
            <w:shd w:val="clear" w:color="auto" w:fill="auto"/>
          </w:tcPr>
          <w:p w14:paraId="3D78E271" w14:textId="77777777" w:rsidR="00120CAC" w:rsidRPr="00161E24" w:rsidRDefault="00120CAC" w:rsidP="00315C0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DD70AF" w:rsidRPr="00161E24" w14:paraId="61D17A08" w14:textId="77777777" w:rsidTr="00120CAC">
        <w:trPr>
          <w:cantSplit/>
          <w:trHeight w:val="364"/>
          <w:tblHeader/>
        </w:trPr>
        <w:tc>
          <w:tcPr>
            <w:tcW w:w="3024" w:type="dxa"/>
            <w:shd w:val="clear" w:color="auto" w:fill="auto"/>
            <w:vAlign w:val="bottom"/>
          </w:tcPr>
          <w:p w14:paraId="00C1DE86" w14:textId="77777777" w:rsidR="00DD70AF" w:rsidRPr="00161E24" w:rsidRDefault="00DD70AF" w:rsidP="00315C0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288260AC" w14:textId="77777777" w:rsidR="00DD70AF" w:rsidRPr="00161E24" w:rsidRDefault="00DD70AF" w:rsidP="00315C0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4" w:type="dxa"/>
            <w:shd w:val="clear" w:color="auto" w:fill="auto"/>
          </w:tcPr>
          <w:p w14:paraId="2CC35D7C" w14:textId="77777777" w:rsidR="00DD70AF" w:rsidRPr="00161E24" w:rsidRDefault="00DD70AF" w:rsidP="00315C0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2" w:type="dxa"/>
            <w:gridSpan w:val="7"/>
            <w:shd w:val="clear" w:color="auto" w:fill="auto"/>
          </w:tcPr>
          <w:p w14:paraId="5DE62976" w14:textId="55287E9D" w:rsidR="00DD70AF" w:rsidRPr="00161E24" w:rsidRDefault="00010A79" w:rsidP="00315C01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กระแสเงินสดตามสัญญา</w:t>
            </w:r>
          </w:p>
        </w:tc>
      </w:tr>
      <w:tr w:rsidR="002F4EE7" w:rsidRPr="00161E24" w14:paraId="5B3C3982" w14:textId="77777777" w:rsidTr="00120CAC">
        <w:trPr>
          <w:cantSplit/>
          <w:trHeight w:val="364"/>
          <w:tblHeader/>
        </w:trPr>
        <w:tc>
          <w:tcPr>
            <w:tcW w:w="3024" w:type="dxa"/>
            <w:shd w:val="clear" w:color="auto" w:fill="auto"/>
            <w:vAlign w:val="bottom"/>
          </w:tcPr>
          <w:p w14:paraId="3C43651D" w14:textId="77777777" w:rsidR="002F4EE7" w:rsidRPr="00161E24" w:rsidRDefault="002F4EE7" w:rsidP="002F4EE7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008AEC12" w14:textId="0CCF3EE7" w:rsidR="002F4EE7" w:rsidRPr="00161E24" w:rsidRDefault="00006B36" w:rsidP="002F4E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</w:t>
            </w:r>
          </w:p>
        </w:tc>
        <w:tc>
          <w:tcPr>
            <w:tcW w:w="184" w:type="dxa"/>
            <w:shd w:val="clear" w:color="auto" w:fill="auto"/>
          </w:tcPr>
          <w:p w14:paraId="6C8F1C8B" w14:textId="77777777" w:rsidR="002F4EE7" w:rsidRPr="00161E24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4946EE91" w14:textId="77777777" w:rsidR="002F4EE7" w:rsidRPr="00161E24" w:rsidRDefault="002F4EE7" w:rsidP="002F4E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13B0F9C" w14:textId="77777777" w:rsidR="002F4EE7" w:rsidRPr="00161E24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11D2B2D5" w14:textId="6F7B41CB" w:rsidR="002F4EE7" w:rsidRPr="00161E24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หลังจาก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0C58DB"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5B236314" w14:textId="77777777" w:rsidR="002F4EE7" w:rsidRPr="00161E24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779CDDF7" w14:textId="77777777" w:rsidR="002F4EE7" w:rsidRPr="00161E24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7" w:type="dxa"/>
            <w:shd w:val="clear" w:color="auto" w:fill="auto"/>
          </w:tcPr>
          <w:p w14:paraId="57FC358E" w14:textId="77777777" w:rsidR="002F4EE7" w:rsidRPr="00161E24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019F66ED" w14:textId="77777777" w:rsidR="002F4EE7" w:rsidRPr="00161E24" w:rsidRDefault="002F4EE7" w:rsidP="002F4EE7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2F4EE7" w:rsidRPr="00161E24" w14:paraId="5D3C6B41" w14:textId="77777777" w:rsidTr="00120CAC">
        <w:trPr>
          <w:cantSplit/>
          <w:trHeight w:val="364"/>
          <w:tblHeader/>
        </w:trPr>
        <w:tc>
          <w:tcPr>
            <w:tcW w:w="3024" w:type="dxa"/>
            <w:shd w:val="clear" w:color="auto" w:fill="auto"/>
            <w:vAlign w:val="bottom"/>
          </w:tcPr>
          <w:p w14:paraId="30771EE6" w14:textId="0FEA8DFA" w:rsidR="002F4EE7" w:rsidRPr="00161E24" w:rsidRDefault="00CC26B8" w:rsidP="002F4EE7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0C58DB"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>31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ธันวาคม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64E9275B" w14:textId="3C6C7BD4" w:rsidR="002F4EE7" w:rsidRPr="00161E24" w:rsidRDefault="00006B36" w:rsidP="002F4E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84" w:type="dxa"/>
            <w:shd w:val="clear" w:color="auto" w:fill="auto"/>
          </w:tcPr>
          <w:p w14:paraId="5F97CB0A" w14:textId="77777777" w:rsidR="002F4EE7" w:rsidRPr="00161E24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</w:tcPr>
          <w:p w14:paraId="5D551792" w14:textId="007183A7" w:rsidR="002F4EE7" w:rsidRPr="00161E24" w:rsidRDefault="002F4EE7" w:rsidP="002F4EE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ภายใน </w:t>
            </w:r>
            <w:r w:rsidR="000C58DB"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24762D2F" w14:textId="77777777" w:rsidR="002F4EE7" w:rsidRPr="00161E24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</w:tcPr>
          <w:p w14:paraId="64B02230" w14:textId="4226C3A5" w:rsidR="002F4EE7" w:rsidRPr="00161E24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แต่ภายใน </w:t>
            </w:r>
            <w:r w:rsidR="000C58DB"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541C7B88" w14:textId="77777777" w:rsidR="002F4EE7" w:rsidRPr="00161E24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3BBE00E" w14:textId="1953B1F3" w:rsidR="002F4EE7" w:rsidRPr="00161E24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หลังจาก </w:t>
            </w:r>
            <w:r w:rsidR="000C58DB"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7" w:type="dxa"/>
            <w:shd w:val="clear" w:color="auto" w:fill="auto"/>
          </w:tcPr>
          <w:p w14:paraId="398F5626" w14:textId="77777777" w:rsidR="002F4EE7" w:rsidRPr="00161E24" w:rsidRDefault="002F4EE7" w:rsidP="002F4EE7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</w:tcPr>
          <w:p w14:paraId="4AE8BA35" w14:textId="77777777" w:rsidR="002F4EE7" w:rsidRPr="00161E24" w:rsidRDefault="002F4EE7" w:rsidP="002F4EE7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0619B8" w:rsidRPr="00161E24" w14:paraId="30FADD32" w14:textId="77777777" w:rsidTr="00120CAC">
        <w:trPr>
          <w:cantSplit/>
          <w:tblHeader/>
        </w:trPr>
        <w:tc>
          <w:tcPr>
            <w:tcW w:w="3024" w:type="dxa"/>
            <w:shd w:val="clear" w:color="auto" w:fill="auto"/>
          </w:tcPr>
          <w:p w14:paraId="71EB7AF2" w14:textId="77777777" w:rsidR="000619B8" w:rsidRPr="00161E24" w:rsidRDefault="000619B8" w:rsidP="002F4EE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306" w:type="dxa"/>
            <w:gridSpan w:val="9"/>
            <w:shd w:val="clear" w:color="auto" w:fill="auto"/>
          </w:tcPr>
          <w:p w14:paraId="5BD5B7D9" w14:textId="2E0B12AF" w:rsidR="000619B8" w:rsidRPr="00161E24" w:rsidRDefault="000619B8" w:rsidP="002F4E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794FA2" w:rsidRPr="00161E24" w14:paraId="4A486668" w14:textId="77777777" w:rsidTr="00120CAC">
        <w:trPr>
          <w:cantSplit/>
        </w:trPr>
        <w:tc>
          <w:tcPr>
            <w:tcW w:w="3024" w:type="dxa"/>
            <w:shd w:val="clear" w:color="auto" w:fill="auto"/>
          </w:tcPr>
          <w:p w14:paraId="54FD8ACB" w14:textId="3829AB2B" w:rsidR="00794FA2" w:rsidRPr="00161E24" w:rsidRDefault="00794FA2" w:rsidP="002F4EE7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256</w:t>
            </w:r>
            <w:r w:rsidR="00DA50F3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6306" w:type="dxa"/>
            <w:gridSpan w:val="9"/>
            <w:shd w:val="clear" w:color="auto" w:fill="auto"/>
          </w:tcPr>
          <w:p w14:paraId="1DC283D6" w14:textId="77777777" w:rsidR="00794FA2" w:rsidRPr="00161E24" w:rsidRDefault="00794FA2" w:rsidP="002F4EE7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2F4EE7" w:rsidRPr="00161E24" w14:paraId="14DD209F" w14:textId="77777777" w:rsidTr="00120CAC">
        <w:trPr>
          <w:cantSplit/>
        </w:trPr>
        <w:tc>
          <w:tcPr>
            <w:tcW w:w="3024" w:type="dxa"/>
            <w:shd w:val="clear" w:color="auto" w:fill="auto"/>
          </w:tcPr>
          <w:p w14:paraId="67B72DF5" w14:textId="2BBF9447" w:rsidR="002F4EE7" w:rsidRPr="00161E24" w:rsidRDefault="002F4EE7" w:rsidP="00B97A8C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96AFC32" w14:textId="58E51627" w:rsidR="002F4EE7" w:rsidRPr="00161E24" w:rsidRDefault="002F4EE7" w:rsidP="00A05C1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185A1575" w14:textId="77777777" w:rsidR="002F4EE7" w:rsidRPr="00161E24" w:rsidRDefault="002F4EE7" w:rsidP="00A05C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2F5F6C1" w14:textId="1B564D6D" w:rsidR="002F4EE7" w:rsidRPr="00161E24" w:rsidRDefault="002F4EE7" w:rsidP="00A05C1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1082E5E" w14:textId="77777777" w:rsidR="002F4EE7" w:rsidRPr="00161E24" w:rsidRDefault="002F4EE7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1E7A755" w14:textId="5CCC0E88" w:rsidR="002F4EE7" w:rsidRPr="00161E24" w:rsidRDefault="002F4EE7" w:rsidP="00A05C19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F0B6A41" w14:textId="77777777" w:rsidR="002F4EE7" w:rsidRPr="00161E24" w:rsidRDefault="002F4EE7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F81B8D" w14:textId="268BD08A" w:rsidR="002F4EE7" w:rsidRPr="00161E24" w:rsidRDefault="002F4EE7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045C530" w14:textId="77777777" w:rsidR="002F4EE7" w:rsidRPr="00161E24" w:rsidRDefault="002F4EE7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FAAC1E4" w14:textId="7EDAAF80" w:rsidR="002F4EE7" w:rsidRPr="00161E24" w:rsidRDefault="002F4EE7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92CC2" w:rsidRPr="00161E24" w14:paraId="22ABCDC2" w14:textId="77777777" w:rsidTr="00120CAC">
        <w:trPr>
          <w:cantSplit/>
        </w:trPr>
        <w:tc>
          <w:tcPr>
            <w:tcW w:w="3024" w:type="dxa"/>
            <w:shd w:val="clear" w:color="auto" w:fill="auto"/>
          </w:tcPr>
          <w:p w14:paraId="0239309C" w14:textId="6D6DF7D9" w:rsidR="00492CC2" w:rsidRPr="00161E24" w:rsidRDefault="00492CC2" w:rsidP="00492CC2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70A70AA" w14:textId="4E2E93C4" w:rsidR="00492CC2" w:rsidRPr="00492CC2" w:rsidRDefault="00BD0189" w:rsidP="00A05C1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19,795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691191B" w14:textId="77777777" w:rsidR="00492CC2" w:rsidRPr="00492CC2" w:rsidRDefault="00492CC2" w:rsidP="00A05C1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77CE824" w14:textId="1667068B" w:rsidR="00492CC2" w:rsidRPr="00492CC2" w:rsidRDefault="0099130C" w:rsidP="00E24C3C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130C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14</w:t>
            </w:r>
            <w:r w:rsidRPr="0099130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130C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762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DE283EB" w14:textId="77777777" w:rsidR="00492CC2" w:rsidRPr="00436CC5" w:rsidRDefault="00492CC2" w:rsidP="00436CC5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5EBBC38" w14:textId="20D3B39D" w:rsidR="00492CC2" w:rsidRPr="00492CC2" w:rsidRDefault="00D65BFC" w:rsidP="004C6C78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65BFC">
              <w:rPr>
                <w:rFonts w:asciiTheme="majorBidi" w:hAnsiTheme="majorBidi" w:cstheme="majorBidi"/>
                <w:sz w:val="30"/>
                <w:szCs w:val="30"/>
              </w:rPr>
              <w:t>5,435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A06EE8" w14:textId="77777777" w:rsidR="00492CC2" w:rsidRPr="00492CC2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CBADD3" w14:textId="0FDCA358" w:rsidR="00492CC2" w:rsidRPr="00492CC2" w:rsidRDefault="00D65BFC" w:rsidP="00D65BFC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8D82E94" w14:textId="77777777" w:rsidR="00492CC2" w:rsidRPr="00492CC2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87F9CB7" w14:textId="37D56C80" w:rsidR="00492CC2" w:rsidRPr="00492CC2" w:rsidRDefault="00D65BFC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D65BFC">
              <w:rPr>
                <w:rFonts w:asciiTheme="majorBidi" w:hAnsiTheme="majorBidi" w:cstheme="majorBidi"/>
                <w:sz w:val="30"/>
                <w:szCs w:val="30"/>
              </w:rPr>
              <w:t>20,197</w:t>
            </w:r>
          </w:p>
        </w:tc>
      </w:tr>
      <w:tr w:rsidR="00492CC2" w:rsidRPr="00161E24" w14:paraId="17193645" w14:textId="77777777" w:rsidTr="00120CAC">
        <w:trPr>
          <w:cantSplit/>
        </w:trPr>
        <w:tc>
          <w:tcPr>
            <w:tcW w:w="3024" w:type="dxa"/>
            <w:shd w:val="clear" w:color="auto" w:fill="auto"/>
          </w:tcPr>
          <w:p w14:paraId="34014493" w14:textId="7E94E35A" w:rsidR="00492CC2" w:rsidRPr="00161E24" w:rsidRDefault="00492CC2" w:rsidP="00492CC2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FB07E9D" w14:textId="5BC723D2" w:rsidR="00492CC2" w:rsidRPr="00161E24" w:rsidRDefault="00BD0189" w:rsidP="00A05C1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2,200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0F62441" w14:textId="77777777" w:rsidR="00492CC2" w:rsidRPr="00161E24" w:rsidRDefault="00492CC2" w:rsidP="00A05C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DD99593" w14:textId="025B3081" w:rsidR="00492CC2" w:rsidRPr="00161E24" w:rsidRDefault="00D65BFC" w:rsidP="00E24C3C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5BF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2,317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4BF893" w14:textId="77777777" w:rsidR="00492CC2" w:rsidRPr="00161E24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08C06E0" w14:textId="1FDDF908" w:rsidR="00492CC2" w:rsidRPr="00161E24" w:rsidRDefault="00813D84" w:rsidP="00813D84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F0B9A8" w14:textId="77777777" w:rsidR="00492CC2" w:rsidRPr="00161E24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0F4CA8" w14:textId="21A75949" w:rsidR="00492CC2" w:rsidRPr="00161E24" w:rsidRDefault="00813D84" w:rsidP="00813D84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1FC8ECA" w14:textId="77777777" w:rsidR="00492CC2" w:rsidRPr="00161E24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0FEB959" w14:textId="3EEE783B" w:rsidR="00492CC2" w:rsidRPr="00161E24" w:rsidRDefault="00D65BFC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D65BFC">
              <w:rPr>
                <w:rFonts w:asciiTheme="majorBidi" w:hAnsiTheme="majorBidi" w:cstheme="majorBidi"/>
                <w:sz w:val="30"/>
                <w:szCs w:val="30"/>
              </w:rPr>
              <w:t>2,317</w:t>
            </w:r>
          </w:p>
        </w:tc>
      </w:tr>
      <w:tr w:rsidR="00492CC2" w:rsidRPr="00161E24" w14:paraId="7421D609" w14:textId="77777777" w:rsidTr="00120CAC">
        <w:trPr>
          <w:cantSplit/>
        </w:trPr>
        <w:tc>
          <w:tcPr>
            <w:tcW w:w="3024" w:type="dxa"/>
            <w:shd w:val="clear" w:color="auto" w:fill="auto"/>
          </w:tcPr>
          <w:p w14:paraId="175E1674" w14:textId="2306F170" w:rsidR="00492CC2" w:rsidRPr="00161E24" w:rsidRDefault="00492CC2" w:rsidP="00492CC2">
            <w:pPr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900CE0" w14:textId="1E716149" w:rsidR="00492CC2" w:rsidRPr="00161E24" w:rsidRDefault="00BD0189" w:rsidP="00A05C1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5,717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244AB1B6" w14:textId="77777777" w:rsidR="00492CC2" w:rsidRPr="00161E24" w:rsidRDefault="00492CC2" w:rsidP="00A05C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905FC4" w14:textId="1BF7553D" w:rsidR="00492CC2" w:rsidRPr="00161E24" w:rsidRDefault="00D64E3E" w:rsidP="00E24C3C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64E3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B6DB71" w14:textId="77777777" w:rsidR="00492CC2" w:rsidRPr="00161E24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B0D2D7C" w14:textId="06A0564F" w:rsidR="00492CC2" w:rsidRPr="00161E24" w:rsidRDefault="0075587D" w:rsidP="00A05C1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5587D">
              <w:rPr>
                <w:rFonts w:asciiTheme="majorBidi" w:hAnsiTheme="majorBidi" w:cstheme="majorBidi"/>
                <w:sz w:val="30"/>
                <w:szCs w:val="30"/>
              </w:rPr>
              <w:t>2,295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96A0B4" w14:textId="77777777" w:rsidR="00492CC2" w:rsidRPr="00161E24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49FC4C7" w14:textId="725CFECE" w:rsidR="00492CC2" w:rsidRPr="00161E24" w:rsidRDefault="0075587D" w:rsidP="00A9366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75587D">
              <w:rPr>
                <w:rFonts w:asciiTheme="majorBidi" w:hAnsiTheme="majorBidi" w:cstheme="majorBidi"/>
                <w:sz w:val="30"/>
                <w:szCs w:val="30"/>
              </w:rPr>
              <w:t>4,391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04CC049" w14:textId="77777777" w:rsidR="00492CC2" w:rsidRPr="00161E24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B79A0FD" w14:textId="4D82EE62" w:rsidR="00492CC2" w:rsidRPr="00161E24" w:rsidRDefault="0075587D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5587D">
              <w:rPr>
                <w:rFonts w:asciiTheme="majorBidi" w:hAnsiTheme="majorBidi" w:cstheme="majorBidi"/>
                <w:sz w:val="30"/>
                <w:szCs w:val="30"/>
              </w:rPr>
              <w:t>7,570</w:t>
            </w:r>
          </w:p>
        </w:tc>
      </w:tr>
      <w:tr w:rsidR="00492CC2" w:rsidRPr="00161E24" w14:paraId="7693C46E" w14:textId="77777777" w:rsidTr="00120CAC">
        <w:trPr>
          <w:cantSplit/>
        </w:trPr>
        <w:tc>
          <w:tcPr>
            <w:tcW w:w="3024" w:type="dxa"/>
            <w:shd w:val="clear" w:color="auto" w:fill="auto"/>
          </w:tcPr>
          <w:p w14:paraId="5CCCF891" w14:textId="4A2470FA" w:rsidR="00492CC2" w:rsidRPr="00161E24" w:rsidRDefault="00A030AE" w:rsidP="00492CC2">
            <w:pPr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E68C517" w14:textId="08FE8D62" w:rsidR="00492CC2" w:rsidRPr="00161E24" w:rsidRDefault="00BD0189" w:rsidP="00A05C1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1,459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545DEB35" w14:textId="77777777" w:rsidR="00492CC2" w:rsidRPr="00161E24" w:rsidRDefault="00492CC2" w:rsidP="00A05C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1520A7" w14:textId="781A6B21" w:rsidR="00492CC2" w:rsidRPr="00161E24" w:rsidRDefault="00436CC5" w:rsidP="00E24C3C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36CC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927CAF" w14:textId="77777777" w:rsidR="00492CC2" w:rsidRPr="00516440" w:rsidRDefault="00492CC2" w:rsidP="00516440">
            <w:pPr>
              <w:pStyle w:val="acctfourfigures"/>
              <w:tabs>
                <w:tab w:val="decimal" w:pos="911"/>
                <w:tab w:val="decimal" w:pos="102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1C6337E" w14:textId="5ED31752" w:rsidR="00492CC2" w:rsidRPr="00161E24" w:rsidRDefault="00436CC5" w:rsidP="00A05C1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36CC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1,157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BB25499" w14:textId="77777777" w:rsidR="00492CC2" w:rsidRPr="00161E24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6433AB" w14:textId="34F8F9E7" w:rsidR="00492CC2" w:rsidRPr="00161E24" w:rsidRDefault="00436CC5" w:rsidP="005164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36CC5">
              <w:rPr>
                <w:rFonts w:asciiTheme="majorBidi" w:hAnsiTheme="majorBidi" w:cstheme="majorBidi"/>
                <w:sz w:val="30"/>
                <w:szCs w:val="30"/>
              </w:rPr>
              <w:t>300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61F08E7" w14:textId="77777777" w:rsidR="00492CC2" w:rsidRPr="00516440" w:rsidRDefault="00492CC2" w:rsidP="00516440">
            <w:pPr>
              <w:pStyle w:val="acctfourfigures"/>
              <w:tabs>
                <w:tab w:val="decimal" w:pos="832"/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FA56155" w14:textId="1835958F" w:rsidR="00492CC2" w:rsidRPr="00161E24" w:rsidRDefault="00172C91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172C91">
              <w:rPr>
                <w:rFonts w:asciiTheme="majorBidi" w:hAnsiTheme="majorBidi" w:cstheme="majorBidi"/>
                <w:sz w:val="30"/>
                <w:szCs w:val="30"/>
              </w:rPr>
              <w:t>1,459</w:t>
            </w:r>
          </w:p>
        </w:tc>
      </w:tr>
      <w:tr w:rsidR="00492CC2" w:rsidRPr="00161E24" w14:paraId="4619A9AC" w14:textId="77777777" w:rsidTr="00120CAC">
        <w:trPr>
          <w:cantSplit/>
        </w:trPr>
        <w:tc>
          <w:tcPr>
            <w:tcW w:w="3024" w:type="dxa"/>
            <w:shd w:val="clear" w:color="auto" w:fill="auto"/>
          </w:tcPr>
          <w:p w14:paraId="511D0616" w14:textId="77777777" w:rsidR="00492CC2" w:rsidRPr="00161E24" w:rsidRDefault="00492CC2" w:rsidP="00492CC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17F6CB5" w14:textId="77777777" w:rsidR="00492CC2" w:rsidRPr="00161E24" w:rsidRDefault="00492CC2" w:rsidP="00A05C1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07A391D" w14:textId="77777777" w:rsidR="00492CC2" w:rsidRPr="00161E24" w:rsidRDefault="00492CC2" w:rsidP="00A05C19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EDF3D1" w14:textId="4C89163C" w:rsidR="00492CC2" w:rsidRPr="00161E24" w:rsidRDefault="00186DFA" w:rsidP="00E24C3C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86D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17,965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AF4A28" w14:textId="77777777" w:rsidR="00492CC2" w:rsidRPr="00161E24" w:rsidRDefault="00492CC2" w:rsidP="00A05C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9BCA0F8" w14:textId="4DC3EDA4" w:rsidR="00492CC2" w:rsidRPr="00161E24" w:rsidRDefault="00186DFA" w:rsidP="00A05C19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186DFA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8,887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4782C07" w14:textId="77777777" w:rsidR="00492CC2" w:rsidRPr="00161E24" w:rsidRDefault="00492CC2" w:rsidP="00A05C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3DCB88" w14:textId="7565AE04" w:rsidR="00492CC2" w:rsidRPr="00161E24" w:rsidRDefault="00485753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7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4,691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AB5E2B9" w14:textId="77777777" w:rsidR="00492CC2" w:rsidRPr="00161E24" w:rsidRDefault="00492CC2" w:rsidP="00A05C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C77D2A" w14:textId="322ED8F9" w:rsidR="00492CC2" w:rsidRPr="00161E24" w:rsidRDefault="00485753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57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31,543</w:t>
            </w:r>
          </w:p>
        </w:tc>
      </w:tr>
      <w:tr w:rsidR="00492CC2" w:rsidRPr="00161E24" w14:paraId="62DE301D" w14:textId="77777777" w:rsidTr="00120CAC">
        <w:trPr>
          <w:cantSplit/>
        </w:trPr>
        <w:tc>
          <w:tcPr>
            <w:tcW w:w="3024" w:type="dxa"/>
            <w:shd w:val="clear" w:color="auto" w:fill="auto"/>
          </w:tcPr>
          <w:p w14:paraId="0CB26F58" w14:textId="77777777" w:rsidR="00492CC2" w:rsidRPr="00161E24" w:rsidRDefault="00492CC2" w:rsidP="00492CC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6649ED" w14:textId="77777777" w:rsidR="00492CC2" w:rsidRPr="00161E24" w:rsidRDefault="00492CC2" w:rsidP="00A05C1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532EE376" w14:textId="77777777" w:rsidR="00492CC2" w:rsidRPr="00161E24" w:rsidRDefault="00492CC2" w:rsidP="00A05C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8D901F4" w14:textId="77777777" w:rsidR="00492CC2" w:rsidRPr="00161E24" w:rsidRDefault="00492CC2" w:rsidP="00A05C1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82CD08C" w14:textId="77777777" w:rsidR="00492CC2" w:rsidRPr="00161E24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A495BB4" w14:textId="77777777" w:rsidR="00492CC2" w:rsidRPr="00161E24" w:rsidRDefault="00492CC2" w:rsidP="00A05C19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B500837" w14:textId="77777777" w:rsidR="00492CC2" w:rsidRPr="00161E24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5821AF" w14:textId="77777777" w:rsidR="00492CC2" w:rsidRPr="00161E24" w:rsidRDefault="00492CC2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8113294" w14:textId="77777777" w:rsidR="00492CC2" w:rsidRPr="00161E24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6CE4947" w14:textId="77777777" w:rsidR="00492CC2" w:rsidRPr="00161E24" w:rsidRDefault="00492CC2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92CC2" w:rsidRPr="00161E24" w14:paraId="63D183D2" w14:textId="77777777" w:rsidTr="00120CAC">
        <w:trPr>
          <w:cantSplit/>
        </w:trPr>
        <w:tc>
          <w:tcPr>
            <w:tcW w:w="3024" w:type="dxa"/>
            <w:shd w:val="clear" w:color="auto" w:fill="auto"/>
          </w:tcPr>
          <w:p w14:paraId="4CDDD903" w14:textId="77777777" w:rsidR="00492CC2" w:rsidRPr="00161E24" w:rsidRDefault="00492CC2" w:rsidP="00492CC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5DB15F0" w14:textId="77777777" w:rsidR="00492CC2" w:rsidRPr="00161E24" w:rsidRDefault="00492CC2" w:rsidP="00A05C1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70E58DD3" w14:textId="77777777" w:rsidR="00492CC2" w:rsidRPr="00161E24" w:rsidRDefault="00492CC2" w:rsidP="00A05C19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17EB863" w14:textId="77777777" w:rsidR="00492CC2" w:rsidRPr="00161E24" w:rsidRDefault="00492CC2" w:rsidP="00A05C19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574749F" w14:textId="77777777" w:rsidR="00492CC2" w:rsidRPr="00161E24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FAADC9E" w14:textId="77777777" w:rsidR="00492CC2" w:rsidRPr="00161E24" w:rsidRDefault="00492CC2" w:rsidP="00A05C19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DE5F9C" w14:textId="77777777" w:rsidR="00492CC2" w:rsidRPr="00161E24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069EB8" w14:textId="77777777" w:rsidR="00492CC2" w:rsidRPr="00161E24" w:rsidRDefault="00492CC2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703B16A" w14:textId="77777777" w:rsidR="00492CC2" w:rsidRPr="00161E24" w:rsidRDefault="00492CC2" w:rsidP="00A05C19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3BA0EAB" w14:textId="77777777" w:rsidR="00492CC2" w:rsidRPr="00161E24" w:rsidRDefault="00492CC2" w:rsidP="00A05C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C1B3E" w:rsidRPr="00161E24" w14:paraId="52A7744E" w14:textId="77777777" w:rsidTr="00120CAC">
        <w:trPr>
          <w:cantSplit/>
        </w:trPr>
        <w:tc>
          <w:tcPr>
            <w:tcW w:w="3024" w:type="dxa"/>
            <w:shd w:val="clear" w:color="auto" w:fill="auto"/>
          </w:tcPr>
          <w:p w14:paraId="77BAF6FD" w14:textId="03143F41" w:rsidR="00AC1B3E" w:rsidRPr="00161E24" w:rsidRDefault="00AC1B3E" w:rsidP="00AC1B3E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AA230BC" w14:textId="26B97B87" w:rsidR="00AC1B3E" w:rsidRPr="00161E24" w:rsidRDefault="00AC1B3E" w:rsidP="00AC1B3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634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(20)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1B347AA2" w14:textId="77777777" w:rsidR="00AC1B3E" w:rsidRPr="00161E24" w:rsidRDefault="00AC1B3E" w:rsidP="00AC1B3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5166A1" w14:textId="34C4A310" w:rsidR="00AC1B3E" w:rsidRPr="00161E24" w:rsidRDefault="00AC1B3E" w:rsidP="005E7B94">
            <w:pPr>
              <w:pStyle w:val="acctfourfigures"/>
              <w:tabs>
                <w:tab w:val="clear" w:pos="765"/>
                <w:tab w:val="decimal" w:pos="630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8DAF6CC" w14:textId="15710FAF" w:rsidR="00AC1B3E" w:rsidRPr="00492CC2" w:rsidRDefault="00AC1B3E" w:rsidP="00AC1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33AAE74" w14:textId="168861AB" w:rsidR="00AC1B3E" w:rsidRPr="00161E24" w:rsidRDefault="00AC1B3E" w:rsidP="005E7B94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D43506A" w14:textId="49164C8E" w:rsidR="00AC1B3E" w:rsidRPr="00161E24" w:rsidRDefault="00AC1B3E" w:rsidP="00AC1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70B5CB" w14:textId="6B322B4D" w:rsidR="00AC1B3E" w:rsidRPr="00161E24" w:rsidRDefault="00AC1B3E" w:rsidP="005E7B94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10FB0AEF" w14:textId="77777777" w:rsidR="00AC1B3E" w:rsidRPr="00492CC2" w:rsidRDefault="00AC1B3E" w:rsidP="00AC1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9DF32AB" w14:textId="7DC26646" w:rsidR="00AC1B3E" w:rsidRPr="00161E24" w:rsidRDefault="00AC1B3E" w:rsidP="005E7B94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C1B3E" w:rsidRPr="00161E24" w14:paraId="5CD6F6A8" w14:textId="77777777" w:rsidTr="00120CAC">
        <w:trPr>
          <w:cantSplit/>
        </w:trPr>
        <w:tc>
          <w:tcPr>
            <w:tcW w:w="3024" w:type="dxa"/>
            <w:shd w:val="clear" w:color="auto" w:fill="auto"/>
          </w:tcPr>
          <w:p w14:paraId="7D25B849" w14:textId="1DA2C5F3" w:rsidR="00AC1B3E" w:rsidRPr="00161E24" w:rsidRDefault="00AC1B3E" w:rsidP="00AC1B3E">
            <w:pPr>
              <w:spacing w:line="240" w:lineRule="auto"/>
              <w:ind w:firstLine="19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1BD490" w14:textId="0A31B1C2" w:rsidR="00AC1B3E" w:rsidRPr="00161E24" w:rsidRDefault="005E7B94" w:rsidP="005E7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65B65E85" w14:textId="77777777" w:rsidR="00AC1B3E" w:rsidRPr="00161E24" w:rsidRDefault="00AC1B3E" w:rsidP="00AC1B3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054F5BA" w14:textId="7EDD2E47" w:rsidR="00AC1B3E" w:rsidRPr="00161E24" w:rsidRDefault="00AC1B3E" w:rsidP="00AC1B3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34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(991)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639923" w14:textId="77777777" w:rsidR="00AC1B3E" w:rsidRPr="00161E24" w:rsidRDefault="00AC1B3E" w:rsidP="00AC1B3E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5F6D93C" w14:textId="7EB4079B" w:rsidR="00AC1B3E" w:rsidRPr="00161E24" w:rsidRDefault="00AC1B3E" w:rsidP="005E7B94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9F8C703" w14:textId="77777777" w:rsidR="00AC1B3E" w:rsidRPr="00161E24" w:rsidRDefault="00AC1B3E" w:rsidP="00AC1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F78D5D" w14:textId="5B94AF08" w:rsidR="00AC1B3E" w:rsidRPr="00161E24" w:rsidRDefault="00AC1B3E" w:rsidP="005E7B94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1EF7095F" w14:textId="77777777" w:rsidR="00AC1B3E" w:rsidRPr="00161E24" w:rsidRDefault="00AC1B3E" w:rsidP="00AC1B3E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62F3A29" w14:textId="2941D9F3" w:rsidR="00AC1B3E" w:rsidRPr="00161E24" w:rsidRDefault="00AC1B3E" w:rsidP="00AC1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63469">
              <w:rPr>
                <w:rFonts w:asciiTheme="majorBidi" w:hAnsiTheme="majorBidi" w:cstheme="majorBidi"/>
                <w:sz w:val="30"/>
                <w:szCs w:val="30"/>
              </w:rPr>
              <w:t>(991)</w:t>
            </w:r>
          </w:p>
        </w:tc>
      </w:tr>
      <w:tr w:rsidR="00AC1B3E" w:rsidRPr="00161E24" w14:paraId="12B256E9" w14:textId="77777777" w:rsidTr="00120CAC">
        <w:trPr>
          <w:cantSplit/>
        </w:trPr>
        <w:tc>
          <w:tcPr>
            <w:tcW w:w="3024" w:type="dxa"/>
            <w:shd w:val="clear" w:color="auto" w:fill="auto"/>
          </w:tcPr>
          <w:p w14:paraId="42978A88" w14:textId="20B0D041" w:rsidR="00AC1B3E" w:rsidRPr="00161E24" w:rsidRDefault="00AC1B3E" w:rsidP="00AC1B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69" w:hanging="27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ab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67FD7C7" w14:textId="2F7D06F7" w:rsidR="00AC1B3E" w:rsidRPr="00161E24" w:rsidRDefault="005E7B94" w:rsidP="005E7B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after="0" w:line="240" w:lineRule="auto"/>
              <w:ind w:lef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4" w:type="dxa"/>
            <w:shd w:val="clear" w:color="auto" w:fill="auto"/>
            <w:vAlign w:val="bottom"/>
          </w:tcPr>
          <w:p w14:paraId="71858F9C" w14:textId="77777777" w:rsidR="00AC1B3E" w:rsidRPr="00161E24" w:rsidRDefault="00AC1B3E" w:rsidP="00AC1B3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F7FAA" w14:textId="52FE310A" w:rsidR="00AC1B3E" w:rsidRPr="00161E24" w:rsidRDefault="00AC1B3E" w:rsidP="00AC1B3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6346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1,011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8168E3" w14:textId="77777777" w:rsidR="00AC1B3E" w:rsidRPr="00161E24" w:rsidRDefault="00AC1B3E" w:rsidP="00AC1B3E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DAEE03" w14:textId="720BAB22" w:rsidR="00AC1B3E" w:rsidRPr="00161E24" w:rsidRDefault="00AC1B3E" w:rsidP="005E7B94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E9BF7B" w14:textId="77777777" w:rsidR="00AC1B3E" w:rsidRPr="00161E24" w:rsidRDefault="00AC1B3E" w:rsidP="00AC1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3348C6" w14:textId="44B12067" w:rsidR="00AC1B3E" w:rsidRPr="00161E24" w:rsidRDefault="00AC1B3E" w:rsidP="005E7B94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47B9100" w14:textId="77777777" w:rsidR="00AC1B3E" w:rsidRPr="00161E24" w:rsidRDefault="00AC1B3E" w:rsidP="00AC1B3E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6AE87" w14:textId="5E53149F" w:rsidR="00AC1B3E" w:rsidRPr="00161E24" w:rsidRDefault="00AC1B3E" w:rsidP="00AC1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63469">
              <w:rPr>
                <w:rFonts w:asciiTheme="majorBidi" w:hAnsiTheme="majorBidi" w:cstheme="majorBidi"/>
                <w:sz w:val="30"/>
                <w:szCs w:val="30"/>
              </w:rPr>
              <w:t>1,011</w:t>
            </w:r>
          </w:p>
        </w:tc>
      </w:tr>
      <w:tr w:rsidR="00AC1B3E" w:rsidRPr="00161E24" w14:paraId="4C943AEF" w14:textId="77777777" w:rsidTr="00120CAC">
        <w:trPr>
          <w:cantSplit/>
        </w:trPr>
        <w:tc>
          <w:tcPr>
            <w:tcW w:w="3024" w:type="dxa"/>
            <w:shd w:val="clear" w:color="auto" w:fill="auto"/>
          </w:tcPr>
          <w:p w14:paraId="5EBCECFA" w14:textId="77777777" w:rsidR="00AC1B3E" w:rsidRPr="00161E24" w:rsidRDefault="00AC1B3E" w:rsidP="00AC1B3E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DC25D7" w14:textId="77777777" w:rsidR="00AC1B3E" w:rsidRPr="00161E24" w:rsidRDefault="00AC1B3E" w:rsidP="00AC1B3E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4" w:type="dxa"/>
            <w:shd w:val="clear" w:color="auto" w:fill="auto"/>
            <w:vAlign w:val="bottom"/>
          </w:tcPr>
          <w:p w14:paraId="68A4559C" w14:textId="77777777" w:rsidR="00AC1B3E" w:rsidRPr="00161E24" w:rsidRDefault="00AC1B3E" w:rsidP="00AC1B3E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753DD5" w14:textId="65C5A39F" w:rsidR="00AC1B3E" w:rsidRPr="00161E24" w:rsidRDefault="00AC1B3E" w:rsidP="00AC1B3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63469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D1C708" w14:textId="77777777" w:rsidR="00AC1B3E" w:rsidRPr="00161E24" w:rsidRDefault="00AC1B3E" w:rsidP="00AC1B3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CD4FA7" w14:textId="0CC3B414" w:rsidR="00AC1B3E" w:rsidRPr="005E7B94" w:rsidRDefault="00AC1B3E" w:rsidP="005E7B94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E7B9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C759A07" w14:textId="77777777" w:rsidR="00AC1B3E" w:rsidRPr="005E7B94" w:rsidRDefault="00AC1B3E" w:rsidP="00AC1B3E">
            <w:pPr>
              <w:pStyle w:val="acctfourfigures"/>
              <w:tabs>
                <w:tab w:val="clear" w:pos="765"/>
                <w:tab w:val="decimal" w:pos="90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A2C8A5" w14:textId="4AE01578" w:rsidR="00AC1B3E" w:rsidRPr="005E7B94" w:rsidRDefault="00AC1B3E" w:rsidP="005E7B94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5E7B94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DF8546F" w14:textId="77777777" w:rsidR="00AC1B3E" w:rsidRPr="005E7B94" w:rsidRDefault="00AC1B3E" w:rsidP="00AC1B3E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ACBEEC9" w14:textId="344AED55" w:rsidR="00AC1B3E" w:rsidRPr="00161E24" w:rsidRDefault="00AC1B3E" w:rsidP="00AC1B3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6346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</w:p>
        </w:tc>
      </w:tr>
    </w:tbl>
    <w:p w14:paraId="132C7A64" w14:textId="121396AB" w:rsidR="00E167FA" w:rsidRDefault="00E167FA" w:rsidP="005E7B9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670"/>
        </w:tabs>
        <w:spacing w:after="0" w:line="240" w:lineRule="auto"/>
        <w:ind w:left="-107"/>
        <w:rPr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84"/>
        <w:gridCol w:w="936"/>
        <w:gridCol w:w="186"/>
        <w:gridCol w:w="984"/>
        <w:gridCol w:w="180"/>
        <w:gridCol w:w="1166"/>
        <w:gridCol w:w="6"/>
        <w:gridCol w:w="180"/>
        <w:gridCol w:w="1080"/>
        <w:gridCol w:w="187"/>
        <w:gridCol w:w="891"/>
      </w:tblGrid>
      <w:tr w:rsidR="00C072A0" w:rsidRPr="00161E24" w14:paraId="02B5C310" w14:textId="77777777" w:rsidTr="00C84D81">
        <w:trPr>
          <w:cantSplit/>
          <w:tblHeader/>
        </w:trPr>
        <w:tc>
          <w:tcPr>
            <w:tcW w:w="3384" w:type="dxa"/>
            <w:shd w:val="clear" w:color="auto" w:fill="auto"/>
            <w:vAlign w:val="bottom"/>
          </w:tcPr>
          <w:p w14:paraId="5A368A7C" w14:textId="77777777" w:rsidR="00C072A0" w:rsidRPr="00161E24" w:rsidRDefault="00C072A0" w:rsidP="0076309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FC1872E" w14:textId="77777777" w:rsidR="00C072A0" w:rsidRPr="00161E24" w:rsidRDefault="00C072A0" w:rsidP="0076309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762C4D63" w14:textId="66211F7A" w:rsidR="00C072A0" w:rsidRPr="00161E24" w:rsidRDefault="00C072A0" w:rsidP="00763091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74" w:type="dxa"/>
            <w:gridSpan w:val="8"/>
            <w:shd w:val="clear" w:color="auto" w:fill="auto"/>
          </w:tcPr>
          <w:p w14:paraId="1CA1B552" w14:textId="77777777" w:rsidR="00C072A0" w:rsidRPr="00161E24" w:rsidRDefault="00C072A0" w:rsidP="0076309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</w:tr>
      <w:tr w:rsidR="00E167FA" w:rsidRPr="00161E24" w14:paraId="4593A046" w14:textId="77777777" w:rsidTr="00C84D81">
        <w:trPr>
          <w:cantSplit/>
          <w:tblHeader/>
        </w:trPr>
        <w:tc>
          <w:tcPr>
            <w:tcW w:w="3384" w:type="dxa"/>
            <w:shd w:val="clear" w:color="auto" w:fill="auto"/>
            <w:vAlign w:val="bottom"/>
          </w:tcPr>
          <w:p w14:paraId="1209001A" w14:textId="77777777" w:rsidR="00E167FA" w:rsidRPr="00161E24" w:rsidRDefault="00E167FA" w:rsidP="0076309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936" w:type="dxa"/>
            <w:shd w:val="clear" w:color="auto" w:fill="auto"/>
          </w:tcPr>
          <w:p w14:paraId="7E559D44" w14:textId="77777777" w:rsidR="00E167FA" w:rsidRPr="00161E24" w:rsidRDefault="00E167FA" w:rsidP="007630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6" w:type="dxa"/>
            <w:shd w:val="clear" w:color="auto" w:fill="auto"/>
          </w:tcPr>
          <w:p w14:paraId="357F36E9" w14:textId="77777777" w:rsidR="00E167FA" w:rsidRPr="00161E24" w:rsidRDefault="00E167FA" w:rsidP="0076309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674" w:type="dxa"/>
            <w:gridSpan w:val="8"/>
            <w:shd w:val="clear" w:color="auto" w:fill="auto"/>
          </w:tcPr>
          <w:p w14:paraId="6C6A5033" w14:textId="77777777" w:rsidR="00E167FA" w:rsidRPr="00161E24" w:rsidRDefault="00E167FA" w:rsidP="00763091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กระแสเงินสดตามสัญญา</w:t>
            </w:r>
          </w:p>
        </w:tc>
      </w:tr>
      <w:tr w:rsidR="00E167FA" w:rsidRPr="00161E24" w14:paraId="3B16DDC7" w14:textId="77777777" w:rsidTr="00C84D81">
        <w:trPr>
          <w:cantSplit/>
          <w:tblHeader/>
        </w:trPr>
        <w:tc>
          <w:tcPr>
            <w:tcW w:w="3384" w:type="dxa"/>
            <w:shd w:val="clear" w:color="auto" w:fill="auto"/>
            <w:vAlign w:val="bottom"/>
          </w:tcPr>
          <w:p w14:paraId="4B787F10" w14:textId="77777777" w:rsidR="00E167FA" w:rsidRPr="00161E24" w:rsidRDefault="00E167FA" w:rsidP="00763091">
            <w:pPr>
              <w:pStyle w:val="acctfourfigures"/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936" w:type="dxa"/>
            <w:shd w:val="clear" w:color="auto" w:fill="auto"/>
          </w:tcPr>
          <w:p w14:paraId="68AF5649" w14:textId="77777777" w:rsidR="00E167FA" w:rsidRPr="00161E24" w:rsidRDefault="00E167FA" w:rsidP="007630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</w:t>
            </w:r>
          </w:p>
        </w:tc>
        <w:tc>
          <w:tcPr>
            <w:tcW w:w="186" w:type="dxa"/>
            <w:shd w:val="clear" w:color="auto" w:fill="auto"/>
          </w:tcPr>
          <w:p w14:paraId="298E27AE" w14:textId="77777777" w:rsidR="00E167FA" w:rsidRPr="00161E24" w:rsidRDefault="00E167FA" w:rsidP="0076309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4D950D09" w14:textId="77777777" w:rsidR="00E167FA" w:rsidRPr="00161E24" w:rsidRDefault="00E167FA" w:rsidP="007630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A21EF67" w14:textId="77777777" w:rsidR="00E167FA" w:rsidRPr="00161E24" w:rsidRDefault="00E167FA" w:rsidP="0076309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32EA3A28" w14:textId="77777777" w:rsidR="00E167FA" w:rsidRPr="00161E24" w:rsidRDefault="00E167FA" w:rsidP="0076309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หลังจาก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5EC5CE0C" w14:textId="77777777" w:rsidR="00E167FA" w:rsidRPr="00161E24" w:rsidRDefault="00E167FA" w:rsidP="0076309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57E8111" w14:textId="77777777" w:rsidR="00E167FA" w:rsidRPr="00161E24" w:rsidRDefault="00E167FA" w:rsidP="0076309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7" w:type="dxa"/>
            <w:shd w:val="clear" w:color="auto" w:fill="auto"/>
          </w:tcPr>
          <w:p w14:paraId="412A59CB" w14:textId="77777777" w:rsidR="00E167FA" w:rsidRPr="00161E24" w:rsidRDefault="00E167FA" w:rsidP="0076309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</w:tcPr>
          <w:p w14:paraId="10C39AD0" w14:textId="77777777" w:rsidR="00E167FA" w:rsidRPr="00161E24" w:rsidRDefault="00E167FA" w:rsidP="00763091">
            <w:pPr>
              <w:pStyle w:val="acctfourfigures"/>
              <w:tabs>
                <w:tab w:val="clear" w:pos="765"/>
                <w:tab w:val="decimal" w:pos="263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E167FA" w:rsidRPr="00161E24" w14:paraId="385E11D3" w14:textId="77777777" w:rsidTr="00C84D81">
        <w:trPr>
          <w:cantSplit/>
          <w:tblHeader/>
        </w:trPr>
        <w:tc>
          <w:tcPr>
            <w:tcW w:w="3384" w:type="dxa"/>
            <w:shd w:val="clear" w:color="auto" w:fill="auto"/>
            <w:vAlign w:val="bottom"/>
          </w:tcPr>
          <w:p w14:paraId="7746E851" w14:textId="77777777" w:rsidR="00E167FA" w:rsidRPr="00161E24" w:rsidRDefault="00E167FA" w:rsidP="00763091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>31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ธันวาคม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936" w:type="dxa"/>
            <w:shd w:val="clear" w:color="auto" w:fill="auto"/>
          </w:tcPr>
          <w:p w14:paraId="764B6123" w14:textId="77777777" w:rsidR="00E167FA" w:rsidRPr="00161E24" w:rsidRDefault="00E167FA" w:rsidP="007630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86" w:type="dxa"/>
            <w:shd w:val="clear" w:color="auto" w:fill="auto"/>
          </w:tcPr>
          <w:p w14:paraId="44DA6357" w14:textId="77777777" w:rsidR="00E167FA" w:rsidRPr="00161E24" w:rsidRDefault="00E167FA" w:rsidP="0076309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</w:tcPr>
          <w:p w14:paraId="0921E28A" w14:textId="77777777" w:rsidR="00E167FA" w:rsidRPr="00161E24" w:rsidRDefault="00E167FA" w:rsidP="0076309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ภายใน 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73FC8B1E" w14:textId="77777777" w:rsidR="00E167FA" w:rsidRPr="00161E24" w:rsidRDefault="00E167FA" w:rsidP="0076309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gridSpan w:val="2"/>
            <w:shd w:val="clear" w:color="auto" w:fill="auto"/>
          </w:tcPr>
          <w:p w14:paraId="3A71E693" w14:textId="77777777" w:rsidR="00E167FA" w:rsidRPr="00161E24" w:rsidRDefault="00E167FA" w:rsidP="0076309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แต่ภายใน 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</w:tcPr>
          <w:p w14:paraId="3EA765CD" w14:textId="77777777" w:rsidR="00E167FA" w:rsidRPr="00161E24" w:rsidRDefault="00E167FA" w:rsidP="0076309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36F93F7E" w14:textId="77777777" w:rsidR="00E167FA" w:rsidRPr="00161E24" w:rsidRDefault="00E167FA" w:rsidP="0076309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หลังจาก 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5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7" w:type="dxa"/>
            <w:shd w:val="clear" w:color="auto" w:fill="auto"/>
          </w:tcPr>
          <w:p w14:paraId="13058C55" w14:textId="77777777" w:rsidR="00E167FA" w:rsidRPr="00161E24" w:rsidRDefault="00E167FA" w:rsidP="00763091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</w:tcPr>
          <w:p w14:paraId="56E55E43" w14:textId="77777777" w:rsidR="00E167FA" w:rsidRPr="00161E24" w:rsidRDefault="00E167FA" w:rsidP="00763091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C072A0" w:rsidRPr="00161E24" w14:paraId="4449532E" w14:textId="77777777" w:rsidTr="00C84D81">
        <w:trPr>
          <w:cantSplit/>
          <w:tblHeader/>
        </w:trPr>
        <w:tc>
          <w:tcPr>
            <w:tcW w:w="3384" w:type="dxa"/>
            <w:shd w:val="clear" w:color="auto" w:fill="auto"/>
          </w:tcPr>
          <w:p w14:paraId="0BDE8B32" w14:textId="77777777" w:rsidR="00C072A0" w:rsidRPr="00161E24" w:rsidRDefault="00C072A0" w:rsidP="0076309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796" w:type="dxa"/>
            <w:gridSpan w:val="10"/>
            <w:shd w:val="clear" w:color="auto" w:fill="auto"/>
          </w:tcPr>
          <w:p w14:paraId="738EB1D6" w14:textId="39BDDEFD" w:rsidR="00C072A0" w:rsidRPr="00161E24" w:rsidRDefault="00C072A0" w:rsidP="0076309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C072A0" w:rsidRPr="00161E24" w14:paraId="6DFECA45" w14:textId="77777777" w:rsidTr="00C84D81">
        <w:trPr>
          <w:cantSplit/>
        </w:trPr>
        <w:tc>
          <w:tcPr>
            <w:tcW w:w="3384" w:type="dxa"/>
            <w:shd w:val="clear" w:color="auto" w:fill="auto"/>
          </w:tcPr>
          <w:p w14:paraId="4C08F00A" w14:textId="34A9E0B2" w:rsidR="00C072A0" w:rsidRPr="00161E24" w:rsidRDefault="00C072A0" w:rsidP="0076309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936" w:type="dxa"/>
            <w:shd w:val="clear" w:color="auto" w:fill="auto"/>
          </w:tcPr>
          <w:p w14:paraId="41DA6499" w14:textId="77777777" w:rsidR="00C072A0" w:rsidRPr="00161E24" w:rsidRDefault="00C072A0" w:rsidP="0076309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860" w:type="dxa"/>
            <w:gridSpan w:val="9"/>
            <w:shd w:val="clear" w:color="auto" w:fill="auto"/>
          </w:tcPr>
          <w:p w14:paraId="0DED91CB" w14:textId="0FD036FE" w:rsidR="00C072A0" w:rsidRPr="00161E24" w:rsidRDefault="00C072A0" w:rsidP="00763091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E167FA" w:rsidRPr="00161E24" w14:paraId="2F6CE0BF" w14:textId="77777777" w:rsidTr="00C84D81">
        <w:trPr>
          <w:cantSplit/>
        </w:trPr>
        <w:tc>
          <w:tcPr>
            <w:tcW w:w="3384" w:type="dxa"/>
            <w:shd w:val="clear" w:color="auto" w:fill="auto"/>
          </w:tcPr>
          <w:p w14:paraId="62A2BBBD" w14:textId="77777777" w:rsidR="00E167FA" w:rsidRPr="00161E24" w:rsidRDefault="00E167FA" w:rsidP="0076309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8093979" w14:textId="77777777" w:rsidR="00E167FA" w:rsidRPr="00161E24" w:rsidRDefault="00E167FA" w:rsidP="00186FFA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34EE9B71" w14:textId="77777777" w:rsidR="00E167FA" w:rsidRPr="00161E24" w:rsidRDefault="00E167FA" w:rsidP="00186FFA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0CE18A4" w14:textId="77777777" w:rsidR="00E167FA" w:rsidRPr="00161E24" w:rsidRDefault="00E167FA" w:rsidP="00186FFA">
            <w:pPr>
              <w:pStyle w:val="acctfourfigures"/>
              <w:tabs>
                <w:tab w:val="clear" w:pos="765"/>
                <w:tab w:val="decimal" w:pos="884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D941635" w14:textId="77777777" w:rsidR="00E167FA" w:rsidRPr="00161E24" w:rsidRDefault="00E167FA" w:rsidP="00186FFA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524C5CB" w14:textId="77777777" w:rsidR="00E167FA" w:rsidRPr="00161E24" w:rsidRDefault="00E167FA" w:rsidP="00186FFA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1EC4F515" w14:textId="77777777" w:rsidR="00E167FA" w:rsidRPr="00161E24" w:rsidRDefault="00E167FA" w:rsidP="00186FFA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FAF5AF" w14:textId="77777777" w:rsidR="00E167FA" w:rsidRPr="00161E24" w:rsidRDefault="00E167FA" w:rsidP="00186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2AAFDFE4" w14:textId="77777777" w:rsidR="00E167FA" w:rsidRPr="00161E24" w:rsidRDefault="00E167FA" w:rsidP="00186FFA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82CF2D6" w14:textId="77777777" w:rsidR="00E167FA" w:rsidRPr="00161E24" w:rsidRDefault="00E167FA" w:rsidP="00186F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3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A50F3" w:rsidRPr="00161E24" w14:paraId="6F7A1894" w14:textId="77777777" w:rsidTr="00C84D81">
        <w:trPr>
          <w:cantSplit/>
        </w:trPr>
        <w:tc>
          <w:tcPr>
            <w:tcW w:w="3384" w:type="dxa"/>
            <w:shd w:val="clear" w:color="auto" w:fill="auto"/>
          </w:tcPr>
          <w:p w14:paraId="7EF6D387" w14:textId="2ECA2C08" w:rsidR="00DA50F3" w:rsidRPr="00161E24" w:rsidRDefault="00DA50F3" w:rsidP="00DA50F3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B637DDF" w14:textId="0A741B14" w:rsidR="00DA50F3" w:rsidRPr="00161E24" w:rsidRDefault="00DA50F3" w:rsidP="00F41FD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15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,11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3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72E0BA10" w14:textId="77777777" w:rsidR="00DA50F3" w:rsidRPr="00161E24" w:rsidRDefault="00DA50F3" w:rsidP="00DA50F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17126B4B" w14:textId="598043BE" w:rsidR="00DA50F3" w:rsidRPr="00161E24" w:rsidRDefault="00DA50F3" w:rsidP="00243FE5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101"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12,589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8AAE1C8" w14:textId="77777777" w:rsidR="00DA50F3" w:rsidRPr="00161E24" w:rsidRDefault="00DA50F3" w:rsidP="00DA50F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79DE9C7" w14:textId="10404CAF" w:rsidR="00DA50F3" w:rsidRPr="00161E24" w:rsidRDefault="00DA50F3" w:rsidP="00DA50F3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2,853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601E5314" w14:textId="77777777" w:rsidR="00DA50F3" w:rsidRPr="00161E24" w:rsidRDefault="00DA50F3" w:rsidP="00DA50F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0D1BBB" w14:textId="2E9F41E5" w:rsidR="00DA50F3" w:rsidRPr="00161E24" w:rsidRDefault="00DA50F3" w:rsidP="002F3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2ED868A" w14:textId="77777777" w:rsidR="00DA50F3" w:rsidRPr="00161E24" w:rsidRDefault="00DA50F3" w:rsidP="00DA50F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E80D50D" w14:textId="27353C9E" w:rsidR="00DA50F3" w:rsidRPr="00161E24" w:rsidRDefault="00DA50F3" w:rsidP="00B57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1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15,442</w:t>
            </w:r>
          </w:p>
        </w:tc>
      </w:tr>
      <w:tr w:rsidR="00DA50F3" w:rsidRPr="00161E24" w14:paraId="7BC20EF4" w14:textId="77777777" w:rsidTr="00C84D81">
        <w:trPr>
          <w:cantSplit/>
        </w:trPr>
        <w:tc>
          <w:tcPr>
            <w:tcW w:w="3384" w:type="dxa"/>
            <w:shd w:val="clear" w:color="auto" w:fill="auto"/>
          </w:tcPr>
          <w:p w14:paraId="6470A5E6" w14:textId="77777777" w:rsidR="00DA50F3" w:rsidRPr="00161E24" w:rsidRDefault="00DA50F3" w:rsidP="00DA50F3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0995F2A" w14:textId="39838A9D" w:rsidR="00DA50F3" w:rsidRPr="00161E24" w:rsidRDefault="00DA50F3" w:rsidP="00F41FD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4,199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26E4BCB4" w14:textId="77777777" w:rsidR="00DA50F3" w:rsidRPr="00161E24" w:rsidRDefault="00DA50F3" w:rsidP="00DA50F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30281531" w14:textId="18E59C04" w:rsidR="00DA50F3" w:rsidRPr="00161E24" w:rsidRDefault="00DA50F3" w:rsidP="00243FE5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101"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C1BD70" w14:textId="77777777" w:rsidR="00DA50F3" w:rsidRPr="00161E24" w:rsidRDefault="00DA50F3" w:rsidP="00DA50F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7F8D33D8" w14:textId="5D7E4B99" w:rsidR="00DA50F3" w:rsidRPr="00161E24" w:rsidRDefault="00DA50F3" w:rsidP="00DA50F3">
            <w:pPr>
              <w:pStyle w:val="acctfourfigures"/>
              <w:tabs>
                <w:tab w:val="clear" w:pos="765"/>
                <w:tab w:val="decimal" w:pos="91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2,463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670AF494" w14:textId="77777777" w:rsidR="00DA50F3" w:rsidRPr="00161E24" w:rsidRDefault="00DA50F3" w:rsidP="00DA50F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55CF92" w14:textId="6098B5A1" w:rsidR="00DA50F3" w:rsidRPr="00161E24" w:rsidRDefault="00DA50F3" w:rsidP="002F3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908ECE8" w14:textId="77777777" w:rsidR="00DA50F3" w:rsidRPr="00161E24" w:rsidRDefault="00DA50F3" w:rsidP="00DA50F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26754418" w14:textId="1878712B" w:rsidR="00DA50F3" w:rsidRPr="00161E24" w:rsidRDefault="00DA50F3" w:rsidP="00B57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1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4,627</w:t>
            </w:r>
          </w:p>
        </w:tc>
      </w:tr>
      <w:tr w:rsidR="00DA50F3" w:rsidRPr="00161E24" w14:paraId="5846E7EC" w14:textId="77777777" w:rsidTr="00C84D81">
        <w:trPr>
          <w:cantSplit/>
        </w:trPr>
        <w:tc>
          <w:tcPr>
            <w:tcW w:w="3384" w:type="dxa"/>
            <w:shd w:val="clear" w:color="auto" w:fill="auto"/>
          </w:tcPr>
          <w:p w14:paraId="5EC4965B" w14:textId="77777777" w:rsidR="00DA50F3" w:rsidRPr="00161E24" w:rsidRDefault="00DA50F3" w:rsidP="00DA50F3">
            <w:pPr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6C91AAB" w14:textId="3BD69FDB" w:rsidR="00DA50F3" w:rsidRPr="00161E24" w:rsidRDefault="00DA50F3" w:rsidP="00F41FD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5,256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5C10E464" w14:textId="77777777" w:rsidR="00DA50F3" w:rsidRPr="00161E24" w:rsidRDefault="00DA50F3" w:rsidP="00DA50F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0F16BB1B" w14:textId="4FEFE843" w:rsidR="00DA50F3" w:rsidRPr="00161E24" w:rsidRDefault="00DA50F3" w:rsidP="00243FE5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101"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640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614A810" w14:textId="77777777" w:rsidR="00DA50F3" w:rsidRPr="00161E24" w:rsidRDefault="00DA50F3" w:rsidP="00DA50F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18062EE" w14:textId="54FB0EB0" w:rsidR="00DA50F3" w:rsidRPr="00161E24" w:rsidRDefault="00DA50F3" w:rsidP="00DA50F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1,584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055FF458" w14:textId="77777777" w:rsidR="00DA50F3" w:rsidRPr="00161E24" w:rsidRDefault="00DA50F3" w:rsidP="00DA50F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2D8A11" w14:textId="51488076" w:rsidR="00DA50F3" w:rsidRPr="00161E24" w:rsidRDefault="00DA50F3" w:rsidP="00DA5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3,073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7168D8F" w14:textId="77777777" w:rsidR="00DA50F3" w:rsidRPr="00161E24" w:rsidRDefault="00DA50F3" w:rsidP="00DA50F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6741898E" w14:textId="5790C5C4" w:rsidR="00DA50F3" w:rsidRPr="00161E24" w:rsidRDefault="00DA50F3" w:rsidP="00B57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1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5,297</w:t>
            </w:r>
          </w:p>
        </w:tc>
      </w:tr>
      <w:tr w:rsidR="00DA50F3" w:rsidRPr="00161E24" w14:paraId="100B147B" w14:textId="77777777" w:rsidTr="00C84D81">
        <w:trPr>
          <w:cantSplit/>
        </w:trPr>
        <w:tc>
          <w:tcPr>
            <w:tcW w:w="3384" w:type="dxa"/>
            <w:shd w:val="clear" w:color="auto" w:fill="auto"/>
          </w:tcPr>
          <w:p w14:paraId="333C32AF" w14:textId="77777777" w:rsidR="00DA50F3" w:rsidRPr="00161E24" w:rsidRDefault="00DA50F3" w:rsidP="00DA50F3">
            <w:pPr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หนี้สินไม่หมุนเวียนอื่น 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7713745" w14:textId="5EC26DF4" w:rsidR="00DA50F3" w:rsidRPr="00161E24" w:rsidRDefault="00DA50F3" w:rsidP="00F41FD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1,347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3D6227C9" w14:textId="77777777" w:rsidR="00DA50F3" w:rsidRPr="00161E24" w:rsidRDefault="00DA50F3" w:rsidP="00DA50F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799D1C10" w14:textId="19D7AA5A" w:rsidR="00DA50F3" w:rsidRPr="00161E24" w:rsidRDefault="00DA50F3" w:rsidP="00243FE5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101"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4A8E0C" w14:textId="77777777" w:rsidR="00DA50F3" w:rsidRPr="00161E24" w:rsidRDefault="00DA50F3" w:rsidP="00DA50F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16381C22" w14:textId="33086B91" w:rsidR="00DA50F3" w:rsidRPr="00161E24" w:rsidRDefault="00DA50F3" w:rsidP="00DA50F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1,218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019BF98E" w14:textId="77777777" w:rsidR="00DA50F3" w:rsidRPr="00161E24" w:rsidRDefault="00DA50F3" w:rsidP="00DA50F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C16EB6" w14:textId="34778C52" w:rsidR="00DA50F3" w:rsidRPr="00161E24" w:rsidRDefault="00DA50F3" w:rsidP="00DA5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128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2C129D1" w14:textId="77777777" w:rsidR="00DA50F3" w:rsidRPr="00161E24" w:rsidRDefault="00DA50F3" w:rsidP="00DA50F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376DF2DF" w14:textId="1658792C" w:rsidR="00DA50F3" w:rsidRPr="00161E24" w:rsidRDefault="00DA50F3" w:rsidP="00B57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1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1,347</w:t>
            </w:r>
          </w:p>
        </w:tc>
      </w:tr>
      <w:tr w:rsidR="00DA50F3" w:rsidRPr="00161E24" w14:paraId="3191572E" w14:textId="77777777" w:rsidTr="00C84D81">
        <w:trPr>
          <w:cantSplit/>
        </w:trPr>
        <w:tc>
          <w:tcPr>
            <w:tcW w:w="3384" w:type="dxa"/>
            <w:shd w:val="clear" w:color="auto" w:fill="auto"/>
          </w:tcPr>
          <w:p w14:paraId="141D6065" w14:textId="77777777" w:rsidR="00DA50F3" w:rsidRPr="00161E24" w:rsidRDefault="00DA50F3" w:rsidP="00DA50F3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607AE86" w14:textId="77777777" w:rsidR="00DA50F3" w:rsidRPr="00161E24" w:rsidRDefault="00DA50F3" w:rsidP="00F41FD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FBF2E7C" w14:textId="77777777" w:rsidR="00DA50F3" w:rsidRPr="00161E24" w:rsidRDefault="00DA50F3" w:rsidP="00DA50F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6722C9" w14:textId="73E34B75" w:rsidR="00DA50F3" w:rsidRPr="00161E24" w:rsidRDefault="00DA50F3" w:rsidP="00243FE5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101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15,394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3AE6DC3" w14:textId="77777777" w:rsidR="00DA50F3" w:rsidRPr="00161E24" w:rsidRDefault="00DA50F3" w:rsidP="00DA50F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5B5852B" w14:textId="3B44BEF5" w:rsidR="00DA50F3" w:rsidRPr="00161E24" w:rsidRDefault="00DA50F3" w:rsidP="00DA50F3">
            <w:pPr>
              <w:pStyle w:val="acctfourfigures"/>
              <w:tabs>
                <w:tab w:val="clear" w:pos="765"/>
                <w:tab w:val="decimal" w:pos="91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8,118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3FC2865B" w14:textId="77777777" w:rsidR="00DA50F3" w:rsidRPr="00161E24" w:rsidRDefault="00DA50F3" w:rsidP="00DA50F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A932B1" w14:textId="60EAC3DE" w:rsidR="00DA50F3" w:rsidRPr="00161E24" w:rsidRDefault="00DA50F3" w:rsidP="00DA5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3,201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A0A7DC8" w14:textId="77777777" w:rsidR="00DA50F3" w:rsidRPr="00161E24" w:rsidRDefault="00DA50F3" w:rsidP="00DA50F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F880E17" w14:textId="3AD24BC1" w:rsidR="00DA50F3" w:rsidRPr="00161E24" w:rsidRDefault="00DA50F3" w:rsidP="00B57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17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26,713</w:t>
            </w:r>
          </w:p>
        </w:tc>
      </w:tr>
      <w:tr w:rsidR="00DA50F3" w:rsidRPr="00161E24" w14:paraId="4C950092" w14:textId="77777777" w:rsidTr="00C84D81">
        <w:trPr>
          <w:cantSplit/>
        </w:trPr>
        <w:tc>
          <w:tcPr>
            <w:tcW w:w="3384" w:type="dxa"/>
            <w:shd w:val="clear" w:color="auto" w:fill="auto"/>
          </w:tcPr>
          <w:p w14:paraId="2FCA5CD9" w14:textId="77777777" w:rsidR="00DA50F3" w:rsidRPr="00DD79F8" w:rsidRDefault="00DA50F3" w:rsidP="00DA50F3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158C235" w14:textId="77777777" w:rsidR="00DA50F3" w:rsidRPr="00DD79F8" w:rsidRDefault="00DA50F3" w:rsidP="00F41FD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451F28C5" w14:textId="77777777" w:rsidR="00DA50F3" w:rsidRPr="00DD79F8" w:rsidRDefault="00DA50F3" w:rsidP="00DA50F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576BEC47" w14:textId="77777777" w:rsidR="00DA50F3" w:rsidRPr="00DD79F8" w:rsidRDefault="00DA50F3" w:rsidP="00243FE5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106" w:right="-18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543582" w14:textId="77777777" w:rsidR="00DA50F3" w:rsidRPr="00DD79F8" w:rsidRDefault="00DA50F3" w:rsidP="00DA50F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5395B4A3" w14:textId="77777777" w:rsidR="00DA50F3" w:rsidRPr="00DD79F8" w:rsidRDefault="00DA50F3" w:rsidP="00DA50F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313FA715" w14:textId="77777777" w:rsidR="00DA50F3" w:rsidRPr="00DD79F8" w:rsidRDefault="00DA50F3" w:rsidP="00DA50F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1F9B09C" w14:textId="77777777" w:rsidR="00DA50F3" w:rsidRPr="00DD79F8" w:rsidRDefault="00DA50F3" w:rsidP="00DA5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2F944AA" w14:textId="77777777" w:rsidR="00DA50F3" w:rsidRPr="00DD79F8" w:rsidRDefault="00DA50F3" w:rsidP="00DA50F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FCBE820" w14:textId="77777777" w:rsidR="00DA50F3" w:rsidRPr="00DD79F8" w:rsidRDefault="00DA50F3" w:rsidP="00B57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17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A50F3" w:rsidRPr="00161E24" w14:paraId="25A1FC78" w14:textId="77777777" w:rsidTr="00C84D81">
        <w:trPr>
          <w:cantSplit/>
        </w:trPr>
        <w:tc>
          <w:tcPr>
            <w:tcW w:w="3384" w:type="dxa"/>
            <w:shd w:val="clear" w:color="auto" w:fill="auto"/>
          </w:tcPr>
          <w:p w14:paraId="0B43BF14" w14:textId="77777777" w:rsidR="00DA50F3" w:rsidRPr="00161E24" w:rsidRDefault="00DA50F3" w:rsidP="00DA50F3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106142B" w14:textId="77777777" w:rsidR="00DA50F3" w:rsidRPr="00161E24" w:rsidRDefault="00DA50F3" w:rsidP="00F41FD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21408E6A" w14:textId="77777777" w:rsidR="00DA50F3" w:rsidRPr="00161E24" w:rsidRDefault="00DA50F3" w:rsidP="00DA50F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44A4355A" w14:textId="77777777" w:rsidR="00DA50F3" w:rsidRPr="00161E24" w:rsidRDefault="00DA50F3" w:rsidP="00243FE5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106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A9F840D" w14:textId="77777777" w:rsidR="00DA50F3" w:rsidRPr="00161E24" w:rsidRDefault="00DA50F3" w:rsidP="00DA50F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499D612" w14:textId="77777777" w:rsidR="00DA50F3" w:rsidRPr="00161E24" w:rsidRDefault="00DA50F3" w:rsidP="00DA50F3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1CB620DF" w14:textId="77777777" w:rsidR="00DA50F3" w:rsidRPr="00161E24" w:rsidRDefault="00DA50F3" w:rsidP="00DA50F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17C48F" w14:textId="77777777" w:rsidR="00DA50F3" w:rsidRPr="00161E24" w:rsidRDefault="00DA50F3" w:rsidP="00DA50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4DC689C" w14:textId="77777777" w:rsidR="00DA50F3" w:rsidRPr="00161E24" w:rsidRDefault="00DA50F3" w:rsidP="00DA50F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06A5E72A" w14:textId="77777777" w:rsidR="00DA50F3" w:rsidRPr="00161E24" w:rsidRDefault="00DA50F3" w:rsidP="00B57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1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DA50F3" w:rsidRPr="00161E24" w14:paraId="66DDE825" w14:textId="77777777" w:rsidTr="00C84D81">
        <w:trPr>
          <w:cantSplit/>
        </w:trPr>
        <w:tc>
          <w:tcPr>
            <w:tcW w:w="3384" w:type="dxa"/>
            <w:shd w:val="clear" w:color="auto" w:fill="auto"/>
          </w:tcPr>
          <w:p w14:paraId="525F42A3" w14:textId="77777777" w:rsidR="00DA50F3" w:rsidRPr="00C072A0" w:rsidRDefault="00DA50F3" w:rsidP="00DA50F3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072A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F6BFEF7" w14:textId="2523C7A0" w:rsidR="00DA50F3" w:rsidRPr="00161E24" w:rsidRDefault="00DA50F3" w:rsidP="00F41FD4">
            <w:pPr>
              <w:pStyle w:val="acctfourfigures"/>
              <w:tabs>
                <w:tab w:val="clear" w:pos="765"/>
                <w:tab w:val="decimal" w:pos="737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F755EE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2D21176F" w14:textId="77777777" w:rsidR="00DA50F3" w:rsidRPr="00161E24" w:rsidRDefault="00DA50F3" w:rsidP="00DA50F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698CBEA9" w14:textId="76F5BA0A" w:rsidR="00DA50F3" w:rsidRPr="00161E24" w:rsidRDefault="00DA50F3" w:rsidP="00243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77B4238" w14:textId="77777777" w:rsidR="00DA50F3" w:rsidRPr="00161E24" w:rsidRDefault="00DA50F3" w:rsidP="00DA50F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EA83C9B" w14:textId="2DE80C5A" w:rsidR="00DA50F3" w:rsidRPr="00161E24" w:rsidRDefault="00DA50F3" w:rsidP="00C34B34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0729CD1F" w14:textId="77777777" w:rsidR="00DA50F3" w:rsidRPr="00161E24" w:rsidRDefault="00DA50F3" w:rsidP="00DA50F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AEC453" w14:textId="2AFA3529" w:rsidR="00DA50F3" w:rsidRPr="00161E24" w:rsidRDefault="00DA50F3" w:rsidP="002F3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0AE887B" w14:textId="77777777" w:rsidR="00DA50F3" w:rsidRPr="00161E24" w:rsidRDefault="00DA50F3" w:rsidP="00DA50F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72B6B8D6" w14:textId="43A5D47F" w:rsidR="00DA50F3" w:rsidRPr="00161E24" w:rsidRDefault="00DA50F3" w:rsidP="00B57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A50F3" w:rsidRPr="00161E24" w14:paraId="54444F10" w14:textId="77777777" w:rsidTr="00C84D81">
        <w:trPr>
          <w:cantSplit/>
        </w:trPr>
        <w:tc>
          <w:tcPr>
            <w:tcW w:w="3384" w:type="dxa"/>
            <w:shd w:val="clear" w:color="auto" w:fill="auto"/>
          </w:tcPr>
          <w:p w14:paraId="6A1FBDC3" w14:textId="31A81340" w:rsidR="00DA50F3" w:rsidRPr="00161E24" w:rsidRDefault="00DA50F3" w:rsidP="00DA5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EBFD860" w14:textId="69180BA7" w:rsidR="00DA50F3" w:rsidRPr="00161E24" w:rsidRDefault="00DA50F3" w:rsidP="00243F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00DCC25B" w14:textId="77777777" w:rsidR="00DA50F3" w:rsidRPr="00161E24" w:rsidRDefault="00DA50F3" w:rsidP="00DA50F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shd w:val="clear" w:color="auto" w:fill="auto"/>
            <w:vAlign w:val="bottom"/>
          </w:tcPr>
          <w:p w14:paraId="3018CA9E" w14:textId="12F98F2F" w:rsidR="00DA50F3" w:rsidRPr="00161E24" w:rsidRDefault="00DA50F3" w:rsidP="00243FE5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101"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(1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,546)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221D3A9" w14:textId="77777777" w:rsidR="00DA50F3" w:rsidRPr="00161E24" w:rsidRDefault="00DA50F3" w:rsidP="00DA50F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26C1CB95" w14:textId="33EF6C71" w:rsidR="00DA50F3" w:rsidRPr="00161E24" w:rsidRDefault="00DA50F3" w:rsidP="00C34B34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73ABD25E" w14:textId="77777777" w:rsidR="00DA50F3" w:rsidRPr="00161E24" w:rsidRDefault="00DA50F3" w:rsidP="00DA50F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B245AE" w14:textId="7B0177AF" w:rsidR="00DA50F3" w:rsidRPr="00161E24" w:rsidRDefault="00DA50F3" w:rsidP="002F3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F27DC7B" w14:textId="77777777" w:rsidR="00DA50F3" w:rsidRPr="00161E24" w:rsidRDefault="00DA50F3" w:rsidP="00DA50F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1" w:type="dxa"/>
            <w:shd w:val="clear" w:color="auto" w:fill="auto"/>
            <w:vAlign w:val="bottom"/>
          </w:tcPr>
          <w:p w14:paraId="47424455" w14:textId="3A389DB2" w:rsidR="00DA50F3" w:rsidRPr="00161E24" w:rsidRDefault="00DA50F3" w:rsidP="00B57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17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(1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,546)</w:t>
            </w:r>
          </w:p>
        </w:tc>
      </w:tr>
      <w:tr w:rsidR="00DA50F3" w:rsidRPr="00161E24" w14:paraId="4EFD8BB7" w14:textId="77777777" w:rsidTr="00C84D81">
        <w:trPr>
          <w:cantSplit/>
        </w:trPr>
        <w:tc>
          <w:tcPr>
            <w:tcW w:w="3384" w:type="dxa"/>
            <w:shd w:val="clear" w:color="auto" w:fill="auto"/>
          </w:tcPr>
          <w:p w14:paraId="5B99FF03" w14:textId="16B4BCD2" w:rsidR="00DA50F3" w:rsidRPr="00161E24" w:rsidRDefault="00DA50F3" w:rsidP="00DA5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3DD90D00" w14:textId="783E38C1" w:rsidR="00DA50F3" w:rsidRPr="00161E24" w:rsidRDefault="00DA50F3" w:rsidP="004238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6" w:type="dxa"/>
            <w:shd w:val="clear" w:color="auto" w:fill="auto"/>
            <w:vAlign w:val="bottom"/>
          </w:tcPr>
          <w:p w14:paraId="4AD49CF4" w14:textId="77777777" w:rsidR="00DA50F3" w:rsidRPr="00161E24" w:rsidRDefault="00DA50F3" w:rsidP="00DA50F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962251" w14:textId="47053B1D" w:rsidR="00DA50F3" w:rsidRPr="00161E24" w:rsidRDefault="00DA50F3" w:rsidP="00243FE5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101" w:right="-18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</w:t>
            </w:r>
            <w:r w:rsidR="00E87C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AF69EB" w14:textId="77777777" w:rsidR="00DA50F3" w:rsidRPr="00161E24" w:rsidRDefault="00DA50F3" w:rsidP="00DA50F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7F5D2C" w14:textId="616CF3B3" w:rsidR="00DA50F3" w:rsidRPr="00161E24" w:rsidRDefault="00DA50F3" w:rsidP="00C34B34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2C26441E" w14:textId="77777777" w:rsidR="00DA50F3" w:rsidRPr="00161E24" w:rsidRDefault="00DA50F3" w:rsidP="00DA50F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0FF249" w14:textId="17BDD590" w:rsidR="00DA50F3" w:rsidRPr="00161E24" w:rsidRDefault="00DA50F3" w:rsidP="002F3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5CECDFC" w14:textId="77777777" w:rsidR="00DA50F3" w:rsidRPr="00161E24" w:rsidRDefault="00DA50F3" w:rsidP="00DA50F3">
            <w:pPr>
              <w:pStyle w:val="acctfourfigures"/>
              <w:tabs>
                <w:tab w:val="decimal" w:pos="911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112DE" w14:textId="6B5BCDF1" w:rsidR="00DA50F3" w:rsidRPr="00161E24" w:rsidRDefault="001B75A5" w:rsidP="00B574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173"/>
              <w:rPr>
                <w:rFonts w:asciiTheme="majorBidi" w:hAnsiTheme="majorBidi" w:cstheme="majorBidi"/>
                <w:sz w:val="30"/>
                <w:szCs w:val="30"/>
              </w:rPr>
            </w:pPr>
            <w:r w:rsidRPr="001B75A5">
              <w:rPr>
                <w:rFonts w:asciiTheme="majorBidi" w:hAnsiTheme="majorBidi" w:cstheme="majorBidi"/>
                <w:sz w:val="30"/>
                <w:szCs w:val="30"/>
              </w:rPr>
              <w:t>1,530</w:t>
            </w:r>
          </w:p>
        </w:tc>
      </w:tr>
      <w:tr w:rsidR="00DA50F3" w:rsidRPr="00161E24" w14:paraId="240A9089" w14:textId="77777777" w:rsidTr="00C84D81">
        <w:trPr>
          <w:cantSplit/>
        </w:trPr>
        <w:tc>
          <w:tcPr>
            <w:tcW w:w="3384" w:type="dxa"/>
            <w:shd w:val="clear" w:color="auto" w:fill="auto"/>
          </w:tcPr>
          <w:p w14:paraId="6FE5C6BE" w14:textId="77777777" w:rsidR="00DA50F3" w:rsidRPr="00161E24" w:rsidRDefault="00DA50F3" w:rsidP="00DA50F3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D064A01" w14:textId="77777777" w:rsidR="00DA50F3" w:rsidRPr="00161E24" w:rsidRDefault="00DA50F3" w:rsidP="00DA50F3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6" w:type="dxa"/>
            <w:shd w:val="clear" w:color="auto" w:fill="auto"/>
            <w:vAlign w:val="bottom"/>
          </w:tcPr>
          <w:p w14:paraId="5551E041" w14:textId="77777777" w:rsidR="00DA50F3" w:rsidRPr="00161E24" w:rsidRDefault="00DA50F3" w:rsidP="00DA50F3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14F9ED" w14:textId="1D36068F" w:rsidR="00DA50F3" w:rsidRPr="00161E24" w:rsidRDefault="00E87CD6" w:rsidP="00243FE5">
            <w:pPr>
              <w:pStyle w:val="acctfourfigures"/>
              <w:tabs>
                <w:tab w:val="clear" w:pos="765"/>
                <w:tab w:val="decimal" w:pos="771"/>
              </w:tabs>
              <w:spacing w:line="240" w:lineRule="auto"/>
              <w:ind w:left="-101" w:right="-18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(16)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CC4CA8B" w14:textId="77777777" w:rsidR="00DA50F3" w:rsidRPr="00161E24" w:rsidRDefault="00DA50F3" w:rsidP="00DA50F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9B2159" w14:textId="14C33802" w:rsidR="00DA50F3" w:rsidRPr="00161E24" w:rsidRDefault="00DA50F3" w:rsidP="00C34B34">
            <w:pPr>
              <w:pStyle w:val="acctfourfigures"/>
              <w:tabs>
                <w:tab w:val="clear" w:pos="765"/>
                <w:tab w:val="decimal" w:pos="681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6" w:type="dxa"/>
            <w:gridSpan w:val="2"/>
            <w:shd w:val="clear" w:color="auto" w:fill="auto"/>
            <w:vAlign w:val="bottom"/>
          </w:tcPr>
          <w:p w14:paraId="4E5B078E" w14:textId="77777777" w:rsidR="00DA50F3" w:rsidRPr="00161E24" w:rsidRDefault="00DA50F3" w:rsidP="00DA50F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53DC395" w14:textId="1108249A" w:rsidR="00DA50F3" w:rsidRPr="00161E24" w:rsidRDefault="00DA50F3" w:rsidP="002F3BF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9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D84DB4E" w14:textId="77777777" w:rsidR="00DA50F3" w:rsidRPr="00161E24" w:rsidRDefault="00DA50F3" w:rsidP="00DA50F3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9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DE37AB" w14:textId="5A623A5E" w:rsidR="00DA50F3" w:rsidRPr="00161E24" w:rsidRDefault="001B75A5" w:rsidP="00EF3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8"/>
              </w:tabs>
              <w:spacing w:after="0" w:line="240" w:lineRule="auto"/>
              <w:ind w:left="-107" w:right="-1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75A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(16)</w:t>
            </w:r>
          </w:p>
        </w:tc>
      </w:tr>
    </w:tbl>
    <w:p w14:paraId="371D32A2" w14:textId="77777777" w:rsidR="00E167FA" w:rsidRPr="00112C42" w:rsidRDefault="00E167FA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85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992"/>
        <w:gridCol w:w="180"/>
        <w:gridCol w:w="1170"/>
        <w:gridCol w:w="180"/>
        <w:gridCol w:w="1172"/>
        <w:gridCol w:w="180"/>
        <w:gridCol w:w="1080"/>
        <w:gridCol w:w="187"/>
        <w:gridCol w:w="1074"/>
      </w:tblGrid>
      <w:tr w:rsidR="00DA0651" w:rsidRPr="00161E24" w14:paraId="3174239C" w14:textId="77777777" w:rsidTr="00C84D81">
        <w:trPr>
          <w:cantSplit/>
          <w:trHeight w:val="113"/>
          <w:tblHeader/>
        </w:trPr>
        <w:tc>
          <w:tcPr>
            <w:tcW w:w="4138" w:type="dxa"/>
            <w:gridSpan w:val="3"/>
            <w:shd w:val="clear" w:color="auto" w:fill="auto"/>
            <w:vAlign w:val="bottom"/>
          </w:tcPr>
          <w:p w14:paraId="7835F1D7" w14:textId="163797AB" w:rsidR="00DA0651" w:rsidRPr="00161E24" w:rsidRDefault="00DA0651" w:rsidP="000A0D26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2" w:type="dxa"/>
            <w:gridSpan w:val="7"/>
            <w:shd w:val="clear" w:color="auto" w:fill="auto"/>
          </w:tcPr>
          <w:p w14:paraId="488BACE2" w14:textId="71ADC71D" w:rsidR="00DA0651" w:rsidRPr="00161E24" w:rsidRDefault="00DA0651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="00CC26B8"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เฉพาะกิจการ</w:t>
            </w:r>
          </w:p>
        </w:tc>
      </w:tr>
      <w:tr w:rsidR="00DA0651" w:rsidRPr="00161E24" w14:paraId="53CE2484" w14:textId="77777777" w:rsidTr="00C84D81">
        <w:trPr>
          <w:cantSplit/>
          <w:trHeight w:val="364"/>
          <w:tblHeader/>
        </w:trPr>
        <w:tc>
          <w:tcPr>
            <w:tcW w:w="2970" w:type="dxa"/>
            <w:shd w:val="clear" w:color="auto" w:fill="auto"/>
            <w:vAlign w:val="bottom"/>
          </w:tcPr>
          <w:p w14:paraId="4F86D26A" w14:textId="77777777" w:rsidR="00DA0651" w:rsidRPr="00161E24" w:rsidRDefault="00DA0651" w:rsidP="000A0D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</w:tcPr>
          <w:p w14:paraId="024315F0" w14:textId="77777777" w:rsidR="00DA0651" w:rsidRPr="00161E24" w:rsidRDefault="00DA0651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2AD3B1A" w14:textId="77777777" w:rsidR="00DA0651" w:rsidRPr="00161E24" w:rsidRDefault="00DA0651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042" w:type="dxa"/>
            <w:gridSpan w:val="7"/>
            <w:shd w:val="clear" w:color="auto" w:fill="auto"/>
          </w:tcPr>
          <w:p w14:paraId="2AC14704" w14:textId="32BC9DE5" w:rsidR="00DA0651" w:rsidRPr="00161E24" w:rsidRDefault="00E9249A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กระแสเงินสดตามสัญญา</w:t>
            </w:r>
          </w:p>
        </w:tc>
      </w:tr>
      <w:tr w:rsidR="009A3A92" w:rsidRPr="00161E24" w14:paraId="29B1874A" w14:textId="77777777" w:rsidTr="00C84D81">
        <w:trPr>
          <w:cantSplit/>
          <w:trHeight w:val="364"/>
          <w:tblHeader/>
        </w:trPr>
        <w:tc>
          <w:tcPr>
            <w:tcW w:w="2970" w:type="dxa"/>
            <w:shd w:val="clear" w:color="auto" w:fill="auto"/>
            <w:vAlign w:val="bottom"/>
          </w:tcPr>
          <w:p w14:paraId="265BC168" w14:textId="77777777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29178A60" w14:textId="7634A948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มูลค่า</w:t>
            </w:r>
          </w:p>
        </w:tc>
        <w:tc>
          <w:tcPr>
            <w:tcW w:w="180" w:type="dxa"/>
            <w:shd w:val="clear" w:color="auto" w:fill="auto"/>
          </w:tcPr>
          <w:p w14:paraId="07244551" w14:textId="77777777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583EFFF" w14:textId="77777777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19ACCA0" w14:textId="77777777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AA8D870" w14:textId="4B4CA1F1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หลังจาก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="000C58DB"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bidi="th-TH"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841103" w14:textId="77777777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8D7AA4" w14:textId="77777777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79A6BFE7" w14:textId="77777777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D1CECB5" w14:textId="77777777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9A3A92" w:rsidRPr="00161E24" w14:paraId="46B2ACA7" w14:textId="77777777" w:rsidTr="00C84D81">
        <w:trPr>
          <w:cantSplit/>
          <w:trHeight w:val="364"/>
          <w:tblHeader/>
        </w:trPr>
        <w:tc>
          <w:tcPr>
            <w:tcW w:w="2970" w:type="dxa"/>
            <w:shd w:val="clear" w:color="auto" w:fill="auto"/>
            <w:vAlign w:val="bottom"/>
          </w:tcPr>
          <w:p w14:paraId="1A9FE9D1" w14:textId="25133E1D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 xml:space="preserve">ณ วันที่ </w:t>
            </w:r>
            <w:r w:rsidR="000C58DB"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lang w:val="en-US"/>
              </w:rPr>
              <w:t>31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  <w:cs/>
                <w:lang w:bidi="th-TH"/>
              </w:rPr>
              <w:t>ธันวาคม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3D9B8CB" w14:textId="43483A20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ตามบัญชี</w:t>
            </w:r>
          </w:p>
        </w:tc>
        <w:tc>
          <w:tcPr>
            <w:tcW w:w="180" w:type="dxa"/>
            <w:shd w:val="clear" w:color="auto" w:fill="auto"/>
          </w:tcPr>
          <w:p w14:paraId="5292EA42" w14:textId="77777777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931CDC0" w14:textId="0A9CE745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ภายใน </w:t>
            </w:r>
            <w:r w:rsidR="000C58DB"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AF2E8B" w14:textId="77777777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799964A2" w14:textId="792BDA54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แต่ภายใน </w:t>
            </w:r>
            <w:r w:rsidR="000C58DB"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CB68866" w14:textId="77777777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9B7A1C" w14:textId="6A9EFB00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หลังจาก </w:t>
            </w:r>
            <w:r w:rsidR="000C58DB"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4A861D5" w14:textId="77777777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ABE042A" w14:textId="77777777" w:rsidR="009A3A92" w:rsidRPr="00161E24" w:rsidRDefault="009A3A92" w:rsidP="000A0D26">
            <w:pPr>
              <w:pStyle w:val="acctfourfigures"/>
              <w:tabs>
                <w:tab w:val="clear" w:pos="765"/>
              </w:tabs>
              <w:spacing w:line="240" w:lineRule="auto"/>
              <w:ind w:left="-79" w:right="-6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รวม</w:t>
            </w:r>
          </w:p>
        </w:tc>
      </w:tr>
      <w:tr w:rsidR="00507041" w:rsidRPr="00161E24" w14:paraId="316243BB" w14:textId="77777777" w:rsidTr="00C84D81">
        <w:trPr>
          <w:cantSplit/>
          <w:tblHeader/>
        </w:trPr>
        <w:tc>
          <w:tcPr>
            <w:tcW w:w="2970" w:type="dxa"/>
            <w:shd w:val="clear" w:color="auto" w:fill="auto"/>
          </w:tcPr>
          <w:p w14:paraId="4F966400" w14:textId="77777777" w:rsidR="00507041" w:rsidRPr="00161E24" w:rsidRDefault="00507041" w:rsidP="009A3A9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15" w:type="dxa"/>
            <w:gridSpan w:val="9"/>
            <w:shd w:val="clear" w:color="auto" w:fill="auto"/>
          </w:tcPr>
          <w:p w14:paraId="7D57EE6A" w14:textId="3CAA4A38" w:rsidR="00507041" w:rsidRPr="00161E24" w:rsidRDefault="00507041" w:rsidP="00507041">
            <w:pPr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167FA" w:rsidRPr="00161E24" w14:paraId="142DA36F" w14:textId="77777777" w:rsidTr="00C84D81">
        <w:trPr>
          <w:cantSplit/>
        </w:trPr>
        <w:tc>
          <w:tcPr>
            <w:tcW w:w="2970" w:type="dxa"/>
            <w:shd w:val="clear" w:color="auto" w:fill="auto"/>
          </w:tcPr>
          <w:p w14:paraId="1EDE2871" w14:textId="2F4B792B" w:rsidR="00E167FA" w:rsidRPr="00161E24" w:rsidRDefault="00E167FA" w:rsidP="009A3A9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256</w:t>
            </w:r>
            <w:r w:rsidR="00EF068C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BC23D2F" w14:textId="77777777" w:rsidR="00E167FA" w:rsidRPr="00161E24" w:rsidRDefault="00E167FA" w:rsidP="00A940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5B20E82" w14:textId="77777777" w:rsidR="00E167FA" w:rsidRPr="00161E24" w:rsidRDefault="00E167FA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AE39AA5" w14:textId="77777777" w:rsidR="00E167FA" w:rsidRPr="00161E24" w:rsidRDefault="00E167FA" w:rsidP="00A9401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B08AE1" w14:textId="77777777" w:rsidR="00E167FA" w:rsidRPr="00161E24" w:rsidRDefault="00E167FA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47CC9289" w14:textId="77777777" w:rsidR="00E167FA" w:rsidRPr="00161E24" w:rsidRDefault="00E167FA" w:rsidP="00A94011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1E5F79" w14:textId="77777777" w:rsidR="00E167FA" w:rsidRPr="00161E24" w:rsidRDefault="00E167FA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41664C" w14:textId="77777777" w:rsidR="00E167FA" w:rsidRPr="00161E24" w:rsidRDefault="00E167FA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DFE3411" w14:textId="77777777" w:rsidR="00E167FA" w:rsidRPr="00161E24" w:rsidRDefault="00E167FA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C2074CC" w14:textId="77777777" w:rsidR="00E167FA" w:rsidRPr="00161E24" w:rsidRDefault="00E167FA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A3A92" w:rsidRPr="00161E24" w14:paraId="40A6C4CC" w14:textId="77777777" w:rsidTr="00C84D81">
        <w:trPr>
          <w:cantSplit/>
        </w:trPr>
        <w:tc>
          <w:tcPr>
            <w:tcW w:w="2970" w:type="dxa"/>
            <w:shd w:val="clear" w:color="auto" w:fill="auto"/>
          </w:tcPr>
          <w:p w14:paraId="23513C06" w14:textId="1D2CCBCC" w:rsidR="009A3A92" w:rsidRPr="00161E24" w:rsidRDefault="009A3A92" w:rsidP="009A3A92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78746A" w14:textId="77777777" w:rsidR="009A3A92" w:rsidRPr="00161E24" w:rsidRDefault="009A3A92" w:rsidP="00A940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E16F639" w14:textId="77777777" w:rsidR="009A3A92" w:rsidRPr="00161E24" w:rsidRDefault="009A3A9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F0E252" w14:textId="77777777" w:rsidR="009A3A92" w:rsidRPr="00161E24" w:rsidRDefault="009A3A92" w:rsidP="00A9401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1270FC6" w14:textId="77777777" w:rsidR="009A3A92" w:rsidRPr="00161E24" w:rsidRDefault="009A3A9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294EA50" w14:textId="77777777" w:rsidR="009A3A92" w:rsidRPr="00161E24" w:rsidRDefault="009A3A92" w:rsidP="00A94011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5EDBF33" w14:textId="77777777" w:rsidR="009A3A92" w:rsidRPr="00161E24" w:rsidRDefault="009A3A9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CCCF3F3" w14:textId="77777777" w:rsidR="009A3A92" w:rsidRPr="00161E24" w:rsidRDefault="009A3A92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6DB784BF" w14:textId="77777777" w:rsidR="009A3A92" w:rsidRPr="00161E24" w:rsidRDefault="009A3A9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46C7A90" w14:textId="77777777" w:rsidR="009A3A92" w:rsidRPr="00161E24" w:rsidRDefault="009A3A92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94FA2" w:rsidRPr="00161E24" w14:paraId="49A9A002" w14:textId="77777777" w:rsidTr="00C84D81">
        <w:trPr>
          <w:cantSplit/>
        </w:trPr>
        <w:tc>
          <w:tcPr>
            <w:tcW w:w="2970" w:type="dxa"/>
            <w:shd w:val="clear" w:color="auto" w:fill="auto"/>
          </w:tcPr>
          <w:p w14:paraId="7B45DB45" w14:textId="1D07ED79" w:rsidR="00794FA2" w:rsidRPr="00161E24" w:rsidRDefault="00794FA2" w:rsidP="00794FA2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1F9ED76" w14:textId="7AE79EC5" w:rsidR="00794FA2" w:rsidRPr="00161E24" w:rsidRDefault="008572DA" w:rsidP="00A940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18,906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C17AA66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F0DF6D" w14:textId="358BC54F" w:rsidR="00794FA2" w:rsidRPr="00161E24" w:rsidRDefault="0099580A" w:rsidP="00A9401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99580A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13</w:t>
            </w:r>
            <w:r w:rsidRPr="0099580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Pr="0099580A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873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DB8204F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BBC23A7" w14:textId="4929688F" w:rsidR="00794FA2" w:rsidRPr="00161E24" w:rsidRDefault="009504E6" w:rsidP="00EE029C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 w:rsidRPr="009504E6">
              <w:rPr>
                <w:rFonts w:asciiTheme="majorBidi" w:hAnsiTheme="majorBidi" w:cstheme="majorBidi"/>
                <w:sz w:val="30"/>
                <w:szCs w:val="30"/>
              </w:rPr>
              <w:t>5,435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B0BD46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59E6CB" w14:textId="498B0412" w:rsidR="00794FA2" w:rsidRPr="00161E24" w:rsidRDefault="004238DB" w:rsidP="004238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1F7D4B6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BA8113A" w14:textId="52FAE32D" w:rsidR="00794FA2" w:rsidRPr="00161E24" w:rsidRDefault="009504E6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9504E6">
              <w:rPr>
                <w:rFonts w:asciiTheme="majorBidi" w:hAnsiTheme="majorBidi"/>
                <w:sz w:val="30"/>
                <w:szCs w:val="30"/>
                <w:cs/>
              </w:rPr>
              <w:t>19</w:t>
            </w:r>
            <w:r w:rsidRPr="009504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04E6">
              <w:rPr>
                <w:rFonts w:asciiTheme="majorBidi" w:hAnsiTheme="majorBidi"/>
                <w:sz w:val="30"/>
                <w:szCs w:val="30"/>
                <w:cs/>
              </w:rPr>
              <w:t>308</w:t>
            </w:r>
          </w:p>
        </w:tc>
      </w:tr>
      <w:tr w:rsidR="00794FA2" w:rsidRPr="00161E24" w14:paraId="5BB9ABD4" w14:textId="77777777" w:rsidTr="00C84D81">
        <w:trPr>
          <w:cantSplit/>
        </w:trPr>
        <w:tc>
          <w:tcPr>
            <w:tcW w:w="2970" w:type="dxa"/>
            <w:shd w:val="clear" w:color="auto" w:fill="auto"/>
          </w:tcPr>
          <w:p w14:paraId="64EED2F4" w14:textId="46D7FB50" w:rsidR="00794FA2" w:rsidRPr="00161E24" w:rsidRDefault="00794FA2" w:rsidP="00794FA2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</w:t>
            </w:r>
            <w:r w:rsidR="00DF7ACB"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ระยะสั้น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1FC4E4" w14:textId="7F17DDE0" w:rsidR="00794FA2" w:rsidRPr="00161E24" w:rsidRDefault="008572DA" w:rsidP="00A940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449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2D12809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F9A680" w14:textId="74AC6EC4" w:rsidR="00794FA2" w:rsidRPr="00161E24" w:rsidRDefault="00786509" w:rsidP="00A9401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509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454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757669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54C6201" w14:textId="186754A6" w:rsidR="00794FA2" w:rsidRPr="00161E24" w:rsidRDefault="004238DB" w:rsidP="004238D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E587B41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7D63FA" w14:textId="4B4FA573" w:rsidR="00794FA2" w:rsidRPr="00161E24" w:rsidRDefault="004238DB" w:rsidP="004238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C712EDB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D1F7AE0" w14:textId="3A107FDC" w:rsidR="00794FA2" w:rsidRPr="00161E24" w:rsidRDefault="00786509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786509">
              <w:rPr>
                <w:rFonts w:asciiTheme="majorBidi" w:hAnsiTheme="majorBidi"/>
                <w:sz w:val="30"/>
                <w:szCs w:val="30"/>
                <w:cs/>
              </w:rPr>
              <w:t>454</w:t>
            </w:r>
          </w:p>
        </w:tc>
      </w:tr>
      <w:tr w:rsidR="00794FA2" w:rsidRPr="00161E24" w14:paraId="21CBDB1C" w14:textId="77777777" w:rsidTr="00C84D81">
        <w:trPr>
          <w:cantSplit/>
        </w:trPr>
        <w:tc>
          <w:tcPr>
            <w:tcW w:w="2970" w:type="dxa"/>
            <w:shd w:val="clear" w:color="auto" w:fill="auto"/>
          </w:tcPr>
          <w:p w14:paraId="0B6C4093" w14:textId="77777777" w:rsidR="00794FA2" w:rsidRPr="00161E24" w:rsidRDefault="00794FA2" w:rsidP="00794FA2">
            <w:pPr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2F604B1" w14:textId="694DA831" w:rsidR="008572DA" w:rsidRPr="00161E24" w:rsidRDefault="008572DA" w:rsidP="00A940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2,200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31EEA78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15D437" w14:textId="6E30269B" w:rsidR="00794FA2" w:rsidRPr="00161E24" w:rsidRDefault="00786509" w:rsidP="00A9401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509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2</w:t>
            </w:r>
            <w:r w:rsidRPr="00786509">
              <w:rPr>
                <w:rFonts w:asciiTheme="majorBidi" w:hAnsiTheme="majorBidi"/>
                <w:sz w:val="30"/>
                <w:szCs w:val="30"/>
                <w:lang w:val="en-US" w:bidi="th-TH"/>
              </w:rPr>
              <w:t>,</w:t>
            </w:r>
            <w:r w:rsidRPr="00786509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317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7AF48F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1C04DCBB" w14:textId="7527F177" w:rsidR="00794FA2" w:rsidRPr="00161E24" w:rsidRDefault="004238DB" w:rsidP="004238DB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94B00E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32AC74" w14:textId="2F181E50" w:rsidR="00794FA2" w:rsidRPr="00161E24" w:rsidRDefault="004238DB" w:rsidP="004238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30EADCA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52E06E9" w14:textId="026B87A0" w:rsidR="00794FA2" w:rsidRPr="00161E24" w:rsidRDefault="009504E6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9504E6">
              <w:rPr>
                <w:rFonts w:asciiTheme="majorBidi" w:hAnsiTheme="majorBidi"/>
                <w:sz w:val="30"/>
                <w:szCs w:val="30"/>
                <w:cs/>
              </w:rPr>
              <w:t>2</w:t>
            </w:r>
            <w:r w:rsidRPr="009504E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9504E6">
              <w:rPr>
                <w:rFonts w:asciiTheme="majorBidi" w:hAnsiTheme="majorBidi"/>
                <w:sz w:val="30"/>
                <w:szCs w:val="30"/>
                <w:cs/>
              </w:rPr>
              <w:t>317</w:t>
            </w:r>
          </w:p>
        </w:tc>
      </w:tr>
      <w:tr w:rsidR="00794FA2" w:rsidRPr="00161E24" w14:paraId="1EAE4B83" w14:textId="77777777" w:rsidTr="00C84D81">
        <w:trPr>
          <w:cantSplit/>
        </w:trPr>
        <w:tc>
          <w:tcPr>
            <w:tcW w:w="2970" w:type="dxa"/>
            <w:shd w:val="clear" w:color="auto" w:fill="auto"/>
          </w:tcPr>
          <w:p w14:paraId="61AE6E58" w14:textId="6CCCE0B1" w:rsidR="00794FA2" w:rsidRPr="00161E24" w:rsidRDefault="00794FA2" w:rsidP="00794FA2">
            <w:pPr>
              <w:tabs>
                <w:tab w:val="clear" w:pos="454"/>
                <w:tab w:val="left" w:pos="278"/>
              </w:tabs>
              <w:spacing w:line="240" w:lineRule="auto"/>
              <w:ind w:left="180" w:hanging="1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CC18C1" w14:textId="15C0718B" w:rsidR="00794FA2" w:rsidRPr="00161E24" w:rsidRDefault="00786509" w:rsidP="00A940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86509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DEAECE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6E72608" w14:textId="7D09E58E" w:rsidR="00794FA2" w:rsidRPr="00161E24" w:rsidRDefault="0099156D" w:rsidP="00A9401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99156D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69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CAAFF9D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A50B1EA" w14:textId="6A2D7226" w:rsidR="00794FA2" w:rsidRPr="00161E24" w:rsidRDefault="00F12580" w:rsidP="00A94011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 w:rsidRPr="00F12580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4C646FB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28292B" w14:textId="75192620" w:rsidR="00794FA2" w:rsidRPr="00161E24" w:rsidRDefault="00F12580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12580">
              <w:rPr>
                <w:rFonts w:asciiTheme="majorBidi" w:hAnsiTheme="majorBidi"/>
                <w:sz w:val="30"/>
                <w:szCs w:val="30"/>
                <w:cs/>
              </w:rPr>
              <w:t>245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7C023CB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690FD013" w14:textId="351C71EA" w:rsidR="00794FA2" w:rsidRPr="00161E24" w:rsidRDefault="00F12580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F12580">
              <w:rPr>
                <w:rFonts w:asciiTheme="majorBidi" w:hAnsiTheme="majorBidi"/>
                <w:sz w:val="30"/>
                <w:szCs w:val="30"/>
                <w:cs/>
              </w:rPr>
              <w:t>480</w:t>
            </w:r>
          </w:p>
        </w:tc>
      </w:tr>
      <w:tr w:rsidR="00794FA2" w:rsidRPr="00161E24" w14:paraId="2E718080" w14:textId="77777777" w:rsidTr="00C84D81">
        <w:trPr>
          <w:cantSplit/>
        </w:trPr>
        <w:tc>
          <w:tcPr>
            <w:tcW w:w="2970" w:type="dxa"/>
            <w:shd w:val="clear" w:color="auto" w:fill="auto"/>
          </w:tcPr>
          <w:p w14:paraId="27D46839" w14:textId="29CFC451" w:rsidR="00794FA2" w:rsidRPr="00161E24" w:rsidRDefault="00A94011" w:rsidP="00794FA2">
            <w:pPr>
              <w:tabs>
                <w:tab w:val="clear" w:pos="454"/>
                <w:tab w:val="left" w:pos="278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AAF27C1" w14:textId="342BCE3E" w:rsidR="00794FA2" w:rsidRPr="00161E24" w:rsidRDefault="008E6161" w:rsidP="00A940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C94D0CF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41B69CC" w14:textId="1093446C" w:rsidR="00794FA2" w:rsidRPr="00005503" w:rsidDel="005765CD" w:rsidRDefault="004238DB" w:rsidP="008E38D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238DB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AB66D5C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38E2961" w14:textId="7971FC85" w:rsidR="00794FA2" w:rsidRPr="00161E24" w:rsidDel="005765CD" w:rsidRDefault="004238DB" w:rsidP="00A94011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238DB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D64899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AAC1809" w14:textId="4CD1FE5D" w:rsidR="00794FA2" w:rsidRPr="00161E24" w:rsidRDefault="004238DB" w:rsidP="004238D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0722CDE4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D415548" w14:textId="6D939801" w:rsidR="00794FA2" w:rsidRPr="00161E24" w:rsidDel="005765CD" w:rsidRDefault="004238DB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 w:rsidRPr="004238DB">
              <w:rPr>
                <w:rFonts w:asciiTheme="majorBidi" w:hAnsiTheme="majorBidi"/>
                <w:sz w:val="30"/>
                <w:szCs w:val="30"/>
                <w:cs/>
              </w:rPr>
              <w:t>46</w:t>
            </w:r>
          </w:p>
        </w:tc>
      </w:tr>
      <w:tr w:rsidR="00794FA2" w:rsidRPr="00161E24" w14:paraId="2534CF43" w14:textId="77777777" w:rsidTr="00C84D81">
        <w:trPr>
          <w:cantSplit/>
        </w:trPr>
        <w:tc>
          <w:tcPr>
            <w:tcW w:w="2970" w:type="dxa"/>
            <w:shd w:val="clear" w:color="auto" w:fill="auto"/>
          </w:tcPr>
          <w:p w14:paraId="1F939591" w14:textId="0BA4A2E0" w:rsidR="00794FA2" w:rsidRPr="00161E24" w:rsidRDefault="005B714B" w:rsidP="00794FA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BDD9F42" w14:textId="77777777" w:rsidR="00794FA2" w:rsidRPr="00161E24" w:rsidRDefault="00794FA2" w:rsidP="00A940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033A10A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7B5AC10" w14:textId="2A2B9BB6" w:rsidR="00794FA2" w:rsidRPr="00161E24" w:rsidRDefault="00897CD8" w:rsidP="00A9401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7CD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16,715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96BAD4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48A3727" w14:textId="4BF0A48F" w:rsidR="00794FA2" w:rsidRPr="00161E24" w:rsidRDefault="00942EAA" w:rsidP="00A94011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2EA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5,645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728871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5E93682" w14:textId="2D65C4CD" w:rsidR="00794FA2" w:rsidRPr="00161E24" w:rsidRDefault="00942EAA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42EAA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245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6EDD02CC" w14:textId="77777777" w:rsidR="00794FA2" w:rsidRPr="00161E24" w:rsidRDefault="00794FA2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C149B1" w14:textId="4DECDA7A" w:rsidR="00794FA2" w:rsidRPr="00161E24" w:rsidRDefault="00897CD8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97CD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22</w:t>
            </w:r>
            <w:r w:rsidRPr="00897CD8">
              <w:rPr>
                <w:rFonts w:asciiTheme="majorBidi" w:hAnsiTheme="majorBidi"/>
                <w:b/>
                <w:bCs/>
                <w:sz w:val="30"/>
                <w:szCs w:val="30"/>
              </w:rPr>
              <w:t>,</w:t>
            </w:r>
            <w:r w:rsidRPr="00897CD8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605</w:t>
            </w:r>
          </w:p>
        </w:tc>
      </w:tr>
      <w:tr w:rsidR="0040411B" w:rsidRPr="00161E24" w14:paraId="2217F65F" w14:textId="77777777" w:rsidTr="00C84D81">
        <w:trPr>
          <w:cantSplit/>
        </w:trPr>
        <w:tc>
          <w:tcPr>
            <w:tcW w:w="2970" w:type="dxa"/>
            <w:shd w:val="clear" w:color="auto" w:fill="auto"/>
          </w:tcPr>
          <w:p w14:paraId="19A3B7E1" w14:textId="7FA7450A" w:rsidR="0040411B" w:rsidRPr="00161E24" w:rsidRDefault="0040411B" w:rsidP="0040411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หนี้สินทางการเงินที่เป็นอนุพันธ์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8D1E83D" w14:textId="77777777" w:rsidR="0040411B" w:rsidRPr="00161E24" w:rsidRDefault="0040411B" w:rsidP="0040411B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7C73A29" w14:textId="77777777" w:rsidR="0040411B" w:rsidRPr="00161E24" w:rsidRDefault="0040411B" w:rsidP="0040411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10F141B" w14:textId="77777777" w:rsidR="0040411B" w:rsidRPr="00161E24" w:rsidRDefault="0040411B" w:rsidP="0040411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A832827" w14:textId="77777777" w:rsidR="0040411B" w:rsidRPr="00161E24" w:rsidRDefault="0040411B" w:rsidP="0040411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4A81990" w14:textId="77777777" w:rsidR="0040411B" w:rsidRPr="00161E24" w:rsidRDefault="0040411B" w:rsidP="0040411B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FE98866" w14:textId="77777777" w:rsidR="0040411B" w:rsidRPr="00161E24" w:rsidRDefault="0040411B" w:rsidP="0040411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2277CA" w14:textId="77777777" w:rsidR="0040411B" w:rsidRPr="00161E24" w:rsidRDefault="0040411B" w:rsidP="00404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E5A45D8" w14:textId="77777777" w:rsidR="0040411B" w:rsidRPr="00161E24" w:rsidRDefault="0040411B" w:rsidP="0040411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836318F" w14:textId="77777777" w:rsidR="0040411B" w:rsidRPr="00161E24" w:rsidRDefault="0040411B" w:rsidP="00404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0411B" w:rsidRPr="00161E24" w14:paraId="3905ECBC" w14:textId="77777777" w:rsidTr="00C84D81">
        <w:trPr>
          <w:cantSplit/>
        </w:trPr>
        <w:tc>
          <w:tcPr>
            <w:tcW w:w="2970" w:type="dxa"/>
            <w:shd w:val="clear" w:color="auto" w:fill="auto"/>
          </w:tcPr>
          <w:p w14:paraId="0EF1DAC6" w14:textId="4F10999A" w:rsidR="0040411B" w:rsidRPr="00161E24" w:rsidRDefault="0040411B" w:rsidP="0040411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C072A0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6289D6" w14:textId="16415E34" w:rsidR="0040411B" w:rsidRPr="00161E24" w:rsidRDefault="0040411B" w:rsidP="0040411B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7262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24EC184" w14:textId="77777777" w:rsidR="0040411B" w:rsidRPr="00161E24" w:rsidRDefault="0040411B" w:rsidP="0040411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62B8A7" w14:textId="489CA81B" w:rsidR="0040411B" w:rsidRPr="00161E24" w:rsidRDefault="0040411B" w:rsidP="00C84D81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0528E05" w14:textId="77777777" w:rsidR="0040411B" w:rsidRPr="00161E24" w:rsidRDefault="0040411B" w:rsidP="0040411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2A1F4E3A" w14:textId="3CE9E781" w:rsidR="0040411B" w:rsidRPr="00C84D81" w:rsidRDefault="0040411B" w:rsidP="00C84D81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E08DD04" w14:textId="77777777" w:rsidR="0040411B" w:rsidRPr="00161E24" w:rsidRDefault="0040411B" w:rsidP="0040411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13A30C" w14:textId="74631594" w:rsidR="0040411B" w:rsidRPr="00161E24" w:rsidRDefault="0040411B" w:rsidP="00C84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5D62A680" w14:textId="77777777" w:rsidR="0040411B" w:rsidRPr="00161E24" w:rsidRDefault="0040411B" w:rsidP="0040411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2C9A5D9C" w14:textId="183FC72E" w:rsidR="0040411B" w:rsidRPr="00161E24" w:rsidRDefault="0040411B" w:rsidP="00404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0411B" w:rsidRPr="00161E24" w14:paraId="13E6924F" w14:textId="77777777" w:rsidTr="00C84D81">
        <w:trPr>
          <w:cantSplit/>
        </w:trPr>
        <w:tc>
          <w:tcPr>
            <w:tcW w:w="2970" w:type="dxa"/>
            <w:shd w:val="clear" w:color="auto" w:fill="auto"/>
          </w:tcPr>
          <w:p w14:paraId="24D7F469" w14:textId="61C8DF4A" w:rsidR="0040411B" w:rsidRPr="00161E24" w:rsidRDefault="0040411B" w:rsidP="0040411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ab/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กระแสเงินสดออก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C82A8D" w14:textId="722B00D5" w:rsidR="0040411B" w:rsidRPr="00161E24" w:rsidRDefault="0040411B" w:rsidP="0040411B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91524DD" w14:textId="77777777" w:rsidR="0040411B" w:rsidRPr="00161E24" w:rsidRDefault="0040411B" w:rsidP="0040411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B33EA41" w14:textId="255493A8" w:rsidR="0040411B" w:rsidRPr="00161E24" w:rsidRDefault="0072629B" w:rsidP="0040411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629B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(1</w:t>
            </w:r>
            <w:r w:rsidR="00DA5B91">
              <w:rPr>
                <w:rFonts w:asciiTheme="majorBidi" w:hAnsiTheme="majorBidi" w:hint="cs"/>
                <w:sz w:val="30"/>
                <w:szCs w:val="30"/>
                <w:cs/>
                <w:lang w:val="en-US" w:bidi="th-TH"/>
              </w:rPr>
              <w:t>87</w:t>
            </w:r>
            <w:r w:rsidRPr="0072629B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1AEB3C0" w14:textId="77777777" w:rsidR="0040411B" w:rsidRPr="00161E24" w:rsidRDefault="0040411B" w:rsidP="0040411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632BB6B" w14:textId="05A6E113" w:rsidR="0040411B" w:rsidRPr="00C84D81" w:rsidRDefault="0040411B" w:rsidP="00C84D81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34CDCA6" w14:textId="77777777" w:rsidR="0040411B" w:rsidRPr="00161E24" w:rsidRDefault="0040411B" w:rsidP="0040411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B9B1E8" w14:textId="6E1539A4" w:rsidR="0040411B" w:rsidRPr="00161E24" w:rsidRDefault="0040411B" w:rsidP="00C84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CEAF6CE" w14:textId="77777777" w:rsidR="0040411B" w:rsidRPr="00161E24" w:rsidRDefault="0040411B" w:rsidP="0040411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D0B41C2" w14:textId="147EB202" w:rsidR="0040411B" w:rsidRPr="00161E24" w:rsidRDefault="0072629B" w:rsidP="00404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629B">
              <w:rPr>
                <w:rFonts w:asciiTheme="majorBidi" w:hAnsiTheme="majorBidi"/>
                <w:sz w:val="30"/>
                <w:szCs w:val="30"/>
                <w:cs/>
              </w:rPr>
              <w:t>(1</w:t>
            </w:r>
            <w:r w:rsidR="00DA5B91">
              <w:rPr>
                <w:rFonts w:asciiTheme="majorBidi" w:hAnsiTheme="majorBidi" w:hint="cs"/>
                <w:sz w:val="30"/>
                <w:szCs w:val="30"/>
                <w:cs/>
              </w:rPr>
              <w:t>87</w:t>
            </w:r>
            <w:r w:rsidRPr="0072629B">
              <w:rPr>
                <w:rFonts w:asciiTheme="majorBidi" w:hAnsiTheme="majorBidi"/>
                <w:sz w:val="30"/>
                <w:szCs w:val="30"/>
                <w:cs/>
              </w:rPr>
              <w:t>)</w:t>
            </w:r>
          </w:p>
        </w:tc>
      </w:tr>
      <w:tr w:rsidR="0040411B" w:rsidRPr="00161E24" w14:paraId="7BBBD1A6" w14:textId="77777777" w:rsidTr="00C84D81">
        <w:trPr>
          <w:cantSplit/>
        </w:trPr>
        <w:tc>
          <w:tcPr>
            <w:tcW w:w="2970" w:type="dxa"/>
            <w:shd w:val="clear" w:color="auto" w:fill="auto"/>
          </w:tcPr>
          <w:p w14:paraId="01728E9A" w14:textId="2A53E9FF" w:rsidR="0040411B" w:rsidRPr="00161E24" w:rsidRDefault="0040411B" w:rsidP="0040411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ab/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กระแสเงินสดเข้า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2D55FE5" w14:textId="7044A7E9" w:rsidR="0040411B" w:rsidRPr="00161E24" w:rsidRDefault="0040411B" w:rsidP="0040411B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ECCA5A3" w14:textId="77777777" w:rsidR="0040411B" w:rsidRPr="00161E24" w:rsidRDefault="0040411B" w:rsidP="0040411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B5491" w14:textId="3963AF19" w:rsidR="0040411B" w:rsidRPr="00161E24" w:rsidRDefault="0072629B" w:rsidP="0040411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629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3E80196" w14:textId="77777777" w:rsidR="0040411B" w:rsidRPr="00161E24" w:rsidRDefault="0040411B" w:rsidP="0040411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91B932" w14:textId="05FF3D88" w:rsidR="0040411B" w:rsidRPr="00C84D81" w:rsidRDefault="0040411B" w:rsidP="00C84D81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F7AADF8" w14:textId="77777777" w:rsidR="0040411B" w:rsidRPr="00161E24" w:rsidRDefault="0040411B" w:rsidP="0040411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70F822" w14:textId="2BE84228" w:rsidR="0040411B" w:rsidRPr="00161E24" w:rsidRDefault="0040411B" w:rsidP="00C84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8EBFFB4" w14:textId="77777777" w:rsidR="0040411B" w:rsidRPr="00161E24" w:rsidRDefault="0040411B" w:rsidP="0040411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D5D95" w14:textId="1CC62DF2" w:rsidR="0040411B" w:rsidRPr="00161E24" w:rsidRDefault="0072629B" w:rsidP="00404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2629B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</w:tr>
      <w:tr w:rsidR="0040411B" w:rsidRPr="00161E24" w14:paraId="4339113D" w14:textId="77777777" w:rsidTr="00C84D81">
        <w:trPr>
          <w:cantSplit/>
        </w:trPr>
        <w:tc>
          <w:tcPr>
            <w:tcW w:w="2970" w:type="dxa"/>
            <w:shd w:val="clear" w:color="auto" w:fill="auto"/>
          </w:tcPr>
          <w:p w14:paraId="0459FF69" w14:textId="68289116" w:rsidR="0040411B" w:rsidRPr="00161E24" w:rsidRDefault="0040411B" w:rsidP="0040411B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BA81C37" w14:textId="77777777" w:rsidR="0040411B" w:rsidRPr="00161E24" w:rsidRDefault="0040411B" w:rsidP="0040411B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B4F1EE1" w14:textId="77777777" w:rsidR="0040411B" w:rsidRPr="00161E24" w:rsidRDefault="0040411B" w:rsidP="0040411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56080B8" w14:textId="759A43BD" w:rsidR="0040411B" w:rsidRPr="00161E24" w:rsidRDefault="00DA5B91" w:rsidP="0040411B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(</w:t>
            </w:r>
            <w:r w:rsidR="0072629B" w:rsidRPr="0072629B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236EAA9" w14:textId="77777777" w:rsidR="0040411B" w:rsidRPr="00161E24" w:rsidRDefault="0040411B" w:rsidP="0040411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FD52ABD" w14:textId="40E4B63D" w:rsidR="0040411B" w:rsidRPr="00C84D81" w:rsidRDefault="0040411B" w:rsidP="00C84D81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84D8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FD56A3A" w14:textId="77777777" w:rsidR="0040411B" w:rsidRPr="00161E24" w:rsidRDefault="0040411B" w:rsidP="0040411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591D8B" w14:textId="21301CE7" w:rsidR="0040411B" w:rsidRPr="00161E24" w:rsidRDefault="0040411B" w:rsidP="00C84D8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ACF3B9A" w14:textId="77777777" w:rsidR="0040411B" w:rsidRPr="00161E24" w:rsidRDefault="0040411B" w:rsidP="0040411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2E888A" w14:textId="4EA27CAE" w:rsidR="0040411B" w:rsidRPr="00161E24" w:rsidRDefault="00DA5B91" w:rsidP="0040411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="0072629B" w:rsidRPr="007262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</w:tr>
      <w:tr w:rsidR="0040411B" w:rsidRPr="00161E24" w14:paraId="67A6F703" w14:textId="77777777" w:rsidTr="00C84D81">
        <w:trPr>
          <w:cantSplit/>
        </w:trPr>
        <w:tc>
          <w:tcPr>
            <w:tcW w:w="2970" w:type="dxa"/>
            <w:shd w:val="clear" w:color="auto" w:fill="auto"/>
          </w:tcPr>
          <w:p w14:paraId="15218B58" w14:textId="77777777" w:rsidR="0040411B" w:rsidRPr="00161E24" w:rsidRDefault="0040411B" w:rsidP="0076309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EB79E6" w14:textId="77777777" w:rsidR="0040411B" w:rsidRPr="00161E24" w:rsidRDefault="0040411B" w:rsidP="00A940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EB0389B" w14:textId="77777777" w:rsidR="0040411B" w:rsidRPr="00161E24" w:rsidRDefault="0040411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9787A29" w14:textId="77777777" w:rsidR="0040411B" w:rsidRPr="00161E24" w:rsidRDefault="0040411B" w:rsidP="00A9401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DF3474C" w14:textId="77777777" w:rsidR="0040411B" w:rsidRPr="00161E24" w:rsidRDefault="0040411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02DE43" w14:textId="77777777" w:rsidR="0040411B" w:rsidRPr="00161E24" w:rsidRDefault="0040411B" w:rsidP="00A94011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E159E43" w14:textId="77777777" w:rsidR="0040411B" w:rsidRPr="00161E24" w:rsidRDefault="0040411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E6535B9" w14:textId="77777777" w:rsidR="0040411B" w:rsidRPr="00161E24" w:rsidRDefault="0040411B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3BCADBB0" w14:textId="77777777" w:rsidR="0040411B" w:rsidRPr="00161E24" w:rsidRDefault="0040411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05AD4EA" w14:textId="77777777" w:rsidR="0040411B" w:rsidRPr="00161E24" w:rsidRDefault="0040411B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0411B" w:rsidRPr="00161E24" w14:paraId="72850E77" w14:textId="77777777" w:rsidTr="00C84D81">
        <w:trPr>
          <w:cantSplit/>
        </w:trPr>
        <w:tc>
          <w:tcPr>
            <w:tcW w:w="2970" w:type="dxa"/>
            <w:shd w:val="clear" w:color="auto" w:fill="auto"/>
          </w:tcPr>
          <w:p w14:paraId="4B795AA2" w14:textId="77CB1151" w:rsidR="0040411B" w:rsidRPr="00161E24" w:rsidRDefault="0040411B" w:rsidP="0076309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 w:themeColor="text1"/>
                <w:sz w:val="30"/>
                <w:szCs w:val="30"/>
              </w:rPr>
              <w:t>6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996DE3C" w14:textId="77777777" w:rsidR="0040411B" w:rsidRPr="00161E24" w:rsidRDefault="0040411B" w:rsidP="00A940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7BD84E0E" w14:textId="77777777" w:rsidR="0040411B" w:rsidRPr="00161E24" w:rsidRDefault="0040411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375A02" w14:textId="77777777" w:rsidR="0040411B" w:rsidRPr="00161E24" w:rsidRDefault="0040411B" w:rsidP="00A9401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A84E05C" w14:textId="77777777" w:rsidR="0040411B" w:rsidRPr="00161E24" w:rsidRDefault="0040411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69FF6E5" w14:textId="77777777" w:rsidR="0040411B" w:rsidRPr="00161E24" w:rsidRDefault="0040411B" w:rsidP="00A94011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1CFA85A" w14:textId="77777777" w:rsidR="0040411B" w:rsidRPr="00161E24" w:rsidRDefault="0040411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7A5385" w14:textId="77777777" w:rsidR="0040411B" w:rsidRPr="00161E24" w:rsidRDefault="0040411B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0DE2F275" w14:textId="77777777" w:rsidR="0040411B" w:rsidRPr="00161E24" w:rsidRDefault="0040411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567C1D83" w14:textId="77777777" w:rsidR="0040411B" w:rsidRPr="00161E24" w:rsidRDefault="0040411B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1409FB" w:rsidRPr="00161E24" w14:paraId="2505864C" w14:textId="77777777" w:rsidTr="00C84D81">
        <w:trPr>
          <w:cantSplit/>
        </w:trPr>
        <w:tc>
          <w:tcPr>
            <w:tcW w:w="2970" w:type="dxa"/>
            <w:shd w:val="clear" w:color="auto" w:fill="auto"/>
          </w:tcPr>
          <w:p w14:paraId="68302F2D" w14:textId="77777777" w:rsidR="001409FB" w:rsidRPr="00161E24" w:rsidRDefault="001409FB" w:rsidP="00763091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B8EB0BC" w14:textId="77777777" w:rsidR="001409FB" w:rsidRPr="00161E24" w:rsidRDefault="001409FB" w:rsidP="00A94011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4C1ED88A" w14:textId="77777777" w:rsidR="001409FB" w:rsidRPr="00161E24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660178" w14:textId="77777777" w:rsidR="001409FB" w:rsidRPr="00161E24" w:rsidRDefault="001409FB" w:rsidP="00A94011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53428B" w14:textId="77777777" w:rsidR="001409FB" w:rsidRPr="00161E24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6F2CA230" w14:textId="77777777" w:rsidR="001409FB" w:rsidRPr="00161E24" w:rsidRDefault="001409FB" w:rsidP="00A94011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570785" w14:textId="77777777" w:rsidR="001409FB" w:rsidRPr="00161E24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C84B5E" w14:textId="77777777" w:rsidR="001409FB" w:rsidRPr="00161E24" w:rsidRDefault="001409FB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7" w:type="dxa"/>
            <w:shd w:val="clear" w:color="auto" w:fill="auto"/>
            <w:vAlign w:val="bottom"/>
          </w:tcPr>
          <w:p w14:paraId="1E0004A8" w14:textId="77777777" w:rsidR="001409FB" w:rsidRPr="00161E24" w:rsidRDefault="001409FB" w:rsidP="00A9401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01BF5AA8" w14:textId="77777777" w:rsidR="001409FB" w:rsidRPr="00161E24" w:rsidRDefault="001409FB" w:rsidP="00A94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F068C" w:rsidRPr="00161E24" w14:paraId="4EC9CD0E" w14:textId="77777777" w:rsidTr="00C84D81">
        <w:trPr>
          <w:cantSplit/>
        </w:trPr>
        <w:tc>
          <w:tcPr>
            <w:tcW w:w="2970" w:type="dxa"/>
            <w:shd w:val="clear" w:color="auto" w:fill="auto"/>
          </w:tcPr>
          <w:p w14:paraId="5FFDCBFB" w14:textId="542E0822" w:rsidR="00EF068C" w:rsidRPr="00161E24" w:rsidRDefault="00EF068C" w:rsidP="00EF068C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2CC00F63" w14:textId="18743F59" w:rsidR="00EF068C" w:rsidRPr="00161E24" w:rsidRDefault="00EF068C" w:rsidP="00EF068C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14,343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1B141E" w14:textId="77777777" w:rsidR="00EF068C" w:rsidRPr="00161E24" w:rsidRDefault="00EF068C" w:rsidP="00EF068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A9DE40C" w14:textId="56B455E6" w:rsidR="00EF068C" w:rsidRPr="00161E24" w:rsidRDefault="00EF068C" w:rsidP="00EF068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11,819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4271E2" w14:textId="77777777" w:rsidR="00EF068C" w:rsidRPr="00161E24" w:rsidRDefault="00EF068C" w:rsidP="00EF068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EC33C0D" w14:textId="26EE6D39" w:rsidR="00EF068C" w:rsidRPr="00161E24" w:rsidRDefault="00EF068C" w:rsidP="00EF068C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2,853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2E3B018" w14:textId="77777777" w:rsidR="00EF068C" w:rsidRPr="00161E24" w:rsidRDefault="00EF068C" w:rsidP="00EF068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F7879C" w14:textId="04A32CA1" w:rsidR="00EF068C" w:rsidRPr="00161E24" w:rsidRDefault="00EF068C" w:rsidP="00EF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3E1A2D16" w14:textId="77777777" w:rsidR="00EF068C" w:rsidRPr="00161E24" w:rsidRDefault="00EF068C" w:rsidP="00EF068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BD8FF5F" w14:textId="5D0E18F4" w:rsidR="00EF068C" w:rsidRPr="00161E24" w:rsidRDefault="00EF068C" w:rsidP="00EF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14,672</w:t>
            </w:r>
          </w:p>
        </w:tc>
      </w:tr>
      <w:tr w:rsidR="00EF068C" w:rsidRPr="00161E24" w14:paraId="7D7954BB" w14:textId="77777777" w:rsidTr="00C84D81">
        <w:trPr>
          <w:cantSplit/>
        </w:trPr>
        <w:tc>
          <w:tcPr>
            <w:tcW w:w="2970" w:type="dxa"/>
            <w:shd w:val="clear" w:color="auto" w:fill="auto"/>
          </w:tcPr>
          <w:p w14:paraId="2ECC8181" w14:textId="77777777" w:rsidR="00EF068C" w:rsidRPr="00161E24" w:rsidRDefault="00EF068C" w:rsidP="00EF068C">
            <w:pPr>
              <w:tabs>
                <w:tab w:val="clear" w:pos="227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เงินกู้ยืมระยะสั้น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6910F85" w14:textId="35D64079" w:rsidR="00EF068C" w:rsidRPr="00161E24" w:rsidRDefault="00EF068C" w:rsidP="00EF068C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251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60D6378" w14:textId="77777777" w:rsidR="00EF068C" w:rsidRPr="00161E24" w:rsidRDefault="00EF068C" w:rsidP="00EF068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ADB9B4" w14:textId="41FE748C" w:rsidR="00EF068C" w:rsidRPr="00161E24" w:rsidRDefault="00EF068C" w:rsidP="00EF068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5B9F054" w14:textId="77777777" w:rsidR="00EF068C" w:rsidRPr="00161E24" w:rsidRDefault="00EF068C" w:rsidP="00EF068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39459A5C" w14:textId="32C44ECE" w:rsidR="00EF068C" w:rsidRPr="00161E24" w:rsidRDefault="00EF068C" w:rsidP="00EF068C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3F9F14" w14:textId="77777777" w:rsidR="00EF068C" w:rsidRPr="00161E24" w:rsidRDefault="00EF068C" w:rsidP="00EF068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C68C12" w14:textId="733812B5" w:rsidR="00EF068C" w:rsidRPr="00161E24" w:rsidRDefault="00EF068C" w:rsidP="00EF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40F86528" w14:textId="77777777" w:rsidR="00EF068C" w:rsidRPr="00161E24" w:rsidRDefault="00EF068C" w:rsidP="00EF068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44D8879" w14:textId="34B80FE5" w:rsidR="00EF068C" w:rsidRPr="00161E24" w:rsidRDefault="00EF068C" w:rsidP="00EF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</w:tr>
      <w:tr w:rsidR="00EF068C" w:rsidRPr="00161E24" w14:paraId="7A8F2EE8" w14:textId="77777777" w:rsidTr="00C84D81">
        <w:trPr>
          <w:cantSplit/>
        </w:trPr>
        <w:tc>
          <w:tcPr>
            <w:tcW w:w="2970" w:type="dxa"/>
            <w:shd w:val="clear" w:color="auto" w:fill="auto"/>
          </w:tcPr>
          <w:p w14:paraId="32B494C7" w14:textId="77777777" w:rsidR="00EF068C" w:rsidRPr="00161E24" w:rsidRDefault="00EF068C" w:rsidP="00EF068C">
            <w:pPr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4BC6019" w14:textId="7174A9BE" w:rsidR="00EF068C" w:rsidRPr="00161E24" w:rsidRDefault="00EF068C" w:rsidP="00EF068C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4,199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9BF75B3" w14:textId="77777777" w:rsidR="00EF068C" w:rsidRPr="00161E24" w:rsidRDefault="00EF068C" w:rsidP="00EF068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1132CF8" w14:textId="6CC510E3" w:rsidR="00EF068C" w:rsidRPr="00161E24" w:rsidRDefault="00EF068C" w:rsidP="00EF068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2,164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7B0F0DE" w14:textId="77777777" w:rsidR="00EF068C" w:rsidRPr="00161E24" w:rsidRDefault="00EF068C" w:rsidP="00EF068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A157F7D" w14:textId="47F5261C" w:rsidR="00EF068C" w:rsidRPr="00161E24" w:rsidRDefault="00EF068C" w:rsidP="00EF068C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2,463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5C8CE95" w14:textId="77777777" w:rsidR="00EF068C" w:rsidRPr="00161E24" w:rsidRDefault="00EF068C" w:rsidP="00EF068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A9DA63" w14:textId="4D4AA560" w:rsidR="00EF068C" w:rsidRPr="00161E24" w:rsidRDefault="00EF068C" w:rsidP="00EF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62BBA8B" w14:textId="77777777" w:rsidR="00EF068C" w:rsidRPr="00161E24" w:rsidRDefault="00EF068C" w:rsidP="00EF068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6A03146" w14:textId="661C6EBE" w:rsidR="00EF068C" w:rsidRPr="00161E24" w:rsidRDefault="00EF068C" w:rsidP="00EF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4,627</w:t>
            </w:r>
          </w:p>
        </w:tc>
      </w:tr>
      <w:tr w:rsidR="00EF068C" w:rsidRPr="00161E24" w14:paraId="629C6129" w14:textId="77777777" w:rsidTr="00C84D81">
        <w:trPr>
          <w:cantSplit/>
        </w:trPr>
        <w:tc>
          <w:tcPr>
            <w:tcW w:w="2970" w:type="dxa"/>
            <w:shd w:val="clear" w:color="auto" w:fill="auto"/>
          </w:tcPr>
          <w:p w14:paraId="62076A72" w14:textId="77777777" w:rsidR="00EF068C" w:rsidRPr="00161E24" w:rsidRDefault="00EF068C" w:rsidP="00EF068C">
            <w:pPr>
              <w:tabs>
                <w:tab w:val="clear" w:pos="454"/>
                <w:tab w:val="left" w:pos="278"/>
              </w:tabs>
              <w:spacing w:line="240" w:lineRule="auto"/>
              <w:ind w:left="180" w:hanging="1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18B9478" w14:textId="5CAD755A" w:rsidR="00EF068C" w:rsidRPr="00161E24" w:rsidRDefault="00EF068C" w:rsidP="00EF068C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338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2CB9F80" w14:textId="77777777" w:rsidR="00EF068C" w:rsidRPr="00161E24" w:rsidRDefault="00EF068C" w:rsidP="00EF068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8B2DE86" w14:textId="7EDF8835" w:rsidR="00EF068C" w:rsidRPr="00161E24" w:rsidRDefault="00EF068C" w:rsidP="00EF068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10F793E" w14:textId="77777777" w:rsidR="00EF068C" w:rsidRPr="00161E24" w:rsidRDefault="00EF068C" w:rsidP="00EF068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59AB3310" w14:textId="2BD99EB3" w:rsidR="00EF068C" w:rsidRPr="00161E24" w:rsidRDefault="00EF068C" w:rsidP="00EF068C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117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7D2CA1A" w14:textId="77777777" w:rsidR="00EF068C" w:rsidRPr="00161E24" w:rsidRDefault="00EF068C" w:rsidP="00EF068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A00065" w14:textId="524CE6BB" w:rsidR="00EF068C" w:rsidRPr="00161E24" w:rsidRDefault="00EF068C" w:rsidP="00EF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269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13BD7F6" w14:textId="77777777" w:rsidR="00EF068C" w:rsidRPr="00161E24" w:rsidRDefault="00EF068C" w:rsidP="00EF068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1FD8FE31" w14:textId="07ADFDB8" w:rsidR="00EF068C" w:rsidRPr="00161E24" w:rsidRDefault="00EF068C" w:rsidP="00EF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451</w:t>
            </w:r>
          </w:p>
        </w:tc>
      </w:tr>
      <w:tr w:rsidR="00EF068C" w:rsidRPr="00161E24" w14:paraId="0D5BC1F0" w14:textId="77777777" w:rsidTr="00C84D81">
        <w:trPr>
          <w:cantSplit/>
        </w:trPr>
        <w:tc>
          <w:tcPr>
            <w:tcW w:w="2970" w:type="dxa"/>
            <w:shd w:val="clear" w:color="auto" w:fill="auto"/>
          </w:tcPr>
          <w:p w14:paraId="2448470D" w14:textId="77777777" w:rsidR="00EF068C" w:rsidRPr="00161E24" w:rsidRDefault="00EF068C" w:rsidP="00EF068C">
            <w:pPr>
              <w:tabs>
                <w:tab w:val="clear" w:pos="454"/>
                <w:tab w:val="left" w:pos="278"/>
              </w:tabs>
              <w:spacing w:line="240" w:lineRule="auto"/>
              <w:ind w:left="180" w:hanging="17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3DA7972" w14:textId="30EDB530" w:rsidR="00EF068C" w:rsidRPr="00161E24" w:rsidRDefault="00EF068C" w:rsidP="00EF068C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71B4F9" w14:textId="77777777" w:rsidR="00EF068C" w:rsidRPr="00161E24" w:rsidRDefault="00EF068C" w:rsidP="00EF068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3894E3" w14:textId="5CD2EDA8" w:rsidR="00EF068C" w:rsidRPr="00161E24" w:rsidDel="005765CD" w:rsidRDefault="00EF068C" w:rsidP="00EF068C">
            <w:pPr>
              <w:pStyle w:val="acctfourfigures"/>
              <w:tabs>
                <w:tab w:val="clear" w:pos="765"/>
                <w:tab w:val="decimal" w:pos="723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DB4BFFA" w14:textId="77777777" w:rsidR="00EF068C" w:rsidRPr="00161E24" w:rsidRDefault="00EF068C" w:rsidP="00EF068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shd w:val="clear" w:color="auto" w:fill="auto"/>
            <w:vAlign w:val="bottom"/>
          </w:tcPr>
          <w:p w14:paraId="0A35A8E0" w14:textId="0CCD64CA" w:rsidR="00EF068C" w:rsidRPr="00161E24" w:rsidDel="005765CD" w:rsidRDefault="00EF068C" w:rsidP="00EF068C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79C3EB0" w14:textId="77777777" w:rsidR="00EF068C" w:rsidRPr="00161E24" w:rsidRDefault="00EF068C" w:rsidP="00EF068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01DD14F" w14:textId="24A63D22" w:rsidR="00EF068C" w:rsidRPr="00161E24" w:rsidRDefault="00EF068C" w:rsidP="00EF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22F3A8B4" w14:textId="77777777" w:rsidR="00EF068C" w:rsidRPr="00161E24" w:rsidRDefault="00EF068C" w:rsidP="00EF068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789BD588" w14:textId="1C6D96FF" w:rsidR="00EF068C" w:rsidRPr="00161E24" w:rsidDel="005765CD" w:rsidRDefault="00EF068C" w:rsidP="00EF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</w:tr>
      <w:tr w:rsidR="00EF068C" w:rsidRPr="00161E24" w14:paraId="43AE3960" w14:textId="77777777" w:rsidTr="00C84D81">
        <w:trPr>
          <w:cantSplit/>
        </w:trPr>
        <w:tc>
          <w:tcPr>
            <w:tcW w:w="2970" w:type="dxa"/>
            <w:shd w:val="clear" w:color="auto" w:fill="auto"/>
          </w:tcPr>
          <w:p w14:paraId="142BCDA9" w14:textId="77777777" w:rsidR="00EF068C" w:rsidRPr="00161E24" w:rsidRDefault="00EF068C" w:rsidP="00EF068C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F7D8C15" w14:textId="77777777" w:rsidR="00EF068C" w:rsidRPr="00161E24" w:rsidRDefault="00EF068C" w:rsidP="00EF068C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73EA9B" w14:textId="77777777" w:rsidR="00EF068C" w:rsidRPr="00161E24" w:rsidRDefault="00EF068C" w:rsidP="00EF068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FC0237" w14:textId="31091BB5" w:rsidR="00EF068C" w:rsidRPr="00161E24" w:rsidRDefault="00EF068C" w:rsidP="00EF068C">
            <w:pPr>
              <w:pStyle w:val="acctfourfigures"/>
              <w:tabs>
                <w:tab w:val="clear" w:pos="765"/>
                <w:tab w:val="decimal" w:pos="903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14,302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EDE3E2" w14:textId="77777777" w:rsidR="00EF068C" w:rsidRPr="00161E24" w:rsidRDefault="00EF068C" w:rsidP="00EF068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E4BF7CC" w14:textId="41A96F73" w:rsidR="00EF068C" w:rsidRPr="00161E24" w:rsidRDefault="00EF068C" w:rsidP="00EF068C">
            <w:pPr>
              <w:pStyle w:val="acctfourfigures"/>
              <w:tabs>
                <w:tab w:val="clear" w:pos="765"/>
                <w:tab w:val="decimal" w:pos="871"/>
              </w:tabs>
              <w:spacing w:line="240" w:lineRule="auto"/>
              <w:ind w:left="-10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5,455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36E0468" w14:textId="77777777" w:rsidR="00EF068C" w:rsidRPr="00161E24" w:rsidRDefault="00EF068C" w:rsidP="00EF068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ABFC93" w14:textId="60371D92" w:rsidR="00EF068C" w:rsidRPr="00161E24" w:rsidRDefault="00EF068C" w:rsidP="00EF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269</w:t>
            </w:r>
          </w:p>
        </w:tc>
        <w:tc>
          <w:tcPr>
            <w:tcW w:w="187" w:type="dxa"/>
            <w:shd w:val="clear" w:color="auto" w:fill="auto"/>
            <w:vAlign w:val="bottom"/>
          </w:tcPr>
          <w:p w14:paraId="7705515D" w14:textId="77777777" w:rsidR="00EF068C" w:rsidRPr="00161E24" w:rsidRDefault="00EF068C" w:rsidP="00EF068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0F654F" w14:textId="00FF3369" w:rsidR="00EF068C" w:rsidRPr="00161E24" w:rsidRDefault="00EF068C" w:rsidP="00EF06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2"/>
              </w:tabs>
              <w:spacing w:after="0" w:line="240" w:lineRule="auto"/>
              <w:ind w:left="-10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20,026</w:t>
            </w:r>
          </w:p>
        </w:tc>
      </w:tr>
    </w:tbl>
    <w:p w14:paraId="35236D90" w14:textId="77777777" w:rsidR="002D6C56" w:rsidRPr="00161E24" w:rsidRDefault="002D6C56" w:rsidP="00516440">
      <w:pPr>
        <w:tabs>
          <w:tab w:val="clear" w:pos="454"/>
          <w:tab w:val="clear" w:pos="907"/>
          <w:tab w:val="left" w:pos="1080"/>
        </w:tabs>
        <w:ind w:left="540" w:right="108"/>
        <w:jc w:val="thaiDistribute"/>
        <w:rPr>
          <w:rFonts w:asciiTheme="majorBidi" w:hAnsiTheme="majorBidi" w:cstheme="majorBidi"/>
          <w:sz w:val="30"/>
          <w:szCs w:val="30"/>
        </w:rPr>
      </w:pPr>
    </w:p>
    <w:p w14:paraId="365B14CA" w14:textId="76C800D1" w:rsidR="007D1F0F" w:rsidRPr="00161E24" w:rsidRDefault="00142868" w:rsidP="00C84D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2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กระแสเงินสดเข้า</w:t>
      </w:r>
      <w:r w:rsidRPr="00161E24">
        <w:rPr>
          <w:rFonts w:asciiTheme="majorBidi" w:hAnsiTheme="majorBidi" w:cstheme="majorBidi"/>
          <w:sz w:val="30"/>
          <w:szCs w:val="30"/>
        </w:rPr>
        <w:t>/</w:t>
      </w:r>
      <w:r w:rsidRPr="00161E24">
        <w:rPr>
          <w:rFonts w:asciiTheme="majorBidi" w:hAnsiTheme="majorBidi" w:cstheme="majorBidi"/>
          <w:sz w:val="30"/>
          <w:szCs w:val="30"/>
          <w:cs/>
        </w:rPr>
        <w:t>กระแสเงินสดออกซึ่งเปิดเผยไว้ในตารางด้านบนเป็นกระแสเงินสดตามสัญญาที่ไม่มีการคิดลด</w:t>
      </w:r>
      <w:r w:rsidR="00F24241">
        <w:rPr>
          <w:rFonts w:asciiTheme="majorBidi" w:hAnsiTheme="majorBidi" w:cstheme="majorBidi"/>
          <w:sz w:val="30"/>
          <w:szCs w:val="30"/>
          <w:cs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ซึ่งเกี่ยวข้องกับหนี้สินทางการเงินที่เป็นอนุพันธ์ที่ถือไว้เพื่อวัตถุประสงค์ในการบริหารความเสี่ยง ซึ่งโดยปกติจะ</w:t>
      </w:r>
      <w:r w:rsidR="00C84D81">
        <w:rPr>
          <w:rFonts w:asciiTheme="majorBidi" w:hAnsiTheme="majorBidi" w:cstheme="majorBidi"/>
          <w:sz w:val="30"/>
          <w:szCs w:val="30"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ไม่มีการปิดสัญญาดังกล่าวก่อนการครบกำหนดของสัญญา การเปิดเผยแสดงให้เห็นจำนวนเงินของกระแสเงินสดสุทธิสำหรับอนุพันธ์ที่ชำระด้วยเงินสดสุทธิและจำนวนเงินของกระแสเงินสดเข้าและออกขั้นต้นของอนุพันธ์ </w:t>
      </w:r>
      <w:r w:rsidR="00C84D81">
        <w:rPr>
          <w:rFonts w:asciiTheme="majorBidi" w:hAnsiTheme="majorBidi" w:cstheme="majorBidi"/>
          <w:sz w:val="30"/>
          <w:szCs w:val="30"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ซึ่งชำระเป็นเงินสดด้วยจำนวนขั้นต้นพร้อมกัน</w:t>
      </w:r>
    </w:p>
    <w:p w14:paraId="1D92F5F1" w14:textId="77777777" w:rsidR="00E82BB3" w:rsidRPr="00161E24" w:rsidRDefault="00E82BB3" w:rsidP="00492CC2">
      <w:pPr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8A90B32" w14:textId="77777777" w:rsidR="00132F26" w:rsidRDefault="00132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3AE0E1CC" w14:textId="7ECBB9EF" w:rsidR="00B4747B" w:rsidRPr="00161E24" w:rsidRDefault="00B4747B" w:rsidP="00B4747B">
      <w:pPr>
        <w:spacing w:line="240" w:lineRule="auto"/>
        <w:ind w:firstLine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(</w:t>
      </w:r>
      <w:r w:rsidR="00F61F0E"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.</w:t>
      </w:r>
      <w:r w:rsidR="000C58DB" w:rsidRPr="00161E24">
        <w:rPr>
          <w:rFonts w:asciiTheme="majorBidi" w:hAnsiTheme="majorBidi" w:cstheme="majorBidi"/>
          <w:b/>
          <w:bCs/>
          <w:i/>
          <w:iCs/>
          <w:sz w:val="30"/>
          <w:szCs w:val="30"/>
        </w:rPr>
        <w:t>3</w:t>
      </w:r>
      <w:r w:rsidRPr="00161E24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) ความเสี่ยงด้านตลาด</w:t>
      </w:r>
    </w:p>
    <w:p w14:paraId="604314A4" w14:textId="77777777" w:rsidR="00B4747B" w:rsidRPr="00161E24" w:rsidRDefault="00B4747B" w:rsidP="00B47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8E024D" w14:textId="23745A23" w:rsidR="00B4747B" w:rsidRPr="00161E24" w:rsidRDefault="00A801E0" w:rsidP="00A80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กลุ่มบริษัทมีความเสี่ยงที่มูลค่ายุติธรรมหรือกระแสเงินสดในอนาคตของเครื่องมือทางการเงินจะมีความ</w:t>
      </w:r>
      <w:r w:rsidR="003B5537">
        <w:rPr>
          <w:rFonts w:asciiTheme="majorBidi" w:hAnsiTheme="majorBidi" w:cstheme="majorBidi"/>
          <w:sz w:val="30"/>
          <w:szCs w:val="30"/>
        </w:rPr>
        <w:br/>
      </w:r>
      <w:r w:rsidRPr="00161E24">
        <w:rPr>
          <w:rFonts w:asciiTheme="majorBidi" w:hAnsiTheme="majorBidi" w:cstheme="majorBidi"/>
          <w:sz w:val="30"/>
          <w:szCs w:val="30"/>
          <w:cs/>
        </w:rPr>
        <w:t>ผันผวนอันเนื่องมาจากการเปลี่ยนแปลงของราคาตลาด ความเสี่ยงด้านตลาดมีดังนี้</w:t>
      </w:r>
    </w:p>
    <w:p w14:paraId="4D62B4E7" w14:textId="77777777" w:rsidR="00A801E0" w:rsidRPr="00161E24" w:rsidRDefault="00A801E0" w:rsidP="00A801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55FAF965" w14:textId="79EB2C81" w:rsidR="00B4747B" w:rsidRPr="00161E24" w:rsidRDefault="00B4747B" w:rsidP="00B4747B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  <w:lang w:bidi="th-TH"/>
        </w:rPr>
      </w:pP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>(</w:t>
      </w:r>
      <w:r w:rsidR="000F0D8B" w:rsidRPr="00161E24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0C58DB" w:rsidRPr="00161E24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0C58DB" w:rsidRPr="00161E24">
        <w:rPr>
          <w:rFonts w:asciiTheme="majorBidi" w:hAnsiTheme="majorBidi" w:cstheme="majorBidi"/>
          <w:sz w:val="30"/>
          <w:szCs w:val="30"/>
          <w:lang w:val="en-US"/>
        </w:rPr>
        <w:t>1</w:t>
      </w:r>
      <w:r w:rsidRPr="00161E2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) </w:t>
      </w:r>
      <w:r w:rsidRPr="00161E24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ความเสี่ยงด้านอัตราแลกเปลี่ยน</w:t>
      </w:r>
    </w:p>
    <w:p w14:paraId="54976A46" w14:textId="77777777" w:rsidR="00415527" w:rsidRPr="00161E24" w:rsidRDefault="00415527" w:rsidP="00B4747B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</w:rPr>
      </w:pPr>
    </w:p>
    <w:p w14:paraId="647348B0" w14:textId="5500BB8B" w:rsidR="00A46DC4" w:rsidRDefault="00B4747B" w:rsidP="00112C42">
      <w:pPr>
        <w:tabs>
          <w:tab w:val="clear" w:pos="454"/>
          <w:tab w:val="clear" w:pos="907"/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มีฐานะเปิดต่อความเสี่ยงด้านอัตราแลกเปลี่ยนที่เกี่ยวข้องกับการซื้อและการขายที่เป็นสกุลเงินตราต่างประเทศ</w:t>
      </w:r>
      <w:r w:rsidR="006436B7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>กลุ่ม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72CDCD69" w14:textId="77777777" w:rsidR="00400586" w:rsidRDefault="00400586" w:rsidP="00112C42">
      <w:pPr>
        <w:tabs>
          <w:tab w:val="clear" w:pos="454"/>
          <w:tab w:val="clear" w:pos="907"/>
          <w:tab w:val="left" w:pos="720"/>
          <w:tab w:val="left" w:pos="1350"/>
        </w:tabs>
        <w:spacing w:line="240" w:lineRule="auto"/>
        <w:ind w:left="1440" w:right="-27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44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448"/>
        <w:gridCol w:w="1152"/>
        <w:gridCol w:w="236"/>
        <w:gridCol w:w="864"/>
        <w:gridCol w:w="236"/>
        <w:gridCol w:w="792"/>
        <w:gridCol w:w="236"/>
        <w:gridCol w:w="1152"/>
        <w:gridCol w:w="236"/>
        <w:gridCol w:w="864"/>
        <w:gridCol w:w="236"/>
        <w:gridCol w:w="792"/>
      </w:tblGrid>
      <w:tr w:rsidR="00111C69" w:rsidRPr="007852FF" w14:paraId="5F2E2DF4" w14:textId="77777777" w:rsidTr="001173C6">
        <w:trPr>
          <w:trHeight w:val="92"/>
          <w:tblHeader/>
        </w:trPr>
        <w:tc>
          <w:tcPr>
            <w:tcW w:w="2448" w:type="dxa"/>
            <w:vAlign w:val="bottom"/>
          </w:tcPr>
          <w:p w14:paraId="751BCAE4" w14:textId="77777777" w:rsidR="00111C69" w:rsidRPr="00535F1B" w:rsidRDefault="00111C69" w:rsidP="00C6774F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96" w:type="dxa"/>
            <w:gridSpan w:val="11"/>
            <w:vAlign w:val="bottom"/>
          </w:tcPr>
          <w:p w14:paraId="43C7B316" w14:textId="71E947F0" w:rsidR="00111C69" w:rsidRPr="00111C69" w:rsidRDefault="00111C69" w:rsidP="00C6774F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1C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111C69" w:rsidRPr="007852FF" w14:paraId="6884B05C" w14:textId="77777777" w:rsidTr="001173C6">
        <w:trPr>
          <w:trHeight w:val="60"/>
          <w:tblHeader/>
        </w:trPr>
        <w:tc>
          <w:tcPr>
            <w:tcW w:w="2448" w:type="dxa"/>
            <w:vAlign w:val="bottom"/>
          </w:tcPr>
          <w:p w14:paraId="28DD35D0" w14:textId="77777777" w:rsidR="00111C69" w:rsidRPr="00535F1B" w:rsidRDefault="00111C69" w:rsidP="00C6774F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80" w:type="dxa"/>
            <w:gridSpan w:val="5"/>
            <w:vAlign w:val="bottom"/>
          </w:tcPr>
          <w:p w14:paraId="018BF845" w14:textId="6C21F6A5" w:rsidR="00111C69" w:rsidRPr="00535F1B" w:rsidRDefault="00E1308D" w:rsidP="00C6774F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71C01F64" w14:textId="77777777" w:rsidR="00111C69" w:rsidRPr="00535F1B" w:rsidRDefault="00111C69" w:rsidP="00C6774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280" w:type="dxa"/>
            <w:gridSpan w:val="5"/>
            <w:vAlign w:val="bottom"/>
          </w:tcPr>
          <w:p w14:paraId="147BB2BD" w14:textId="60B3F2FC" w:rsidR="00111C69" w:rsidRPr="00535F1B" w:rsidRDefault="00E1308D" w:rsidP="00C6774F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54404B" w:rsidRPr="007852FF" w14:paraId="36EC1D84" w14:textId="77777777" w:rsidTr="0054404B">
        <w:trPr>
          <w:tblHeader/>
        </w:trPr>
        <w:tc>
          <w:tcPr>
            <w:tcW w:w="2448" w:type="dxa"/>
            <w:vAlign w:val="bottom"/>
            <w:hideMark/>
          </w:tcPr>
          <w:p w14:paraId="458CCD03" w14:textId="47C6C621" w:rsidR="0054404B" w:rsidRPr="00535F1B" w:rsidRDefault="0054404B" w:rsidP="0054404B">
            <w:pPr>
              <w:pStyle w:val="acctfourfigures"/>
              <w:tabs>
                <w:tab w:val="clear" w:pos="765"/>
              </w:tabs>
              <w:spacing w:line="240" w:lineRule="auto"/>
              <w:ind w:left="18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535F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ฐานะเปิดต่อความเสี่ยงจากเงินตราต่างประเทศ</w:t>
            </w:r>
            <w:r w:rsidR="003C08E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 w:rsidR="001173C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="003C08E6" w:rsidRPr="00535F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C08E6" w:rsidRPr="00535F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="003C08E6" w:rsidRPr="00535F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52" w:type="dxa"/>
            <w:vAlign w:val="bottom"/>
            <w:hideMark/>
          </w:tcPr>
          <w:p w14:paraId="45A1BB70" w14:textId="77777777" w:rsidR="0054404B" w:rsidRPr="00535F1B" w:rsidRDefault="0054404B" w:rsidP="0054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F1B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36" w:type="dxa"/>
            <w:vAlign w:val="bottom"/>
          </w:tcPr>
          <w:p w14:paraId="68A09F3C" w14:textId="77777777" w:rsidR="0054404B" w:rsidRPr="00535F1B" w:rsidRDefault="0054404B" w:rsidP="0054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7509C20C" w14:textId="4AE9094D" w:rsidR="0054404B" w:rsidRPr="00535F1B" w:rsidRDefault="0054404B" w:rsidP="0054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F1B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  <w:r w:rsidRPr="00535F1B">
              <w:rPr>
                <w:rFonts w:asciiTheme="majorBidi" w:hAnsiTheme="majorBidi" w:cstheme="majorBidi" w:hint="cs"/>
                <w:sz w:val="30"/>
                <w:szCs w:val="30"/>
                <w:cs/>
              </w:rPr>
              <w:t>ฮ่องกง</w:t>
            </w:r>
          </w:p>
        </w:tc>
        <w:tc>
          <w:tcPr>
            <w:tcW w:w="236" w:type="dxa"/>
            <w:vAlign w:val="bottom"/>
          </w:tcPr>
          <w:p w14:paraId="12662CDD" w14:textId="77777777" w:rsidR="0054404B" w:rsidRPr="00535F1B" w:rsidRDefault="0054404B" w:rsidP="0054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vAlign w:val="bottom"/>
          </w:tcPr>
          <w:p w14:paraId="74D3E057" w14:textId="2004C83C" w:rsidR="0054404B" w:rsidRPr="00535F1B" w:rsidRDefault="0054404B" w:rsidP="0054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F1B">
              <w:rPr>
                <w:rFonts w:asciiTheme="majorBidi" w:hAnsi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36" w:type="dxa"/>
            <w:vAlign w:val="bottom"/>
          </w:tcPr>
          <w:p w14:paraId="7F52636F" w14:textId="77777777" w:rsidR="0054404B" w:rsidRPr="00535F1B" w:rsidRDefault="0054404B" w:rsidP="0054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  <w:hideMark/>
          </w:tcPr>
          <w:p w14:paraId="16BDA704" w14:textId="77777777" w:rsidR="0054404B" w:rsidRPr="00535F1B" w:rsidRDefault="0054404B" w:rsidP="0054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F1B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36" w:type="dxa"/>
            <w:vAlign w:val="bottom"/>
          </w:tcPr>
          <w:p w14:paraId="04BD0A84" w14:textId="77777777" w:rsidR="0054404B" w:rsidRPr="00535F1B" w:rsidRDefault="0054404B" w:rsidP="0054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6349170F" w14:textId="6E802AD6" w:rsidR="0054404B" w:rsidRPr="00535F1B" w:rsidRDefault="0054404B" w:rsidP="0054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F1B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  <w:r w:rsidRPr="00535F1B">
              <w:rPr>
                <w:rFonts w:asciiTheme="majorBidi" w:hAnsiTheme="majorBidi" w:cstheme="majorBidi" w:hint="cs"/>
                <w:sz w:val="30"/>
                <w:szCs w:val="30"/>
                <w:cs/>
              </w:rPr>
              <w:t>ฮ่องกง</w:t>
            </w:r>
          </w:p>
        </w:tc>
        <w:tc>
          <w:tcPr>
            <w:tcW w:w="236" w:type="dxa"/>
            <w:vAlign w:val="bottom"/>
          </w:tcPr>
          <w:p w14:paraId="060681A1" w14:textId="77777777" w:rsidR="0054404B" w:rsidRPr="00535F1B" w:rsidRDefault="0054404B" w:rsidP="0054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vAlign w:val="bottom"/>
          </w:tcPr>
          <w:p w14:paraId="42A7B589" w14:textId="5DBE5E58" w:rsidR="0054404B" w:rsidRPr="00535F1B" w:rsidRDefault="0054404B" w:rsidP="005440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F1B">
              <w:rPr>
                <w:rFonts w:asciiTheme="majorBidi" w:hAnsiTheme="majorBidi" w:hint="cs"/>
                <w:sz w:val="30"/>
                <w:szCs w:val="30"/>
                <w:cs/>
              </w:rPr>
              <w:t>อื่นๆ</w:t>
            </w:r>
          </w:p>
        </w:tc>
      </w:tr>
      <w:tr w:rsidR="003C08E6" w:rsidRPr="007852FF" w14:paraId="2872776B" w14:textId="77777777" w:rsidTr="00527E85">
        <w:trPr>
          <w:tblHeader/>
        </w:trPr>
        <w:tc>
          <w:tcPr>
            <w:tcW w:w="2448" w:type="dxa"/>
            <w:vAlign w:val="bottom"/>
          </w:tcPr>
          <w:p w14:paraId="1FAA1E36" w14:textId="31921B77" w:rsidR="003C08E6" w:rsidRPr="00535F1B" w:rsidRDefault="003C08E6" w:rsidP="00C6774F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96" w:type="dxa"/>
            <w:gridSpan w:val="11"/>
            <w:vAlign w:val="bottom"/>
          </w:tcPr>
          <w:p w14:paraId="4163B062" w14:textId="73154B78" w:rsidR="003C08E6" w:rsidRPr="003C08E6" w:rsidRDefault="003C08E6" w:rsidP="00C6774F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C08E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C08E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3C08E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E11EC" w:rsidRPr="007852FF" w14:paraId="6B9C6864" w14:textId="77777777" w:rsidTr="0054404B">
        <w:tc>
          <w:tcPr>
            <w:tcW w:w="2448" w:type="dxa"/>
            <w:vAlign w:val="bottom"/>
          </w:tcPr>
          <w:p w14:paraId="77D01EF6" w14:textId="5BB46091" w:rsidR="007852FF" w:rsidRPr="00535F1B" w:rsidRDefault="00CE408D" w:rsidP="00E76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F1B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152" w:type="dxa"/>
            <w:vAlign w:val="bottom"/>
          </w:tcPr>
          <w:p w14:paraId="0640C9CB" w14:textId="20DFE5E9" w:rsidR="007852FF" w:rsidRPr="00F337FE" w:rsidRDefault="00F337FE" w:rsidP="006C77D6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E8A1F20" w14:textId="77777777" w:rsidR="007852FF" w:rsidRPr="00535F1B" w:rsidRDefault="007852FF" w:rsidP="00CE4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13D8F92D" w14:textId="07B0B172" w:rsidR="007852FF" w:rsidRPr="00FA1D6A" w:rsidRDefault="00FA1D6A" w:rsidP="00B42D8A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1D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1,870</w:t>
            </w:r>
          </w:p>
        </w:tc>
        <w:tc>
          <w:tcPr>
            <w:tcW w:w="236" w:type="dxa"/>
            <w:vAlign w:val="bottom"/>
          </w:tcPr>
          <w:p w14:paraId="05DBF237" w14:textId="77777777" w:rsidR="007852FF" w:rsidRPr="00535F1B" w:rsidRDefault="007852FF" w:rsidP="00CE4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vAlign w:val="bottom"/>
          </w:tcPr>
          <w:p w14:paraId="61E7EAAA" w14:textId="018AC89F" w:rsidR="007852FF" w:rsidRPr="00FA1D6A" w:rsidRDefault="00FA1D6A" w:rsidP="00FA1D6A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9226EED" w14:textId="77777777" w:rsidR="007852FF" w:rsidRPr="00535F1B" w:rsidRDefault="007852FF" w:rsidP="00CE4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906348A" w14:textId="05A8EEAD" w:rsidR="007852FF" w:rsidRPr="00AD49FA" w:rsidRDefault="00AD49FA" w:rsidP="00AD49FA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49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E1A860C" w14:textId="77777777" w:rsidR="007852FF" w:rsidRPr="00535F1B" w:rsidRDefault="007852FF" w:rsidP="00CE4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3A955420" w14:textId="3CD90C95" w:rsidR="007852FF" w:rsidRPr="00AD49FA" w:rsidRDefault="00AD49FA" w:rsidP="00B42D8A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49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DC91A55" w14:textId="77777777" w:rsidR="007852FF" w:rsidRPr="00535F1B" w:rsidRDefault="007852FF" w:rsidP="00CE40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vAlign w:val="bottom"/>
          </w:tcPr>
          <w:p w14:paraId="7703E606" w14:textId="6DC490A2" w:rsidR="007852FF" w:rsidRPr="00AD49FA" w:rsidRDefault="00AD49FA" w:rsidP="00AD49FA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49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C3011" w:rsidRPr="007852FF" w14:paraId="3F793643" w14:textId="77777777" w:rsidTr="00FE239D">
        <w:tc>
          <w:tcPr>
            <w:tcW w:w="2448" w:type="dxa"/>
            <w:vAlign w:val="bottom"/>
          </w:tcPr>
          <w:p w14:paraId="571526A1" w14:textId="24655442" w:rsidR="00FC3011" w:rsidRPr="00535F1B" w:rsidRDefault="00FC3011" w:rsidP="00E76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F1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52" w:type="dxa"/>
            <w:vAlign w:val="bottom"/>
          </w:tcPr>
          <w:p w14:paraId="6177D7D6" w14:textId="5E5E3287" w:rsidR="00FC3011" w:rsidRPr="00535F1B" w:rsidRDefault="00FC3011" w:rsidP="00FC3011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5F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929</w:t>
            </w:r>
          </w:p>
        </w:tc>
        <w:tc>
          <w:tcPr>
            <w:tcW w:w="236" w:type="dxa"/>
            <w:vAlign w:val="bottom"/>
          </w:tcPr>
          <w:p w14:paraId="4DA020E1" w14:textId="77777777" w:rsidR="00FC3011" w:rsidRPr="00535F1B" w:rsidRDefault="00FC3011" w:rsidP="00FC3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131A4669" w14:textId="04F624FE" w:rsidR="00FC3011" w:rsidRPr="00535F1B" w:rsidRDefault="00FC3011" w:rsidP="00FC301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20BE87B" w14:textId="77777777" w:rsidR="00FC3011" w:rsidRPr="00535F1B" w:rsidRDefault="00FC3011" w:rsidP="00FC3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vAlign w:val="bottom"/>
          </w:tcPr>
          <w:p w14:paraId="4DE2BBAE" w14:textId="0FF7E3E7" w:rsidR="00FC3011" w:rsidRPr="00535F1B" w:rsidRDefault="00FC3011" w:rsidP="00FC3011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5F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</w:t>
            </w:r>
          </w:p>
        </w:tc>
        <w:tc>
          <w:tcPr>
            <w:tcW w:w="236" w:type="dxa"/>
          </w:tcPr>
          <w:p w14:paraId="0E46EBF0" w14:textId="77777777" w:rsidR="00FC3011" w:rsidRPr="00535F1B" w:rsidRDefault="00FC3011" w:rsidP="00FC3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51D614FA" w14:textId="3BE2E352" w:rsidR="00FC3011" w:rsidRPr="006B0BEF" w:rsidRDefault="00FC3011" w:rsidP="00FC3011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535F1B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8</w:t>
            </w:r>
            <w:r w:rsidRPr="00535F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236" w:type="dxa"/>
            <w:vAlign w:val="bottom"/>
          </w:tcPr>
          <w:p w14:paraId="1CEF9CE7" w14:textId="77777777" w:rsidR="00FC3011" w:rsidRPr="00535F1B" w:rsidRDefault="00FC3011" w:rsidP="00FC3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2F631AD8" w14:textId="1C036ADF" w:rsidR="00FC3011" w:rsidRPr="00747EB8" w:rsidRDefault="00FC3011" w:rsidP="00FC301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08098A8B" w14:textId="77777777" w:rsidR="00FC3011" w:rsidRPr="00535F1B" w:rsidRDefault="00FC3011" w:rsidP="00FC3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</w:tcPr>
          <w:p w14:paraId="7114A134" w14:textId="1E390631" w:rsidR="00FC3011" w:rsidRPr="0054404B" w:rsidRDefault="00FC3011" w:rsidP="00FC3011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FC3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50</w:t>
            </w:r>
          </w:p>
        </w:tc>
      </w:tr>
      <w:tr w:rsidR="00FC3011" w:rsidRPr="007852FF" w14:paraId="360FB938" w14:textId="77777777" w:rsidTr="00FE239D">
        <w:tc>
          <w:tcPr>
            <w:tcW w:w="2448" w:type="dxa"/>
            <w:vAlign w:val="bottom"/>
            <w:hideMark/>
          </w:tcPr>
          <w:p w14:paraId="6A5DBA0A" w14:textId="59808C70" w:rsidR="00FC3011" w:rsidRPr="00535F1B" w:rsidRDefault="00FC3011" w:rsidP="00E76A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F1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52" w:type="dxa"/>
            <w:vAlign w:val="bottom"/>
          </w:tcPr>
          <w:p w14:paraId="28B6F943" w14:textId="42634D03" w:rsidR="00FC3011" w:rsidRPr="00535F1B" w:rsidRDefault="00FC3011" w:rsidP="00FC3011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5F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(904)</w:t>
            </w:r>
          </w:p>
        </w:tc>
        <w:tc>
          <w:tcPr>
            <w:tcW w:w="236" w:type="dxa"/>
            <w:vAlign w:val="bottom"/>
          </w:tcPr>
          <w:p w14:paraId="0E853AD6" w14:textId="77777777" w:rsidR="00FC3011" w:rsidRPr="00535F1B" w:rsidRDefault="00FC3011" w:rsidP="00FC3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282EDFC3" w14:textId="71F5D26D" w:rsidR="00FC3011" w:rsidRPr="00535F1B" w:rsidRDefault="00FC3011" w:rsidP="00FC301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94B0246" w14:textId="77777777" w:rsidR="00FC3011" w:rsidRPr="00535F1B" w:rsidRDefault="00FC3011" w:rsidP="00FC3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vAlign w:val="bottom"/>
          </w:tcPr>
          <w:p w14:paraId="3DA30761" w14:textId="6B8790FB" w:rsidR="00FC3011" w:rsidRPr="00535F1B" w:rsidRDefault="00FC3011" w:rsidP="00FC3011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5F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(114)</w:t>
            </w:r>
          </w:p>
        </w:tc>
        <w:tc>
          <w:tcPr>
            <w:tcW w:w="236" w:type="dxa"/>
          </w:tcPr>
          <w:p w14:paraId="325EE6CF" w14:textId="77777777" w:rsidR="00FC3011" w:rsidRPr="00535F1B" w:rsidRDefault="00FC3011" w:rsidP="00FC3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7DC9737B" w14:textId="21A3F435" w:rsidR="00FC3011" w:rsidRPr="006B0BEF" w:rsidRDefault="00FC3011" w:rsidP="00FC3011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5F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(582)</w:t>
            </w:r>
          </w:p>
        </w:tc>
        <w:tc>
          <w:tcPr>
            <w:tcW w:w="236" w:type="dxa"/>
            <w:vAlign w:val="bottom"/>
          </w:tcPr>
          <w:p w14:paraId="34601F2F" w14:textId="77777777" w:rsidR="00FC3011" w:rsidRPr="00535F1B" w:rsidRDefault="00FC3011" w:rsidP="00FC3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66991E52" w14:textId="4A27BD42" w:rsidR="00FC3011" w:rsidRPr="00747EB8" w:rsidRDefault="00FC3011" w:rsidP="00FC301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B2D1E3C" w14:textId="77777777" w:rsidR="00FC3011" w:rsidRPr="00535F1B" w:rsidRDefault="00FC3011" w:rsidP="00FC3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</w:tcPr>
          <w:p w14:paraId="2CEDB399" w14:textId="38EA6DD4" w:rsidR="00FC3011" w:rsidRPr="0054404B" w:rsidRDefault="00FC3011" w:rsidP="00FC3011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3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(167)</w:t>
            </w:r>
          </w:p>
        </w:tc>
      </w:tr>
      <w:tr w:rsidR="00FC3011" w:rsidRPr="007852FF" w14:paraId="5A963D2A" w14:textId="77777777" w:rsidTr="00FC3011">
        <w:tc>
          <w:tcPr>
            <w:tcW w:w="2448" w:type="dxa"/>
            <w:hideMark/>
          </w:tcPr>
          <w:p w14:paraId="14415B82" w14:textId="07E2445C" w:rsidR="00FC3011" w:rsidRPr="00535F1B" w:rsidRDefault="00FC3011" w:rsidP="00E76A2C">
            <w:pPr>
              <w:pStyle w:val="acctfourfigures"/>
              <w:tabs>
                <w:tab w:val="clear" w:pos="765"/>
              </w:tabs>
              <w:spacing w:line="240" w:lineRule="auto"/>
              <w:ind w:left="18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535F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ยอดบัญชีในงบฐานะการเงินที่มีความเสี่ยง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604C9D" w14:textId="207B3666" w:rsidR="00FC3011" w:rsidRPr="00535F1B" w:rsidRDefault="00FC3011" w:rsidP="00FC3011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35F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</w:t>
            </w:r>
          </w:p>
        </w:tc>
        <w:tc>
          <w:tcPr>
            <w:tcW w:w="236" w:type="dxa"/>
            <w:vAlign w:val="bottom"/>
          </w:tcPr>
          <w:p w14:paraId="4B67FA54" w14:textId="77777777" w:rsidR="00FC3011" w:rsidRPr="00535F1B" w:rsidRDefault="00FC3011" w:rsidP="00FC3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FB3371" w14:textId="362E0F0F" w:rsidR="00FC3011" w:rsidRPr="00535F1B" w:rsidRDefault="00FC3011" w:rsidP="00FC3011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42D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1,870</w:t>
            </w:r>
          </w:p>
        </w:tc>
        <w:tc>
          <w:tcPr>
            <w:tcW w:w="236" w:type="dxa"/>
            <w:vAlign w:val="bottom"/>
          </w:tcPr>
          <w:p w14:paraId="35F16878" w14:textId="77777777" w:rsidR="00FC3011" w:rsidRPr="00535F1B" w:rsidRDefault="00FC3011" w:rsidP="00FC3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418529" w14:textId="6FE09F7D" w:rsidR="00FC3011" w:rsidRPr="00535F1B" w:rsidRDefault="00FC3011" w:rsidP="00FC3011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35F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(36)</w:t>
            </w:r>
          </w:p>
        </w:tc>
        <w:tc>
          <w:tcPr>
            <w:tcW w:w="236" w:type="dxa"/>
          </w:tcPr>
          <w:p w14:paraId="319E26E6" w14:textId="77777777" w:rsidR="00FC3011" w:rsidRPr="00535F1B" w:rsidRDefault="00FC3011" w:rsidP="00FC3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471774" w14:textId="277A6E70" w:rsidR="00FC3011" w:rsidRPr="006B0BEF" w:rsidRDefault="00FC3011" w:rsidP="00FC3011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0B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272</w:t>
            </w:r>
          </w:p>
        </w:tc>
        <w:tc>
          <w:tcPr>
            <w:tcW w:w="236" w:type="dxa"/>
            <w:vAlign w:val="bottom"/>
          </w:tcPr>
          <w:p w14:paraId="115B8513" w14:textId="77777777" w:rsidR="00FC3011" w:rsidRPr="00535F1B" w:rsidRDefault="00FC3011" w:rsidP="00FC3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F0CEBC3" w14:textId="71947B6B" w:rsidR="00FC3011" w:rsidRPr="00747EB8" w:rsidRDefault="00FC3011" w:rsidP="00FC301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DBD8B15" w14:textId="77777777" w:rsidR="00FC3011" w:rsidRPr="00535F1B" w:rsidRDefault="00FC3011" w:rsidP="00FC3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8D6631" w14:textId="2E1DACB7" w:rsidR="00FC3011" w:rsidRPr="00FC3011" w:rsidRDefault="00FC3011" w:rsidP="00FC3011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C30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(117)</w:t>
            </w:r>
          </w:p>
        </w:tc>
      </w:tr>
      <w:tr w:rsidR="00FC3011" w:rsidRPr="007852FF" w14:paraId="339EE71A" w14:textId="77777777" w:rsidTr="00FE239D">
        <w:tc>
          <w:tcPr>
            <w:tcW w:w="2448" w:type="dxa"/>
            <w:vAlign w:val="bottom"/>
            <w:hideMark/>
          </w:tcPr>
          <w:p w14:paraId="50B56C84" w14:textId="72DD861F" w:rsidR="00FC3011" w:rsidRPr="00535F1B" w:rsidRDefault="00FC3011" w:rsidP="00E76A2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535F1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สัญญาแลกเปลี่ยนสกุลเงิน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10F23F" w14:textId="78699DAE" w:rsidR="00FC3011" w:rsidRPr="00535F1B" w:rsidRDefault="00FC3011" w:rsidP="00FC3011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42A431D" w14:textId="77777777" w:rsidR="00FC3011" w:rsidRPr="00535F1B" w:rsidRDefault="00FC3011" w:rsidP="00FC301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5D7C69" w14:textId="5F77223E" w:rsidR="00FC3011" w:rsidRPr="00535F1B" w:rsidRDefault="00FC3011" w:rsidP="00FC3011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17AAFEC" w14:textId="77777777" w:rsidR="00FC3011" w:rsidRPr="00535F1B" w:rsidRDefault="00FC3011" w:rsidP="00FC301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BBBA29" w14:textId="25163189" w:rsidR="00FC3011" w:rsidRPr="00535F1B" w:rsidRDefault="00FC3011" w:rsidP="00FC3011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0EE1B766" w14:textId="77777777" w:rsidR="00FC3011" w:rsidRPr="00535F1B" w:rsidRDefault="00FC3011" w:rsidP="00FC301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458B51" w14:textId="43EAE313" w:rsidR="00FC3011" w:rsidRPr="006B0BEF" w:rsidRDefault="00FC3011" w:rsidP="00FC3011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AFE4BEF" w14:textId="77777777" w:rsidR="00FC3011" w:rsidRPr="00535F1B" w:rsidRDefault="00FC3011" w:rsidP="00FC3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B401CB" w14:textId="7AEF2853" w:rsidR="00FC3011" w:rsidRPr="00747EB8" w:rsidRDefault="00FC3011" w:rsidP="00FC3011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7CB586DC" w14:textId="77777777" w:rsidR="00FC3011" w:rsidRPr="00535F1B" w:rsidRDefault="00FC3011" w:rsidP="00FC3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039603" w14:textId="1A885344" w:rsidR="00FC3011" w:rsidRPr="0054404B" w:rsidRDefault="00FC3011" w:rsidP="00FC3011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FC3011" w:rsidRPr="007852FF" w14:paraId="0F7B1876" w14:textId="77777777" w:rsidTr="008E50E0">
        <w:tc>
          <w:tcPr>
            <w:tcW w:w="2448" w:type="dxa"/>
            <w:vAlign w:val="bottom"/>
            <w:hideMark/>
          </w:tcPr>
          <w:p w14:paraId="7214AD81" w14:textId="42F36439" w:rsidR="00FC3011" w:rsidRPr="00535F1B" w:rsidRDefault="00FC3011" w:rsidP="002821C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35F1B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152" w:type="dxa"/>
            <w:vAlign w:val="bottom"/>
          </w:tcPr>
          <w:p w14:paraId="1E511EA2" w14:textId="443B2EE4" w:rsidR="00FC3011" w:rsidRPr="00535F1B" w:rsidRDefault="00FC3011" w:rsidP="00FC3011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5F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785</w:t>
            </w:r>
          </w:p>
        </w:tc>
        <w:tc>
          <w:tcPr>
            <w:tcW w:w="236" w:type="dxa"/>
            <w:vAlign w:val="bottom"/>
          </w:tcPr>
          <w:p w14:paraId="2910EE91" w14:textId="77777777" w:rsidR="00FC3011" w:rsidRPr="00535F1B" w:rsidRDefault="00FC3011" w:rsidP="00FC301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099CEF9F" w14:textId="5A2CCA87" w:rsidR="00FC3011" w:rsidRPr="00535F1B" w:rsidRDefault="00FC3011" w:rsidP="00FC301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64A14A0D" w14:textId="77777777" w:rsidR="00FC3011" w:rsidRPr="00535F1B" w:rsidRDefault="00FC3011" w:rsidP="00FC301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vAlign w:val="bottom"/>
          </w:tcPr>
          <w:p w14:paraId="1AA2C3C5" w14:textId="77A9102A" w:rsidR="00FC3011" w:rsidRPr="00535F1B" w:rsidRDefault="00FC3011" w:rsidP="00FC3011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5F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16</w:t>
            </w:r>
          </w:p>
        </w:tc>
        <w:tc>
          <w:tcPr>
            <w:tcW w:w="236" w:type="dxa"/>
          </w:tcPr>
          <w:p w14:paraId="713D1762" w14:textId="77777777" w:rsidR="00FC3011" w:rsidRPr="00535F1B" w:rsidRDefault="00FC3011" w:rsidP="00FC301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FB6FAFE" w14:textId="7CBF8B67" w:rsidR="00FC3011" w:rsidRPr="006B0BEF" w:rsidRDefault="00FC3011" w:rsidP="00FC3011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5F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187</w:t>
            </w:r>
          </w:p>
        </w:tc>
        <w:tc>
          <w:tcPr>
            <w:tcW w:w="236" w:type="dxa"/>
            <w:vAlign w:val="bottom"/>
          </w:tcPr>
          <w:p w14:paraId="39C7CDCC" w14:textId="77777777" w:rsidR="00FC3011" w:rsidRPr="00535F1B" w:rsidRDefault="00FC3011" w:rsidP="00FC3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412ED7B0" w14:textId="684FAE08" w:rsidR="00FC3011" w:rsidRPr="00747EB8" w:rsidRDefault="00FC3011" w:rsidP="00FC301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D1546D7" w14:textId="77777777" w:rsidR="00FC3011" w:rsidRPr="00535F1B" w:rsidRDefault="00FC3011" w:rsidP="00FC3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vAlign w:val="bottom"/>
          </w:tcPr>
          <w:p w14:paraId="744B8004" w14:textId="6483542A" w:rsidR="00FC3011" w:rsidRPr="0054404B" w:rsidRDefault="00FC3011" w:rsidP="008E50E0">
            <w:pPr>
              <w:pStyle w:val="acctfourfigures"/>
              <w:tabs>
                <w:tab w:val="clear" w:pos="765"/>
                <w:tab w:val="decimal" w:pos="366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3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C3011" w:rsidRPr="007852FF" w14:paraId="189ACB68" w14:textId="77777777" w:rsidTr="00FC3011">
        <w:tc>
          <w:tcPr>
            <w:tcW w:w="2448" w:type="dxa"/>
            <w:vAlign w:val="bottom"/>
            <w:hideMark/>
          </w:tcPr>
          <w:p w14:paraId="006615DA" w14:textId="7AA45BF0" w:rsidR="00FC3011" w:rsidRPr="00535F1B" w:rsidRDefault="00FC3011" w:rsidP="00A179C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35F1B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สัญญาขายเงินตราต่างประเทศ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60FB66" w14:textId="00DCB943" w:rsidR="00FC3011" w:rsidRPr="00535F1B" w:rsidRDefault="00FC3011" w:rsidP="00FC3011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5F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(691)</w:t>
            </w:r>
          </w:p>
        </w:tc>
        <w:tc>
          <w:tcPr>
            <w:tcW w:w="236" w:type="dxa"/>
            <w:vAlign w:val="bottom"/>
          </w:tcPr>
          <w:p w14:paraId="0E996288" w14:textId="77777777" w:rsidR="00FC3011" w:rsidRPr="00535F1B" w:rsidRDefault="00FC3011" w:rsidP="00FC301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D65C18A" w14:textId="036294B5" w:rsidR="00FC3011" w:rsidRPr="00535F1B" w:rsidRDefault="00FC3011" w:rsidP="00FC301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3BEA593" w14:textId="77777777" w:rsidR="00FC3011" w:rsidRPr="00535F1B" w:rsidRDefault="00FC3011" w:rsidP="00FC301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E2B518" w14:textId="7FE21170" w:rsidR="00FC3011" w:rsidRPr="00535F1B" w:rsidRDefault="00FC3011" w:rsidP="00FC3011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5F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(300)</w:t>
            </w:r>
          </w:p>
        </w:tc>
        <w:tc>
          <w:tcPr>
            <w:tcW w:w="236" w:type="dxa"/>
          </w:tcPr>
          <w:p w14:paraId="1B4A3881" w14:textId="77777777" w:rsidR="00FC3011" w:rsidRPr="00535F1B" w:rsidRDefault="00FC3011" w:rsidP="00FC301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667E17" w14:textId="0A6D3D44" w:rsidR="00FC3011" w:rsidRPr="006B0BEF" w:rsidRDefault="00FC3011" w:rsidP="00FC3011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535F1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(1,252)</w:t>
            </w:r>
          </w:p>
        </w:tc>
        <w:tc>
          <w:tcPr>
            <w:tcW w:w="236" w:type="dxa"/>
            <w:vAlign w:val="bottom"/>
          </w:tcPr>
          <w:p w14:paraId="3BFFE7EF" w14:textId="77777777" w:rsidR="00FC3011" w:rsidRPr="00535F1B" w:rsidRDefault="00FC3011" w:rsidP="00FC3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71A2C6" w14:textId="53D453FA" w:rsidR="00FC3011" w:rsidRPr="00747EB8" w:rsidRDefault="00FC3011" w:rsidP="00FC301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97E75CD" w14:textId="77777777" w:rsidR="00FC3011" w:rsidRPr="00535F1B" w:rsidRDefault="00FC3011" w:rsidP="00FC3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79F438" w14:textId="59E5393A" w:rsidR="00FC3011" w:rsidRPr="0054404B" w:rsidRDefault="00FC3011" w:rsidP="00FC3011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30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(294)</w:t>
            </w:r>
          </w:p>
        </w:tc>
      </w:tr>
      <w:tr w:rsidR="00FC3011" w:rsidRPr="0054404B" w14:paraId="0F4FAD7C" w14:textId="77777777" w:rsidTr="00FE239D">
        <w:tc>
          <w:tcPr>
            <w:tcW w:w="2448" w:type="dxa"/>
            <w:vAlign w:val="bottom"/>
            <w:hideMark/>
          </w:tcPr>
          <w:p w14:paraId="057A1E11" w14:textId="448581A2" w:rsidR="00FC3011" w:rsidRPr="00535F1B" w:rsidRDefault="00FC3011" w:rsidP="00E76A2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5F1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E01804" w14:textId="5BC3080A" w:rsidR="00FC3011" w:rsidRPr="00535F1B" w:rsidRDefault="00FC3011" w:rsidP="00FC3011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535F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119</w:t>
            </w:r>
          </w:p>
        </w:tc>
        <w:tc>
          <w:tcPr>
            <w:tcW w:w="236" w:type="dxa"/>
            <w:vAlign w:val="bottom"/>
          </w:tcPr>
          <w:p w14:paraId="080620E1" w14:textId="77777777" w:rsidR="00FC3011" w:rsidRPr="00535F1B" w:rsidRDefault="00FC3011" w:rsidP="00FC301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281FE4" w14:textId="500120B6" w:rsidR="00FC3011" w:rsidRPr="00535F1B" w:rsidRDefault="00FC3011" w:rsidP="00FC3011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42D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1,870</w:t>
            </w:r>
          </w:p>
        </w:tc>
        <w:tc>
          <w:tcPr>
            <w:tcW w:w="236" w:type="dxa"/>
            <w:vAlign w:val="bottom"/>
          </w:tcPr>
          <w:p w14:paraId="145C6AF6" w14:textId="77777777" w:rsidR="00FC3011" w:rsidRPr="00535F1B" w:rsidRDefault="00FC3011" w:rsidP="00FC301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802008" w14:textId="60F903EA" w:rsidR="00FC3011" w:rsidRPr="00535F1B" w:rsidRDefault="00FC3011" w:rsidP="00FC3011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35F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(320)</w:t>
            </w:r>
          </w:p>
        </w:tc>
        <w:tc>
          <w:tcPr>
            <w:tcW w:w="236" w:type="dxa"/>
          </w:tcPr>
          <w:p w14:paraId="2659A362" w14:textId="77777777" w:rsidR="00FC3011" w:rsidRPr="00535F1B" w:rsidRDefault="00FC3011" w:rsidP="00FC3011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DD9D39" w14:textId="2187B467" w:rsidR="00FC3011" w:rsidRPr="006B0BEF" w:rsidRDefault="00FC3011" w:rsidP="00FC3011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6B0BEF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(793)</w:t>
            </w:r>
          </w:p>
        </w:tc>
        <w:tc>
          <w:tcPr>
            <w:tcW w:w="236" w:type="dxa"/>
            <w:vAlign w:val="bottom"/>
          </w:tcPr>
          <w:p w14:paraId="6BE57D81" w14:textId="77777777" w:rsidR="00FC3011" w:rsidRPr="006B0BEF" w:rsidRDefault="00FC3011" w:rsidP="00FC3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0CA9FC" w14:textId="13A68D51" w:rsidR="00FC3011" w:rsidRPr="00747EB8" w:rsidRDefault="00FC3011" w:rsidP="00FC3011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6E20695" w14:textId="77777777" w:rsidR="00FC3011" w:rsidRPr="00535F1B" w:rsidRDefault="00FC3011" w:rsidP="00FC30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235A65" w14:textId="7FA9AFFB" w:rsidR="00FC3011" w:rsidRPr="00FC3011" w:rsidRDefault="00FC3011" w:rsidP="00FC3011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C301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(411)</w:t>
            </w:r>
          </w:p>
        </w:tc>
      </w:tr>
    </w:tbl>
    <w:p w14:paraId="41449317" w14:textId="27168325" w:rsidR="007F3AEB" w:rsidRDefault="007F3AEB" w:rsidP="007852FF">
      <w:pPr>
        <w:tabs>
          <w:tab w:val="clear" w:pos="454"/>
          <w:tab w:val="clear" w:pos="907"/>
          <w:tab w:val="left" w:pos="720"/>
          <w:tab w:val="left" w:pos="1350"/>
        </w:tabs>
        <w:spacing w:line="240" w:lineRule="auto"/>
        <w:ind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25B1E282" w14:textId="77777777" w:rsidR="007F3AEB" w:rsidRDefault="007F3A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44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448"/>
        <w:gridCol w:w="1152"/>
        <w:gridCol w:w="236"/>
        <w:gridCol w:w="864"/>
        <w:gridCol w:w="236"/>
        <w:gridCol w:w="792"/>
        <w:gridCol w:w="236"/>
        <w:gridCol w:w="1152"/>
        <w:gridCol w:w="236"/>
        <w:gridCol w:w="864"/>
        <w:gridCol w:w="236"/>
        <w:gridCol w:w="792"/>
      </w:tblGrid>
      <w:tr w:rsidR="007F3AEB" w:rsidRPr="007852FF" w14:paraId="008BA342" w14:textId="77777777" w:rsidTr="00C6774F">
        <w:trPr>
          <w:trHeight w:val="92"/>
          <w:tblHeader/>
        </w:trPr>
        <w:tc>
          <w:tcPr>
            <w:tcW w:w="2448" w:type="dxa"/>
            <w:vAlign w:val="bottom"/>
          </w:tcPr>
          <w:p w14:paraId="344B5451" w14:textId="77777777" w:rsidR="007F3AEB" w:rsidRPr="00535F1B" w:rsidRDefault="007F3AEB" w:rsidP="00C6774F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96" w:type="dxa"/>
            <w:gridSpan w:val="11"/>
            <w:vAlign w:val="bottom"/>
          </w:tcPr>
          <w:p w14:paraId="48EE7F04" w14:textId="45342090" w:rsidR="007F3AEB" w:rsidRPr="00111C69" w:rsidRDefault="007F3AEB" w:rsidP="00C6774F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11C6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7F3AEB" w:rsidRPr="007852FF" w14:paraId="1F473147" w14:textId="77777777" w:rsidTr="00C6774F">
        <w:trPr>
          <w:trHeight w:val="60"/>
          <w:tblHeader/>
        </w:trPr>
        <w:tc>
          <w:tcPr>
            <w:tcW w:w="2448" w:type="dxa"/>
            <w:vAlign w:val="bottom"/>
          </w:tcPr>
          <w:p w14:paraId="0802D68C" w14:textId="77777777" w:rsidR="007F3AEB" w:rsidRPr="00535F1B" w:rsidRDefault="007F3AEB" w:rsidP="00C6774F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3280" w:type="dxa"/>
            <w:gridSpan w:val="5"/>
            <w:vAlign w:val="bottom"/>
          </w:tcPr>
          <w:p w14:paraId="6FED7BD8" w14:textId="77777777" w:rsidR="007F3AEB" w:rsidRPr="00535F1B" w:rsidRDefault="007F3AEB" w:rsidP="00C6774F">
            <w:pPr>
              <w:pStyle w:val="BodyText"/>
              <w:spacing w:after="0"/>
              <w:ind w:left="-97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  <w:vAlign w:val="bottom"/>
          </w:tcPr>
          <w:p w14:paraId="04B501A6" w14:textId="77777777" w:rsidR="007F3AEB" w:rsidRPr="00535F1B" w:rsidRDefault="007F3AEB" w:rsidP="00C6774F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3280" w:type="dxa"/>
            <w:gridSpan w:val="5"/>
            <w:vAlign w:val="bottom"/>
          </w:tcPr>
          <w:p w14:paraId="2F0CF607" w14:textId="77777777" w:rsidR="007F3AEB" w:rsidRPr="00535F1B" w:rsidRDefault="007F3AEB" w:rsidP="00C6774F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</w:tr>
      <w:tr w:rsidR="007F3AEB" w:rsidRPr="007852FF" w14:paraId="4AB0D77D" w14:textId="77777777" w:rsidTr="00C6774F">
        <w:trPr>
          <w:tblHeader/>
        </w:trPr>
        <w:tc>
          <w:tcPr>
            <w:tcW w:w="2448" w:type="dxa"/>
            <w:vAlign w:val="bottom"/>
            <w:hideMark/>
          </w:tcPr>
          <w:p w14:paraId="093A3641" w14:textId="77777777" w:rsidR="007F3AEB" w:rsidRPr="00535F1B" w:rsidRDefault="007F3AEB" w:rsidP="00C6774F">
            <w:pPr>
              <w:pStyle w:val="acctfourfigures"/>
              <w:tabs>
                <w:tab w:val="clear" w:pos="765"/>
              </w:tabs>
              <w:spacing w:line="240" w:lineRule="auto"/>
              <w:ind w:left="18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535F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ฐานะเปิดต่อความเสี่ยงจากเงินตราต่างประเทศ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br/>
            </w:r>
            <w:r w:rsidRPr="00535F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535F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535F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52" w:type="dxa"/>
            <w:vAlign w:val="bottom"/>
            <w:hideMark/>
          </w:tcPr>
          <w:p w14:paraId="19401DB4" w14:textId="77777777" w:rsidR="007F3AEB" w:rsidRPr="00535F1B" w:rsidRDefault="007F3AEB" w:rsidP="00C6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F1B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36" w:type="dxa"/>
            <w:vAlign w:val="bottom"/>
          </w:tcPr>
          <w:p w14:paraId="4BC03DCF" w14:textId="77777777" w:rsidR="007F3AEB" w:rsidRPr="00535F1B" w:rsidRDefault="007F3AEB" w:rsidP="00C6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2910099D" w14:textId="77777777" w:rsidR="007F3AEB" w:rsidRPr="00535F1B" w:rsidRDefault="007F3AEB" w:rsidP="00C6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F1B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  <w:r w:rsidRPr="00535F1B">
              <w:rPr>
                <w:rFonts w:asciiTheme="majorBidi" w:hAnsiTheme="majorBidi" w:cstheme="majorBidi" w:hint="cs"/>
                <w:sz w:val="30"/>
                <w:szCs w:val="30"/>
                <w:cs/>
              </w:rPr>
              <w:t>ฮ่องกง</w:t>
            </w:r>
          </w:p>
        </w:tc>
        <w:tc>
          <w:tcPr>
            <w:tcW w:w="236" w:type="dxa"/>
            <w:vAlign w:val="bottom"/>
          </w:tcPr>
          <w:p w14:paraId="674D9696" w14:textId="77777777" w:rsidR="007F3AEB" w:rsidRPr="00535F1B" w:rsidRDefault="007F3AEB" w:rsidP="00C6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vAlign w:val="bottom"/>
          </w:tcPr>
          <w:p w14:paraId="2696EE6E" w14:textId="77777777" w:rsidR="007F3AEB" w:rsidRPr="00535F1B" w:rsidRDefault="007F3AEB" w:rsidP="00C6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F1B">
              <w:rPr>
                <w:rFonts w:asciiTheme="majorBidi" w:hAnsi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36" w:type="dxa"/>
            <w:vAlign w:val="bottom"/>
          </w:tcPr>
          <w:p w14:paraId="0745C80F" w14:textId="77777777" w:rsidR="007F3AEB" w:rsidRPr="00535F1B" w:rsidRDefault="007F3AEB" w:rsidP="00C6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  <w:hideMark/>
          </w:tcPr>
          <w:p w14:paraId="1B188F9D" w14:textId="77777777" w:rsidR="007F3AEB" w:rsidRPr="00535F1B" w:rsidRDefault="007F3AEB" w:rsidP="00C6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F1B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36" w:type="dxa"/>
            <w:vAlign w:val="bottom"/>
          </w:tcPr>
          <w:p w14:paraId="184A3B4D" w14:textId="77777777" w:rsidR="007F3AEB" w:rsidRPr="00535F1B" w:rsidRDefault="007F3AEB" w:rsidP="00C6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72D1B477" w14:textId="77777777" w:rsidR="007F3AEB" w:rsidRPr="00535F1B" w:rsidRDefault="007F3AEB" w:rsidP="00C6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F1B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</w:t>
            </w:r>
            <w:r w:rsidRPr="00535F1B">
              <w:rPr>
                <w:rFonts w:asciiTheme="majorBidi" w:hAnsiTheme="majorBidi" w:cstheme="majorBidi" w:hint="cs"/>
                <w:sz w:val="30"/>
                <w:szCs w:val="30"/>
                <w:cs/>
              </w:rPr>
              <w:t>ฮ่องกง</w:t>
            </w:r>
          </w:p>
        </w:tc>
        <w:tc>
          <w:tcPr>
            <w:tcW w:w="236" w:type="dxa"/>
            <w:vAlign w:val="bottom"/>
          </w:tcPr>
          <w:p w14:paraId="72051B9C" w14:textId="77777777" w:rsidR="007F3AEB" w:rsidRPr="00535F1B" w:rsidRDefault="007F3AEB" w:rsidP="00C6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vAlign w:val="bottom"/>
          </w:tcPr>
          <w:p w14:paraId="49011C8B" w14:textId="77777777" w:rsidR="007F3AEB" w:rsidRPr="00535F1B" w:rsidRDefault="007F3AEB" w:rsidP="00C677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35F1B">
              <w:rPr>
                <w:rFonts w:asciiTheme="majorBidi" w:hAnsiTheme="majorBidi" w:hint="cs"/>
                <w:sz w:val="30"/>
                <w:szCs w:val="30"/>
                <w:cs/>
              </w:rPr>
              <w:t>อื่นๆ</w:t>
            </w:r>
          </w:p>
        </w:tc>
      </w:tr>
      <w:tr w:rsidR="007F3AEB" w:rsidRPr="007852FF" w14:paraId="75C2C7A6" w14:textId="77777777" w:rsidTr="00C6774F">
        <w:trPr>
          <w:tblHeader/>
        </w:trPr>
        <w:tc>
          <w:tcPr>
            <w:tcW w:w="2448" w:type="dxa"/>
            <w:vAlign w:val="bottom"/>
          </w:tcPr>
          <w:p w14:paraId="7D47ABD3" w14:textId="77777777" w:rsidR="007F3AEB" w:rsidRPr="00535F1B" w:rsidRDefault="007F3AEB" w:rsidP="00C6774F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796" w:type="dxa"/>
            <w:gridSpan w:val="11"/>
            <w:vAlign w:val="bottom"/>
          </w:tcPr>
          <w:p w14:paraId="4197C08D" w14:textId="77777777" w:rsidR="007F3AEB" w:rsidRPr="003C08E6" w:rsidRDefault="007F3AEB" w:rsidP="00C6774F">
            <w:pPr>
              <w:pStyle w:val="BodyText"/>
              <w:spacing w:after="0"/>
              <w:ind w:left="-15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C08E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C08E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3C08E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F3AEB" w:rsidRPr="007852FF" w14:paraId="64E3D8FD" w14:textId="77777777" w:rsidTr="00C6774F">
        <w:tc>
          <w:tcPr>
            <w:tcW w:w="2448" w:type="dxa"/>
            <w:vAlign w:val="bottom"/>
          </w:tcPr>
          <w:p w14:paraId="4C7210C2" w14:textId="77777777" w:rsidR="007F3AEB" w:rsidRPr="00535F1B" w:rsidRDefault="007F3AEB" w:rsidP="00C6774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F1B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</w:t>
            </w:r>
          </w:p>
        </w:tc>
        <w:tc>
          <w:tcPr>
            <w:tcW w:w="1152" w:type="dxa"/>
            <w:vAlign w:val="bottom"/>
          </w:tcPr>
          <w:p w14:paraId="4EF9BA38" w14:textId="77777777" w:rsidR="007F3AEB" w:rsidRPr="00F337FE" w:rsidRDefault="007F3AEB" w:rsidP="00C6774F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D69C4B8" w14:textId="77777777" w:rsidR="007F3AEB" w:rsidRPr="00535F1B" w:rsidRDefault="007F3AEB" w:rsidP="00C67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3DACA089" w14:textId="77777777" w:rsidR="007F3AEB" w:rsidRPr="00FA1D6A" w:rsidRDefault="007F3AEB" w:rsidP="00C6774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A1D6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1,870</w:t>
            </w:r>
          </w:p>
        </w:tc>
        <w:tc>
          <w:tcPr>
            <w:tcW w:w="236" w:type="dxa"/>
            <w:vAlign w:val="bottom"/>
          </w:tcPr>
          <w:p w14:paraId="22976B82" w14:textId="77777777" w:rsidR="007F3AEB" w:rsidRPr="00535F1B" w:rsidRDefault="007F3AEB" w:rsidP="00C67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vAlign w:val="bottom"/>
          </w:tcPr>
          <w:p w14:paraId="2604157F" w14:textId="77777777" w:rsidR="007F3AEB" w:rsidRPr="00FA1D6A" w:rsidRDefault="007F3AEB" w:rsidP="00C6774F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5B9769E" w14:textId="77777777" w:rsidR="007F3AEB" w:rsidRPr="00535F1B" w:rsidRDefault="007F3AEB" w:rsidP="00C67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370837D5" w14:textId="77777777" w:rsidR="007F3AEB" w:rsidRPr="00AD49FA" w:rsidRDefault="007F3AEB" w:rsidP="00C6774F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49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152B534" w14:textId="77777777" w:rsidR="007F3AEB" w:rsidRPr="00535F1B" w:rsidRDefault="007F3AEB" w:rsidP="00C67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6CFE6906" w14:textId="77777777" w:rsidR="007F3AEB" w:rsidRPr="00AD49FA" w:rsidRDefault="007F3AEB" w:rsidP="00C6774F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49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71002E9" w14:textId="77777777" w:rsidR="007F3AEB" w:rsidRPr="00535F1B" w:rsidRDefault="007F3AEB" w:rsidP="00C67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vAlign w:val="bottom"/>
          </w:tcPr>
          <w:p w14:paraId="3C4CAF0A" w14:textId="77777777" w:rsidR="007F3AEB" w:rsidRPr="00AD49FA" w:rsidRDefault="007F3AEB" w:rsidP="00C6774F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D49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F3AEB" w:rsidRPr="007852FF" w14:paraId="54C0FCCA" w14:textId="77777777" w:rsidTr="00C6774F">
        <w:tc>
          <w:tcPr>
            <w:tcW w:w="2448" w:type="dxa"/>
            <w:vAlign w:val="bottom"/>
          </w:tcPr>
          <w:p w14:paraId="14085142" w14:textId="77777777" w:rsidR="007F3AEB" w:rsidRPr="00535F1B" w:rsidRDefault="007F3AEB" w:rsidP="00C6774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35F1B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52" w:type="dxa"/>
            <w:vAlign w:val="bottom"/>
          </w:tcPr>
          <w:p w14:paraId="1E22014F" w14:textId="13F3D29D" w:rsidR="007F3AEB" w:rsidRPr="00535F1B" w:rsidRDefault="00FC1481" w:rsidP="00FC1481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998ED3F" w14:textId="77777777" w:rsidR="007F3AEB" w:rsidRPr="00535F1B" w:rsidRDefault="007F3AEB" w:rsidP="00C67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1AD2508C" w14:textId="77777777" w:rsidR="007F3AEB" w:rsidRPr="00535F1B" w:rsidRDefault="007F3AEB" w:rsidP="00C6774F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168C95A" w14:textId="77777777" w:rsidR="007F3AEB" w:rsidRPr="00535F1B" w:rsidRDefault="007F3AEB" w:rsidP="00C67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vAlign w:val="bottom"/>
          </w:tcPr>
          <w:p w14:paraId="7C0147E6" w14:textId="372B50E9" w:rsidR="007F3AEB" w:rsidRPr="00535F1B" w:rsidRDefault="00E223CD" w:rsidP="00E223CD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8304A53" w14:textId="77777777" w:rsidR="007F3AEB" w:rsidRPr="00535F1B" w:rsidRDefault="007F3AEB" w:rsidP="00C67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4FA03116" w14:textId="63DA5661" w:rsidR="007F3AEB" w:rsidRPr="006B0BEF" w:rsidRDefault="00172A6F" w:rsidP="00172A6F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8" w:right="-108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F87F827" w14:textId="77777777" w:rsidR="007F3AEB" w:rsidRPr="00535F1B" w:rsidRDefault="007F3AEB" w:rsidP="00C67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2E47BDDF" w14:textId="77777777" w:rsidR="007F3AEB" w:rsidRPr="00747EB8" w:rsidRDefault="007F3AEB" w:rsidP="00C6774F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114BD55A" w14:textId="77777777" w:rsidR="007F3AEB" w:rsidRPr="00535F1B" w:rsidRDefault="007F3AEB" w:rsidP="00C67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</w:tcPr>
          <w:p w14:paraId="2544A029" w14:textId="17851FC7" w:rsidR="007F3AEB" w:rsidRPr="0054404B" w:rsidRDefault="00172A6F" w:rsidP="00172A6F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F3AEB" w:rsidRPr="007852FF" w14:paraId="39E4FDCA" w14:textId="77777777" w:rsidTr="00C6774F">
        <w:tc>
          <w:tcPr>
            <w:tcW w:w="2448" w:type="dxa"/>
            <w:vAlign w:val="bottom"/>
            <w:hideMark/>
          </w:tcPr>
          <w:p w14:paraId="0AAEBE8F" w14:textId="77777777" w:rsidR="007F3AEB" w:rsidRPr="00535F1B" w:rsidRDefault="007F3AEB" w:rsidP="00C6774F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535F1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52" w:type="dxa"/>
            <w:vAlign w:val="bottom"/>
          </w:tcPr>
          <w:p w14:paraId="6CD11A03" w14:textId="3392FD35" w:rsidR="007F3AEB" w:rsidRPr="00535F1B" w:rsidRDefault="00FC1481" w:rsidP="00C6774F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FC148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(384)</w:t>
            </w:r>
          </w:p>
        </w:tc>
        <w:tc>
          <w:tcPr>
            <w:tcW w:w="236" w:type="dxa"/>
            <w:vAlign w:val="bottom"/>
          </w:tcPr>
          <w:p w14:paraId="2CDFC96C" w14:textId="77777777" w:rsidR="007F3AEB" w:rsidRPr="00535F1B" w:rsidRDefault="007F3AEB" w:rsidP="00C67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203EF01B" w14:textId="77777777" w:rsidR="007F3AEB" w:rsidRPr="00535F1B" w:rsidRDefault="007F3AEB" w:rsidP="00C6774F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298DF44E" w14:textId="77777777" w:rsidR="007F3AEB" w:rsidRPr="00535F1B" w:rsidRDefault="007F3AEB" w:rsidP="00C67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vAlign w:val="bottom"/>
          </w:tcPr>
          <w:p w14:paraId="45E22C87" w14:textId="78FA4505" w:rsidR="007F3AEB" w:rsidRPr="00535F1B" w:rsidRDefault="00E223CD" w:rsidP="00C6774F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E223CD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(8)</w:t>
            </w:r>
          </w:p>
        </w:tc>
        <w:tc>
          <w:tcPr>
            <w:tcW w:w="236" w:type="dxa"/>
          </w:tcPr>
          <w:p w14:paraId="10D308DE" w14:textId="77777777" w:rsidR="007F3AEB" w:rsidRPr="00535F1B" w:rsidRDefault="007F3AEB" w:rsidP="00C67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B07ED9D" w14:textId="774006ED" w:rsidR="007F3AEB" w:rsidRPr="006B0BEF" w:rsidRDefault="00172A6F" w:rsidP="00C6774F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2A6F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(257)</w:t>
            </w:r>
          </w:p>
        </w:tc>
        <w:tc>
          <w:tcPr>
            <w:tcW w:w="236" w:type="dxa"/>
            <w:vAlign w:val="bottom"/>
          </w:tcPr>
          <w:p w14:paraId="4A336605" w14:textId="77777777" w:rsidR="007F3AEB" w:rsidRPr="00535F1B" w:rsidRDefault="007F3AEB" w:rsidP="00C67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30DD9A52" w14:textId="77777777" w:rsidR="007F3AEB" w:rsidRPr="00747EB8" w:rsidRDefault="007F3AEB" w:rsidP="00C6774F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407600B9" w14:textId="77777777" w:rsidR="007F3AEB" w:rsidRPr="00535F1B" w:rsidRDefault="007F3AEB" w:rsidP="00C67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</w:tcPr>
          <w:p w14:paraId="0A06973F" w14:textId="550485A4" w:rsidR="007F3AEB" w:rsidRPr="0054404B" w:rsidRDefault="00172A6F" w:rsidP="00C6774F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72A6F">
              <w:rPr>
                <w:rFonts w:asciiTheme="majorBidi" w:hAnsiTheme="majorBidi"/>
                <w:sz w:val="30"/>
                <w:szCs w:val="30"/>
                <w:cs/>
                <w:lang w:val="en-US" w:bidi="th-TH"/>
              </w:rPr>
              <w:t>(257)</w:t>
            </w:r>
          </w:p>
        </w:tc>
      </w:tr>
      <w:tr w:rsidR="007F3AEB" w:rsidRPr="007852FF" w14:paraId="4E8C76F9" w14:textId="77777777" w:rsidTr="00C6774F">
        <w:tc>
          <w:tcPr>
            <w:tcW w:w="2448" w:type="dxa"/>
            <w:hideMark/>
          </w:tcPr>
          <w:p w14:paraId="20E9072D" w14:textId="38B026AD" w:rsidR="007F3AEB" w:rsidRPr="00535F1B" w:rsidRDefault="007F3AEB" w:rsidP="00C6774F">
            <w:pPr>
              <w:pStyle w:val="acctfourfigures"/>
              <w:tabs>
                <w:tab w:val="clear" w:pos="765"/>
              </w:tabs>
              <w:spacing w:line="240" w:lineRule="auto"/>
              <w:ind w:left="188" w:hanging="18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535F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ยอดบัญชีในงบฐานะการเงินที่มีความเสี่ยง</w:t>
            </w:r>
            <w:r w:rsidRPr="00535F1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C50631" w14:textId="37CB0144" w:rsidR="007F3AEB" w:rsidRPr="00535F1B" w:rsidRDefault="00FC1481" w:rsidP="00C6774F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FC148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(384)</w:t>
            </w:r>
          </w:p>
        </w:tc>
        <w:tc>
          <w:tcPr>
            <w:tcW w:w="236" w:type="dxa"/>
            <w:vAlign w:val="bottom"/>
          </w:tcPr>
          <w:p w14:paraId="6F8B4C28" w14:textId="77777777" w:rsidR="007F3AEB" w:rsidRPr="00535F1B" w:rsidRDefault="007F3AEB" w:rsidP="00C67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F589E0" w14:textId="77777777" w:rsidR="007F3AEB" w:rsidRPr="00535F1B" w:rsidRDefault="007F3AEB" w:rsidP="00C6774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42D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1,870</w:t>
            </w:r>
          </w:p>
        </w:tc>
        <w:tc>
          <w:tcPr>
            <w:tcW w:w="236" w:type="dxa"/>
            <w:vAlign w:val="bottom"/>
          </w:tcPr>
          <w:p w14:paraId="5FB72D37" w14:textId="77777777" w:rsidR="007F3AEB" w:rsidRPr="00535F1B" w:rsidRDefault="007F3AEB" w:rsidP="00C67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4E84D4" w14:textId="1F3FCE80" w:rsidR="007F3AEB" w:rsidRPr="00535F1B" w:rsidRDefault="007F3AEB" w:rsidP="00C6774F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535F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</w:t>
            </w:r>
            <w:r w:rsidR="00EB33A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8</w:t>
            </w:r>
            <w:r w:rsidRPr="00535F1B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236" w:type="dxa"/>
          </w:tcPr>
          <w:p w14:paraId="0C4A776F" w14:textId="77777777" w:rsidR="007F3AEB" w:rsidRPr="00535F1B" w:rsidRDefault="007F3AEB" w:rsidP="00C67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D49C91" w14:textId="2A3133AC" w:rsidR="007F3AEB" w:rsidRPr="006B0BEF" w:rsidRDefault="00172A6F" w:rsidP="00C6774F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72A6F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(257)</w:t>
            </w:r>
          </w:p>
        </w:tc>
        <w:tc>
          <w:tcPr>
            <w:tcW w:w="236" w:type="dxa"/>
            <w:vAlign w:val="bottom"/>
          </w:tcPr>
          <w:p w14:paraId="3A8725D7" w14:textId="77777777" w:rsidR="007F3AEB" w:rsidRPr="00535F1B" w:rsidRDefault="007F3AEB" w:rsidP="00C67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C387AA" w14:textId="77777777" w:rsidR="007F3AEB" w:rsidRPr="00747EB8" w:rsidRDefault="007F3AEB" w:rsidP="00C6774F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1386771" w14:textId="77777777" w:rsidR="007F3AEB" w:rsidRPr="00535F1B" w:rsidRDefault="007F3AEB" w:rsidP="00C67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E51611" w14:textId="65BE7BD4" w:rsidR="007F3AEB" w:rsidRPr="00FC3011" w:rsidRDefault="00172A6F" w:rsidP="00C6774F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72A6F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(257)</w:t>
            </w:r>
          </w:p>
        </w:tc>
      </w:tr>
      <w:tr w:rsidR="007F3AEB" w:rsidRPr="007852FF" w14:paraId="327208C5" w14:textId="77777777" w:rsidTr="00C6774F">
        <w:tc>
          <w:tcPr>
            <w:tcW w:w="2448" w:type="dxa"/>
            <w:vAlign w:val="bottom"/>
            <w:hideMark/>
          </w:tcPr>
          <w:p w14:paraId="7DBD09F1" w14:textId="77777777" w:rsidR="007F3AEB" w:rsidRPr="00535F1B" w:rsidRDefault="007F3AEB" w:rsidP="00C6774F">
            <w:pPr>
              <w:pStyle w:val="NoSpacing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535F1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สัญญาแลกเปลี่ยนสกุลเงิน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335A6F" w14:textId="77777777" w:rsidR="007F3AEB" w:rsidRPr="00535F1B" w:rsidRDefault="007F3AEB" w:rsidP="00C6774F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45214624" w14:textId="77777777" w:rsidR="007F3AEB" w:rsidRPr="00535F1B" w:rsidRDefault="007F3AEB" w:rsidP="00C677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8CA98C" w14:textId="77777777" w:rsidR="007F3AEB" w:rsidRPr="00535F1B" w:rsidRDefault="007F3AEB" w:rsidP="00C6774F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7512ADD" w14:textId="77777777" w:rsidR="007F3AEB" w:rsidRPr="00535F1B" w:rsidRDefault="007F3AEB" w:rsidP="00C677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E6334E" w14:textId="77777777" w:rsidR="007F3AEB" w:rsidRPr="00535F1B" w:rsidRDefault="007F3AEB" w:rsidP="00C6774F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</w:tcPr>
          <w:p w14:paraId="7D4B1B10" w14:textId="77777777" w:rsidR="007F3AEB" w:rsidRPr="00535F1B" w:rsidRDefault="007F3AEB" w:rsidP="00C677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5A2BF3" w14:textId="77777777" w:rsidR="007F3AEB" w:rsidRPr="006B0BEF" w:rsidRDefault="007F3AEB" w:rsidP="00C6774F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F54DBED" w14:textId="77777777" w:rsidR="007F3AEB" w:rsidRPr="00535F1B" w:rsidRDefault="007F3AEB" w:rsidP="00C67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585D3FC" w14:textId="77777777" w:rsidR="007F3AEB" w:rsidRPr="00747EB8" w:rsidRDefault="007F3AEB" w:rsidP="00C6774F">
            <w:pPr>
              <w:pStyle w:val="acctfourfigures"/>
              <w:tabs>
                <w:tab w:val="clear" w:pos="765"/>
                <w:tab w:val="decimal" w:pos="571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5A224FEC" w14:textId="77777777" w:rsidR="007F3AEB" w:rsidRPr="00535F1B" w:rsidRDefault="007F3AEB" w:rsidP="00C67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6107B8" w14:textId="77777777" w:rsidR="007F3AEB" w:rsidRPr="0054404B" w:rsidRDefault="007F3AEB" w:rsidP="00C6774F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E223CD" w:rsidRPr="007852FF" w14:paraId="56273178" w14:textId="77777777" w:rsidTr="00C6774F">
        <w:tc>
          <w:tcPr>
            <w:tcW w:w="2448" w:type="dxa"/>
            <w:vAlign w:val="bottom"/>
            <w:hideMark/>
          </w:tcPr>
          <w:p w14:paraId="5BC728D5" w14:textId="77777777" w:rsidR="00E223CD" w:rsidRPr="00535F1B" w:rsidRDefault="00E223CD" w:rsidP="003E015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3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535F1B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สัญญาซื้อเงินตราต่างประเทศ</w:t>
            </w:r>
          </w:p>
        </w:tc>
        <w:tc>
          <w:tcPr>
            <w:tcW w:w="1152" w:type="dxa"/>
            <w:vAlign w:val="bottom"/>
          </w:tcPr>
          <w:p w14:paraId="02766739" w14:textId="0E8ADDC7" w:rsidR="00E223CD" w:rsidRPr="00535F1B" w:rsidRDefault="00E223CD" w:rsidP="00E223CD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1362A224" w14:textId="77777777" w:rsidR="00E223CD" w:rsidRPr="00535F1B" w:rsidRDefault="00E223CD" w:rsidP="00E223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49F30DE8" w14:textId="77777777" w:rsidR="00E223CD" w:rsidRPr="00535F1B" w:rsidRDefault="00E223CD" w:rsidP="00E223CD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C694B0F" w14:textId="77777777" w:rsidR="00E223CD" w:rsidRPr="00535F1B" w:rsidRDefault="00E223CD" w:rsidP="00E223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vAlign w:val="bottom"/>
          </w:tcPr>
          <w:p w14:paraId="3E7146C1" w14:textId="26A92F57" w:rsidR="00E223CD" w:rsidRPr="00535F1B" w:rsidRDefault="00D024F5" w:rsidP="00E223CD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024F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181</w:t>
            </w:r>
          </w:p>
        </w:tc>
        <w:tc>
          <w:tcPr>
            <w:tcW w:w="236" w:type="dxa"/>
          </w:tcPr>
          <w:p w14:paraId="1AB43ED2" w14:textId="77777777" w:rsidR="00E223CD" w:rsidRPr="00535F1B" w:rsidRDefault="00E223CD" w:rsidP="00E223CD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vAlign w:val="bottom"/>
          </w:tcPr>
          <w:p w14:paraId="0FDAB690" w14:textId="1B3BE559" w:rsidR="00E223CD" w:rsidRPr="006B0BEF" w:rsidRDefault="00172A6F" w:rsidP="00172A6F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-78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49A7599" w14:textId="77777777" w:rsidR="00E223CD" w:rsidRPr="00535F1B" w:rsidRDefault="00E223CD" w:rsidP="00E22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64" w:type="dxa"/>
            <w:vAlign w:val="bottom"/>
          </w:tcPr>
          <w:p w14:paraId="449E4CC4" w14:textId="77777777" w:rsidR="00E223CD" w:rsidRPr="00747EB8" w:rsidRDefault="00E223CD" w:rsidP="00E223CD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7F3E169" w14:textId="77777777" w:rsidR="00E223CD" w:rsidRPr="00535F1B" w:rsidRDefault="00E223CD" w:rsidP="00E223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792" w:type="dxa"/>
            <w:vAlign w:val="bottom"/>
          </w:tcPr>
          <w:p w14:paraId="321B2355" w14:textId="6920D0DC" w:rsidR="00E223CD" w:rsidRPr="0054404B" w:rsidRDefault="00172A6F" w:rsidP="00980171">
            <w:pPr>
              <w:pStyle w:val="acctfourfigures"/>
              <w:tabs>
                <w:tab w:val="clear" w:pos="765"/>
                <w:tab w:val="decimal" w:pos="336"/>
              </w:tabs>
              <w:spacing w:line="240" w:lineRule="auto"/>
              <w:ind w:left="-78" w:right="-169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7F3AEB" w:rsidRPr="0054404B" w14:paraId="45D17EA9" w14:textId="77777777" w:rsidTr="00C6774F">
        <w:tc>
          <w:tcPr>
            <w:tcW w:w="2448" w:type="dxa"/>
            <w:vAlign w:val="bottom"/>
            <w:hideMark/>
          </w:tcPr>
          <w:p w14:paraId="7C8E9CEA" w14:textId="77777777" w:rsidR="007F3AEB" w:rsidRPr="00535F1B" w:rsidRDefault="007F3AEB" w:rsidP="00C6774F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35F1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26BA97" w14:textId="333952F1" w:rsidR="007F3AEB" w:rsidRPr="00535F1B" w:rsidRDefault="00E223CD" w:rsidP="00C6774F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/>
              </w:rPr>
            </w:pPr>
            <w:r w:rsidRPr="00E223C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(384)</w:t>
            </w:r>
          </w:p>
        </w:tc>
        <w:tc>
          <w:tcPr>
            <w:tcW w:w="236" w:type="dxa"/>
            <w:vAlign w:val="bottom"/>
          </w:tcPr>
          <w:p w14:paraId="16D0F6D1" w14:textId="77777777" w:rsidR="007F3AEB" w:rsidRPr="00535F1B" w:rsidRDefault="007F3AEB" w:rsidP="00C677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9998019" w14:textId="77777777" w:rsidR="007F3AEB" w:rsidRPr="00535F1B" w:rsidRDefault="007F3AEB" w:rsidP="00C6774F">
            <w:pPr>
              <w:pStyle w:val="acctfourfigures"/>
              <w:tabs>
                <w:tab w:val="clear" w:pos="765"/>
                <w:tab w:val="decimal" w:pos="666"/>
              </w:tabs>
              <w:spacing w:line="240" w:lineRule="auto"/>
              <w:ind w:left="-7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B42D8A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1,870</w:t>
            </w:r>
          </w:p>
        </w:tc>
        <w:tc>
          <w:tcPr>
            <w:tcW w:w="236" w:type="dxa"/>
            <w:vAlign w:val="bottom"/>
          </w:tcPr>
          <w:p w14:paraId="40D4268F" w14:textId="77777777" w:rsidR="007F3AEB" w:rsidRPr="00535F1B" w:rsidRDefault="007F3AEB" w:rsidP="00C677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D80FDF" w14:textId="16B42446" w:rsidR="007F3AEB" w:rsidRPr="00535F1B" w:rsidRDefault="00D024F5" w:rsidP="00C6774F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024F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173</w:t>
            </w:r>
          </w:p>
        </w:tc>
        <w:tc>
          <w:tcPr>
            <w:tcW w:w="236" w:type="dxa"/>
          </w:tcPr>
          <w:p w14:paraId="6CE5A245" w14:textId="77777777" w:rsidR="007F3AEB" w:rsidRPr="00535F1B" w:rsidRDefault="007F3AEB" w:rsidP="00C6774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08F1D1D" w14:textId="11962632" w:rsidR="007F3AEB" w:rsidRPr="006B0BEF" w:rsidRDefault="00172A6F" w:rsidP="00C6774F">
            <w:pPr>
              <w:pStyle w:val="acctfourfigures"/>
              <w:tabs>
                <w:tab w:val="clear" w:pos="765"/>
                <w:tab w:val="decimal" w:pos="850"/>
              </w:tabs>
              <w:spacing w:line="240" w:lineRule="auto"/>
              <w:ind w:left="-7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72A6F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(257)</w:t>
            </w:r>
          </w:p>
        </w:tc>
        <w:tc>
          <w:tcPr>
            <w:tcW w:w="236" w:type="dxa"/>
            <w:vAlign w:val="bottom"/>
          </w:tcPr>
          <w:p w14:paraId="4D5CB8AD" w14:textId="77777777" w:rsidR="007F3AEB" w:rsidRPr="006B0BEF" w:rsidRDefault="007F3AEB" w:rsidP="00C67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25A833" w14:textId="77777777" w:rsidR="007F3AEB" w:rsidRPr="00747EB8" w:rsidRDefault="007F3AEB" w:rsidP="00C6774F">
            <w:pPr>
              <w:pStyle w:val="acctfourfigures"/>
              <w:tabs>
                <w:tab w:val="clear" w:pos="765"/>
                <w:tab w:val="decimal" w:pos="440"/>
              </w:tabs>
              <w:spacing w:line="240" w:lineRule="auto"/>
              <w:ind w:left="-7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4B2A730" w14:textId="77777777" w:rsidR="007F3AEB" w:rsidRPr="00535F1B" w:rsidRDefault="007F3AEB" w:rsidP="00C6774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2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C49D40" w14:textId="7CB92B3D" w:rsidR="007F3AEB" w:rsidRPr="00FC3011" w:rsidRDefault="00172A6F" w:rsidP="00C6774F">
            <w:pPr>
              <w:pStyle w:val="acctfourfigures"/>
              <w:tabs>
                <w:tab w:val="clear" w:pos="765"/>
                <w:tab w:val="decimal" w:pos="580"/>
              </w:tabs>
              <w:spacing w:line="240" w:lineRule="auto"/>
              <w:ind w:left="-78" w:right="-169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72A6F">
              <w:rPr>
                <w:rFonts w:asciiTheme="majorBidi" w:hAnsiTheme="majorBidi"/>
                <w:b/>
                <w:bCs/>
                <w:sz w:val="30"/>
                <w:szCs w:val="30"/>
                <w:cs/>
                <w:lang w:val="en-US" w:bidi="th-TH"/>
              </w:rPr>
              <w:t>(257)</w:t>
            </w:r>
          </w:p>
        </w:tc>
      </w:tr>
    </w:tbl>
    <w:p w14:paraId="25058AE6" w14:textId="1080364C" w:rsidR="00132F26" w:rsidRDefault="00132F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56C364F3" w14:textId="3ADF9FAF" w:rsidR="00B4747B" w:rsidRPr="00161E24" w:rsidRDefault="00B4747B" w:rsidP="00B4747B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  <w:lang w:val="en-US" w:bidi="th-TH"/>
        </w:rPr>
        <w:t xml:space="preserve">การวิเคราะห์ความอ่อนไหว </w:t>
      </w:r>
    </w:p>
    <w:p w14:paraId="2104ACA6" w14:textId="77777777" w:rsidR="00B4747B" w:rsidRPr="00161E24" w:rsidRDefault="00B4747B" w:rsidP="00B474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14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862A5CF" w14:textId="5E7F5C6D" w:rsidR="002D6C56" w:rsidRPr="00161E24" w:rsidRDefault="00A801E0" w:rsidP="00A801E0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161E2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การแข็งค่า (การอ่อนค่า) ที่เป็นไปได้อย่างสมเหตุสมผลของเงินบาทที่มีต่อสกุลเงินตราต่างประเทศ </w:t>
      </w:r>
      <w:r w:rsidRPr="00161E24">
        <w:rPr>
          <w:rFonts w:asciiTheme="majorBidi" w:hAnsiTheme="majorBidi" w:cstheme="majorBidi"/>
          <w:sz w:val="30"/>
          <w:szCs w:val="30"/>
          <w:lang w:val="en-US" w:bidi="th-TH"/>
        </w:rPr>
        <w:br/>
      </w:r>
      <w:r w:rsidRPr="00161E24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ณ วันที่รายงาน ส่งผลกระทบต่อการวัดมูลค่าของเครื่องมือทางการเงินในสกุลเงินตราต่างประเทศ </w:t>
      </w:r>
      <w:r w:rsidR="00156A55" w:rsidRPr="00161E24">
        <w:rPr>
          <w:rFonts w:asciiTheme="majorBidi" w:hAnsiTheme="majorBidi" w:cstheme="majorBidi"/>
          <w:sz w:val="30"/>
          <w:szCs w:val="30"/>
          <w:lang w:val="en-US" w:bidi="th-TH"/>
        </w:rPr>
        <w:br/>
      </w:r>
      <w:r w:rsidRPr="00161E24">
        <w:rPr>
          <w:rFonts w:asciiTheme="majorBidi" w:hAnsiTheme="majorBidi" w:cstheme="majorBidi"/>
          <w:sz w:val="30"/>
          <w:szCs w:val="30"/>
          <w:cs/>
          <w:lang w:val="en-US" w:bidi="th-TH"/>
        </w:rPr>
        <w:t>โดยตั้งอยู่บนข้อสมมติที่ว่า ตัวแปรอื่นโดยเฉพาะอัตราดอกเบี้ยเป็นอัตราคงที่</w:t>
      </w:r>
    </w:p>
    <w:p w14:paraId="1E746AF9" w14:textId="77777777" w:rsidR="00A801E0" w:rsidRPr="00161E24" w:rsidRDefault="00A801E0" w:rsidP="00B4747B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2B730A9A" w14:textId="77777777" w:rsidR="006A0AFC" w:rsidRDefault="006A0AFC">
      <w:r>
        <w:br w:type="page"/>
      </w:r>
    </w:p>
    <w:tbl>
      <w:tblPr>
        <w:tblW w:w="8460" w:type="dxa"/>
        <w:tblInd w:w="13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50"/>
        <w:gridCol w:w="1170"/>
        <w:gridCol w:w="1080"/>
        <w:gridCol w:w="180"/>
        <w:gridCol w:w="1081"/>
        <w:gridCol w:w="180"/>
        <w:gridCol w:w="1169"/>
        <w:gridCol w:w="180"/>
        <w:gridCol w:w="1170"/>
      </w:tblGrid>
      <w:tr w:rsidR="00DD662F" w:rsidRPr="00161E24" w14:paraId="6DDCC96E" w14:textId="77777777" w:rsidTr="0084305F">
        <w:trPr>
          <w:tblHeader/>
        </w:trPr>
        <w:tc>
          <w:tcPr>
            <w:tcW w:w="2250" w:type="dxa"/>
          </w:tcPr>
          <w:p w14:paraId="57BA56DA" w14:textId="205D041A" w:rsidR="00DD662F" w:rsidRPr="00161E24" w:rsidRDefault="00DD662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22A2CE5A" w14:textId="77777777" w:rsidR="00DD662F" w:rsidRPr="00161E24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5040" w:type="dxa"/>
            <w:gridSpan w:val="7"/>
            <w:hideMark/>
          </w:tcPr>
          <w:p w14:paraId="5AD30E69" w14:textId="739D164C" w:rsidR="00DD662F" w:rsidRPr="00161E24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 xml:space="preserve">งบการเงินรวม </w:t>
            </w:r>
          </w:p>
        </w:tc>
      </w:tr>
      <w:tr w:rsidR="00182FA3" w:rsidRPr="00161E24" w14:paraId="55847EED" w14:textId="77777777" w:rsidTr="0084305F">
        <w:trPr>
          <w:trHeight w:val="218"/>
          <w:tblHeader/>
        </w:trPr>
        <w:tc>
          <w:tcPr>
            <w:tcW w:w="2250" w:type="dxa"/>
            <w:hideMark/>
          </w:tcPr>
          <w:p w14:paraId="4A286165" w14:textId="0768D9C8" w:rsidR="00DD662F" w:rsidRPr="00161E24" w:rsidRDefault="00DD662F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rtl/>
                <w:cs/>
                <w:lang w:val="en-GB" w:eastAsia="en-GB" w:bidi="ar-SA"/>
              </w:rPr>
            </w:pPr>
          </w:p>
        </w:tc>
        <w:tc>
          <w:tcPr>
            <w:tcW w:w="1170" w:type="dxa"/>
            <w:hideMark/>
          </w:tcPr>
          <w:p w14:paraId="0A2D30D8" w14:textId="77777777" w:rsidR="00DD662F" w:rsidRPr="00161E24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อัตราการ</w:t>
            </w:r>
          </w:p>
        </w:tc>
        <w:tc>
          <w:tcPr>
            <w:tcW w:w="2341" w:type="dxa"/>
            <w:gridSpan w:val="3"/>
            <w:hideMark/>
          </w:tcPr>
          <w:p w14:paraId="02B77715" w14:textId="77777777" w:rsidR="00DD662F" w:rsidRPr="00161E24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กำไรหรือขาดทุน</w:t>
            </w:r>
          </w:p>
        </w:tc>
        <w:tc>
          <w:tcPr>
            <w:tcW w:w="180" w:type="dxa"/>
          </w:tcPr>
          <w:p w14:paraId="53602556" w14:textId="77777777" w:rsidR="00DD662F" w:rsidRPr="00161E24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519" w:type="dxa"/>
            <w:gridSpan w:val="3"/>
            <w:hideMark/>
          </w:tcPr>
          <w:p w14:paraId="2A8543BD" w14:textId="50C7D28C" w:rsidR="00DD662F" w:rsidRPr="00161E24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ส่วนของเจ้าของสุทธิจา</w:t>
            </w:r>
            <w:r w:rsidR="00A31163"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ภาษี</w:t>
            </w:r>
          </w:p>
        </w:tc>
      </w:tr>
      <w:tr w:rsidR="00182FA3" w:rsidRPr="00161E24" w14:paraId="75938509" w14:textId="77777777" w:rsidTr="0084305F">
        <w:trPr>
          <w:tblHeader/>
        </w:trPr>
        <w:tc>
          <w:tcPr>
            <w:tcW w:w="2250" w:type="dxa"/>
          </w:tcPr>
          <w:p w14:paraId="57063F0F" w14:textId="7A810968" w:rsidR="00DD662F" w:rsidRPr="00161E24" w:rsidRDefault="005B714B" w:rsidP="005B714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ณ วันที่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1170" w:type="dxa"/>
            <w:hideMark/>
          </w:tcPr>
          <w:p w14:paraId="25AE110C" w14:textId="77777777" w:rsidR="00DD662F" w:rsidRPr="00161E24" w:rsidRDefault="00DD662F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21D0B0BC" w14:textId="77777777" w:rsidR="00DD662F" w:rsidRPr="00161E24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5E18D8B0" w14:textId="77777777" w:rsidR="00DD662F" w:rsidRPr="00161E24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081" w:type="dxa"/>
            <w:hideMark/>
          </w:tcPr>
          <w:p w14:paraId="7A3DC135" w14:textId="77777777" w:rsidR="00DD662F" w:rsidRPr="00161E24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  <w:tc>
          <w:tcPr>
            <w:tcW w:w="180" w:type="dxa"/>
          </w:tcPr>
          <w:p w14:paraId="2E2A1653" w14:textId="77777777" w:rsidR="00DD662F" w:rsidRPr="00161E24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hideMark/>
          </w:tcPr>
          <w:p w14:paraId="1FA74299" w14:textId="77777777" w:rsidR="00DD662F" w:rsidRPr="00161E24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6EB2B641" w14:textId="77777777" w:rsidR="00DD662F" w:rsidRPr="00161E24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5906D12D" w14:textId="77777777" w:rsidR="00DD662F" w:rsidRPr="00161E24" w:rsidRDefault="00DD662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</w:tr>
      <w:tr w:rsidR="00DD662F" w:rsidRPr="00161E24" w14:paraId="2918AC27" w14:textId="77777777" w:rsidTr="0084305F">
        <w:trPr>
          <w:tblHeader/>
        </w:trPr>
        <w:tc>
          <w:tcPr>
            <w:tcW w:w="2250" w:type="dxa"/>
          </w:tcPr>
          <w:p w14:paraId="3763945E" w14:textId="77777777" w:rsidR="00DD662F" w:rsidRPr="00161E24" w:rsidRDefault="00DD662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hideMark/>
          </w:tcPr>
          <w:p w14:paraId="023FBBC9" w14:textId="77777777" w:rsidR="00DD662F" w:rsidRPr="00161E24" w:rsidRDefault="00DD662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 w:bidi="th-TH"/>
              </w:rPr>
              <w:t>(ร้อยละ)</w:t>
            </w:r>
          </w:p>
        </w:tc>
        <w:tc>
          <w:tcPr>
            <w:tcW w:w="5040" w:type="dxa"/>
            <w:gridSpan w:val="7"/>
            <w:hideMark/>
          </w:tcPr>
          <w:p w14:paraId="6213B521" w14:textId="77777777" w:rsidR="00DD662F" w:rsidRPr="00161E24" w:rsidRDefault="00DD662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(ล้านบาท)</w:t>
            </w:r>
          </w:p>
        </w:tc>
      </w:tr>
      <w:tr w:rsidR="00182FA3" w:rsidRPr="00161E24" w14:paraId="4CB85EF5" w14:textId="77777777" w:rsidTr="00DC593E">
        <w:tc>
          <w:tcPr>
            <w:tcW w:w="2250" w:type="dxa"/>
            <w:hideMark/>
          </w:tcPr>
          <w:p w14:paraId="329113A2" w14:textId="4895E104" w:rsidR="00DD662F" w:rsidRPr="00161E24" w:rsidRDefault="00086C3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</w:t>
            </w:r>
            <w:r w:rsidR="00EF068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7</w:t>
            </w:r>
          </w:p>
        </w:tc>
        <w:tc>
          <w:tcPr>
            <w:tcW w:w="1170" w:type="dxa"/>
          </w:tcPr>
          <w:p w14:paraId="02AB01ED" w14:textId="54273219" w:rsidR="00DD662F" w:rsidRPr="00161E24" w:rsidRDefault="00DD662F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5758CEE" w14:textId="07B55FC1" w:rsidR="00DD662F" w:rsidRPr="00161E24" w:rsidRDefault="00DD662F" w:rsidP="00DC593E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39AC6A45" w14:textId="77777777" w:rsidR="00DD662F" w:rsidRPr="00161E24" w:rsidRDefault="00DD662F" w:rsidP="00DC593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vAlign w:val="bottom"/>
          </w:tcPr>
          <w:p w14:paraId="2675A186" w14:textId="1D70B3FB" w:rsidR="00DD662F" w:rsidRPr="00161E24" w:rsidRDefault="00DD662F" w:rsidP="00DC593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09C25DF6" w14:textId="77777777" w:rsidR="00DD662F" w:rsidRPr="00161E24" w:rsidRDefault="00DD662F" w:rsidP="00DC593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vAlign w:val="bottom"/>
          </w:tcPr>
          <w:p w14:paraId="009B5667" w14:textId="5D303511" w:rsidR="00DD662F" w:rsidRPr="00161E24" w:rsidRDefault="00DD662F" w:rsidP="00DC593E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624E4B16" w14:textId="77777777" w:rsidR="00DD662F" w:rsidRPr="00161E24" w:rsidRDefault="00DD662F" w:rsidP="00DC593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70A3887F" w14:textId="09C4C7C3" w:rsidR="00DD662F" w:rsidRPr="00161E24" w:rsidRDefault="00DD662F" w:rsidP="00DC593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086C31" w:rsidRPr="00161E24" w14:paraId="39E153C0" w14:textId="77777777" w:rsidTr="00516440">
        <w:tc>
          <w:tcPr>
            <w:tcW w:w="2250" w:type="dxa"/>
          </w:tcPr>
          <w:p w14:paraId="6DB6AB63" w14:textId="2970CF30" w:rsidR="00086C31" w:rsidRPr="00161E24" w:rsidRDefault="00086C31" w:rsidP="00086C3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เงินเหรียญสหรัฐอเมริกา</w:t>
            </w:r>
          </w:p>
        </w:tc>
        <w:tc>
          <w:tcPr>
            <w:tcW w:w="1170" w:type="dxa"/>
            <w:shd w:val="clear" w:color="auto" w:fill="auto"/>
          </w:tcPr>
          <w:p w14:paraId="13D9F3E5" w14:textId="58B631F2" w:rsidR="00086C31" w:rsidRPr="00161E24" w:rsidRDefault="004912D1" w:rsidP="00086C31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6E66A5" w14:textId="79F7BC29" w:rsidR="00086C31" w:rsidRPr="00161E24" w:rsidRDefault="004912D1" w:rsidP="00DC593E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4912D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(3)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4564823C" w14:textId="77777777" w:rsidR="00086C31" w:rsidRPr="00161E24" w:rsidRDefault="00086C31" w:rsidP="00DC593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BE51DC6" w14:textId="5992522C" w:rsidR="00086C31" w:rsidRPr="00161E24" w:rsidRDefault="004912D1" w:rsidP="00DC593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4912D1"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3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FB416EF" w14:textId="77777777" w:rsidR="00086C31" w:rsidRPr="00161E24" w:rsidRDefault="00086C31" w:rsidP="00DC593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1AE0BF25" w14:textId="5D674171" w:rsidR="00086C31" w:rsidRPr="00161E24" w:rsidRDefault="004912D1" w:rsidP="00A44790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B11ACA2" w14:textId="77777777" w:rsidR="00086C31" w:rsidRPr="00161E24" w:rsidRDefault="00086C31" w:rsidP="00DC593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18938D" w14:textId="5D4675A0" w:rsidR="00086C31" w:rsidRPr="00161E24" w:rsidRDefault="004912D1" w:rsidP="00A44790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</w:tr>
      <w:tr w:rsidR="00784835" w:rsidRPr="00161E24" w14:paraId="3331E380" w14:textId="77777777" w:rsidTr="00516440">
        <w:tc>
          <w:tcPr>
            <w:tcW w:w="2250" w:type="dxa"/>
          </w:tcPr>
          <w:p w14:paraId="4C5EBB1E" w14:textId="084F46B5" w:rsidR="00784835" w:rsidRPr="00161E24" w:rsidRDefault="00784835" w:rsidP="00086C3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8483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เงินเหรียญฮ่องกง</w:t>
            </w:r>
          </w:p>
        </w:tc>
        <w:tc>
          <w:tcPr>
            <w:tcW w:w="1170" w:type="dxa"/>
            <w:shd w:val="clear" w:color="auto" w:fill="auto"/>
          </w:tcPr>
          <w:p w14:paraId="693D5B37" w14:textId="485E417A" w:rsidR="00784835" w:rsidRPr="00784835" w:rsidRDefault="00784835" w:rsidP="00086C31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1E14DB4" w14:textId="345738BF" w:rsidR="00784835" w:rsidRPr="004912D1" w:rsidRDefault="00A00075" w:rsidP="00DC593E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(222)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B6EF4D7" w14:textId="77777777" w:rsidR="00784835" w:rsidRPr="00161E24" w:rsidRDefault="00784835" w:rsidP="00DC593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1AB3BF17" w14:textId="339BA539" w:rsidR="00784835" w:rsidRPr="004912D1" w:rsidRDefault="00A00075" w:rsidP="00DC593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CB686E1" w14:textId="77777777" w:rsidR="00784835" w:rsidRPr="00161E24" w:rsidRDefault="00784835" w:rsidP="00DC593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0161686B" w14:textId="072B13F7" w:rsidR="00784835" w:rsidRDefault="008D38C4" w:rsidP="00A44790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0EF7BF5" w14:textId="77777777" w:rsidR="00784835" w:rsidRPr="00161E24" w:rsidRDefault="00784835" w:rsidP="00DC593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E732A7D" w14:textId="1AA9A554" w:rsidR="00784835" w:rsidRDefault="008D38C4" w:rsidP="00A44790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</w:tr>
      <w:tr w:rsidR="00086C31" w:rsidRPr="00161E24" w14:paraId="0249D6A2" w14:textId="77777777" w:rsidTr="00516440">
        <w:tc>
          <w:tcPr>
            <w:tcW w:w="2250" w:type="dxa"/>
          </w:tcPr>
          <w:p w14:paraId="4E804231" w14:textId="77777777" w:rsidR="00086C31" w:rsidRPr="00161E24" w:rsidRDefault="00086C31" w:rsidP="00086C3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29783336" w14:textId="77777777" w:rsidR="00086C31" w:rsidRPr="00161E24" w:rsidRDefault="00086C31" w:rsidP="00086C31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3515731" w14:textId="77777777" w:rsidR="00086C31" w:rsidRPr="00161E24" w:rsidRDefault="00086C31" w:rsidP="00DC593E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28AAB98" w14:textId="77777777" w:rsidR="00086C31" w:rsidRPr="00161E24" w:rsidRDefault="00086C31" w:rsidP="00DC593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CE5DA48" w14:textId="77777777" w:rsidR="00086C31" w:rsidRPr="00161E24" w:rsidRDefault="00086C31" w:rsidP="00DC593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8F3FADD" w14:textId="77777777" w:rsidR="00086C31" w:rsidRPr="00161E24" w:rsidRDefault="00086C31" w:rsidP="00DC593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2EBA9C1" w14:textId="77777777" w:rsidR="00086C31" w:rsidRPr="00161E24" w:rsidRDefault="00086C31" w:rsidP="00DC593E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5DC372B" w14:textId="77777777" w:rsidR="00086C31" w:rsidRPr="00161E24" w:rsidRDefault="00086C31" w:rsidP="00DC593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C3D2F3B" w14:textId="77777777" w:rsidR="00086C31" w:rsidRPr="00161E24" w:rsidRDefault="00086C31" w:rsidP="00DC593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086C31" w:rsidRPr="00161E24" w14:paraId="2344AD0D" w14:textId="77777777" w:rsidTr="00DC593E">
        <w:tc>
          <w:tcPr>
            <w:tcW w:w="2250" w:type="dxa"/>
          </w:tcPr>
          <w:p w14:paraId="17DDA35B" w14:textId="6F9898C8" w:rsidR="00086C31" w:rsidRPr="00161E24" w:rsidRDefault="00086C31" w:rsidP="00086C31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</w:t>
            </w:r>
            <w:r w:rsidR="00EF068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6</w:t>
            </w:r>
          </w:p>
        </w:tc>
        <w:tc>
          <w:tcPr>
            <w:tcW w:w="1170" w:type="dxa"/>
          </w:tcPr>
          <w:p w14:paraId="2CD0A6F0" w14:textId="77777777" w:rsidR="00086C31" w:rsidRPr="00161E24" w:rsidRDefault="00086C31" w:rsidP="00086C31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5BA10699" w14:textId="77777777" w:rsidR="00086C31" w:rsidRPr="00161E24" w:rsidRDefault="00086C31" w:rsidP="00DC593E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4B870B60" w14:textId="77777777" w:rsidR="00086C31" w:rsidRPr="00161E24" w:rsidRDefault="00086C31" w:rsidP="00DC593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vAlign w:val="bottom"/>
          </w:tcPr>
          <w:p w14:paraId="16CC3C04" w14:textId="77777777" w:rsidR="00086C31" w:rsidRPr="00161E24" w:rsidRDefault="00086C31" w:rsidP="00DC593E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34272CA3" w14:textId="77777777" w:rsidR="00086C31" w:rsidRPr="00161E24" w:rsidRDefault="00086C31" w:rsidP="00DC593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vAlign w:val="bottom"/>
          </w:tcPr>
          <w:p w14:paraId="5DE8321E" w14:textId="77777777" w:rsidR="00086C31" w:rsidRPr="00161E24" w:rsidRDefault="00086C31" w:rsidP="00DC593E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2FD79EFD" w14:textId="77777777" w:rsidR="00086C31" w:rsidRPr="00161E24" w:rsidRDefault="00086C31" w:rsidP="00DC593E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7DFB0D93" w14:textId="77777777" w:rsidR="00086C31" w:rsidRPr="00161E24" w:rsidRDefault="00086C31" w:rsidP="00DC593E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EF068C" w:rsidRPr="00161E24" w14:paraId="05F6832E" w14:textId="77777777" w:rsidTr="00DC593E">
        <w:tc>
          <w:tcPr>
            <w:tcW w:w="2250" w:type="dxa"/>
          </w:tcPr>
          <w:p w14:paraId="4FD09280" w14:textId="67C91E48" w:rsidR="00EF068C" w:rsidRPr="00161E24" w:rsidRDefault="00EF068C" w:rsidP="00EF068C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เงินเหรียญสหรัฐอเมริกา</w:t>
            </w:r>
          </w:p>
        </w:tc>
        <w:tc>
          <w:tcPr>
            <w:tcW w:w="1170" w:type="dxa"/>
          </w:tcPr>
          <w:p w14:paraId="0F911EEE" w14:textId="4235C160" w:rsidR="00EF068C" w:rsidRPr="00161E24" w:rsidRDefault="00EF068C" w:rsidP="00EF068C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12</w:t>
            </w:r>
          </w:p>
        </w:tc>
        <w:tc>
          <w:tcPr>
            <w:tcW w:w="1080" w:type="dxa"/>
            <w:vAlign w:val="bottom"/>
          </w:tcPr>
          <w:p w14:paraId="4D5C4F8D" w14:textId="2B27C1D3" w:rsidR="00EF068C" w:rsidRPr="00161E24" w:rsidRDefault="00EF068C" w:rsidP="00EF068C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(33)</w:t>
            </w:r>
          </w:p>
        </w:tc>
        <w:tc>
          <w:tcPr>
            <w:tcW w:w="180" w:type="dxa"/>
            <w:vAlign w:val="bottom"/>
          </w:tcPr>
          <w:p w14:paraId="6964ABD0" w14:textId="77777777" w:rsidR="00EF068C" w:rsidRPr="00161E24" w:rsidRDefault="00EF068C" w:rsidP="00EF068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vAlign w:val="bottom"/>
          </w:tcPr>
          <w:p w14:paraId="5620315D" w14:textId="4C74EF58" w:rsidR="00EF068C" w:rsidRPr="00161E24" w:rsidRDefault="00EF068C" w:rsidP="00EF068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33</w:t>
            </w:r>
          </w:p>
        </w:tc>
        <w:tc>
          <w:tcPr>
            <w:tcW w:w="180" w:type="dxa"/>
            <w:vAlign w:val="bottom"/>
          </w:tcPr>
          <w:p w14:paraId="2C129EB8" w14:textId="77777777" w:rsidR="00EF068C" w:rsidRPr="00161E24" w:rsidRDefault="00EF068C" w:rsidP="00EF068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vAlign w:val="bottom"/>
          </w:tcPr>
          <w:p w14:paraId="615FBBD4" w14:textId="00226CE4" w:rsidR="00EF068C" w:rsidRPr="00161E24" w:rsidRDefault="00EF068C" w:rsidP="00EF068C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(45)</w:t>
            </w:r>
          </w:p>
        </w:tc>
        <w:tc>
          <w:tcPr>
            <w:tcW w:w="180" w:type="dxa"/>
            <w:vAlign w:val="bottom"/>
          </w:tcPr>
          <w:p w14:paraId="30B59CB1" w14:textId="77777777" w:rsidR="00EF068C" w:rsidRPr="00161E24" w:rsidRDefault="00EF068C" w:rsidP="00EF068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424902A0" w14:textId="0743861E" w:rsidR="00EF068C" w:rsidRPr="00161E24" w:rsidRDefault="00EF068C" w:rsidP="00EF068C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45</w:t>
            </w:r>
          </w:p>
        </w:tc>
      </w:tr>
    </w:tbl>
    <w:p w14:paraId="17866DF3" w14:textId="70261C5F" w:rsidR="004F4262" w:rsidRDefault="004F4262" w:rsidP="00B4747B">
      <w:pPr>
        <w:pStyle w:val="block"/>
        <w:tabs>
          <w:tab w:val="left" w:pos="720"/>
        </w:tabs>
        <w:spacing w:after="0" w:line="240" w:lineRule="atLeast"/>
        <w:ind w:left="14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tbl>
      <w:tblPr>
        <w:tblW w:w="8460" w:type="dxa"/>
        <w:tblInd w:w="13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250"/>
        <w:gridCol w:w="1170"/>
        <w:gridCol w:w="1080"/>
        <w:gridCol w:w="180"/>
        <w:gridCol w:w="1081"/>
        <w:gridCol w:w="180"/>
        <w:gridCol w:w="1169"/>
        <w:gridCol w:w="180"/>
        <w:gridCol w:w="1170"/>
      </w:tblGrid>
      <w:tr w:rsidR="00CC1B9A" w:rsidRPr="00161E24" w14:paraId="30CE9F93" w14:textId="77777777" w:rsidTr="00C6774F">
        <w:trPr>
          <w:tblHeader/>
        </w:trPr>
        <w:tc>
          <w:tcPr>
            <w:tcW w:w="2250" w:type="dxa"/>
          </w:tcPr>
          <w:p w14:paraId="5D80BCC1" w14:textId="77777777" w:rsidR="00CC1B9A" w:rsidRPr="00161E24" w:rsidRDefault="00CC1B9A" w:rsidP="00C6774F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</w:tcPr>
          <w:p w14:paraId="2ED60DC2" w14:textId="77777777" w:rsidR="00CC1B9A" w:rsidRPr="00161E24" w:rsidRDefault="00CC1B9A" w:rsidP="00C6774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5040" w:type="dxa"/>
            <w:gridSpan w:val="7"/>
            <w:hideMark/>
          </w:tcPr>
          <w:p w14:paraId="64DA968E" w14:textId="27D02C20" w:rsidR="00CC1B9A" w:rsidRPr="00161E24" w:rsidRDefault="00CC1B9A" w:rsidP="00C6774F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eastAsia="en-GB" w:bidi="th-TH"/>
              </w:rPr>
              <w:t>งบการเงิน</w:t>
            </w:r>
            <w:r w:rsidR="0044778D">
              <w:rPr>
                <w:rFonts w:asciiTheme="majorBidi" w:hAnsiTheme="majorBidi" w:cstheme="majorBidi" w:hint="cs"/>
                <w:b w:val="0"/>
                <w:bCs/>
                <w:sz w:val="30"/>
                <w:szCs w:val="30"/>
                <w:cs/>
                <w:lang w:eastAsia="en-GB" w:bidi="th-TH"/>
              </w:rPr>
              <w:t>เฉพาะกิจการ</w:t>
            </w:r>
          </w:p>
        </w:tc>
      </w:tr>
      <w:tr w:rsidR="00CC1B9A" w:rsidRPr="00161E24" w14:paraId="35C4A6A2" w14:textId="77777777" w:rsidTr="00C6774F">
        <w:trPr>
          <w:trHeight w:val="218"/>
          <w:tblHeader/>
        </w:trPr>
        <w:tc>
          <w:tcPr>
            <w:tcW w:w="2250" w:type="dxa"/>
            <w:hideMark/>
          </w:tcPr>
          <w:p w14:paraId="01CCAA04" w14:textId="77777777" w:rsidR="00CC1B9A" w:rsidRPr="00161E24" w:rsidRDefault="00CC1B9A" w:rsidP="00C6774F">
            <w:pPr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rtl/>
                <w:cs/>
                <w:lang w:val="en-GB" w:eastAsia="en-GB" w:bidi="ar-SA"/>
              </w:rPr>
            </w:pPr>
          </w:p>
        </w:tc>
        <w:tc>
          <w:tcPr>
            <w:tcW w:w="1170" w:type="dxa"/>
            <w:hideMark/>
          </w:tcPr>
          <w:p w14:paraId="23A3063D" w14:textId="77777777" w:rsidR="00CC1B9A" w:rsidRPr="00161E24" w:rsidRDefault="00CC1B9A" w:rsidP="00C6774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อัตราการ</w:t>
            </w:r>
          </w:p>
        </w:tc>
        <w:tc>
          <w:tcPr>
            <w:tcW w:w="2341" w:type="dxa"/>
            <w:gridSpan w:val="3"/>
            <w:hideMark/>
          </w:tcPr>
          <w:p w14:paraId="40332123" w14:textId="77777777" w:rsidR="00CC1B9A" w:rsidRPr="00161E24" w:rsidRDefault="00CC1B9A" w:rsidP="00C6774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กำไรหรือขาดทุน</w:t>
            </w:r>
          </w:p>
        </w:tc>
        <w:tc>
          <w:tcPr>
            <w:tcW w:w="180" w:type="dxa"/>
          </w:tcPr>
          <w:p w14:paraId="048B176E" w14:textId="77777777" w:rsidR="00CC1B9A" w:rsidRPr="00161E24" w:rsidRDefault="00CC1B9A" w:rsidP="00C6774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2519" w:type="dxa"/>
            <w:gridSpan w:val="3"/>
            <w:hideMark/>
          </w:tcPr>
          <w:p w14:paraId="670E9706" w14:textId="77777777" w:rsidR="00CC1B9A" w:rsidRPr="00161E24" w:rsidRDefault="00CC1B9A" w:rsidP="00C6774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ส่วนของเจ้าของสุทธิจากภาษี</w:t>
            </w:r>
          </w:p>
        </w:tc>
      </w:tr>
      <w:tr w:rsidR="00CC1B9A" w:rsidRPr="00161E24" w14:paraId="7E353038" w14:textId="77777777" w:rsidTr="00C6774F">
        <w:trPr>
          <w:tblHeader/>
        </w:trPr>
        <w:tc>
          <w:tcPr>
            <w:tcW w:w="2250" w:type="dxa"/>
          </w:tcPr>
          <w:p w14:paraId="54396C71" w14:textId="77777777" w:rsidR="00CC1B9A" w:rsidRPr="00161E24" w:rsidRDefault="00CC1B9A" w:rsidP="00C6774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ณ วันที่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  <w:t xml:space="preserve"> 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 w:eastAsia="en-GB"/>
              </w:rPr>
              <w:t>ธันวาคม</w:t>
            </w:r>
          </w:p>
        </w:tc>
        <w:tc>
          <w:tcPr>
            <w:tcW w:w="1170" w:type="dxa"/>
            <w:hideMark/>
          </w:tcPr>
          <w:p w14:paraId="3A0211DA" w14:textId="77777777" w:rsidR="00CC1B9A" w:rsidRPr="00161E24" w:rsidRDefault="00CC1B9A" w:rsidP="00C6774F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เปลี่ยนแปลง</w:t>
            </w:r>
          </w:p>
        </w:tc>
        <w:tc>
          <w:tcPr>
            <w:tcW w:w="1080" w:type="dxa"/>
            <w:hideMark/>
          </w:tcPr>
          <w:p w14:paraId="7C73BA20" w14:textId="77777777" w:rsidR="00CC1B9A" w:rsidRPr="00161E24" w:rsidRDefault="00CC1B9A" w:rsidP="00C6774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7EB846F8" w14:textId="77777777" w:rsidR="00CC1B9A" w:rsidRPr="00161E24" w:rsidRDefault="00CC1B9A" w:rsidP="00C6774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rtl/>
                <w:cs/>
                <w:lang w:eastAsia="en-GB"/>
              </w:rPr>
            </w:pPr>
          </w:p>
        </w:tc>
        <w:tc>
          <w:tcPr>
            <w:tcW w:w="1081" w:type="dxa"/>
            <w:hideMark/>
          </w:tcPr>
          <w:p w14:paraId="7E87A747" w14:textId="77777777" w:rsidR="00CC1B9A" w:rsidRPr="00161E24" w:rsidRDefault="00CC1B9A" w:rsidP="00C6774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  <w:tc>
          <w:tcPr>
            <w:tcW w:w="180" w:type="dxa"/>
          </w:tcPr>
          <w:p w14:paraId="3529537E" w14:textId="77777777" w:rsidR="00CC1B9A" w:rsidRPr="00161E24" w:rsidRDefault="00CC1B9A" w:rsidP="00C6774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hideMark/>
          </w:tcPr>
          <w:p w14:paraId="0D74D6A1" w14:textId="77777777" w:rsidR="00CC1B9A" w:rsidRPr="00161E24" w:rsidRDefault="00CC1B9A" w:rsidP="00C6774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การแข็งค่า</w:t>
            </w:r>
          </w:p>
        </w:tc>
        <w:tc>
          <w:tcPr>
            <w:tcW w:w="180" w:type="dxa"/>
          </w:tcPr>
          <w:p w14:paraId="565A8766" w14:textId="77777777" w:rsidR="00CC1B9A" w:rsidRPr="00161E24" w:rsidRDefault="00CC1B9A" w:rsidP="00C6774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hideMark/>
          </w:tcPr>
          <w:p w14:paraId="6A0934A3" w14:textId="77777777" w:rsidR="00CC1B9A" w:rsidRPr="00161E24" w:rsidRDefault="00CC1B9A" w:rsidP="00C6774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  <w:t>การอ่อนค่า</w:t>
            </w:r>
          </w:p>
        </w:tc>
      </w:tr>
      <w:tr w:rsidR="00CC1B9A" w:rsidRPr="00161E24" w14:paraId="7E6F8D7A" w14:textId="77777777" w:rsidTr="00C6774F">
        <w:trPr>
          <w:tblHeader/>
        </w:trPr>
        <w:tc>
          <w:tcPr>
            <w:tcW w:w="2250" w:type="dxa"/>
          </w:tcPr>
          <w:p w14:paraId="5987E0D5" w14:textId="77777777" w:rsidR="00CC1B9A" w:rsidRPr="00161E24" w:rsidRDefault="00CC1B9A" w:rsidP="00C6774F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GB" w:eastAsia="en-GB"/>
              </w:rPr>
            </w:pPr>
          </w:p>
        </w:tc>
        <w:tc>
          <w:tcPr>
            <w:tcW w:w="1170" w:type="dxa"/>
            <w:hideMark/>
          </w:tcPr>
          <w:p w14:paraId="4CC93B65" w14:textId="77777777" w:rsidR="00CC1B9A" w:rsidRPr="00161E24" w:rsidRDefault="00CC1B9A" w:rsidP="00C6774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GB" w:bidi="th-TH"/>
              </w:rPr>
              <w:t>(ร้อยละ)</w:t>
            </w:r>
          </w:p>
        </w:tc>
        <w:tc>
          <w:tcPr>
            <w:tcW w:w="5040" w:type="dxa"/>
            <w:gridSpan w:val="7"/>
            <w:hideMark/>
          </w:tcPr>
          <w:p w14:paraId="5EF880BC" w14:textId="77777777" w:rsidR="00CC1B9A" w:rsidRPr="00161E24" w:rsidRDefault="00CC1B9A" w:rsidP="00C6774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eastAsia="en-GB" w:bidi="th-TH"/>
              </w:rPr>
              <w:t>(ล้านบาท)</w:t>
            </w:r>
          </w:p>
        </w:tc>
      </w:tr>
      <w:tr w:rsidR="00CC1B9A" w:rsidRPr="00161E24" w14:paraId="364E1B1B" w14:textId="77777777" w:rsidTr="00C6774F">
        <w:tc>
          <w:tcPr>
            <w:tcW w:w="2250" w:type="dxa"/>
            <w:hideMark/>
          </w:tcPr>
          <w:p w14:paraId="189371B7" w14:textId="77777777" w:rsidR="00CC1B9A" w:rsidRPr="00161E24" w:rsidRDefault="00CC1B9A" w:rsidP="00C6774F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7</w:t>
            </w:r>
          </w:p>
        </w:tc>
        <w:tc>
          <w:tcPr>
            <w:tcW w:w="1170" w:type="dxa"/>
          </w:tcPr>
          <w:p w14:paraId="6B7E3EA3" w14:textId="77777777" w:rsidR="00CC1B9A" w:rsidRPr="00161E24" w:rsidRDefault="00CC1B9A" w:rsidP="00C6774F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6535E627" w14:textId="77777777" w:rsidR="00CC1B9A" w:rsidRPr="00161E24" w:rsidRDefault="00CC1B9A" w:rsidP="00C6774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5FCB5895" w14:textId="77777777" w:rsidR="00CC1B9A" w:rsidRPr="00161E24" w:rsidRDefault="00CC1B9A" w:rsidP="00C6774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vAlign w:val="bottom"/>
          </w:tcPr>
          <w:p w14:paraId="171233FB" w14:textId="77777777" w:rsidR="00CC1B9A" w:rsidRPr="00161E24" w:rsidRDefault="00CC1B9A" w:rsidP="00C6774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3060F495" w14:textId="77777777" w:rsidR="00CC1B9A" w:rsidRPr="00161E24" w:rsidRDefault="00CC1B9A" w:rsidP="00C6774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vAlign w:val="bottom"/>
          </w:tcPr>
          <w:p w14:paraId="1293CE26" w14:textId="77777777" w:rsidR="00CC1B9A" w:rsidRPr="00161E24" w:rsidRDefault="00CC1B9A" w:rsidP="00C6774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4B584F5C" w14:textId="77777777" w:rsidR="00CC1B9A" w:rsidRPr="00161E24" w:rsidRDefault="00CC1B9A" w:rsidP="00C6774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15E9682C" w14:textId="77777777" w:rsidR="00CC1B9A" w:rsidRPr="00161E24" w:rsidRDefault="00CC1B9A" w:rsidP="00C6774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CC1B9A" w:rsidRPr="00161E24" w14:paraId="10BD2B88" w14:textId="77777777" w:rsidTr="00C6774F">
        <w:tc>
          <w:tcPr>
            <w:tcW w:w="2250" w:type="dxa"/>
          </w:tcPr>
          <w:p w14:paraId="6D729A58" w14:textId="77777777" w:rsidR="00CC1B9A" w:rsidRPr="00161E24" w:rsidRDefault="00CC1B9A" w:rsidP="00C6774F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เงินเหรียญสหรัฐอเมริกา</w:t>
            </w:r>
          </w:p>
        </w:tc>
        <w:tc>
          <w:tcPr>
            <w:tcW w:w="1170" w:type="dxa"/>
            <w:shd w:val="clear" w:color="auto" w:fill="auto"/>
          </w:tcPr>
          <w:p w14:paraId="6098235E" w14:textId="77777777" w:rsidR="00CC1B9A" w:rsidRPr="00161E24" w:rsidRDefault="00CC1B9A" w:rsidP="00C6774F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791C1A9" w14:textId="1DC44557" w:rsidR="00CC1B9A" w:rsidRPr="00161E24" w:rsidRDefault="00CA4743" w:rsidP="00C6774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50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DBF5B8B" w14:textId="77777777" w:rsidR="00CC1B9A" w:rsidRPr="00161E24" w:rsidRDefault="00CC1B9A" w:rsidP="00C6774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7127B397" w14:textId="628998AB" w:rsidR="00CC1B9A" w:rsidRPr="00161E24" w:rsidRDefault="00CA4743" w:rsidP="00C6774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(50)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1B21AEBB" w14:textId="77777777" w:rsidR="00CC1B9A" w:rsidRPr="00161E24" w:rsidRDefault="00CC1B9A" w:rsidP="00C6774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7638ED9C" w14:textId="77777777" w:rsidR="00CC1B9A" w:rsidRPr="00161E24" w:rsidRDefault="00CC1B9A" w:rsidP="00C6774F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010063ED" w14:textId="77777777" w:rsidR="00CC1B9A" w:rsidRPr="00161E24" w:rsidRDefault="00CC1B9A" w:rsidP="00C6774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061E18" w14:textId="77777777" w:rsidR="00CC1B9A" w:rsidRPr="00161E24" w:rsidRDefault="00CC1B9A" w:rsidP="00C6774F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</w:tr>
      <w:tr w:rsidR="00445D98" w:rsidRPr="00161E24" w14:paraId="48DBD1D9" w14:textId="77777777" w:rsidTr="00C6774F">
        <w:tc>
          <w:tcPr>
            <w:tcW w:w="2250" w:type="dxa"/>
          </w:tcPr>
          <w:p w14:paraId="4FBD9A0E" w14:textId="43C22180" w:rsidR="00445D98" w:rsidRPr="00161E24" w:rsidRDefault="00445D98" w:rsidP="00445D98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84835">
              <w:rPr>
                <w:rFonts w:asciiTheme="majorBidi" w:hAnsiTheme="majorBidi" w:hint="cs"/>
                <w:sz w:val="30"/>
                <w:szCs w:val="30"/>
                <w:cs/>
                <w:lang w:val="en-GB" w:eastAsia="en-GB"/>
              </w:rPr>
              <w:t>เงินเหรียญฮ่องกง</w:t>
            </w:r>
          </w:p>
        </w:tc>
        <w:tc>
          <w:tcPr>
            <w:tcW w:w="1170" w:type="dxa"/>
            <w:shd w:val="clear" w:color="auto" w:fill="auto"/>
          </w:tcPr>
          <w:p w14:paraId="37CBF2A3" w14:textId="098C0245" w:rsidR="00445D98" w:rsidRDefault="00445D98" w:rsidP="00445D98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28321B" w14:textId="323E610C" w:rsidR="00445D98" w:rsidRPr="004912D1" w:rsidRDefault="00445D98" w:rsidP="00445D98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(222)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F16F5F2" w14:textId="77777777" w:rsidR="00445D98" w:rsidRPr="00161E24" w:rsidRDefault="00445D98" w:rsidP="00445D9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5EE63155" w14:textId="79A803F5" w:rsidR="00445D98" w:rsidRPr="004912D1" w:rsidRDefault="00445D98" w:rsidP="00445D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222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FFF83CA" w14:textId="77777777" w:rsidR="00445D98" w:rsidRPr="00161E24" w:rsidRDefault="00445D98" w:rsidP="00445D9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486FA42A" w14:textId="5D9175FC" w:rsidR="00445D98" w:rsidRDefault="00445D98" w:rsidP="00445D98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7DF9B98B" w14:textId="77777777" w:rsidR="00445D98" w:rsidRPr="00161E24" w:rsidRDefault="00445D98" w:rsidP="00445D9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5004FA" w14:textId="30682D99" w:rsidR="00445D98" w:rsidRDefault="00445D98" w:rsidP="00445D98">
            <w:pPr>
              <w:pStyle w:val="acctfourfigures"/>
              <w:tabs>
                <w:tab w:val="clear" w:pos="765"/>
                <w:tab w:val="decimal" w:pos="598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-</w:t>
            </w:r>
          </w:p>
        </w:tc>
      </w:tr>
      <w:tr w:rsidR="00CC1B9A" w:rsidRPr="00161E24" w14:paraId="167BAA51" w14:textId="77777777" w:rsidTr="00C6774F">
        <w:tc>
          <w:tcPr>
            <w:tcW w:w="2250" w:type="dxa"/>
          </w:tcPr>
          <w:p w14:paraId="443BB0D9" w14:textId="77777777" w:rsidR="00CC1B9A" w:rsidRPr="00161E24" w:rsidRDefault="00CC1B9A" w:rsidP="00C6774F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1170" w:type="dxa"/>
            <w:shd w:val="clear" w:color="auto" w:fill="auto"/>
          </w:tcPr>
          <w:p w14:paraId="40FC4C03" w14:textId="77777777" w:rsidR="00CC1B9A" w:rsidRPr="00161E24" w:rsidRDefault="00CC1B9A" w:rsidP="00C6774F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FCE2B6" w14:textId="77777777" w:rsidR="00CC1B9A" w:rsidRPr="00161E24" w:rsidRDefault="00CC1B9A" w:rsidP="00C6774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5922EDD" w14:textId="77777777" w:rsidR="00CC1B9A" w:rsidRPr="00161E24" w:rsidRDefault="00CC1B9A" w:rsidP="00C6774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shd w:val="clear" w:color="auto" w:fill="auto"/>
            <w:vAlign w:val="bottom"/>
          </w:tcPr>
          <w:p w14:paraId="341CD0D1" w14:textId="77777777" w:rsidR="00CC1B9A" w:rsidRPr="00161E24" w:rsidRDefault="00CC1B9A" w:rsidP="00C6774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083B76B" w14:textId="77777777" w:rsidR="00CC1B9A" w:rsidRPr="00161E24" w:rsidRDefault="00CC1B9A" w:rsidP="00C6774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shd w:val="clear" w:color="auto" w:fill="auto"/>
            <w:vAlign w:val="bottom"/>
          </w:tcPr>
          <w:p w14:paraId="68206760" w14:textId="77777777" w:rsidR="00CC1B9A" w:rsidRPr="00161E24" w:rsidRDefault="00CC1B9A" w:rsidP="00C6774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3E2AB01B" w14:textId="77777777" w:rsidR="00CC1B9A" w:rsidRPr="00161E24" w:rsidRDefault="00CC1B9A" w:rsidP="00C6774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B2DAAC" w14:textId="77777777" w:rsidR="00CC1B9A" w:rsidRPr="00161E24" w:rsidRDefault="00CC1B9A" w:rsidP="00C6774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CC1B9A" w:rsidRPr="00161E24" w14:paraId="071EFB33" w14:textId="77777777" w:rsidTr="00C6774F">
        <w:tc>
          <w:tcPr>
            <w:tcW w:w="2250" w:type="dxa"/>
          </w:tcPr>
          <w:p w14:paraId="214190E3" w14:textId="77777777" w:rsidR="00CC1B9A" w:rsidRPr="00161E24" w:rsidRDefault="00CC1B9A" w:rsidP="00C6774F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  <w:t>256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GB"/>
              </w:rPr>
              <w:t>6</w:t>
            </w:r>
          </w:p>
        </w:tc>
        <w:tc>
          <w:tcPr>
            <w:tcW w:w="1170" w:type="dxa"/>
          </w:tcPr>
          <w:p w14:paraId="6B60156D" w14:textId="77777777" w:rsidR="00CC1B9A" w:rsidRPr="00161E24" w:rsidRDefault="00CC1B9A" w:rsidP="00C6774F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6022E2F1" w14:textId="77777777" w:rsidR="00CC1B9A" w:rsidRPr="00161E24" w:rsidRDefault="00CC1B9A" w:rsidP="00C6774F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35692A91" w14:textId="77777777" w:rsidR="00CC1B9A" w:rsidRPr="00161E24" w:rsidRDefault="00CC1B9A" w:rsidP="00C6774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vAlign w:val="bottom"/>
          </w:tcPr>
          <w:p w14:paraId="1E92CF8D" w14:textId="77777777" w:rsidR="00CC1B9A" w:rsidRPr="00161E24" w:rsidRDefault="00CC1B9A" w:rsidP="00C6774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013103A8" w14:textId="77777777" w:rsidR="00CC1B9A" w:rsidRPr="00161E24" w:rsidRDefault="00CC1B9A" w:rsidP="00C6774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vAlign w:val="bottom"/>
          </w:tcPr>
          <w:p w14:paraId="5065F6AF" w14:textId="77777777" w:rsidR="00CC1B9A" w:rsidRPr="00161E24" w:rsidRDefault="00CC1B9A" w:rsidP="00C6774F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72B56952" w14:textId="77777777" w:rsidR="00CC1B9A" w:rsidRPr="00161E24" w:rsidRDefault="00CC1B9A" w:rsidP="00C6774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34965A9D" w14:textId="77777777" w:rsidR="00CC1B9A" w:rsidRPr="00161E24" w:rsidRDefault="00CC1B9A" w:rsidP="00C6774F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445D98" w:rsidRPr="00161E24" w14:paraId="38EACAC6" w14:textId="77777777" w:rsidTr="00C6774F">
        <w:tc>
          <w:tcPr>
            <w:tcW w:w="2250" w:type="dxa"/>
          </w:tcPr>
          <w:p w14:paraId="4A9795EA" w14:textId="77777777" w:rsidR="00445D98" w:rsidRPr="00161E24" w:rsidRDefault="00445D98" w:rsidP="00445D98">
            <w:pPr>
              <w:spacing w:line="240" w:lineRule="auto"/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เงินเหรียญสหรัฐอเมริกา</w:t>
            </w:r>
          </w:p>
        </w:tc>
        <w:tc>
          <w:tcPr>
            <w:tcW w:w="1170" w:type="dxa"/>
          </w:tcPr>
          <w:p w14:paraId="345F094D" w14:textId="77777777" w:rsidR="00445D98" w:rsidRPr="00161E24" w:rsidRDefault="00445D98" w:rsidP="00445D98">
            <w:pPr>
              <w:pStyle w:val="acctfourfigures"/>
              <w:tabs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12</w:t>
            </w:r>
          </w:p>
        </w:tc>
        <w:tc>
          <w:tcPr>
            <w:tcW w:w="1080" w:type="dxa"/>
            <w:vAlign w:val="bottom"/>
          </w:tcPr>
          <w:p w14:paraId="3CF499E7" w14:textId="0FC99349" w:rsidR="00445D98" w:rsidRPr="00161E24" w:rsidRDefault="00445D98" w:rsidP="00445D98">
            <w:pPr>
              <w:pStyle w:val="acctfourfigures"/>
              <w:tabs>
                <w:tab w:val="clear" w:pos="765"/>
                <w:tab w:val="decimal" w:pos="809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31</w:t>
            </w:r>
          </w:p>
        </w:tc>
        <w:tc>
          <w:tcPr>
            <w:tcW w:w="180" w:type="dxa"/>
            <w:vAlign w:val="bottom"/>
          </w:tcPr>
          <w:p w14:paraId="0EC0FEF9" w14:textId="77777777" w:rsidR="00445D98" w:rsidRPr="00161E24" w:rsidRDefault="00445D98" w:rsidP="00445D9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081" w:type="dxa"/>
            <w:vAlign w:val="bottom"/>
          </w:tcPr>
          <w:p w14:paraId="1D0257F2" w14:textId="5AC3736B" w:rsidR="00445D98" w:rsidRPr="00161E24" w:rsidRDefault="00445D98" w:rsidP="00445D98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(31)</w:t>
            </w:r>
          </w:p>
        </w:tc>
        <w:tc>
          <w:tcPr>
            <w:tcW w:w="180" w:type="dxa"/>
            <w:vAlign w:val="bottom"/>
          </w:tcPr>
          <w:p w14:paraId="7DF4AF4F" w14:textId="77777777" w:rsidR="00445D98" w:rsidRPr="00161E24" w:rsidRDefault="00445D98" w:rsidP="00445D9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69" w:type="dxa"/>
            <w:vAlign w:val="bottom"/>
          </w:tcPr>
          <w:p w14:paraId="2EF66615" w14:textId="77777777" w:rsidR="00445D98" w:rsidRPr="00161E24" w:rsidRDefault="00445D98" w:rsidP="00445D98">
            <w:pPr>
              <w:pStyle w:val="acctfourfigures"/>
              <w:tabs>
                <w:tab w:val="clear" w:pos="765"/>
                <w:tab w:val="decimal" w:pos="904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(45)</w:t>
            </w:r>
          </w:p>
        </w:tc>
        <w:tc>
          <w:tcPr>
            <w:tcW w:w="180" w:type="dxa"/>
            <w:vAlign w:val="bottom"/>
          </w:tcPr>
          <w:p w14:paraId="3DB6FB30" w14:textId="77777777" w:rsidR="00445D98" w:rsidRPr="00161E24" w:rsidRDefault="00445D98" w:rsidP="00445D9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70" w:type="dxa"/>
            <w:vAlign w:val="bottom"/>
          </w:tcPr>
          <w:p w14:paraId="2FCF25D3" w14:textId="77777777" w:rsidR="00445D98" w:rsidRPr="00161E24" w:rsidRDefault="00445D98" w:rsidP="00445D98">
            <w:pPr>
              <w:pStyle w:val="acctfourfigures"/>
              <w:tabs>
                <w:tab w:val="clear" w:pos="765"/>
                <w:tab w:val="decimal" w:pos="90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  <w:t>45</w:t>
            </w:r>
          </w:p>
        </w:tc>
      </w:tr>
    </w:tbl>
    <w:p w14:paraId="34E71D65" w14:textId="215F7D11" w:rsidR="004F7AAD" w:rsidRPr="004B7EC1" w:rsidRDefault="004F7AAD" w:rsidP="00B4747B">
      <w:pPr>
        <w:pStyle w:val="block"/>
        <w:spacing w:after="0" w:line="240" w:lineRule="auto"/>
        <w:ind w:left="900" w:right="-7" w:hanging="90"/>
        <w:jc w:val="both"/>
        <w:rPr>
          <w:rFonts w:asciiTheme="majorBidi" w:hAnsiTheme="majorBidi" w:cstheme="majorBidi"/>
          <w:sz w:val="24"/>
          <w:szCs w:val="24"/>
          <w:lang w:bidi="th-TH"/>
        </w:rPr>
      </w:pPr>
    </w:p>
    <w:p w14:paraId="7925F02A" w14:textId="6BEF8E09" w:rsidR="00B4747B" w:rsidRPr="006A2EE6" w:rsidRDefault="00B4747B" w:rsidP="00B4747B">
      <w:pPr>
        <w:pStyle w:val="block"/>
        <w:spacing w:after="0" w:line="240" w:lineRule="auto"/>
        <w:ind w:left="900" w:right="-7" w:hanging="90"/>
        <w:jc w:val="both"/>
        <w:rPr>
          <w:rFonts w:asciiTheme="majorBidi" w:hAnsiTheme="majorBidi" w:cstheme="majorBidi"/>
          <w:b/>
          <w:bCs/>
          <w:color w:val="0000FF"/>
          <w:sz w:val="30"/>
          <w:szCs w:val="30"/>
          <w:lang w:bidi="th-TH"/>
        </w:rPr>
      </w:pPr>
      <w:r w:rsidRPr="006A2EE6">
        <w:rPr>
          <w:rFonts w:asciiTheme="majorBidi" w:hAnsiTheme="majorBidi" w:cstheme="majorBidi"/>
          <w:sz w:val="30"/>
          <w:szCs w:val="30"/>
          <w:cs/>
          <w:lang w:bidi="th-TH"/>
        </w:rPr>
        <w:t>(</w:t>
      </w:r>
      <w:r w:rsidR="009031AB" w:rsidRPr="006A2EE6">
        <w:rPr>
          <w:rFonts w:asciiTheme="majorBidi" w:hAnsiTheme="majorBidi" w:cstheme="majorBidi"/>
          <w:sz w:val="30"/>
          <w:szCs w:val="30"/>
          <w:cs/>
          <w:lang w:bidi="th-TH"/>
        </w:rPr>
        <w:t>ข</w:t>
      </w:r>
      <w:r w:rsidRPr="006A2EE6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0C58DB" w:rsidRPr="006A2EE6">
        <w:rPr>
          <w:rFonts w:asciiTheme="majorBidi" w:hAnsiTheme="majorBidi" w:cstheme="majorBidi"/>
          <w:sz w:val="30"/>
          <w:szCs w:val="30"/>
          <w:lang w:val="en-US"/>
        </w:rPr>
        <w:t>3</w:t>
      </w:r>
      <w:r w:rsidRPr="006A2EE6">
        <w:rPr>
          <w:rFonts w:asciiTheme="majorBidi" w:hAnsiTheme="majorBidi" w:cstheme="majorBidi"/>
          <w:sz w:val="30"/>
          <w:szCs w:val="30"/>
          <w:cs/>
          <w:lang w:bidi="th-TH"/>
        </w:rPr>
        <w:t>.</w:t>
      </w:r>
      <w:r w:rsidR="000C58DB" w:rsidRPr="006A2EE6">
        <w:rPr>
          <w:rFonts w:asciiTheme="majorBidi" w:hAnsiTheme="majorBidi" w:cstheme="majorBidi"/>
          <w:sz w:val="30"/>
          <w:szCs w:val="30"/>
          <w:lang w:val="en-US"/>
        </w:rPr>
        <w:t>2</w:t>
      </w:r>
      <w:r w:rsidRPr="006A2EE6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) </w:t>
      </w:r>
      <w:r w:rsidRPr="006A2EE6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ความเสี่ยงด้านอัตราดอกเบี้ย</w:t>
      </w:r>
      <w:r w:rsidRPr="006A2EE6">
        <w:rPr>
          <w:rFonts w:asciiTheme="majorBidi" w:hAnsiTheme="majorBidi" w:cstheme="majorBidi"/>
          <w:b/>
          <w:bCs/>
          <w:color w:val="0000FF"/>
          <w:sz w:val="30"/>
          <w:szCs w:val="30"/>
          <w:cs/>
          <w:lang w:bidi="th-TH"/>
        </w:rPr>
        <w:t xml:space="preserve"> </w:t>
      </w:r>
    </w:p>
    <w:p w14:paraId="18B6D0CF" w14:textId="387557F6" w:rsidR="00B2547C" w:rsidRPr="004B7EC1" w:rsidRDefault="00B2547C" w:rsidP="00EA389E">
      <w:pPr>
        <w:pStyle w:val="block"/>
        <w:spacing w:after="0" w:line="240" w:lineRule="auto"/>
        <w:ind w:left="1440" w:right="-7"/>
        <w:jc w:val="both"/>
        <w:rPr>
          <w:rFonts w:asciiTheme="majorBidi" w:hAnsiTheme="majorBidi" w:cstheme="majorBidi"/>
          <w:b/>
          <w:bCs/>
          <w:color w:val="0000FF"/>
          <w:sz w:val="24"/>
          <w:szCs w:val="24"/>
          <w:lang w:bidi="th-TH"/>
        </w:rPr>
      </w:pPr>
    </w:p>
    <w:p w14:paraId="3AC1B767" w14:textId="58C89BBB" w:rsidR="00B2547C" w:rsidRPr="007E5A54" w:rsidRDefault="00B2547C" w:rsidP="00EA3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6A2EE6">
        <w:rPr>
          <w:rFonts w:asciiTheme="majorBidi" w:hAnsiTheme="majorBidi" w:cstheme="majorBidi"/>
          <w:sz w:val="30"/>
          <w:szCs w:val="30"/>
          <w:cs/>
        </w:rPr>
        <w:t>ความเสี่ยงด้านอัตราดอกเบี้ย</w:t>
      </w:r>
      <w:r w:rsidR="004F7AAD" w:rsidRPr="006A2EE6">
        <w:rPr>
          <w:rFonts w:asciiTheme="majorBidi" w:hAnsiTheme="majorBidi" w:cstheme="majorBidi"/>
          <w:sz w:val="30"/>
          <w:szCs w:val="30"/>
          <w:cs/>
        </w:rPr>
        <w:t>เป็น</w:t>
      </w:r>
      <w:r w:rsidRPr="006A2EE6">
        <w:rPr>
          <w:rFonts w:asciiTheme="majorBidi" w:hAnsiTheme="majorBidi" w:cstheme="majorBidi"/>
          <w:sz w:val="30"/>
          <w:szCs w:val="30"/>
          <w:cs/>
        </w:rPr>
        <w:t xml:space="preserve">ความเสี่ยงที่เกิดจากการเปลี่ยนแปลงในอนาคตของอัตราดอกเบี้ยตลาด ซึ่งส่งผลกระทบต่อการดำเนินงานและกระแสเงินสดของกลุ่มบริษัท </w:t>
      </w:r>
      <w:r w:rsidR="004F7AAD" w:rsidRPr="006A2EE6">
        <w:rPr>
          <w:rFonts w:asciiTheme="majorBidi" w:hAnsiTheme="majorBidi" w:cstheme="majorBidi"/>
          <w:sz w:val="30"/>
          <w:szCs w:val="30"/>
          <w:cs/>
        </w:rPr>
        <w:t xml:space="preserve">เนื่องจากตราสารหนี้และเงินกู้ยืม </w:t>
      </w:r>
      <w:r w:rsidR="0027064B" w:rsidRPr="006A2EE6">
        <w:rPr>
          <w:rFonts w:asciiTheme="majorBidi" w:hAnsiTheme="majorBidi" w:cstheme="majorBidi"/>
          <w:sz w:val="30"/>
          <w:szCs w:val="30"/>
        </w:rPr>
        <w:br/>
      </w:r>
      <w:r w:rsidR="004F7AAD" w:rsidRPr="006A2EE6">
        <w:rPr>
          <w:rFonts w:asciiTheme="majorBidi" w:hAnsiTheme="majorBidi" w:cstheme="majorBidi"/>
          <w:sz w:val="30"/>
          <w:szCs w:val="30"/>
          <w:cs/>
        </w:rPr>
        <w:t xml:space="preserve">(ดูหมายเหตุข้อ </w:t>
      </w:r>
      <w:r w:rsidR="000C58DB" w:rsidRPr="006A2EE6">
        <w:rPr>
          <w:rFonts w:asciiTheme="majorBidi" w:hAnsiTheme="majorBidi" w:cstheme="majorBidi"/>
          <w:sz w:val="30"/>
          <w:szCs w:val="30"/>
        </w:rPr>
        <w:t>1</w:t>
      </w:r>
      <w:r w:rsidR="008E6161">
        <w:rPr>
          <w:rFonts w:asciiTheme="majorBidi" w:hAnsiTheme="majorBidi" w:cstheme="majorBidi"/>
          <w:sz w:val="30"/>
          <w:szCs w:val="30"/>
        </w:rPr>
        <w:t>5</w:t>
      </w:r>
      <w:r w:rsidR="004F7AAD" w:rsidRPr="006A2EE6">
        <w:rPr>
          <w:rFonts w:asciiTheme="majorBidi" w:hAnsiTheme="majorBidi" w:cstheme="majorBidi"/>
          <w:sz w:val="30"/>
          <w:szCs w:val="30"/>
          <w:cs/>
        </w:rPr>
        <w:t>) ส่วนใหญ่มีอัตราดอกเบี้ยคงที่ทำให้กลุ่มบริษัทมีความเสี่ยงต่ำจากการเปลี่ยนแปลงของอัตราดอกเบี้ย ความอ่อนไหวต่อการเพิ่มขึ้นหรือลดลงในค่าใช้จ่ายดอกเบี้ยจากเงินกู้ยืมซึ่งเป็นผลจาก</w:t>
      </w:r>
      <w:r w:rsidR="004F7AAD" w:rsidRPr="007E5A54">
        <w:rPr>
          <w:rFonts w:asciiTheme="majorBidi" w:hAnsiTheme="majorBidi" w:cstheme="majorBidi"/>
          <w:spacing w:val="-2"/>
          <w:sz w:val="30"/>
          <w:szCs w:val="30"/>
          <w:cs/>
        </w:rPr>
        <w:t>การเปลี่ยนแปลงในอัตราดอกเบี้ยจึงไม่มีผลกระทบอย่างเป็นสาระสำคัญต่องบการเงินของกลุ่มบริษัท</w:t>
      </w:r>
    </w:p>
    <w:p w14:paraId="6B1290A1" w14:textId="42436620" w:rsidR="003D5CFC" w:rsidRPr="004B7EC1" w:rsidRDefault="003D5CFC" w:rsidP="00EA389E">
      <w:pPr>
        <w:tabs>
          <w:tab w:val="clear" w:pos="454"/>
          <w:tab w:val="clear" w:pos="907"/>
          <w:tab w:val="left" w:pos="630"/>
        </w:tabs>
        <w:spacing w:line="240" w:lineRule="auto"/>
        <w:ind w:left="1440"/>
        <w:jc w:val="thaiDistribute"/>
        <w:rPr>
          <w:rFonts w:asciiTheme="majorBidi" w:hAnsiTheme="majorBidi" w:cstheme="majorBidi"/>
          <w:spacing w:val="-2"/>
          <w:sz w:val="24"/>
          <w:szCs w:val="24"/>
        </w:rPr>
      </w:pPr>
    </w:p>
    <w:p w14:paraId="3BC0C8A5" w14:textId="77777777" w:rsidR="00A2750B" w:rsidRDefault="00A275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467B3295" w14:textId="3263DA77" w:rsidR="003D5CFC" w:rsidRPr="006A2EE6" w:rsidRDefault="003D5CFC" w:rsidP="00235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81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6A2EE6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(</w:t>
      </w:r>
      <w:r w:rsidRPr="006A2EE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</w:t>
      </w:r>
      <w:r w:rsidRPr="006A2EE6">
        <w:rPr>
          <w:rFonts w:asciiTheme="majorBidi" w:hAnsiTheme="majorBidi" w:cstheme="majorBidi"/>
          <w:b/>
          <w:bCs/>
          <w:i/>
          <w:iCs/>
          <w:sz w:val="30"/>
          <w:szCs w:val="30"/>
        </w:rPr>
        <w:t>.</w:t>
      </w:r>
      <w:r w:rsidR="000C58DB" w:rsidRPr="006A2EE6">
        <w:rPr>
          <w:rFonts w:asciiTheme="majorBidi" w:hAnsiTheme="majorBidi" w:cstheme="majorBidi"/>
          <w:b/>
          <w:bCs/>
          <w:i/>
          <w:iCs/>
          <w:sz w:val="30"/>
          <w:szCs w:val="30"/>
        </w:rPr>
        <w:t>4</w:t>
      </w:r>
      <w:r w:rsidRPr="006A2EE6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) </w:t>
      </w:r>
      <w:r w:rsidRPr="006A2EE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การป้องกันความเสี่ยงในกระแสเงินสด</w:t>
      </w:r>
    </w:p>
    <w:p w14:paraId="197C3449" w14:textId="06B6EB7B" w:rsidR="003D5CFC" w:rsidRPr="004B7EC1" w:rsidRDefault="003D5CFC" w:rsidP="00EA3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-7"/>
        <w:jc w:val="thaiDistribute"/>
        <w:rPr>
          <w:rFonts w:asciiTheme="majorBidi" w:hAnsiTheme="majorBidi" w:cstheme="majorBidi"/>
          <w:sz w:val="24"/>
          <w:szCs w:val="24"/>
        </w:rPr>
      </w:pPr>
    </w:p>
    <w:p w14:paraId="32747F70" w14:textId="13827D41" w:rsidR="003D5CFC" w:rsidRPr="006A2EE6" w:rsidRDefault="003D5CFC" w:rsidP="00C5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6A2EE6">
        <w:rPr>
          <w:rFonts w:asciiTheme="majorBidi" w:hAnsiTheme="majorBidi" w:cstheme="majorBidi"/>
          <w:sz w:val="30"/>
          <w:szCs w:val="30"/>
          <w:cs/>
        </w:rPr>
        <w:t>ณ วันที่</w:t>
      </w:r>
      <w:r w:rsidRPr="006A2EE6">
        <w:rPr>
          <w:rFonts w:asciiTheme="majorBidi" w:hAnsiTheme="majorBidi" w:cstheme="majorBidi"/>
          <w:sz w:val="30"/>
          <w:szCs w:val="30"/>
        </w:rPr>
        <w:t xml:space="preserve"> </w:t>
      </w:r>
      <w:r w:rsidR="000C58DB" w:rsidRPr="006A2EE6">
        <w:rPr>
          <w:rFonts w:asciiTheme="majorBidi" w:hAnsiTheme="majorBidi" w:cstheme="majorBidi"/>
          <w:sz w:val="30"/>
          <w:szCs w:val="30"/>
        </w:rPr>
        <w:t>31</w:t>
      </w:r>
      <w:r w:rsidRPr="006A2EE6">
        <w:rPr>
          <w:rFonts w:asciiTheme="majorBidi" w:hAnsiTheme="majorBidi" w:cstheme="majorBidi"/>
          <w:sz w:val="30"/>
          <w:szCs w:val="30"/>
        </w:rPr>
        <w:t xml:space="preserve"> </w:t>
      </w:r>
      <w:r w:rsidRPr="006A2EE6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0C58DB" w:rsidRPr="006A2EE6">
        <w:rPr>
          <w:rFonts w:asciiTheme="majorBidi" w:hAnsiTheme="majorBidi" w:cstheme="majorBidi"/>
          <w:sz w:val="30"/>
          <w:szCs w:val="30"/>
        </w:rPr>
        <w:t>256</w:t>
      </w:r>
      <w:r w:rsidR="009755B1">
        <w:rPr>
          <w:rFonts w:asciiTheme="majorBidi" w:hAnsiTheme="majorBidi" w:cstheme="majorBidi"/>
          <w:sz w:val="30"/>
          <w:szCs w:val="30"/>
        </w:rPr>
        <w:t>7</w:t>
      </w:r>
      <w:r w:rsidR="00235716" w:rsidRPr="006A2EE6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235716" w:rsidRPr="006A2EE6">
        <w:rPr>
          <w:rFonts w:asciiTheme="majorBidi" w:hAnsiTheme="majorBidi" w:cstheme="majorBidi"/>
          <w:sz w:val="30"/>
          <w:szCs w:val="30"/>
        </w:rPr>
        <w:t>256</w:t>
      </w:r>
      <w:r w:rsidR="009755B1">
        <w:rPr>
          <w:rFonts w:asciiTheme="majorBidi" w:hAnsiTheme="majorBidi" w:cstheme="majorBidi"/>
          <w:sz w:val="30"/>
          <w:szCs w:val="30"/>
        </w:rPr>
        <w:t>6</w:t>
      </w:r>
      <w:r w:rsidRPr="006A2EE6">
        <w:rPr>
          <w:rFonts w:asciiTheme="majorBidi" w:hAnsiTheme="majorBidi" w:cstheme="majorBidi"/>
          <w:sz w:val="30"/>
          <w:szCs w:val="30"/>
          <w:cs/>
        </w:rPr>
        <w:t xml:space="preserve"> บริษัท</w:t>
      </w:r>
      <w:r w:rsidR="00AD08B4" w:rsidRPr="006A2EE6">
        <w:rPr>
          <w:rFonts w:asciiTheme="majorBidi" w:hAnsiTheme="majorBidi" w:cstheme="majorBidi"/>
          <w:sz w:val="30"/>
          <w:szCs w:val="30"/>
          <w:cs/>
        </w:rPr>
        <w:t>มีเครื่องมือป้องกันความเสี่ยงเพื่อการป้องกันความเสี่ยงในฐานะเปิดเงินตราต่างประเทศ ดังนี้</w:t>
      </w:r>
    </w:p>
    <w:p w14:paraId="4B0EB6F3" w14:textId="6174F844" w:rsidR="003D5CFC" w:rsidRPr="004B7EC1" w:rsidRDefault="003D5CFC" w:rsidP="00EA38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right="2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8535" w:type="dxa"/>
        <w:tblInd w:w="1188" w:type="dxa"/>
        <w:tblLayout w:type="fixed"/>
        <w:tblLook w:val="04A0" w:firstRow="1" w:lastRow="0" w:firstColumn="1" w:lastColumn="0" w:noHBand="0" w:noVBand="1"/>
      </w:tblPr>
      <w:tblGrid>
        <w:gridCol w:w="4572"/>
        <w:gridCol w:w="1170"/>
        <w:gridCol w:w="270"/>
        <w:gridCol w:w="1170"/>
        <w:gridCol w:w="240"/>
        <w:gridCol w:w="1113"/>
      </w:tblGrid>
      <w:tr w:rsidR="003D5CFC" w:rsidRPr="00161E24" w14:paraId="102BD096" w14:textId="77777777" w:rsidTr="00C57AD5">
        <w:trPr>
          <w:tblHeader/>
        </w:trPr>
        <w:tc>
          <w:tcPr>
            <w:tcW w:w="4572" w:type="dxa"/>
          </w:tcPr>
          <w:p w14:paraId="6435C553" w14:textId="77777777" w:rsidR="003D5CFC" w:rsidRPr="00161E24" w:rsidRDefault="003D5CF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i/>
                <w:iCs/>
                <w:color w:val="0000FF"/>
                <w:sz w:val="30"/>
                <w:szCs w:val="30"/>
                <w:shd w:val="clear" w:color="auto" w:fill="E0E0E0"/>
              </w:rPr>
            </w:pPr>
          </w:p>
        </w:tc>
        <w:tc>
          <w:tcPr>
            <w:tcW w:w="3963" w:type="dxa"/>
            <w:gridSpan w:val="5"/>
            <w:hideMark/>
          </w:tcPr>
          <w:p w14:paraId="7DDFDCF0" w14:textId="71A74BB6" w:rsidR="003D5CFC" w:rsidRPr="00161E24" w:rsidRDefault="00AD08B4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  <w:r w:rsidRPr="00161E24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 xml:space="preserve">/ </w:t>
            </w:r>
            <w:r w:rsidRPr="00161E2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3D5CFC" w:rsidRPr="00161E24" w14:paraId="504829CF" w14:textId="77777777" w:rsidTr="00C57AD5">
        <w:trPr>
          <w:tblHeader/>
        </w:trPr>
        <w:tc>
          <w:tcPr>
            <w:tcW w:w="4572" w:type="dxa"/>
          </w:tcPr>
          <w:p w14:paraId="7BEDC575" w14:textId="73C9BBD3" w:rsidR="003D5CFC" w:rsidRPr="00161E24" w:rsidRDefault="00B8524F" w:rsidP="00B8524F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ความเสี่ยงจากเงินตราต่างประเทศ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</w:p>
        </w:tc>
        <w:tc>
          <w:tcPr>
            <w:tcW w:w="3963" w:type="dxa"/>
            <w:gridSpan w:val="5"/>
            <w:hideMark/>
          </w:tcPr>
          <w:p w14:paraId="6BBD17D5" w14:textId="614DAE4E" w:rsidR="003D5CFC" w:rsidRPr="00161E24" w:rsidRDefault="00AD08B4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ระยะเวลาครบกำหนด</w:t>
            </w:r>
          </w:p>
        </w:tc>
      </w:tr>
      <w:tr w:rsidR="00B8524F" w:rsidRPr="00161E24" w14:paraId="5061B4CB" w14:textId="77777777" w:rsidTr="00C57AD5">
        <w:trPr>
          <w:trHeight w:val="299"/>
          <w:tblHeader/>
        </w:trPr>
        <w:tc>
          <w:tcPr>
            <w:tcW w:w="4572" w:type="dxa"/>
            <w:vAlign w:val="bottom"/>
          </w:tcPr>
          <w:p w14:paraId="419B9941" w14:textId="72126162" w:rsidR="00B8524F" w:rsidRPr="00161E24" w:rsidRDefault="00B8524F" w:rsidP="00B97A8C">
            <w:pPr>
              <w:pStyle w:val="block"/>
              <w:spacing w:after="0" w:line="240" w:lineRule="auto"/>
              <w:ind w:left="23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31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ธันวาคม</w:t>
            </w:r>
          </w:p>
        </w:tc>
        <w:tc>
          <w:tcPr>
            <w:tcW w:w="1170" w:type="dxa"/>
          </w:tcPr>
          <w:p w14:paraId="095335BF" w14:textId="70B49F0B" w:rsidR="00B8524F" w:rsidRPr="00161E24" w:rsidRDefault="00B8524F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1 - 6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270" w:type="dxa"/>
          </w:tcPr>
          <w:p w14:paraId="58419FC6" w14:textId="77777777" w:rsidR="00B8524F" w:rsidRPr="00161E24" w:rsidRDefault="00B8524F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89B6264" w14:textId="1D648092" w:rsidR="00B8524F" w:rsidRPr="00161E24" w:rsidRDefault="00B8524F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6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- 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12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เดือน</w:t>
            </w:r>
          </w:p>
        </w:tc>
        <w:tc>
          <w:tcPr>
            <w:tcW w:w="240" w:type="dxa"/>
          </w:tcPr>
          <w:p w14:paraId="2C1A9303" w14:textId="77777777" w:rsidR="00B8524F" w:rsidRPr="00161E24" w:rsidRDefault="00B8524F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13" w:type="dxa"/>
            <w:vAlign w:val="bottom"/>
          </w:tcPr>
          <w:p w14:paraId="12869729" w14:textId="0AE42A68" w:rsidR="00B8524F" w:rsidRPr="00161E24" w:rsidRDefault="00B8524F">
            <w:pPr>
              <w:pStyle w:val="block"/>
              <w:spacing w:after="0" w:line="240" w:lineRule="auto"/>
              <w:ind w:left="-8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มากกว่า 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ปี</w:t>
            </w:r>
          </w:p>
        </w:tc>
      </w:tr>
      <w:tr w:rsidR="003D5CFC" w:rsidRPr="00161E24" w14:paraId="1E22CE02" w14:textId="77777777" w:rsidTr="00C57AD5">
        <w:trPr>
          <w:tblHeader/>
        </w:trPr>
        <w:tc>
          <w:tcPr>
            <w:tcW w:w="4572" w:type="dxa"/>
          </w:tcPr>
          <w:p w14:paraId="16363A18" w14:textId="77777777" w:rsidR="003D5CFC" w:rsidRPr="00161E24" w:rsidRDefault="003D5CFC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pacing w:val="-2"/>
                <w:sz w:val="30"/>
                <w:szCs w:val="30"/>
                <w:lang w:val="en-US"/>
              </w:rPr>
            </w:pPr>
          </w:p>
        </w:tc>
        <w:tc>
          <w:tcPr>
            <w:tcW w:w="3963" w:type="dxa"/>
            <w:gridSpan w:val="5"/>
            <w:hideMark/>
          </w:tcPr>
          <w:p w14:paraId="395F7546" w14:textId="3DCE250B" w:rsidR="003D5CFC" w:rsidRPr="00161E24" w:rsidRDefault="003D5CFC">
            <w:pPr>
              <w:pStyle w:val="block"/>
              <w:spacing w:after="0" w:line="240" w:lineRule="auto"/>
              <w:ind w:left="-89"/>
              <w:jc w:val="center"/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="00AD08B4"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C57AD5" w:rsidRPr="00161E24" w14:paraId="58A062C2" w14:textId="77777777" w:rsidTr="007E5A54">
        <w:tc>
          <w:tcPr>
            <w:tcW w:w="4572" w:type="dxa"/>
          </w:tcPr>
          <w:p w14:paraId="7012498D" w14:textId="35BCBEDD" w:rsidR="00C57AD5" w:rsidRPr="00161E24" w:rsidRDefault="00C57AD5" w:rsidP="00C57AD5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>256</w:t>
            </w:r>
            <w:r w:rsidR="009755B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170" w:type="dxa"/>
            <w:vAlign w:val="bottom"/>
          </w:tcPr>
          <w:p w14:paraId="089C9040" w14:textId="77777777" w:rsidR="00C57AD5" w:rsidRPr="00161E24" w:rsidRDefault="00C57AD5" w:rsidP="007E5A54">
            <w:pPr>
              <w:pStyle w:val="block"/>
              <w:tabs>
                <w:tab w:val="decimal" w:pos="795"/>
              </w:tabs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9569B9F" w14:textId="77777777" w:rsidR="00C57AD5" w:rsidRPr="00161E24" w:rsidRDefault="00C57AD5" w:rsidP="007E5A5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0A9D21B2" w14:textId="77777777" w:rsidR="00C57AD5" w:rsidRPr="00161E24" w:rsidRDefault="00C57AD5" w:rsidP="007E5A54">
            <w:pPr>
              <w:pStyle w:val="block"/>
              <w:tabs>
                <w:tab w:val="decimal" w:pos="827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492251C0" w14:textId="77777777" w:rsidR="00C57AD5" w:rsidRPr="00161E24" w:rsidRDefault="00C57AD5" w:rsidP="007E5A5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3" w:type="dxa"/>
            <w:vAlign w:val="bottom"/>
          </w:tcPr>
          <w:p w14:paraId="44A71368" w14:textId="77777777" w:rsidR="00C57AD5" w:rsidRPr="00161E24" w:rsidRDefault="00C57AD5" w:rsidP="007E5A54">
            <w:pPr>
              <w:pStyle w:val="block"/>
              <w:tabs>
                <w:tab w:val="decimal" w:pos="74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C57AD5" w:rsidRPr="00161E24" w14:paraId="55E83A87" w14:textId="77777777" w:rsidTr="007E5A54">
        <w:tc>
          <w:tcPr>
            <w:tcW w:w="4572" w:type="dxa"/>
            <w:hideMark/>
          </w:tcPr>
          <w:p w14:paraId="2CF1A902" w14:textId="77777777" w:rsidR="00C57AD5" w:rsidRPr="00161E24" w:rsidRDefault="00C57AD5" w:rsidP="00C57AD5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สัญญาแลกเปลี่ยนสกุลเงิน</w:t>
            </w:r>
          </w:p>
        </w:tc>
        <w:tc>
          <w:tcPr>
            <w:tcW w:w="1170" w:type="dxa"/>
            <w:vAlign w:val="bottom"/>
          </w:tcPr>
          <w:p w14:paraId="4DED8DBD" w14:textId="77777777" w:rsidR="00C57AD5" w:rsidRPr="00161E24" w:rsidRDefault="00C57AD5" w:rsidP="007E5A54">
            <w:pPr>
              <w:pStyle w:val="block"/>
              <w:tabs>
                <w:tab w:val="decimal" w:pos="795"/>
              </w:tabs>
              <w:spacing w:after="0" w:line="240" w:lineRule="auto"/>
              <w:ind w:left="0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D636799" w14:textId="77777777" w:rsidR="00C57AD5" w:rsidRPr="00161E24" w:rsidRDefault="00C57AD5" w:rsidP="007E5A5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98A2D8D" w14:textId="77777777" w:rsidR="00C57AD5" w:rsidRPr="00161E24" w:rsidRDefault="00C57AD5" w:rsidP="007E5A54">
            <w:pPr>
              <w:pStyle w:val="block"/>
              <w:tabs>
                <w:tab w:val="decimal" w:pos="827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25025350" w14:textId="77777777" w:rsidR="00C57AD5" w:rsidRPr="00161E24" w:rsidRDefault="00C57AD5" w:rsidP="007E5A54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3" w:type="dxa"/>
            <w:vAlign w:val="bottom"/>
          </w:tcPr>
          <w:p w14:paraId="6542FCC7" w14:textId="77777777" w:rsidR="00C57AD5" w:rsidRPr="00161E24" w:rsidRDefault="00C57AD5" w:rsidP="007E5A54">
            <w:pPr>
              <w:pStyle w:val="block"/>
              <w:tabs>
                <w:tab w:val="decimal" w:pos="74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755B1" w:rsidRPr="00161E24" w14:paraId="7444E3BB" w14:textId="77777777" w:rsidTr="007E5A54">
        <w:tc>
          <w:tcPr>
            <w:tcW w:w="4572" w:type="dxa"/>
            <w:hideMark/>
          </w:tcPr>
          <w:p w14:paraId="491A3DE2" w14:textId="77777777" w:rsidR="009755B1" w:rsidRPr="00161E24" w:rsidRDefault="009755B1" w:rsidP="009755B1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ยอดความเสี่ยงคงเหลือสุทธิ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 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EC4F613" w14:textId="27140457" w:rsidR="009755B1" w:rsidRPr="00161E24" w:rsidRDefault="009755B1" w:rsidP="009755B1">
            <w:pPr>
              <w:pStyle w:val="block"/>
              <w:tabs>
                <w:tab w:val="decimal" w:pos="942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  <w:vAlign w:val="bottom"/>
          </w:tcPr>
          <w:p w14:paraId="3520EAC1" w14:textId="77777777" w:rsidR="009755B1" w:rsidRPr="00161E24" w:rsidRDefault="009755B1" w:rsidP="009755B1">
            <w:pPr>
              <w:pStyle w:val="block"/>
              <w:spacing w:after="0" w:line="240" w:lineRule="auto"/>
              <w:ind w:left="0" w:right="1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ADABC43" w14:textId="38479B23" w:rsidR="009755B1" w:rsidRPr="00161E24" w:rsidRDefault="009755B1" w:rsidP="009755B1">
            <w:pPr>
              <w:pStyle w:val="block"/>
              <w:tabs>
                <w:tab w:val="decimal" w:pos="96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436</w:t>
            </w:r>
          </w:p>
        </w:tc>
        <w:tc>
          <w:tcPr>
            <w:tcW w:w="240" w:type="dxa"/>
            <w:vAlign w:val="bottom"/>
          </w:tcPr>
          <w:p w14:paraId="4475417D" w14:textId="77777777" w:rsidR="009755B1" w:rsidRPr="00161E24" w:rsidRDefault="009755B1" w:rsidP="009755B1">
            <w:pPr>
              <w:pStyle w:val="block"/>
              <w:spacing w:after="0" w:line="240" w:lineRule="auto"/>
              <w:ind w:left="0" w:right="1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3" w:type="dxa"/>
            <w:vAlign w:val="bottom"/>
          </w:tcPr>
          <w:p w14:paraId="615E2882" w14:textId="507140D7" w:rsidR="009755B1" w:rsidRPr="00161E24" w:rsidRDefault="009755B1" w:rsidP="009755B1">
            <w:pPr>
              <w:pStyle w:val="block"/>
              <w:tabs>
                <w:tab w:val="decimal" w:pos="55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755B1" w:rsidRPr="00161E24" w14:paraId="0529C848" w14:textId="77777777" w:rsidTr="007E5A54">
        <w:tc>
          <w:tcPr>
            <w:tcW w:w="4572" w:type="dxa"/>
            <w:hideMark/>
          </w:tcPr>
          <w:p w14:paraId="12457C92" w14:textId="7DDD9BF3" w:rsidR="009755B1" w:rsidRPr="00161E24" w:rsidRDefault="009755B1" w:rsidP="009755B1">
            <w:pPr>
              <w:pStyle w:val="block"/>
              <w:spacing w:after="0" w:line="240" w:lineRule="auto"/>
              <w:ind w:left="176" w:hanging="176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อัตราสัญญาแลกเปลี่ยนสกุลเงินโดยเฉลี่ย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br/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ของเงินสหรัฐอเมริกาต่อเงินบาท </w:t>
            </w:r>
          </w:p>
        </w:tc>
        <w:tc>
          <w:tcPr>
            <w:tcW w:w="1170" w:type="dxa"/>
            <w:vAlign w:val="bottom"/>
          </w:tcPr>
          <w:p w14:paraId="0EC896DA" w14:textId="2EB1F490" w:rsidR="009755B1" w:rsidRPr="00161E24" w:rsidRDefault="009755B1" w:rsidP="009755B1">
            <w:pPr>
              <w:pStyle w:val="block"/>
              <w:tabs>
                <w:tab w:val="decimal" w:pos="795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31.24</w:t>
            </w:r>
          </w:p>
        </w:tc>
        <w:tc>
          <w:tcPr>
            <w:tcW w:w="270" w:type="dxa"/>
            <w:vAlign w:val="bottom"/>
          </w:tcPr>
          <w:p w14:paraId="404FEA4F" w14:textId="77777777" w:rsidR="009755B1" w:rsidRPr="00161E24" w:rsidRDefault="009755B1" w:rsidP="009755B1">
            <w:pPr>
              <w:pStyle w:val="block"/>
              <w:spacing w:after="0" w:line="240" w:lineRule="auto"/>
              <w:ind w:left="0" w:right="1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54DCAC9E" w14:textId="294F5925" w:rsidR="009755B1" w:rsidRPr="00161E24" w:rsidRDefault="009755B1" w:rsidP="009755B1">
            <w:pPr>
              <w:pStyle w:val="block"/>
              <w:tabs>
                <w:tab w:val="decimal" w:pos="827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31.24</w:t>
            </w:r>
          </w:p>
        </w:tc>
        <w:tc>
          <w:tcPr>
            <w:tcW w:w="240" w:type="dxa"/>
            <w:vAlign w:val="bottom"/>
          </w:tcPr>
          <w:p w14:paraId="30D71406" w14:textId="77777777" w:rsidR="009755B1" w:rsidRPr="00161E24" w:rsidRDefault="009755B1" w:rsidP="009755B1">
            <w:pPr>
              <w:pStyle w:val="block"/>
              <w:spacing w:after="0" w:line="240" w:lineRule="auto"/>
              <w:ind w:left="0" w:right="1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3" w:type="dxa"/>
            <w:vAlign w:val="bottom"/>
          </w:tcPr>
          <w:p w14:paraId="4627EFDD" w14:textId="134B15EC" w:rsidR="009755B1" w:rsidRPr="00161E24" w:rsidRDefault="009755B1" w:rsidP="009755B1">
            <w:pPr>
              <w:pStyle w:val="block"/>
              <w:tabs>
                <w:tab w:val="decimal" w:pos="55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755B1" w:rsidRPr="00161E24" w14:paraId="510C673B" w14:textId="77777777" w:rsidTr="007E5A54">
        <w:tc>
          <w:tcPr>
            <w:tcW w:w="4572" w:type="dxa"/>
            <w:hideMark/>
          </w:tcPr>
          <w:p w14:paraId="2EF52136" w14:textId="77777777" w:rsidR="009755B1" w:rsidRPr="00161E24" w:rsidRDefault="009755B1" w:rsidP="009755B1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อัตราดอกเบี้ยคงที่ 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ร้อยละ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170" w:type="dxa"/>
            <w:vAlign w:val="bottom"/>
          </w:tcPr>
          <w:p w14:paraId="0D07F128" w14:textId="5F2F0026" w:rsidR="009755B1" w:rsidRPr="00161E24" w:rsidRDefault="009755B1" w:rsidP="009755B1">
            <w:pPr>
              <w:pStyle w:val="block"/>
              <w:tabs>
                <w:tab w:val="decimal" w:pos="795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2.63</w:t>
            </w:r>
          </w:p>
        </w:tc>
        <w:tc>
          <w:tcPr>
            <w:tcW w:w="270" w:type="dxa"/>
            <w:vAlign w:val="bottom"/>
          </w:tcPr>
          <w:p w14:paraId="04BB4B86" w14:textId="77777777" w:rsidR="009755B1" w:rsidRPr="00161E24" w:rsidRDefault="009755B1" w:rsidP="009755B1">
            <w:pPr>
              <w:pStyle w:val="block"/>
              <w:spacing w:after="0" w:line="240" w:lineRule="auto"/>
              <w:ind w:left="0" w:right="1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204D0BCE" w14:textId="20EF44AB" w:rsidR="009755B1" w:rsidRPr="00161E24" w:rsidRDefault="009755B1" w:rsidP="009755B1">
            <w:pPr>
              <w:pStyle w:val="block"/>
              <w:tabs>
                <w:tab w:val="decimal" w:pos="827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2.63</w:t>
            </w:r>
          </w:p>
        </w:tc>
        <w:tc>
          <w:tcPr>
            <w:tcW w:w="240" w:type="dxa"/>
            <w:vAlign w:val="bottom"/>
          </w:tcPr>
          <w:p w14:paraId="46CA932F" w14:textId="77777777" w:rsidR="009755B1" w:rsidRPr="00161E24" w:rsidRDefault="009755B1" w:rsidP="009755B1">
            <w:pPr>
              <w:pStyle w:val="block"/>
              <w:spacing w:after="0" w:line="240" w:lineRule="auto"/>
              <w:ind w:left="0" w:right="11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13" w:type="dxa"/>
            <w:vAlign w:val="bottom"/>
          </w:tcPr>
          <w:p w14:paraId="37B90BF4" w14:textId="65B74726" w:rsidR="009755B1" w:rsidRPr="00161E24" w:rsidRDefault="009755B1" w:rsidP="009755B1">
            <w:pPr>
              <w:pStyle w:val="block"/>
              <w:tabs>
                <w:tab w:val="decimal" w:pos="550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-</w:t>
            </w:r>
          </w:p>
        </w:tc>
      </w:tr>
    </w:tbl>
    <w:p w14:paraId="4FF7C4BA" w14:textId="77777777" w:rsidR="00086C31" w:rsidRPr="00161E24" w:rsidRDefault="00086C31" w:rsidP="003D5CFC">
      <w:pPr>
        <w:tabs>
          <w:tab w:val="left" w:pos="810"/>
          <w:tab w:val="left" w:pos="1170"/>
        </w:tabs>
        <w:spacing w:line="240" w:lineRule="auto"/>
        <w:ind w:left="1170" w:right="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p w14:paraId="546BD599" w14:textId="36314142" w:rsidR="003D5CFC" w:rsidRPr="00161E24" w:rsidRDefault="00E34CBF" w:rsidP="00C5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61E24">
        <w:rPr>
          <w:rFonts w:asciiTheme="majorBidi" w:hAnsiTheme="majorBidi" w:cstheme="majorBidi"/>
          <w:color w:val="000000" w:themeColor="text1"/>
          <w:sz w:val="30"/>
          <w:szCs w:val="30"/>
          <w:cs/>
        </w:rPr>
        <w:t>จำนวนเงินซึ่งเกี่ยวข้องกับรายการที่กำหนดให้เป็นเครื่องมือที่ใช้ในการป้องกันความเสี่ยง</w:t>
      </w:r>
    </w:p>
    <w:p w14:paraId="47EE2BF2" w14:textId="77777777" w:rsidR="003D5CFC" w:rsidRPr="00161E24" w:rsidRDefault="003D5CFC" w:rsidP="00C57A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260" w:right="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082" w:type="dxa"/>
        <w:tblInd w:w="1188" w:type="dxa"/>
        <w:tblLayout w:type="fixed"/>
        <w:tblLook w:val="04A0" w:firstRow="1" w:lastRow="0" w:firstColumn="1" w:lastColumn="0" w:noHBand="0" w:noVBand="1"/>
      </w:tblPr>
      <w:tblGrid>
        <w:gridCol w:w="5670"/>
        <w:gridCol w:w="1152"/>
        <w:gridCol w:w="270"/>
        <w:gridCol w:w="990"/>
      </w:tblGrid>
      <w:tr w:rsidR="00086C31" w:rsidRPr="00161E24" w14:paraId="404A7425" w14:textId="77777777" w:rsidTr="008A4038">
        <w:trPr>
          <w:tblHeader/>
        </w:trPr>
        <w:tc>
          <w:tcPr>
            <w:tcW w:w="5670" w:type="dxa"/>
            <w:vAlign w:val="bottom"/>
          </w:tcPr>
          <w:p w14:paraId="1718B138" w14:textId="77777777" w:rsidR="00086C31" w:rsidRPr="00161E24" w:rsidRDefault="00086C31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412" w:type="dxa"/>
            <w:gridSpan w:val="3"/>
          </w:tcPr>
          <w:p w14:paraId="07721E30" w14:textId="74651775" w:rsidR="00086C31" w:rsidRPr="00161E24" w:rsidRDefault="00086C31">
            <w:pPr>
              <w:pStyle w:val="block"/>
              <w:tabs>
                <w:tab w:val="left" w:pos="683"/>
              </w:tabs>
              <w:spacing w:after="0" w:line="240" w:lineRule="auto"/>
              <w:ind w:left="-100" w:right="-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</w:p>
          <w:p w14:paraId="7E3E8A3E" w14:textId="0CED5211" w:rsidR="00086C31" w:rsidRPr="00161E24" w:rsidRDefault="00086C31">
            <w:pPr>
              <w:pStyle w:val="block"/>
              <w:tabs>
                <w:tab w:val="left" w:pos="683"/>
              </w:tabs>
              <w:spacing w:after="0" w:line="240" w:lineRule="auto"/>
              <w:ind w:left="-100" w:right="-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086C31" w:rsidRPr="00161E24" w14:paraId="6A2D5978" w14:textId="77777777" w:rsidTr="008A4038">
        <w:tc>
          <w:tcPr>
            <w:tcW w:w="5670" w:type="dxa"/>
          </w:tcPr>
          <w:p w14:paraId="063C4763" w14:textId="121AE507" w:rsidR="00086C31" w:rsidRPr="00161E24" w:rsidRDefault="00086C31" w:rsidP="002F3A6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ความเสี่ยงด้านอัตราแลกเปลี่ยน ณ 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152" w:type="dxa"/>
          </w:tcPr>
          <w:p w14:paraId="2D58917A" w14:textId="1C530EAA" w:rsidR="00086C31" w:rsidRPr="00161E24" w:rsidRDefault="00086C31" w:rsidP="00C23A6F">
            <w:pPr>
              <w:pStyle w:val="block"/>
              <w:tabs>
                <w:tab w:val="left" w:pos="508"/>
              </w:tabs>
              <w:spacing w:after="0" w:line="240" w:lineRule="auto"/>
              <w:ind w:left="0" w:right="-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18561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</w:t>
            </w:r>
          </w:p>
        </w:tc>
        <w:tc>
          <w:tcPr>
            <w:tcW w:w="270" w:type="dxa"/>
          </w:tcPr>
          <w:p w14:paraId="5D3D432C" w14:textId="2EFCA527" w:rsidR="00086C31" w:rsidRPr="00161E24" w:rsidRDefault="00086C31" w:rsidP="00086C31">
            <w:pPr>
              <w:pStyle w:val="block"/>
              <w:tabs>
                <w:tab w:val="left" w:pos="508"/>
              </w:tabs>
              <w:spacing w:after="0" w:line="240" w:lineRule="auto"/>
              <w:ind w:left="0" w:right="23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18B5AF5" w14:textId="28136E16" w:rsidR="00086C31" w:rsidRPr="00161E24" w:rsidRDefault="00086C31" w:rsidP="00C23A6F">
            <w:pPr>
              <w:pStyle w:val="block"/>
              <w:tabs>
                <w:tab w:val="left" w:pos="508"/>
              </w:tabs>
              <w:spacing w:after="0" w:line="240" w:lineRule="auto"/>
              <w:ind w:left="0" w:right="-2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18561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6</w:t>
            </w:r>
          </w:p>
        </w:tc>
      </w:tr>
      <w:tr w:rsidR="00086C31" w:rsidRPr="00161E24" w14:paraId="7B70DE6C" w14:textId="77777777" w:rsidTr="008A4038">
        <w:tc>
          <w:tcPr>
            <w:tcW w:w="5670" w:type="dxa"/>
          </w:tcPr>
          <w:p w14:paraId="3E3FEA5F" w14:textId="77777777" w:rsidR="00086C31" w:rsidRPr="00161E24" w:rsidRDefault="00086C31" w:rsidP="002F3A6A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412" w:type="dxa"/>
            <w:gridSpan w:val="3"/>
          </w:tcPr>
          <w:p w14:paraId="5BFFB287" w14:textId="6E0A7DF2" w:rsidR="00086C31" w:rsidRPr="00161E24" w:rsidRDefault="00086C31" w:rsidP="00086C31">
            <w:pPr>
              <w:pStyle w:val="block"/>
              <w:tabs>
                <w:tab w:val="left" w:pos="508"/>
              </w:tabs>
              <w:spacing w:after="0" w:line="240" w:lineRule="auto"/>
              <w:ind w:left="0" w:right="23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755B1" w:rsidRPr="00161E24" w14:paraId="7D4C4D3B" w14:textId="77777777" w:rsidTr="008A4038">
        <w:tc>
          <w:tcPr>
            <w:tcW w:w="5670" w:type="dxa"/>
            <w:hideMark/>
          </w:tcPr>
          <w:p w14:paraId="49E39B83" w14:textId="2FF9766B" w:rsidR="009755B1" w:rsidRPr="00161E24" w:rsidRDefault="009755B1" w:rsidP="009755B1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สัญญาแลกเปลี่ยนสกุลเงิน 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-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จำนวนเงินตามสัญญา</w:t>
            </w:r>
          </w:p>
        </w:tc>
        <w:tc>
          <w:tcPr>
            <w:tcW w:w="1152" w:type="dxa"/>
            <w:vAlign w:val="bottom"/>
          </w:tcPr>
          <w:p w14:paraId="3CE63908" w14:textId="2AF7A6FC" w:rsidR="009755B1" w:rsidRPr="00161E24" w:rsidRDefault="00C23A6F" w:rsidP="008A4038">
            <w:pPr>
              <w:pStyle w:val="block"/>
              <w:tabs>
                <w:tab w:val="decimal" w:pos="597"/>
              </w:tabs>
              <w:spacing w:after="0" w:line="240" w:lineRule="auto"/>
              <w:ind w:left="0" w:right="-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0C11641" w14:textId="39D1B3A9" w:rsidR="009755B1" w:rsidRPr="00161E24" w:rsidRDefault="009755B1" w:rsidP="009755B1">
            <w:pPr>
              <w:pStyle w:val="block"/>
              <w:tabs>
                <w:tab w:val="left" w:pos="508"/>
              </w:tabs>
              <w:spacing w:after="0" w:line="240" w:lineRule="auto"/>
              <w:ind w:left="0" w:right="2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3BD1DE5C" w14:textId="0965A04F" w:rsidR="009755B1" w:rsidRPr="00161E24" w:rsidRDefault="009755B1" w:rsidP="008A4038">
            <w:pPr>
              <w:pStyle w:val="block"/>
              <w:tabs>
                <w:tab w:val="decimal" w:pos="698"/>
              </w:tabs>
              <w:spacing w:after="0" w:line="240" w:lineRule="auto"/>
              <w:ind w:left="0" w:right="-1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430</w:t>
            </w:r>
          </w:p>
        </w:tc>
      </w:tr>
      <w:tr w:rsidR="009755B1" w:rsidRPr="00161E24" w14:paraId="16EF7C9B" w14:textId="77777777" w:rsidTr="008A4038">
        <w:tc>
          <w:tcPr>
            <w:tcW w:w="5670" w:type="dxa"/>
            <w:hideMark/>
          </w:tcPr>
          <w:p w14:paraId="733BBA28" w14:textId="117C06A4" w:rsidR="009755B1" w:rsidRPr="00161E24" w:rsidRDefault="009755B1" w:rsidP="009755B1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มูลค่าตามบัญชีที่รวมอยู่ใน</w:t>
            </w:r>
          </w:p>
        </w:tc>
        <w:tc>
          <w:tcPr>
            <w:tcW w:w="1152" w:type="dxa"/>
            <w:vAlign w:val="bottom"/>
          </w:tcPr>
          <w:p w14:paraId="518254FC" w14:textId="77777777" w:rsidR="009755B1" w:rsidRPr="00161E24" w:rsidRDefault="009755B1" w:rsidP="008A4038">
            <w:pPr>
              <w:pStyle w:val="block"/>
              <w:tabs>
                <w:tab w:val="decimal" w:pos="597"/>
              </w:tabs>
              <w:spacing w:after="0" w:line="240" w:lineRule="auto"/>
              <w:ind w:left="0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D2202F8" w14:textId="6726AB31" w:rsidR="009755B1" w:rsidRPr="00161E24" w:rsidRDefault="009755B1" w:rsidP="009755B1">
            <w:pPr>
              <w:pStyle w:val="block"/>
              <w:spacing w:after="0" w:line="240" w:lineRule="auto"/>
              <w:ind w:left="0" w:right="118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556175C2" w14:textId="4A7F9FCB" w:rsidR="009755B1" w:rsidRPr="00161E24" w:rsidRDefault="009755B1" w:rsidP="008A4038">
            <w:pPr>
              <w:pStyle w:val="block"/>
              <w:tabs>
                <w:tab w:val="decimal" w:pos="698"/>
              </w:tabs>
              <w:spacing w:after="0" w:line="240" w:lineRule="auto"/>
              <w:ind w:left="0" w:right="-1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755B1" w:rsidRPr="00161E24" w14:paraId="5CD48F9F" w14:textId="77777777" w:rsidTr="008A4038">
        <w:tc>
          <w:tcPr>
            <w:tcW w:w="5670" w:type="dxa"/>
            <w:hideMark/>
          </w:tcPr>
          <w:p w14:paraId="7C8BF3B6" w14:textId="7A577284" w:rsidR="009755B1" w:rsidRPr="00161E24" w:rsidRDefault="009755B1" w:rsidP="008C5517">
            <w:pPr>
              <w:pStyle w:val="block"/>
              <w:numPr>
                <w:ilvl w:val="0"/>
                <w:numId w:val="19"/>
              </w:numPr>
              <w:spacing w:after="0" w:line="240" w:lineRule="auto"/>
              <w:ind w:left="158" w:right="-72" w:hanging="18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สินทรัพย์อนุพันธ์</w:t>
            </w:r>
          </w:p>
        </w:tc>
        <w:tc>
          <w:tcPr>
            <w:tcW w:w="1152" w:type="dxa"/>
            <w:vAlign w:val="bottom"/>
          </w:tcPr>
          <w:p w14:paraId="64FEEF4C" w14:textId="79CDCFBC" w:rsidR="009755B1" w:rsidRPr="00161E24" w:rsidRDefault="00C23A6F" w:rsidP="008A4038">
            <w:pPr>
              <w:pStyle w:val="block"/>
              <w:tabs>
                <w:tab w:val="decimal" w:pos="597"/>
              </w:tabs>
              <w:spacing w:after="0" w:line="240" w:lineRule="auto"/>
              <w:ind w:left="0" w:right="-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D2D02D9" w14:textId="10032DC1" w:rsidR="009755B1" w:rsidRPr="00161E24" w:rsidRDefault="009755B1" w:rsidP="009755B1">
            <w:pPr>
              <w:pStyle w:val="block"/>
              <w:tabs>
                <w:tab w:val="left" w:pos="508"/>
              </w:tabs>
              <w:spacing w:after="0" w:line="240" w:lineRule="auto"/>
              <w:ind w:left="0" w:right="2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2011902B" w14:textId="628C0DAD" w:rsidR="009755B1" w:rsidRPr="00161E24" w:rsidRDefault="009755B1" w:rsidP="008A4038">
            <w:pPr>
              <w:pStyle w:val="block"/>
              <w:tabs>
                <w:tab w:val="decimal" w:pos="698"/>
              </w:tabs>
              <w:spacing w:after="0" w:line="240" w:lineRule="auto"/>
              <w:ind w:left="0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(33)</w:t>
            </w:r>
          </w:p>
        </w:tc>
      </w:tr>
      <w:tr w:rsidR="009755B1" w:rsidRPr="00161E24" w14:paraId="60F0F4DE" w14:textId="77777777" w:rsidTr="008A4038">
        <w:tc>
          <w:tcPr>
            <w:tcW w:w="5670" w:type="dxa"/>
          </w:tcPr>
          <w:p w14:paraId="6196A3F9" w14:textId="77777777" w:rsidR="009755B1" w:rsidRPr="00161E24" w:rsidRDefault="009755B1" w:rsidP="009755B1">
            <w:pPr>
              <w:pStyle w:val="block"/>
              <w:tabs>
                <w:tab w:val="left" w:pos="1151"/>
              </w:tabs>
              <w:spacing w:after="0" w:line="240" w:lineRule="auto"/>
              <w:ind w:left="161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611AEBFD" w14:textId="77777777" w:rsidR="009755B1" w:rsidRPr="00161E24" w:rsidRDefault="009755B1" w:rsidP="008A4038">
            <w:pPr>
              <w:pStyle w:val="block"/>
              <w:tabs>
                <w:tab w:val="decimal" w:pos="597"/>
              </w:tabs>
              <w:spacing w:after="0" w:line="240" w:lineRule="auto"/>
              <w:ind w:left="0" w:right="-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1732927D" w14:textId="232F1A91" w:rsidR="009755B1" w:rsidRPr="00161E24" w:rsidRDefault="009755B1" w:rsidP="009755B1">
            <w:pPr>
              <w:pStyle w:val="block"/>
              <w:tabs>
                <w:tab w:val="left" w:pos="508"/>
              </w:tabs>
              <w:spacing w:after="0" w:line="240" w:lineRule="auto"/>
              <w:ind w:left="0" w:right="23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B1D5FCC" w14:textId="22D31753" w:rsidR="009755B1" w:rsidRPr="00161E24" w:rsidRDefault="009755B1" w:rsidP="008A4038">
            <w:pPr>
              <w:pStyle w:val="block"/>
              <w:tabs>
                <w:tab w:val="decimal" w:pos="698"/>
              </w:tabs>
              <w:spacing w:after="0" w:line="240" w:lineRule="auto"/>
              <w:ind w:left="0" w:right="-126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</w:tr>
      <w:tr w:rsidR="009755B1" w:rsidRPr="00161E24" w14:paraId="2CF25226" w14:textId="77777777" w:rsidTr="008A4038">
        <w:tc>
          <w:tcPr>
            <w:tcW w:w="5670" w:type="dxa"/>
            <w:hideMark/>
          </w:tcPr>
          <w:p w14:paraId="16EEC7E3" w14:textId="1D3FDCB0" w:rsidR="009755B1" w:rsidRPr="00A773DC" w:rsidRDefault="009755B1" w:rsidP="009755B1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ความเสี่ยงด้านอัตราแลกเปลี่ยนสำหรับปีสิ้นสุดวันที่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ธันวาคม</w:t>
            </w:r>
          </w:p>
        </w:tc>
        <w:tc>
          <w:tcPr>
            <w:tcW w:w="1152" w:type="dxa"/>
            <w:vAlign w:val="bottom"/>
          </w:tcPr>
          <w:p w14:paraId="7AF9B137" w14:textId="77777777" w:rsidR="009755B1" w:rsidRPr="00161E24" w:rsidRDefault="009755B1" w:rsidP="008A4038">
            <w:pPr>
              <w:pStyle w:val="block"/>
              <w:tabs>
                <w:tab w:val="decimal" w:pos="597"/>
              </w:tabs>
              <w:spacing w:after="0" w:line="240" w:lineRule="auto"/>
              <w:ind w:left="0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19F97350" w14:textId="60DC3568" w:rsidR="009755B1" w:rsidRPr="00161E24" w:rsidRDefault="009755B1" w:rsidP="009755B1">
            <w:pPr>
              <w:pStyle w:val="block"/>
              <w:spacing w:after="0" w:line="240" w:lineRule="auto"/>
              <w:ind w:left="0" w:right="2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6176FDC5" w14:textId="0A2A75E4" w:rsidR="009755B1" w:rsidRPr="00161E24" w:rsidRDefault="009755B1" w:rsidP="008A4038">
            <w:pPr>
              <w:pStyle w:val="block"/>
              <w:tabs>
                <w:tab w:val="decimal" w:pos="698"/>
              </w:tabs>
              <w:spacing w:after="0" w:line="240" w:lineRule="auto"/>
              <w:ind w:left="0" w:right="-1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755B1" w:rsidRPr="00161E24" w14:paraId="39F29FFE" w14:textId="77777777" w:rsidTr="008A4038">
        <w:tc>
          <w:tcPr>
            <w:tcW w:w="5670" w:type="dxa"/>
            <w:hideMark/>
          </w:tcPr>
          <w:p w14:paraId="67463EA3" w14:textId="03A1ACE9" w:rsidR="009755B1" w:rsidRPr="00161E24" w:rsidRDefault="009755B1" w:rsidP="009755B1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รับรู้ในกำไรขาดทุนเบ็ดเสร็จอื่น</w:t>
            </w:r>
          </w:p>
        </w:tc>
        <w:tc>
          <w:tcPr>
            <w:tcW w:w="1152" w:type="dxa"/>
            <w:vAlign w:val="bottom"/>
          </w:tcPr>
          <w:p w14:paraId="0F19EBFE" w14:textId="77777777" w:rsidR="009755B1" w:rsidRPr="00161E24" w:rsidRDefault="009755B1" w:rsidP="008A4038">
            <w:pPr>
              <w:pStyle w:val="block"/>
              <w:tabs>
                <w:tab w:val="decimal" w:pos="597"/>
              </w:tabs>
              <w:spacing w:after="0" w:line="240" w:lineRule="auto"/>
              <w:ind w:left="0" w:right="-9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7A9F67EB" w14:textId="58109466" w:rsidR="009755B1" w:rsidRPr="00161E24" w:rsidRDefault="009755B1" w:rsidP="009755B1">
            <w:pPr>
              <w:pStyle w:val="block"/>
              <w:spacing w:after="0" w:line="240" w:lineRule="auto"/>
              <w:ind w:left="0" w:right="2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0CDDF452" w14:textId="11C9827B" w:rsidR="009755B1" w:rsidRPr="00161E24" w:rsidRDefault="009755B1" w:rsidP="008A4038">
            <w:pPr>
              <w:pStyle w:val="block"/>
              <w:tabs>
                <w:tab w:val="decimal" w:pos="698"/>
              </w:tabs>
              <w:spacing w:after="0" w:line="240" w:lineRule="auto"/>
              <w:ind w:left="0" w:right="-1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9755B1" w:rsidRPr="00161E24" w14:paraId="68E22E7B" w14:textId="77777777" w:rsidTr="008A4038">
        <w:tc>
          <w:tcPr>
            <w:tcW w:w="5670" w:type="dxa"/>
            <w:hideMark/>
          </w:tcPr>
          <w:p w14:paraId="2BF0A193" w14:textId="7EF314E8" w:rsidR="009755B1" w:rsidRPr="00A773DC" w:rsidRDefault="009755B1" w:rsidP="009755B1">
            <w:pPr>
              <w:pStyle w:val="block"/>
              <w:numPr>
                <w:ilvl w:val="0"/>
                <w:numId w:val="19"/>
              </w:numPr>
              <w:spacing w:after="0" w:line="240" w:lineRule="auto"/>
              <w:ind w:left="158" w:right="-72" w:hanging="180"/>
              <w:jc w:val="both"/>
              <w:rPr>
                <w:rFonts w:asciiTheme="majorBidi" w:hAnsiTheme="majorBidi" w:cstheme="majorBidi"/>
                <w:spacing w:val="-4"/>
                <w:sz w:val="30"/>
                <w:szCs w:val="30"/>
                <w:lang w:val="en-US"/>
              </w:rPr>
            </w:pPr>
            <w:r w:rsidRPr="00A773DC">
              <w:rPr>
                <w:rFonts w:asciiTheme="majorBidi" w:hAnsiTheme="majorBidi" w:cstheme="majorBidi"/>
                <w:spacing w:val="-4"/>
                <w:sz w:val="30"/>
                <w:szCs w:val="30"/>
                <w:cs/>
                <w:lang w:val="en-US" w:bidi="th-TH"/>
              </w:rPr>
              <w:t xml:space="preserve">การเปลี่ยนแปลงในมูลค่าของเครื่องมือที่ใช้ในการป้องกันความเสี่ยง 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931083D" w14:textId="67A7565B" w:rsidR="009755B1" w:rsidRPr="00161E24" w:rsidRDefault="00C23A6F" w:rsidP="008A4038">
            <w:pPr>
              <w:pStyle w:val="block"/>
              <w:tabs>
                <w:tab w:val="decimal" w:pos="597"/>
              </w:tabs>
              <w:spacing w:after="0" w:line="240" w:lineRule="auto"/>
              <w:ind w:left="0" w:right="-9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4C41EF9" w14:textId="707F2811" w:rsidR="009755B1" w:rsidRPr="00161E24" w:rsidRDefault="009755B1" w:rsidP="009755B1">
            <w:pPr>
              <w:pStyle w:val="block"/>
              <w:spacing w:after="0" w:line="240" w:lineRule="auto"/>
              <w:ind w:left="0" w:right="230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973571F" w14:textId="36CDBF75" w:rsidR="009755B1" w:rsidRPr="00161E24" w:rsidRDefault="009755B1" w:rsidP="008A4038">
            <w:pPr>
              <w:pStyle w:val="block"/>
              <w:tabs>
                <w:tab w:val="decimal" w:pos="698"/>
              </w:tabs>
              <w:spacing w:after="0" w:line="240" w:lineRule="auto"/>
              <w:ind w:left="0" w:right="-126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</w:tr>
    </w:tbl>
    <w:p w14:paraId="481E05F1" w14:textId="77777777" w:rsidR="003D5CFC" w:rsidRPr="00161E24" w:rsidRDefault="003D5CFC" w:rsidP="003D5CFC">
      <w:pPr>
        <w:tabs>
          <w:tab w:val="left" w:pos="810"/>
          <w:tab w:val="left" w:pos="1170"/>
        </w:tabs>
        <w:spacing w:line="240" w:lineRule="auto"/>
        <w:ind w:left="1170" w:right="2"/>
        <w:jc w:val="thaiDistribute"/>
        <w:rPr>
          <w:rFonts w:asciiTheme="majorBidi" w:hAnsiTheme="majorBidi" w:cstheme="majorBidi"/>
          <w:sz w:val="30"/>
          <w:szCs w:val="30"/>
        </w:rPr>
      </w:pPr>
    </w:p>
    <w:p w14:paraId="395C51A7" w14:textId="77777777" w:rsidR="00A2750B" w:rsidRDefault="00A275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  <w:r>
        <w:rPr>
          <w:rFonts w:asciiTheme="majorBidi" w:hAnsiTheme="majorBidi" w:cstheme="majorBidi"/>
          <w:color w:val="000000" w:themeColor="text1"/>
          <w:sz w:val="30"/>
          <w:szCs w:val="30"/>
          <w:cs/>
        </w:rPr>
        <w:br w:type="page"/>
      </w:r>
    </w:p>
    <w:p w14:paraId="659C4819" w14:textId="3581385F" w:rsidR="008966F9" w:rsidRPr="00161E24" w:rsidRDefault="00E34CBF" w:rsidP="003D5CFC">
      <w:pPr>
        <w:tabs>
          <w:tab w:val="left" w:pos="810"/>
          <w:tab w:val="left" w:pos="1170"/>
        </w:tabs>
        <w:spacing w:line="240" w:lineRule="auto"/>
        <w:ind w:left="1170" w:right="2"/>
        <w:jc w:val="thaiDistribute"/>
        <w:rPr>
          <w:rFonts w:asciiTheme="majorBidi" w:hAnsiTheme="majorBidi" w:cstheme="majorBidi"/>
          <w:color w:val="000000" w:themeColor="text1"/>
          <w:sz w:val="30"/>
          <w:szCs w:val="30"/>
        </w:rPr>
      </w:pPr>
      <w:r w:rsidRPr="00161E24">
        <w:rPr>
          <w:rFonts w:asciiTheme="majorBidi" w:hAnsiTheme="majorBidi" w:cstheme="majorBidi"/>
          <w:color w:val="000000" w:themeColor="text1"/>
          <w:sz w:val="30"/>
          <w:szCs w:val="30"/>
          <w:cs/>
        </w:rPr>
        <w:t xml:space="preserve">ตารางด้านล่างแสดงการกระทบยอดองค์ประกอบอื่นของส่วนของผู้ถือหุ้นและการวิเคราะห์รายการกำไรขาดทุนเบ็ดเสร็จอื่นจากการบัญชีป้องกันความเสี่ยงในกระแสเงินสด </w:t>
      </w:r>
    </w:p>
    <w:p w14:paraId="35E28120" w14:textId="77777777" w:rsidR="002F3A6A" w:rsidRPr="00161E24" w:rsidRDefault="002F3A6A" w:rsidP="003D5CFC">
      <w:pPr>
        <w:tabs>
          <w:tab w:val="left" w:pos="810"/>
          <w:tab w:val="left" w:pos="1170"/>
        </w:tabs>
        <w:spacing w:line="240" w:lineRule="auto"/>
        <w:ind w:left="1170" w:right="2"/>
        <w:jc w:val="thaiDistribute"/>
        <w:rPr>
          <w:rFonts w:asciiTheme="majorBidi" w:hAnsiTheme="majorBidi" w:cstheme="majorBidi"/>
          <w:color w:val="000000" w:themeColor="text1"/>
          <w:sz w:val="30"/>
          <w:szCs w:val="30"/>
          <w:cs/>
        </w:rPr>
      </w:pPr>
    </w:p>
    <w:tbl>
      <w:tblPr>
        <w:tblW w:w="8478" w:type="dxa"/>
        <w:tblInd w:w="1080" w:type="dxa"/>
        <w:tblLook w:val="04A0" w:firstRow="1" w:lastRow="0" w:firstColumn="1" w:lastColumn="0" w:noHBand="0" w:noVBand="1"/>
      </w:tblPr>
      <w:tblGrid>
        <w:gridCol w:w="6570"/>
        <w:gridCol w:w="1908"/>
      </w:tblGrid>
      <w:tr w:rsidR="002F3A6A" w:rsidRPr="00161E24" w14:paraId="0CA76122" w14:textId="77777777" w:rsidTr="00516440">
        <w:trPr>
          <w:trHeight w:val="74"/>
        </w:trPr>
        <w:tc>
          <w:tcPr>
            <w:tcW w:w="6570" w:type="dxa"/>
            <w:vAlign w:val="bottom"/>
          </w:tcPr>
          <w:p w14:paraId="26804C0B" w14:textId="77777777" w:rsidR="002F3A6A" w:rsidRPr="00161E24" w:rsidRDefault="002F3A6A" w:rsidP="008966F9">
            <w:pPr>
              <w:pStyle w:val="block"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สำรองการป้องกันความเสี่ยงในกระแสเงินสด</w:t>
            </w:r>
          </w:p>
          <w:p w14:paraId="323212A0" w14:textId="22F1F77F" w:rsidR="002F3A6A" w:rsidRPr="00161E24" w:rsidRDefault="002F3A6A" w:rsidP="00B97A8C">
            <w:pPr>
              <w:pStyle w:val="block"/>
              <w:spacing w:after="0" w:line="240" w:lineRule="auto"/>
              <w:ind w:left="23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-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>ความเสี่ยงจากเงินตราต่างประเทศ</w:t>
            </w:r>
          </w:p>
        </w:tc>
        <w:tc>
          <w:tcPr>
            <w:tcW w:w="1908" w:type="dxa"/>
            <w:vAlign w:val="bottom"/>
            <w:hideMark/>
          </w:tcPr>
          <w:p w14:paraId="72CEDE3B" w14:textId="77777777" w:rsidR="002F3A6A" w:rsidRPr="00161E24" w:rsidRDefault="002F3A6A" w:rsidP="008966F9">
            <w:pPr>
              <w:pStyle w:val="block"/>
              <w:tabs>
                <w:tab w:val="left" w:pos="683"/>
              </w:tabs>
              <w:spacing w:after="0" w:line="240" w:lineRule="auto"/>
              <w:ind w:left="-100" w:right="-10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 xml:space="preserve">งบการเงินรวม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 xml:space="preserve">/ </w:t>
            </w:r>
          </w:p>
          <w:p w14:paraId="7BF54D67" w14:textId="053081FC" w:rsidR="002F3A6A" w:rsidRPr="00161E24" w:rsidRDefault="002F3A6A" w:rsidP="008966F9">
            <w:pPr>
              <w:pStyle w:val="block"/>
              <w:tabs>
                <w:tab w:val="left" w:pos="1959"/>
              </w:tabs>
              <w:spacing w:after="0" w:line="240" w:lineRule="auto"/>
              <w:ind w:left="-111" w:right="-105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2F3A6A" w:rsidRPr="00161E24" w14:paraId="3EF028CD" w14:textId="77777777" w:rsidTr="00516440">
        <w:trPr>
          <w:trHeight w:val="74"/>
        </w:trPr>
        <w:tc>
          <w:tcPr>
            <w:tcW w:w="6570" w:type="dxa"/>
          </w:tcPr>
          <w:p w14:paraId="0C45FA72" w14:textId="77777777" w:rsidR="002F3A6A" w:rsidRPr="00161E24" w:rsidRDefault="002F3A6A" w:rsidP="008966F9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908" w:type="dxa"/>
            <w:vAlign w:val="bottom"/>
            <w:hideMark/>
          </w:tcPr>
          <w:p w14:paraId="07F0E0E3" w14:textId="1D3C6663" w:rsidR="002F3A6A" w:rsidRPr="00161E24" w:rsidRDefault="002F3A6A" w:rsidP="008966F9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i/>
                <w:iCs/>
                <w:szCs w:val="22"/>
              </w:rPr>
            </w:pPr>
            <w:r w:rsidRPr="00161E24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(</w:t>
            </w: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161E24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</w:rPr>
              <w:t>)</w:t>
            </w:r>
          </w:p>
        </w:tc>
      </w:tr>
      <w:tr w:rsidR="00E77022" w:rsidRPr="00161E24" w14:paraId="5DB1AE00" w14:textId="77777777" w:rsidTr="00516440">
        <w:tc>
          <w:tcPr>
            <w:tcW w:w="6570" w:type="dxa"/>
            <w:hideMark/>
          </w:tcPr>
          <w:p w14:paraId="7C717B6C" w14:textId="28C3A669" w:rsidR="00E77022" w:rsidRPr="00161E24" w:rsidRDefault="00E77022" w:rsidP="00E7702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 xml:space="preserve">มกราคม </w:t>
            </w:r>
            <w:r w:rsidRPr="00161E2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</w:p>
        </w:tc>
        <w:tc>
          <w:tcPr>
            <w:tcW w:w="1908" w:type="dxa"/>
          </w:tcPr>
          <w:p w14:paraId="6946D6F7" w14:textId="1B8876BE" w:rsidR="00E77022" w:rsidRPr="00E77022" w:rsidRDefault="00E77022" w:rsidP="00E77022">
            <w:pPr>
              <w:pStyle w:val="block"/>
              <w:tabs>
                <w:tab w:val="decimal" w:pos="1417"/>
              </w:tabs>
              <w:spacing w:after="0" w:line="240" w:lineRule="auto"/>
              <w:ind w:left="0" w:right="1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E7702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</w:t>
            </w:r>
          </w:p>
        </w:tc>
      </w:tr>
      <w:tr w:rsidR="00E77022" w:rsidRPr="00161E24" w14:paraId="6A887E27" w14:textId="77777777" w:rsidTr="00516440">
        <w:tc>
          <w:tcPr>
            <w:tcW w:w="6570" w:type="dxa"/>
            <w:hideMark/>
          </w:tcPr>
          <w:p w14:paraId="046D21E7" w14:textId="1810B9CD" w:rsidR="00E77022" w:rsidRPr="00161E24" w:rsidRDefault="00E77022" w:rsidP="00E7702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การเปลี่ยนแปลงมูลค่ายุติธรรม</w:t>
            </w:r>
          </w:p>
        </w:tc>
        <w:tc>
          <w:tcPr>
            <w:tcW w:w="1908" w:type="dxa"/>
          </w:tcPr>
          <w:p w14:paraId="5DBB03AA" w14:textId="00189D0F" w:rsidR="00E77022" w:rsidRPr="00161E24" w:rsidRDefault="00E77022" w:rsidP="00E77022">
            <w:pPr>
              <w:pStyle w:val="block"/>
              <w:tabs>
                <w:tab w:val="decimal" w:pos="1417"/>
              </w:tabs>
              <w:spacing w:after="0" w:line="240" w:lineRule="auto"/>
              <w:ind w:left="0" w:right="158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(6)</w:t>
            </w:r>
          </w:p>
        </w:tc>
      </w:tr>
      <w:tr w:rsidR="00E77022" w:rsidRPr="00161E24" w14:paraId="492F373B" w14:textId="77777777" w:rsidTr="00516440">
        <w:tc>
          <w:tcPr>
            <w:tcW w:w="6570" w:type="dxa"/>
            <w:hideMark/>
          </w:tcPr>
          <w:p w14:paraId="115C7F81" w14:textId="61C7D545" w:rsidR="00E77022" w:rsidRPr="00161E24" w:rsidRDefault="00E77022" w:rsidP="00E7702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จำนวนเงินที่จัดประเภทรายการใหม่ไปยังกำไรหรือขาดทุน</w:t>
            </w:r>
          </w:p>
        </w:tc>
        <w:tc>
          <w:tcPr>
            <w:tcW w:w="1908" w:type="dxa"/>
          </w:tcPr>
          <w:p w14:paraId="363277EB" w14:textId="0AAF5A4D" w:rsidR="00E77022" w:rsidRPr="00161E24" w:rsidRDefault="00E77022" w:rsidP="00E77022">
            <w:pPr>
              <w:pStyle w:val="block"/>
              <w:tabs>
                <w:tab w:val="decimal" w:pos="1417"/>
              </w:tabs>
              <w:spacing w:after="0" w:line="240" w:lineRule="auto"/>
              <w:ind w:left="0" w:right="158"/>
              <w:rPr>
                <w:rFonts w:asciiTheme="majorBidi" w:hAnsiTheme="majorBidi" w:cstheme="majorBidi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(3)</w:t>
            </w:r>
          </w:p>
        </w:tc>
      </w:tr>
      <w:tr w:rsidR="00E77022" w:rsidRPr="00161E24" w14:paraId="08ADB82D" w14:textId="77777777" w:rsidTr="00516440">
        <w:tc>
          <w:tcPr>
            <w:tcW w:w="6570" w:type="dxa"/>
          </w:tcPr>
          <w:p w14:paraId="40BC0E24" w14:textId="1CAEABC2" w:rsidR="00E77022" w:rsidRPr="00161E24" w:rsidRDefault="00E77022" w:rsidP="00E7702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การเปลี่ยนแปลงของภาษีในสำรองระหว่า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งปี</w:t>
            </w:r>
          </w:p>
        </w:tc>
        <w:tc>
          <w:tcPr>
            <w:tcW w:w="1908" w:type="dxa"/>
          </w:tcPr>
          <w:p w14:paraId="4281CD4C" w14:textId="090BD81F" w:rsidR="00E77022" w:rsidRPr="00161E24" w:rsidRDefault="00E77022" w:rsidP="00E77022">
            <w:pPr>
              <w:pStyle w:val="block"/>
              <w:tabs>
                <w:tab w:val="decimal" w:pos="1417"/>
              </w:tabs>
              <w:spacing w:after="0" w:line="240" w:lineRule="auto"/>
              <w:ind w:left="0" w:right="15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</w:tr>
      <w:tr w:rsidR="00E77022" w:rsidRPr="00161E24" w14:paraId="2E845452" w14:textId="77777777" w:rsidTr="00516440">
        <w:tc>
          <w:tcPr>
            <w:tcW w:w="6570" w:type="dxa"/>
            <w:hideMark/>
          </w:tcPr>
          <w:p w14:paraId="0B7F487A" w14:textId="017F5997" w:rsidR="00E77022" w:rsidRPr="00161E24" w:rsidRDefault="00E77022" w:rsidP="00E77022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และวันที่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 มกราคม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right w:val="nil"/>
            </w:tcBorders>
          </w:tcPr>
          <w:p w14:paraId="02E1E113" w14:textId="266EC32D" w:rsidR="00E77022" w:rsidRPr="00161E24" w:rsidRDefault="00E77022" w:rsidP="00E77022">
            <w:pPr>
              <w:pStyle w:val="block"/>
              <w:tabs>
                <w:tab w:val="decimal" w:pos="1417"/>
              </w:tabs>
              <w:spacing w:after="0" w:line="240" w:lineRule="auto"/>
              <w:ind w:left="0" w:right="15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5</w:t>
            </w:r>
          </w:p>
        </w:tc>
      </w:tr>
      <w:tr w:rsidR="00E77022" w:rsidRPr="00161E24" w14:paraId="2A1ADD42" w14:textId="77777777" w:rsidTr="00516440">
        <w:tc>
          <w:tcPr>
            <w:tcW w:w="6570" w:type="dxa"/>
            <w:hideMark/>
          </w:tcPr>
          <w:p w14:paraId="2803F42A" w14:textId="77777777" w:rsidR="00E77022" w:rsidRPr="00161E24" w:rsidRDefault="00E77022" w:rsidP="00E7702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จำนวนเงินที่จัดประเภทรายการใหม่ไปยังกำไรหรือขาดทุน</w:t>
            </w:r>
          </w:p>
        </w:tc>
        <w:tc>
          <w:tcPr>
            <w:tcW w:w="1908" w:type="dxa"/>
            <w:shd w:val="clear" w:color="auto" w:fill="auto"/>
          </w:tcPr>
          <w:p w14:paraId="3ABAC4C0" w14:textId="443632E7" w:rsidR="00E77022" w:rsidRPr="00161E24" w:rsidRDefault="00CA08D1" w:rsidP="00E77022">
            <w:pPr>
              <w:pStyle w:val="block"/>
              <w:tabs>
                <w:tab w:val="decimal" w:pos="1417"/>
              </w:tabs>
              <w:spacing w:after="0" w:line="240" w:lineRule="auto"/>
              <w:ind w:left="0" w:right="15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(6)</w:t>
            </w:r>
          </w:p>
        </w:tc>
      </w:tr>
      <w:tr w:rsidR="00E77022" w:rsidRPr="00161E24" w14:paraId="40EABFB5" w14:textId="77777777" w:rsidTr="00516440">
        <w:tc>
          <w:tcPr>
            <w:tcW w:w="6570" w:type="dxa"/>
          </w:tcPr>
          <w:p w14:paraId="63A6E8D8" w14:textId="4FCBC111" w:rsidR="00E77022" w:rsidRPr="00161E24" w:rsidRDefault="00E77022" w:rsidP="00E77022">
            <w:pPr>
              <w:pStyle w:val="block"/>
              <w:tabs>
                <w:tab w:val="left" w:pos="227"/>
                <w:tab w:val="left" w:pos="454"/>
                <w:tab w:val="left" w:pos="680"/>
                <w:tab w:val="left" w:pos="11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การเปลี่ยนแปลงของภาษีในสำรองระหว่าง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ปี</w:t>
            </w:r>
          </w:p>
        </w:tc>
        <w:tc>
          <w:tcPr>
            <w:tcW w:w="1908" w:type="dxa"/>
            <w:shd w:val="clear" w:color="auto" w:fill="auto"/>
          </w:tcPr>
          <w:p w14:paraId="153F8555" w14:textId="6E4BADE5" w:rsidR="00E77022" w:rsidRPr="00161E24" w:rsidRDefault="00CA08D1" w:rsidP="00E77022">
            <w:pPr>
              <w:pStyle w:val="block"/>
              <w:tabs>
                <w:tab w:val="decimal" w:pos="1417"/>
              </w:tabs>
              <w:spacing w:after="0" w:line="240" w:lineRule="auto"/>
              <w:ind w:left="0" w:right="158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</w:p>
        </w:tc>
      </w:tr>
      <w:tr w:rsidR="00E77022" w:rsidRPr="00161E24" w14:paraId="5B4435EA" w14:textId="77777777" w:rsidTr="00516440">
        <w:tc>
          <w:tcPr>
            <w:tcW w:w="6570" w:type="dxa"/>
            <w:hideMark/>
          </w:tcPr>
          <w:p w14:paraId="08C95494" w14:textId="50383B1C" w:rsidR="00E77022" w:rsidRPr="00161E24" w:rsidRDefault="00E77022" w:rsidP="00E77022">
            <w:pPr>
              <w:pStyle w:val="block"/>
              <w:spacing w:after="0" w:line="240" w:lineRule="auto"/>
              <w:ind w:left="0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ณ วันที่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 xml:space="preserve">31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bidi="th-TH"/>
              </w:rPr>
              <w:t xml:space="preserve">ธันวาคม </w:t>
            </w: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7</w:t>
            </w:r>
          </w:p>
        </w:tc>
        <w:tc>
          <w:tcPr>
            <w:tcW w:w="19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EBE72BB" w14:textId="685B0C32" w:rsidR="00E77022" w:rsidRPr="00161E24" w:rsidRDefault="00CA08D1" w:rsidP="00CA08D1">
            <w:pPr>
              <w:pStyle w:val="block"/>
              <w:tabs>
                <w:tab w:val="decimal" w:pos="1153"/>
              </w:tabs>
              <w:spacing w:after="0" w:line="240" w:lineRule="auto"/>
              <w:ind w:left="0" w:right="158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-</w:t>
            </w:r>
          </w:p>
        </w:tc>
      </w:tr>
    </w:tbl>
    <w:p w14:paraId="533EA7FF" w14:textId="48CE360F" w:rsidR="008E59FE" w:rsidRDefault="008E59FE" w:rsidP="00A275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4C8536D7" w14:textId="39E9A3D3" w:rsidR="00B4747B" w:rsidRPr="00161E24" w:rsidRDefault="00B4747B" w:rsidP="00516440">
      <w:pPr>
        <w:tabs>
          <w:tab w:val="clear" w:pos="907"/>
          <w:tab w:val="left" w:pos="1080"/>
        </w:tabs>
        <w:spacing w:line="240" w:lineRule="auto"/>
        <w:ind w:left="1170" w:right="-27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6E6E6"/>
        </w:rPr>
      </w:pP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>สัญญาแลกเปลี่ยน</w:t>
      </w:r>
      <w:r w:rsidR="00F10E7D" w:rsidRPr="00161E24">
        <w:rPr>
          <w:rFonts w:asciiTheme="majorBidi" w:hAnsiTheme="majorBidi" w:cstheme="majorBidi"/>
          <w:i/>
          <w:iCs/>
          <w:sz w:val="30"/>
          <w:szCs w:val="30"/>
          <w:cs/>
        </w:rPr>
        <w:t>สกุลเงิน</w:t>
      </w:r>
      <w:r w:rsidRPr="00161E24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2D95ACE0" w14:textId="77777777" w:rsidR="00B4747B" w:rsidRPr="00161E24" w:rsidRDefault="00B4747B" w:rsidP="005164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080"/>
        </w:tabs>
        <w:ind w:left="1170"/>
        <w:jc w:val="thaiDistribute"/>
        <w:rPr>
          <w:rFonts w:asciiTheme="majorBidi" w:hAnsiTheme="majorBidi" w:cstheme="majorBidi"/>
          <w:sz w:val="30"/>
          <w:szCs w:val="30"/>
        </w:rPr>
      </w:pPr>
    </w:p>
    <w:p w14:paraId="585C7BF7" w14:textId="0695510F" w:rsidR="00B2547C" w:rsidRPr="00161E24" w:rsidRDefault="00390D91" w:rsidP="00516440">
      <w:pPr>
        <w:tabs>
          <w:tab w:val="clear" w:pos="907"/>
          <w:tab w:val="left" w:pos="1080"/>
        </w:tabs>
        <w:spacing w:line="240" w:lineRule="auto"/>
        <w:ind w:left="1170" w:right="-27"/>
        <w:jc w:val="thaiDistribute"/>
        <w:rPr>
          <w:rFonts w:asciiTheme="majorBidi" w:hAnsiTheme="majorBidi" w:cstheme="majorBidi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0C58DB" w:rsidRPr="00161E24">
        <w:rPr>
          <w:rFonts w:asciiTheme="majorBidi" w:hAnsiTheme="majorBidi" w:cstheme="majorBidi"/>
          <w:sz w:val="30"/>
          <w:szCs w:val="30"/>
        </w:rPr>
        <w:t>4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0C58DB" w:rsidRPr="00161E24">
        <w:rPr>
          <w:rFonts w:asciiTheme="majorBidi" w:hAnsiTheme="majorBidi" w:cstheme="majorBidi"/>
          <w:sz w:val="30"/>
          <w:szCs w:val="30"/>
        </w:rPr>
        <w:t>2563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บริษัทเข้าทำสัญญาแลกเปลี่ยนอัตราดอกเบี้ยสำหรับเงินให้กู้ยืมระยะยาวจำนวน </w:t>
      </w:r>
      <w:r w:rsidR="000C58DB" w:rsidRPr="00161E24">
        <w:rPr>
          <w:rFonts w:asciiTheme="majorBidi" w:hAnsiTheme="majorBidi" w:cstheme="majorBidi"/>
          <w:sz w:val="30"/>
          <w:szCs w:val="30"/>
        </w:rPr>
        <w:t>13</w:t>
      </w:r>
      <w:r w:rsidRPr="00161E24">
        <w:rPr>
          <w:rFonts w:asciiTheme="majorBidi" w:hAnsiTheme="majorBidi" w:cstheme="majorBidi"/>
          <w:sz w:val="30"/>
          <w:szCs w:val="30"/>
        </w:rPr>
        <w:t>.</w:t>
      </w:r>
      <w:r w:rsidR="000C58DB" w:rsidRPr="00161E24">
        <w:rPr>
          <w:rFonts w:asciiTheme="majorBidi" w:hAnsiTheme="majorBidi" w:cstheme="majorBidi"/>
          <w:sz w:val="30"/>
          <w:szCs w:val="30"/>
        </w:rPr>
        <w:t>8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ล้านเหรียญสหรัฐอเมริกาเพื่อแลกอัตราดอกเบี้ยลอยตัวที่ร้อยละ </w:t>
      </w:r>
      <w:r w:rsidR="000C58DB" w:rsidRPr="00161E24">
        <w:rPr>
          <w:rFonts w:asciiTheme="majorBidi" w:hAnsiTheme="majorBidi" w:cstheme="majorBidi"/>
          <w:sz w:val="30"/>
          <w:szCs w:val="30"/>
        </w:rPr>
        <w:t>2</w:t>
      </w:r>
      <w:r w:rsidRPr="00161E24">
        <w:rPr>
          <w:rFonts w:asciiTheme="majorBidi" w:hAnsiTheme="majorBidi" w:cstheme="majorBidi"/>
          <w:sz w:val="30"/>
          <w:szCs w:val="30"/>
        </w:rPr>
        <w:t>.</w:t>
      </w:r>
      <w:r w:rsidR="000C58DB" w:rsidRPr="00161E24">
        <w:rPr>
          <w:rFonts w:asciiTheme="majorBidi" w:hAnsiTheme="majorBidi" w:cstheme="majorBidi"/>
          <w:sz w:val="30"/>
          <w:szCs w:val="30"/>
        </w:rPr>
        <w:t>95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ต่อปี</w:t>
      </w:r>
      <w:r w:rsidR="00321D16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C424B3" w:rsidRPr="00161E24">
        <w:rPr>
          <w:rFonts w:asciiTheme="majorBidi" w:hAnsiTheme="majorBidi" w:cstheme="majorBidi"/>
          <w:sz w:val="30"/>
          <w:szCs w:val="30"/>
          <w:cs/>
        </w:rPr>
        <w:t xml:space="preserve">เป็นเงินกู้ยืมจำนวน </w:t>
      </w:r>
      <w:r w:rsidR="000C58DB" w:rsidRPr="00161E24">
        <w:rPr>
          <w:rFonts w:asciiTheme="majorBidi" w:hAnsiTheme="majorBidi" w:cstheme="majorBidi"/>
          <w:sz w:val="30"/>
          <w:szCs w:val="30"/>
        </w:rPr>
        <w:t>430</w:t>
      </w:r>
      <w:r w:rsidR="00C424B3"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063EA" w:rsidRPr="00161E24">
        <w:rPr>
          <w:rFonts w:asciiTheme="majorBidi" w:hAnsiTheme="majorBidi" w:cstheme="majorBidi"/>
          <w:sz w:val="30"/>
          <w:szCs w:val="30"/>
        </w:rPr>
        <w:br/>
      </w:r>
      <w:r w:rsidR="00C424B3" w:rsidRPr="00161E24">
        <w:rPr>
          <w:rFonts w:asciiTheme="majorBidi" w:hAnsiTheme="majorBidi" w:cstheme="majorBidi"/>
          <w:sz w:val="30"/>
          <w:szCs w:val="30"/>
          <w:cs/>
        </w:rPr>
        <w:t>ล้านบาท ซึ่งมี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อัตราดอกเบี้ยคงที่ที่ร้อยละ </w:t>
      </w:r>
      <w:r w:rsidR="000C58DB" w:rsidRPr="00161E24">
        <w:rPr>
          <w:rFonts w:asciiTheme="majorBidi" w:hAnsiTheme="majorBidi" w:cstheme="majorBidi"/>
          <w:sz w:val="30"/>
          <w:szCs w:val="30"/>
        </w:rPr>
        <w:t>2</w:t>
      </w:r>
      <w:r w:rsidRPr="00161E24">
        <w:rPr>
          <w:rFonts w:asciiTheme="majorBidi" w:hAnsiTheme="majorBidi" w:cstheme="majorBidi"/>
          <w:sz w:val="30"/>
          <w:szCs w:val="30"/>
        </w:rPr>
        <w:t>.</w:t>
      </w:r>
      <w:r w:rsidR="000C58DB" w:rsidRPr="00161E24">
        <w:rPr>
          <w:rFonts w:asciiTheme="majorBidi" w:hAnsiTheme="majorBidi" w:cstheme="majorBidi"/>
          <w:sz w:val="30"/>
          <w:szCs w:val="30"/>
        </w:rPr>
        <w:t>63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ต่อปีโดยมีการแลกเปลี่ยนกันทุก ๆ </w:t>
      </w:r>
      <w:r w:rsidR="000C58DB" w:rsidRPr="00161E24">
        <w:rPr>
          <w:rFonts w:asciiTheme="majorBidi" w:hAnsiTheme="majorBidi" w:cstheme="majorBidi"/>
          <w:sz w:val="30"/>
          <w:szCs w:val="30"/>
        </w:rPr>
        <w:t>6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เดือนเริ่มจากวันที่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0C58DB" w:rsidRPr="00161E24">
        <w:rPr>
          <w:rFonts w:asciiTheme="majorBidi" w:hAnsiTheme="majorBidi" w:cstheme="majorBidi"/>
          <w:sz w:val="30"/>
          <w:szCs w:val="30"/>
        </w:rPr>
        <w:t>4</w:t>
      </w:r>
      <w:r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มีนาคม </w:t>
      </w:r>
      <w:r w:rsidR="000C58DB" w:rsidRPr="00161E24">
        <w:rPr>
          <w:rFonts w:asciiTheme="majorBidi" w:hAnsiTheme="majorBidi" w:cstheme="majorBidi"/>
          <w:sz w:val="30"/>
          <w:szCs w:val="30"/>
        </w:rPr>
        <w:t>2563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จนถึง</w:t>
      </w:r>
      <w:r w:rsidR="000D23E6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0C58DB" w:rsidRPr="00161E24">
        <w:rPr>
          <w:rFonts w:asciiTheme="majorBidi" w:hAnsiTheme="majorBidi" w:cstheme="majorBidi"/>
          <w:sz w:val="30"/>
          <w:szCs w:val="30"/>
        </w:rPr>
        <w:t>3</w:t>
      </w:r>
      <w:r w:rsidR="000D23E6" w:rsidRPr="00161E24">
        <w:rPr>
          <w:rFonts w:asciiTheme="majorBidi" w:hAnsiTheme="majorBidi" w:cstheme="majorBidi"/>
          <w:sz w:val="30"/>
          <w:szCs w:val="30"/>
        </w:rPr>
        <w:t xml:space="preserve"> </w:t>
      </w:r>
      <w:r w:rsidR="000D23E6" w:rsidRPr="00161E24">
        <w:rPr>
          <w:rFonts w:asciiTheme="majorBidi" w:hAnsiTheme="majorBidi" w:cstheme="majorBidi"/>
          <w:sz w:val="30"/>
          <w:szCs w:val="30"/>
          <w:cs/>
        </w:rPr>
        <w:t xml:space="preserve">ตุลาคม </w:t>
      </w:r>
      <w:r w:rsidR="000C58DB" w:rsidRPr="00161E24">
        <w:rPr>
          <w:rFonts w:asciiTheme="majorBidi" w:hAnsiTheme="majorBidi" w:cstheme="majorBidi"/>
          <w:sz w:val="30"/>
          <w:szCs w:val="30"/>
        </w:rPr>
        <w:t>2567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20C003AC" w14:textId="77777777" w:rsidR="00A46AB7" w:rsidRPr="00161E24" w:rsidRDefault="00A46AB7" w:rsidP="00516440">
      <w:pPr>
        <w:pStyle w:val="block"/>
        <w:tabs>
          <w:tab w:val="left" w:pos="1080"/>
        </w:tabs>
        <w:spacing w:after="0" w:line="240" w:lineRule="auto"/>
        <w:ind w:left="1170"/>
        <w:jc w:val="both"/>
        <w:rPr>
          <w:rFonts w:asciiTheme="majorBidi" w:hAnsiTheme="majorBidi" w:cstheme="majorBidi"/>
          <w:i/>
          <w:iCs/>
          <w:sz w:val="30"/>
          <w:szCs w:val="30"/>
          <w:lang w:val="en-US" w:bidi="th-TH"/>
        </w:rPr>
      </w:pPr>
    </w:p>
    <w:p w14:paraId="500A66FA" w14:textId="2D4C927C" w:rsidR="00B2547C" w:rsidRPr="00161E24" w:rsidRDefault="00B2547C" w:rsidP="00B749FE">
      <w:pPr>
        <w:pStyle w:val="Heading1"/>
        <w:numPr>
          <w:ilvl w:val="0"/>
          <w:numId w:val="23"/>
        </w:numPr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  <w:cs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tab/>
      </w:r>
      <w:r w:rsidRPr="00161E24">
        <w:rPr>
          <w:rFonts w:asciiTheme="majorBidi" w:hAnsiTheme="majorBidi" w:cstheme="majorBidi"/>
          <w:sz w:val="30"/>
          <w:szCs w:val="30"/>
          <w:u w:val="none"/>
          <w:cs/>
        </w:rPr>
        <w:t>การบริหารจัดการทุน</w:t>
      </w:r>
    </w:p>
    <w:p w14:paraId="3227C9A1" w14:textId="77777777" w:rsidR="00BC4E86" w:rsidRPr="00161E24" w:rsidRDefault="00BC4E86" w:rsidP="00B74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p w14:paraId="3B6EFD3B" w14:textId="0FD2F27C" w:rsidR="00746A5B" w:rsidRPr="00161E24" w:rsidRDefault="00746A5B" w:rsidP="00B74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61E24">
        <w:rPr>
          <w:rFonts w:asciiTheme="majorBidi" w:hAnsiTheme="majorBidi" w:cstheme="majorBidi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</w:t>
      </w:r>
      <w:r w:rsidR="00AB7C56" w:rsidRPr="00161E24">
        <w:rPr>
          <w:rFonts w:asciiTheme="majorBidi" w:hAnsiTheme="majorBidi" w:cstheme="majorBidi"/>
          <w:sz w:val="30"/>
          <w:szCs w:val="30"/>
          <w:cs/>
        </w:rPr>
        <w:t>ความเชื่อมั่นของ</w:t>
      </w:r>
      <w:r w:rsidR="00F10E7D" w:rsidRPr="00161E24">
        <w:rPr>
          <w:rFonts w:asciiTheme="majorBidi" w:hAnsiTheme="majorBidi" w:cstheme="majorBidi"/>
          <w:sz w:val="30"/>
          <w:szCs w:val="30"/>
          <w:cs/>
        </w:rPr>
        <w:t>ผู้ถือหุ้น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AB7C56" w:rsidRPr="00161E24">
        <w:rPr>
          <w:rFonts w:asciiTheme="majorBidi" w:hAnsiTheme="majorBidi" w:cstheme="majorBidi"/>
          <w:sz w:val="30"/>
          <w:szCs w:val="30"/>
          <w:cs/>
        </w:rPr>
        <w:br/>
      </w:r>
      <w:r w:rsidR="006A418F" w:rsidRPr="00161E24">
        <w:rPr>
          <w:rFonts w:asciiTheme="majorBidi" w:hAnsiTheme="majorBidi" w:cstheme="majorBidi"/>
          <w:spacing w:val="-4"/>
          <w:sz w:val="30"/>
          <w:szCs w:val="30"/>
          <w:cs/>
        </w:rPr>
        <w:t>อย่างสม่ำเสมอ</w:t>
      </w:r>
      <w:r w:rsidR="002D6C56" w:rsidRPr="00161E24">
        <w:rPr>
          <w:rFonts w:asciiTheme="majorBidi" w:hAnsiTheme="majorBidi" w:cstheme="majorBidi"/>
          <w:spacing w:val="-4"/>
          <w:sz w:val="30"/>
          <w:szCs w:val="30"/>
          <w:cs/>
        </w:rPr>
        <w:t>โดย</w:t>
      </w:r>
      <w:r w:rsidRPr="00161E24">
        <w:rPr>
          <w:rFonts w:asciiTheme="majorBidi" w:hAnsiTheme="majorBidi" w:cstheme="majorBidi"/>
          <w:spacing w:val="-4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ซึ่งไม่ร</w:t>
      </w:r>
      <w:r w:rsidR="00104CE7" w:rsidRPr="00161E24">
        <w:rPr>
          <w:rFonts w:asciiTheme="majorBidi" w:hAnsiTheme="majorBidi" w:cstheme="majorBidi"/>
          <w:spacing w:val="-4"/>
          <w:sz w:val="30"/>
          <w:szCs w:val="30"/>
          <w:cs/>
        </w:rPr>
        <w:t>วมส่วนได้เสีย</w:t>
      </w:r>
      <w:r w:rsidR="00AE71DE" w:rsidRPr="00161E24">
        <w:rPr>
          <w:rFonts w:asciiTheme="majorBidi" w:hAnsiTheme="majorBidi" w:cstheme="majorBidi"/>
          <w:sz w:val="30"/>
          <w:szCs w:val="30"/>
          <w:cs/>
        </w:rPr>
        <w:t>ที่ไม่มีอำนาจควบคุม</w:t>
      </w:r>
      <w:r w:rsidRPr="00161E24">
        <w:rPr>
          <w:rFonts w:asciiTheme="majorBidi" w:hAnsiTheme="majorBidi" w:cstheme="majorBidi"/>
          <w:sz w:val="30"/>
          <w:szCs w:val="30"/>
          <w:cs/>
        </w:rPr>
        <w:t xml:space="preserve"> อีกทั้งยังกำกับดูแลระดับการจ่ายเงินปันผลให้แก่ผู้ถือหุ้นสามัญ </w:t>
      </w:r>
    </w:p>
    <w:p w14:paraId="2AAD3778" w14:textId="77777777" w:rsidR="00DF1B2D" w:rsidRPr="00161E24" w:rsidRDefault="00DF1B2D" w:rsidP="00B74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64CE3C" w14:textId="77777777" w:rsidR="00A2750B" w:rsidRDefault="00A275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52F12A1F" w14:textId="12AE8D06" w:rsidR="00B06AC9" w:rsidRPr="00161E24" w:rsidRDefault="004F5EF1" w:rsidP="00B749FE">
      <w:pPr>
        <w:pStyle w:val="Heading1"/>
        <w:numPr>
          <w:ilvl w:val="0"/>
          <w:numId w:val="23"/>
        </w:numPr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161E24">
        <w:rPr>
          <w:rFonts w:asciiTheme="majorBidi" w:hAnsiTheme="majorBidi" w:cstheme="majorBidi"/>
          <w:sz w:val="30"/>
          <w:szCs w:val="30"/>
          <w:u w:val="none"/>
        </w:rPr>
        <w:tab/>
      </w:r>
      <w:r w:rsidR="00B06AC9" w:rsidRPr="00161E24">
        <w:rPr>
          <w:rFonts w:asciiTheme="majorBidi" w:hAnsiTheme="majorBidi" w:cstheme="majorBidi"/>
          <w:sz w:val="30"/>
          <w:szCs w:val="30"/>
          <w:u w:val="none"/>
          <w:cs/>
        </w:rPr>
        <w:t>ภาระผูกพัน</w:t>
      </w:r>
    </w:p>
    <w:p w14:paraId="08E9C167" w14:textId="5EA022B0" w:rsidR="00A05786" w:rsidRDefault="00A05786" w:rsidP="00B74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</w:rPr>
      </w:pPr>
    </w:p>
    <w:tbl>
      <w:tblPr>
        <w:tblW w:w="945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8"/>
        <w:gridCol w:w="1153"/>
        <w:gridCol w:w="272"/>
        <w:gridCol w:w="1187"/>
        <w:gridCol w:w="272"/>
        <w:gridCol w:w="1170"/>
        <w:gridCol w:w="251"/>
        <w:gridCol w:w="1178"/>
      </w:tblGrid>
      <w:tr w:rsidR="00B749FE" w:rsidRPr="00B056C3" w14:paraId="57EDF273" w14:textId="77777777" w:rsidTr="00E27263">
        <w:trPr>
          <w:tblHeader/>
        </w:trPr>
        <w:tc>
          <w:tcPr>
            <w:tcW w:w="2099" w:type="pct"/>
          </w:tcPr>
          <w:p w14:paraId="32143A36" w14:textId="77777777" w:rsidR="00B749FE" w:rsidRPr="00B056C3" w:rsidRDefault="00B749FE" w:rsidP="00763091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82" w:type="pct"/>
            <w:gridSpan w:val="3"/>
          </w:tcPr>
          <w:p w14:paraId="4D0A028E" w14:textId="77777777" w:rsidR="00B749FE" w:rsidRPr="00B056C3" w:rsidRDefault="00B749FE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</w:tcPr>
          <w:p w14:paraId="1410F2BB" w14:textId="77777777" w:rsidR="00B749FE" w:rsidRPr="00B056C3" w:rsidRDefault="00B749FE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75" w:type="pct"/>
            <w:gridSpan w:val="3"/>
          </w:tcPr>
          <w:p w14:paraId="693CAE0C" w14:textId="77777777" w:rsidR="00B749FE" w:rsidRPr="00B056C3" w:rsidRDefault="00B749FE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185611" w:rsidRPr="00B056C3" w14:paraId="69725AC6" w14:textId="77777777" w:rsidTr="00E27263">
        <w:trPr>
          <w:tblHeader/>
        </w:trPr>
        <w:tc>
          <w:tcPr>
            <w:tcW w:w="2099" w:type="pct"/>
          </w:tcPr>
          <w:p w14:paraId="5E7B1BCA" w14:textId="77777777" w:rsidR="00185611" w:rsidRPr="00B056C3" w:rsidRDefault="00185611" w:rsidP="00185611">
            <w:pPr>
              <w:pStyle w:val="BodyText"/>
              <w:spacing w:after="0" w:line="240" w:lineRule="auto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" w:type="pct"/>
            <w:shd w:val="clear" w:color="auto" w:fill="auto"/>
          </w:tcPr>
          <w:p w14:paraId="33E5F172" w14:textId="2EC5B7CD" w:rsidR="00185611" w:rsidRPr="00B056C3" w:rsidRDefault="00185611" w:rsidP="0018561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4" w:type="pct"/>
          </w:tcPr>
          <w:p w14:paraId="176C6CD2" w14:textId="77777777" w:rsidR="00185611" w:rsidRPr="00B056C3" w:rsidRDefault="00185611" w:rsidP="0018561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359775ED" w14:textId="2BE50841" w:rsidR="00185611" w:rsidRPr="00B056C3" w:rsidRDefault="00185611" w:rsidP="0018561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4" w:type="pct"/>
          </w:tcPr>
          <w:p w14:paraId="0E93E370" w14:textId="77777777" w:rsidR="00185611" w:rsidRPr="00B056C3" w:rsidRDefault="00185611" w:rsidP="0018561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5A88E719" w14:textId="3EF7C72A" w:rsidR="00185611" w:rsidRPr="00B056C3" w:rsidRDefault="00185611" w:rsidP="0018561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33" w:type="pct"/>
          </w:tcPr>
          <w:p w14:paraId="511698C0" w14:textId="77777777" w:rsidR="00185611" w:rsidRPr="00B056C3" w:rsidRDefault="00185611" w:rsidP="0018561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6AEEE274" w14:textId="1F7AC672" w:rsidR="00185611" w:rsidRPr="00B056C3" w:rsidRDefault="00185611" w:rsidP="0018561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B749FE" w:rsidRPr="00B056C3" w14:paraId="1BD0785F" w14:textId="77777777" w:rsidTr="00E27263">
        <w:trPr>
          <w:trHeight w:val="434"/>
          <w:tblHeader/>
        </w:trPr>
        <w:tc>
          <w:tcPr>
            <w:tcW w:w="2099" w:type="pct"/>
          </w:tcPr>
          <w:p w14:paraId="631147A7" w14:textId="77777777" w:rsidR="00B749FE" w:rsidRPr="00B056C3" w:rsidRDefault="00B749FE" w:rsidP="00763091">
            <w:pPr>
              <w:pStyle w:val="BodyText"/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901" w:type="pct"/>
            <w:gridSpan w:val="7"/>
          </w:tcPr>
          <w:p w14:paraId="28F6B6D3" w14:textId="77777777" w:rsidR="00B749FE" w:rsidRPr="00B056C3" w:rsidRDefault="00B749FE" w:rsidP="00763091">
            <w:pPr>
              <w:pStyle w:val="BodyText"/>
              <w:spacing w:after="0" w:line="240" w:lineRule="auto"/>
              <w:ind w:left="-108" w:right="-9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B056C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B749FE" w:rsidRPr="00927F6F" w14:paraId="31158916" w14:textId="77777777" w:rsidTr="00E27263">
        <w:tc>
          <w:tcPr>
            <w:tcW w:w="2099" w:type="pct"/>
          </w:tcPr>
          <w:p w14:paraId="27A6A570" w14:textId="35C2D8FF" w:rsidR="00B749FE" w:rsidRPr="00927F6F" w:rsidRDefault="00B749FE" w:rsidP="00B749FE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10" w:type="pct"/>
          </w:tcPr>
          <w:p w14:paraId="3F2573C2" w14:textId="77777777" w:rsidR="00B749FE" w:rsidRPr="00927F6F" w:rsidRDefault="00B749FE" w:rsidP="00B74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1AD6AA8D" w14:textId="77777777" w:rsidR="00B749FE" w:rsidRPr="00927F6F" w:rsidRDefault="00B749FE" w:rsidP="00B74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3859AB3B" w14:textId="49A51949" w:rsidR="00B749FE" w:rsidRPr="00927F6F" w:rsidRDefault="00B749FE" w:rsidP="00B74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630ABF43" w14:textId="77777777" w:rsidR="00B749FE" w:rsidRPr="00927F6F" w:rsidRDefault="00B749FE" w:rsidP="00B74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2E585C76" w14:textId="77777777" w:rsidR="00B749FE" w:rsidRPr="00927F6F" w:rsidRDefault="00B749FE" w:rsidP="00B74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0EDFDCA8" w14:textId="77777777" w:rsidR="00B749FE" w:rsidRPr="00927F6F" w:rsidRDefault="00B749FE" w:rsidP="00B74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3D20DEF1" w14:textId="629001E2" w:rsidR="00B749FE" w:rsidRPr="00927F6F" w:rsidRDefault="00B749FE" w:rsidP="00B74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749FE" w:rsidRPr="00161E24" w14:paraId="60245C93" w14:textId="77777777" w:rsidTr="00E27263">
        <w:tc>
          <w:tcPr>
            <w:tcW w:w="2099" w:type="pct"/>
          </w:tcPr>
          <w:p w14:paraId="2238DA0D" w14:textId="0F0B8FBF" w:rsidR="00B749FE" w:rsidRPr="00161E24" w:rsidRDefault="00B749FE" w:rsidP="00B749FE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610" w:type="pct"/>
          </w:tcPr>
          <w:p w14:paraId="7A11DC04" w14:textId="77777777" w:rsidR="00B749FE" w:rsidRPr="00927F6F" w:rsidRDefault="00B749FE" w:rsidP="00B74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1A32879B" w14:textId="77777777" w:rsidR="00B749FE" w:rsidRPr="00927F6F" w:rsidRDefault="00B749FE" w:rsidP="00B74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1F890C6B" w14:textId="0CB01812" w:rsidR="00B749FE" w:rsidRPr="00161E24" w:rsidRDefault="00B749FE" w:rsidP="00B74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67AE26CE" w14:textId="77777777" w:rsidR="00B749FE" w:rsidRPr="00927F6F" w:rsidRDefault="00B749FE" w:rsidP="00B74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1F13A70C" w14:textId="77777777" w:rsidR="00B749FE" w:rsidRPr="00927F6F" w:rsidRDefault="00B749FE" w:rsidP="00B74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4FFC34A6" w14:textId="77777777" w:rsidR="00B749FE" w:rsidRPr="00927F6F" w:rsidRDefault="00B749FE" w:rsidP="00B74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197CB47A" w14:textId="59AAE8C1" w:rsidR="00B749FE" w:rsidRPr="00161E24" w:rsidRDefault="00B749FE" w:rsidP="00B749F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9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41DC" w:rsidRPr="00161E24" w14:paraId="0BC4634E" w14:textId="77777777" w:rsidTr="00E27263">
        <w:tc>
          <w:tcPr>
            <w:tcW w:w="2099" w:type="pct"/>
          </w:tcPr>
          <w:p w14:paraId="6E004C57" w14:textId="49965573" w:rsidR="00DB41DC" w:rsidRPr="00161E24" w:rsidRDefault="00DB41DC" w:rsidP="00DB41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อาคารโรงงานและส่วนปรับปรุง</w:t>
            </w:r>
          </w:p>
        </w:tc>
        <w:tc>
          <w:tcPr>
            <w:tcW w:w="610" w:type="pct"/>
          </w:tcPr>
          <w:p w14:paraId="1C7D96C0" w14:textId="56C7A50D" w:rsidR="00DB41DC" w:rsidRPr="00927F6F" w:rsidRDefault="003B3E0D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B3E0D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44" w:type="pct"/>
          </w:tcPr>
          <w:p w14:paraId="190D0205" w14:textId="77777777" w:rsidR="00DB41DC" w:rsidRPr="00927F6F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23132B1F" w14:textId="037FBCB8" w:rsidR="00DB41DC" w:rsidRPr="00161E24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  <w:tc>
          <w:tcPr>
            <w:tcW w:w="144" w:type="pct"/>
          </w:tcPr>
          <w:p w14:paraId="316A0BAB" w14:textId="77777777" w:rsidR="00DB41DC" w:rsidRPr="00927F6F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C4E7CEE" w14:textId="3E0507FB" w:rsidR="00DB41DC" w:rsidRPr="00927F6F" w:rsidRDefault="003B3E0D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3B3E0D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133" w:type="pct"/>
          </w:tcPr>
          <w:p w14:paraId="7A1BA02E" w14:textId="77777777" w:rsidR="00DB41DC" w:rsidRPr="00927F6F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10DD103B" w14:textId="2339E6E8" w:rsidR="00DB41DC" w:rsidRPr="00161E24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180</w:t>
            </w:r>
          </w:p>
        </w:tc>
      </w:tr>
      <w:tr w:rsidR="00DB41DC" w:rsidRPr="00161E24" w14:paraId="4770AF28" w14:textId="77777777" w:rsidTr="00A773DC">
        <w:tc>
          <w:tcPr>
            <w:tcW w:w="2099" w:type="pct"/>
          </w:tcPr>
          <w:p w14:paraId="1A676CE1" w14:textId="48FC5CAF" w:rsidR="00DB41DC" w:rsidRPr="00161E24" w:rsidRDefault="00DB41DC" w:rsidP="00DB41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610" w:type="pct"/>
            <w:shd w:val="clear" w:color="auto" w:fill="auto"/>
          </w:tcPr>
          <w:p w14:paraId="0CC8B980" w14:textId="4FE06C4B" w:rsidR="00DB41DC" w:rsidRPr="001F4A65" w:rsidRDefault="003B3E0D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E0D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144" w:type="pct"/>
          </w:tcPr>
          <w:p w14:paraId="0B811B1A" w14:textId="77777777" w:rsidR="00DB41DC" w:rsidRPr="00927F6F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72F95F60" w14:textId="441B46A0" w:rsidR="00DB41DC" w:rsidRPr="00161E24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277</w:t>
            </w:r>
          </w:p>
        </w:tc>
        <w:tc>
          <w:tcPr>
            <w:tcW w:w="144" w:type="pct"/>
          </w:tcPr>
          <w:p w14:paraId="63CCE926" w14:textId="77777777" w:rsidR="00DB41DC" w:rsidRPr="00927F6F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471939A3" w14:textId="68D618ED" w:rsidR="00DB41DC" w:rsidRPr="00927F6F" w:rsidRDefault="003B3E0D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B3E0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33" w:type="pct"/>
          </w:tcPr>
          <w:p w14:paraId="2DC4EC18" w14:textId="77777777" w:rsidR="00DB41DC" w:rsidRPr="00927F6F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76A2324D" w14:textId="0907ED22" w:rsidR="00DB41DC" w:rsidRPr="00161E24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170</w:t>
            </w:r>
          </w:p>
        </w:tc>
      </w:tr>
      <w:tr w:rsidR="00DB41DC" w:rsidRPr="00161E24" w14:paraId="7DFB51BB" w14:textId="77777777" w:rsidTr="00A773DC">
        <w:tc>
          <w:tcPr>
            <w:tcW w:w="2099" w:type="pct"/>
          </w:tcPr>
          <w:p w14:paraId="767206C5" w14:textId="42ABB6EB" w:rsidR="00DB41DC" w:rsidRPr="00161E24" w:rsidRDefault="00DB41DC" w:rsidP="00DB41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610" w:type="pct"/>
            <w:shd w:val="clear" w:color="auto" w:fill="auto"/>
          </w:tcPr>
          <w:p w14:paraId="0F7AACE1" w14:textId="533C8B7D" w:rsidR="00DB41DC" w:rsidRPr="001F4A65" w:rsidRDefault="00703F2C" w:rsidP="00703F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03F2C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  <w:tc>
          <w:tcPr>
            <w:tcW w:w="144" w:type="pct"/>
          </w:tcPr>
          <w:p w14:paraId="7046EA35" w14:textId="77777777" w:rsidR="00DB41DC" w:rsidRPr="00927F6F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6B93F57A" w14:textId="44BA5560" w:rsidR="00DB41DC" w:rsidRPr="00161E24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44" w:type="pct"/>
          </w:tcPr>
          <w:p w14:paraId="263D3DD6" w14:textId="77777777" w:rsidR="00DB41DC" w:rsidRPr="00927F6F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1679FF9B" w14:textId="5B6201A2" w:rsidR="00DB41DC" w:rsidRPr="00927F6F" w:rsidRDefault="0023090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3" w:type="pct"/>
          </w:tcPr>
          <w:p w14:paraId="614F8E03" w14:textId="77777777" w:rsidR="00DB41DC" w:rsidRPr="00927F6F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4407E57A" w14:textId="5ADA54F6" w:rsidR="00DB41DC" w:rsidRPr="00161E24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4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41DC" w:rsidRPr="00161E24" w14:paraId="4EFA8192" w14:textId="77777777" w:rsidTr="001F4A65">
        <w:tc>
          <w:tcPr>
            <w:tcW w:w="2099" w:type="pct"/>
          </w:tcPr>
          <w:p w14:paraId="6DB71CA4" w14:textId="7B49A7FC" w:rsidR="00DB41DC" w:rsidRPr="00161E24" w:rsidRDefault="00DB41DC" w:rsidP="00DB41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D2B092" w14:textId="507F4985" w:rsidR="00DB41DC" w:rsidRPr="001F4A65" w:rsidRDefault="0023090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09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</w:t>
            </w:r>
          </w:p>
        </w:tc>
        <w:tc>
          <w:tcPr>
            <w:tcW w:w="144" w:type="pct"/>
          </w:tcPr>
          <w:p w14:paraId="41CCA795" w14:textId="77777777" w:rsidR="00DB41DC" w:rsidRPr="00927F6F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6345D119" w14:textId="73A648C2" w:rsidR="00DB41DC" w:rsidRPr="00161E24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464</w:t>
            </w:r>
          </w:p>
        </w:tc>
        <w:tc>
          <w:tcPr>
            <w:tcW w:w="144" w:type="pct"/>
          </w:tcPr>
          <w:p w14:paraId="0873A159" w14:textId="77777777" w:rsidR="00DB41DC" w:rsidRPr="00927F6F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57019112" w14:textId="5285357E" w:rsidR="00DB41DC" w:rsidRPr="00E97593" w:rsidRDefault="0023090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3090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</w:t>
            </w:r>
          </w:p>
        </w:tc>
        <w:tc>
          <w:tcPr>
            <w:tcW w:w="133" w:type="pct"/>
          </w:tcPr>
          <w:p w14:paraId="72275327" w14:textId="77777777" w:rsidR="00DB41DC" w:rsidRPr="00927F6F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69ADE36B" w14:textId="0E67F5CF" w:rsidR="00DB41DC" w:rsidRPr="00161E24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350</w:t>
            </w:r>
          </w:p>
        </w:tc>
      </w:tr>
      <w:tr w:rsidR="00DB41DC" w:rsidRPr="009C7B90" w14:paraId="38F6992E" w14:textId="77777777" w:rsidTr="001F4A65">
        <w:tc>
          <w:tcPr>
            <w:tcW w:w="2099" w:type="pct"/>
          </w:tcPr>
          <w:p w14:paraId="044E7CC1" w14:textId="77777777" w:rsidR="00DB41DC" w:rsidRPr="00622D7A" w:rsidRDefault="00DB41DC" w:rsidP="00DB41DC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  <w:shd w:val="clear" w:color="auto" w:fill="auto"/>
          </w:tcPr>
          <w:p w14:paraId="5214AF1C" w14:textId="77777777" w:rsidR="00DB41DC" w:rsidRPr="00622D7A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" w:type="pct"/>
          </w:tcPr>
          <w:p w14:paraId="7E8EAB72" w14:textId="77777777" w:rsidR="00DB41DC" w:rsidRPr="00622D7A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4254324B" w14:textId="77777777" w:rsidR="00DB41DC" w:rsidRPr="00622D7A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331A4715" w14:textId="77777777" w:rsidR="00DB41DC" w:rsidRPr="00622D7A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1225B052" w14:textId="77777777" w:rsidR="00DB41DC" w:rsidRPr="00622D7A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3" w:type="pct"/>
          </w:tcPr>
          <w:p w14:paraId="4AE9FC66" w14:textId="77777777" w:rsidR="00DB41DC" w:rsidRPr="00622D7A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</w:tcPr>
          <w:p w14:paraId="0D84C141" w14:textId="77777777" w:rsidR="00DB41DC" w:rsidRPr="00622D7A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B41DC" w:rsidRPr="00B749FE" w14:paraId="704B3717" w14:textId="77777777" w:rsidTr="001F4A65">
        <w:tc>
          <w:tcPr>
            <w:tcW w:w="2099" w:type="pct"/>
          </w:tcPr>
          <w:p w14:paraId="0DDC42E5" w14:textId="5CC16ABB" w:rsidR="00DB41DC" w:rsidRPr="00B749FE" w:rsidRDefault="00DB41DC" w:rsidP="00DB41DC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ภาระผูกพันตามสัญญาบริการคลาวด์และสัญญาค่าลิขสิทธิ์และบริการดูแลระบบ</w:t>
            </w:r>
          </w:p>
        </w:tc>
        <w:tc>
          <w:tcPr>
            <w:tcW w:w="610" w:type="pct"/>
            <w:shd w:val="clear" w:color="auto" w:fill="auto"/>
          </w:tcPr>
          <w:p w14:paraId="55FF051C" w14:textId="77777777" w:rsidR="00DB41DC" w:rsidRPr="001F4A65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3373ECAC" w14:textId="77777777" w:rsidR="00DB41DC" w:rsidRPr="00B749FE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014B52BD" w14:textId="77777777" w:rsidR="00DB41DC" w:rsidRPr="00B749FE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41B1BE61" w14:textId="77777777" w:rsidR="00DB41DC" w:rsidRPr="00B749FE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AE15F09" w14:textId="77777777" w:rsidR="00DB41DC" w:rsidRPr="00B749FE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1307D2BC" w14:textId="77777777" w:rsidR="00DB41DC" w:rsidRPr="00B749FE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2E2C3071" w14:textId="77777777" w:rsidR="00DB41DC" w:rsidRPr="00B749FE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41DC" w:rsidRPr="00B749FE" w14:paraId="540B1615" w14:textId="77777777" w:rsidTr="001F4A65">
        <w:tc>
          <w:tcPr>
            <w:tcW w:w="2099" w:type="pct"/>
          </w:tcPr>
          <w:p w14:paraId="17905B4E" w14:textId="0AF9EC45" w:rsidR="00DB41DC" w:rsidRPr="00161E24" w:rsidRDefault="00DB41DC" w:rsidP="00DB41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ภายใน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610" w:type="pct"/>
            <w:shd w:val="clear" w:color="auto" w:fill="auto"/>
          </w:tcPr>
          <w:p w14:paraId="180B7B0E" w14:textId="0B472851" w:rsidR="00DB41DC" w:rsidRPr="001F4A65" w:rsidRDefault="002E6F0E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E6F0E">
              <w:rPr>
                <w:rFonts w:asciiTheme="majorBidi" w:hAnsiTheme="majorBidi" w:cstheme="majorBidi"/>
                <w:sz w:val="30"/>
                <w:szCs w:val="30"/>
              </w:rPr>
              <w:t>56</w:t>
            </w:r>
          </w:p>
        </w:tc>
        <w:tc>
          <w:tcPr>
            <w:tcW w:w="144" w:type="pct"/>
          </w:tcPr>
          <w:p w14:paraId="0B7C9903" w14:textId="77777777" w:rsidR="00DB41DC" w:rsidRPr="00B749FE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4606C229" w14:textId="7F5967D2" w:rsidR="00DB41DC" w:rsidRPr="00B749FE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0C536FF8" w14:textId="77777777" w:rsidR="00DB41DC" w:rsidRPr="00B749FE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77FB4519" w14:textId="4A58BA40" w:rsidR="00DB41DC" w:rsidRPr="00B749FE" w:rsidRDefault="008301DE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1DE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133" w:type="pct"/>
          </w:tcPr>
          <w:p w14:paraId="7D96BF46" w14:textId="77777777" w:rsidR="00DB41DC" w:rsidRPr="00B749FE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1B34CF8D" w14:textId="530F658D" w:rsidR="00DB41DC" w:rsidRPr="00B749FE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DB41DC" w:rsidRPr="00B749FE" w14:paraId="777F28A6" w14:textId="77777777" w:rsidTr="001F4A65">
        <w:tc>
          <w:tcPr>
            <w:tcW w:w="2099" w:type="pct"/>
          </w:tcPr>
          <w:p w14:paraId="5D34C3FC" w14:textId="30E9CC03" w:rsidR="00DB41DC" w:rsidRPr="00161E24" w:rsidRDefault="00DB41DC" w:rsidP="00DB41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หลังจาก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ปีแต่ไม่เกิน </w:t>
            </w:r>
            <w:r w:rsidRPr="00161E24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4C4F7390" w14:textId="3609A19A" w:rsidR="00DB41DC" w:rsidRPr="001F4A65" w:rsidRDefault="008301DE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1DE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144" w:type="pct"/>
          </w:tcPr>
          <w:p w14:paraId="1F112D10" w14:textId="77777777" w:rsidR="00DB41DC" w:rsidRPr="00B749FE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bottom w:val="single" w:sz="4" w:space="0" w:color="auto"/>
            </w:tcBorders>
          </w:tcPr>
          <w:p w14:paraId="70FA78CE" w14:textId="6BAD4695" w:rsidR="00DB41DC" w:rsidRPr="00B749FE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44" w:type="pct"/>
          </w:tcPr>
          <w:p w14:paraId="53F9674D" w14:textId="77777777" w:rsidR="00DB41DC" w:rsidRPr="00B749FE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14:paraId="21FCE78A" w14:textId="03FD451E" w:rsidR="00DB41DC" w:rsidRPr="00B749FE" w:rsidRDefault="008301DE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1DE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133" w:type="pct"/>
          </w:tcPr>
          <w:p w14:paraId="7E4B688E" w14:textId="77777777" w:rsidR="00DB41DC" w:rsidRPr="00B749FE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bottom w:val="single" w:sz="4" w:space="0" w:color="auto"/>
            </w:tcBorders>
          </w:tcPr>
          <w:p w14:paraId="2DF6FE1B" w14:textId="7389D9E0" w:rsidR="00DB41DC" w:rsidRPr="00B749FE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DB41DC" w:rsidRPr="00B749FE" w14:paraId="73FC5E81" w14:textId="77777777" w:rsidTr="00E27263">
        <w:tc>
          <w:tcPr>
            <w:tcW w:w="2099" w:type="pct"/>
          </w:tcPr>
          <w:p w14:paraId="45FD61D8" w14:textId="14446ABB" w:rsidR="00DB41DC" w:rsidRPr="00161E24" w:rsidRDefault="00DB41DC" w:rsidP="00DB41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</w:tcPr>
          <w:p w14:paraId="249F7F6D" w14:textId="2320AF8F" w:rsidR="00DB41DC" w:rsidRPr="002A657A" w:rsidRDefault="008301DE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01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122</w:t>
            </w:r>
          </w:p>
        </w:tc>
        <w:tc>
          <w:tcPr>
            <w:tcW w:w="144" w:type="pct"/>
          </w:tcPr>
          <w:p w14:paraId="15E837EA" w14:textId="77777777" w:rsidR="00DB41DC" w:rsidRPr="00B749FE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tcBorders>
              <w:top w:val="single" w:sz="4" w:space="0" w:color="auto"/>
              <w:bottom w:val="double" w:sz="4" w:space="0" w:color="auto"/>
            </w:tcBorders>
          </w:tcPr>
          <w:p w14:paraId="08B5D225" w14:textId="6740A747" w:rsidR="00DB41DC" w:rsidRPr="00B749FE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</w:t>
            </w:r>
          </w:p>
        </w:tc>
        <w:tc>
          <w:tcPr>
            <w:tcW w:w="144" w:type="pct"/>
          </w:tcPr>
          <w:p w14:paraId="424B8984" w14:textId="77777777" w:rsidR="00DB41DC" w:rsidRPr="00B749FE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</w:tcPr>
          <w:p w14:paraId="66E77002" w14:textId="0650381E" w:rsidR="00DB41DC" w:rsidRPr="00E97593" w:rsidRDefault="008301DE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301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</w:t>
            </w:r>
          </w:p>
        </w:tc>
        <w:tc>
          <w:tcPr>
            <w:tcW w:w="133" w:type="pct"/>
          </w:tcPr>
          <w:p w14:paraId="57C0DB82" w14:textId="77777777" w:rsidR="00DB41DC" w:rsidRPr="00B749FE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tcBorders>
              <w:top w:val="single" w:sz="4" w:space="0" w:color="auto"/>
              <w:bottom w:val="double" w:sz="4" w:space="0" w:color="auto"/>
            </w:tcBorders>
          </w:tcPr>
          <w:p w14:paraId="1CB201D1" w14:textId="46662023" w:rsidR="00DB41DC" w:rsidRPr="00B749FE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</w:tr>
      <w:tr w:rsidR="00DB41DC" w:rsidRPr="00B749FE" w14:paraId="5C8C2E82" w14:textId="77777777" w:rsidTr="00E27263">
        <w:tc>
          <w:tcPr>
            <w:tcW w:w="2099" w:type="pct"/>
          </w:tcPr>
          <w:p w14:paraId="3494A8B2" w14:textId="77777777" w:rsidR="00DB41DC" w:rsidRPr="00622D7A" w:rsidRDefault="00DB41DC" w:rsidP="00DB41DC">
            <w:pPr>
              <w:spacing w:line="240" w:lineRule="auto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610" w:type="pct"/>
            <w:tcBorders>
              <w:top w:val="double" w:sz="4" w:space="0" w:color="auto"/>
            </w:tcBorders>
          </w:tcPr>
          <w:p w14:paraId="461880A4" w14:textId="77777777" w:rsidR="00DB41DC" w:rsidRPr="00622D7A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" w:type="pct"/>
          </w:tcPr>
          <w:p w14:paraId="350BF476" w14:textId="77777777" w:rsidR="00DB41DC" w:rsidRPr="00622D7A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8" w:type="pct"/>
            <w:tcBorders>
              <w:top w:val="double" w:sz="4" w:space="0" w:color="auto"/>
            </w:tcBorders>
          </w:tcPr>
          <w:p w14:paraId="26AE2763" w14:textId="77777777" w:rsidR="00DB41DC" w:rsidRPr="00622D7A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" w:type="pct"/>
          </w:tcPr>
          <w:p w14:paraId="0229D69D" w14:textId="77777777" w:rsidR="00DB41DC" w:rsidRPr="00622D7A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19" w:type="pct"/>
            <w:tcBorders>
              <w:top w:val="double" w:sz="4" w:space="0" w:color="auto"/>
            </w:tcBorders>
          </w:tcPr>
          <w:p w14:paraId="1A1AE9C1" w14:textId="77777777" w:rsidR="00DB41DC" w:rsidRPr="00622D7A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3" w:type="pct"/>
          </w:tcPr>
          <w:p w14:paraId="158644BE" w14:textId="77777777" w:rsidR="00DB41DC" w:rsidRPr="00622D7A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23" w:type="pct"/>
            <w:tcBorders>
              <w:top w:val="double" w:sz="4" w:space="0" w:color="auto"/>
            </w:tcBorders>
          </w:tcPr>
          <w:p w14:paraId="5B07FD45" w14:textId="77777777" w:rsidR="00DB41DC" w:rsidRPr="00622D7A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DB41DC" w:rsidRPr="00B749FE" w14:paraId="32B5F066" w14:textId="77777777" w:rsidTr="00E27263">
        <w:tc>
          <w:tcPr>
            <w:tcW w:w="2099" w:type="pct"/>
          </w:tcPr>
          <w:p w14:paraId="4C034E4A" w14:textId="3760FD2F" w:rsidR="00DB41DC" w:rsidRPr="00161E24" w:rsidRDefault="00DB41DC" w:rsidP="00DB41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610" w:type="pct"/>
          </w:tcPr>
          <w:p w14:paraId="35DF47C6" w14:textId="77777777" w:rsidR="00DB41DC" w:rsidRPr="00B749FE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1D13711" w14:textId="77777777" w:rsidR="00DB41DC" w:rsidRPr="00B749FE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623A7398" w14:textId="77777777" w:rsidR="00DB41DC" w:rsidRPr="00B749FE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" w:type="pct"/>
          </w:tcPr>
          <w:p w14:paraId="7771880D" w14:textId="77777777" w:rsidR="00DB41DC" w:rsidRPr="00B749FE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97D41E6" w14:textId="77777777" w:rsidR="00DB41DC" w:rsidRPr="00B749FE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33" w:type="pct"/>
          </w:tcPr>
          <w:p w14:paraId="3555F30A" w14:textId="77777777" w:rsidR="00DB41DC" w:rsidRPr="00B749FE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3D59A258" w14:textId="77777777" w:rsidR="00DB41DC" w:rsidRPr="00B749FE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B41DC" w:rsidRPr="00B749FE" w14:paraId="3B054461" w14:textId="77777777" w:rsidTr="00E27263">
        <w:tc>
          <w:tcPr>
            <w:tcW w:w="2099" w:type="pct"/>
          </w:tcPr>
          <w:p w14:paraId="59ECC10D" w14:textId="498BB0FE" w:rsidR="00DB41DC" w:rsidRPr="00B749FE" w:rsidRDefault="00DB41DC" w:rsidP="00DB41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เลตเตอร์ออฟเครดิตที่ยังไม่ได้ใช้</w:t>
            </w:r>
          </w:p>
        </w:tc>
        <w:tc>
          <w:tcPr>
            <w:tcW w:w="610" w:type="pct"/>
          </w:tcPr>
          <w:p w14:paraId="6AB6FBEB" w14:textId="2B168270" w:rsidR="00DB41DC" w:rsidRPr="00B749FE" w:rsidRDefault="008301DE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1DE">
              <w:rPr>
                <w:rFonts w:asciiTheme="majorBidi" w:hAnsiTheme="majorBidi" w:cstheme="majorBidi"/>
                <w:sz w:val="30"/>
                <w:szCs w:val="30"/>
              </w:rPr>
              <w:t>139</w:t>
            </w:r>
          </w:p>
        </w:tc>
        <w:tc>
          <w:tcPr>
            <w:tcW w:w="144" w:type="pct"/>
          </w:tcPr>
          <w:p w14:paraId="08EB4B4E" w14:textId="77777777" w:rsidR="00DB41DC" w:rsidRPr="00B749FE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45B49626" w14:textId="56469524" w:rsidR="00DB41DC" w:rsidRPr="00B749FE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871</w:t>
            </w:r>
          </w:p>
        </w:tc>
        <w:tc>
          <w:tcPr>
            <w:tcW w:w="144" w:type="pct"/>
          </w:tcPr>
          <w:p w14:paraId="3BF10D17" w14:textId="77777777" w:rsidR="00DB41DC" w:rsidRPr="00B749FE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29900AAA" w14:textId="1996D171" w:rsidR="00DB41DC" w:rsidRPr="00B749FE" w:rsidRDefault="008301DE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33" w:type="pct"/>
          </w:tcPr>
          <w:p w14:paraId="15F5F766" w14:textId="77777777" w:rsidR="00DB41DC" w:rsidRPr="00B749FE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1820BD27" w14:textId="2A00292F" w:rsidR="00DB41DC" w:rsidRPr="00B749FE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758</w:t>
            </w:r>
          </w:p>
        </w:tc>
      </w:tr>
      <w:tr w:rsidR="00DB41DC" w:rsidRPr="00B749FE" w14:paraId="553B0DA8" w14:textId="77777777" w:rsidTr="00E27263">
        <w:tc>
          <w:tcPr>
            <w:tcW w:w="2099" w:type="pct"/>
          </w:tcPr>
          <w:p w14:paraId="3BC93202" w14:textId="0F11D279" w:rsidR="00DB41DC" w:rsidRPr="00B749FE" w:rsidRDefault="00DB41DC" w:rsidP="00DB41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 (ขาย) เงินตราต่างประเทศล่วงหน้า</w:t>
            </w:r>
          </w:p>
        </w:tc>
        <w:tc>
          <w:tcPr>
            <w:tcW w:w="610" w:type="pct"/>
          </w:tcPr>
          <w:p w14:paraId="3090464E" w14:textId="56534E2B" w:rsidR="00DB41DC" w:rsidRPr="00B749FE" w:rsidRDefault="008301DE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 w:rsidRPr="008301DE">
              <w:rPr>
                <w:rFonts w:asciiTheme="majorBidi" w:hAnsiTheme="majorBidi" w:cstheme="majorBidi"/>
                <w:sz w:val="30"/>
                <w:szCs w:val="30"/>
              </w:rPr>
              <w:t>2,017</w:t>
            </w:r>
          </w:p>
        </w:tc>
        <w:tc>
          <w:tcPr>
            <w:tcW w:w="144" w:type="pct"/>
          </w:tcPr>
          <w:p w14:paraId="29E5E512" w14:textId="77777777" w:rsidR="00DB41DC" w:rsidRPr="00B749FE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7391A8FF" w14:textId="2D84289C" w:rsidR="00DB41DC" w:rsidRPr="00B749FE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(1,359)</w:t>
            </w:r>
          </w:p>
        </w:tc>
        <w:tc>
          <w:tcPr>
            <w:tcW w:w="144" w:type="pct"/>
          </w:tcPr>
          <w:p w14:paraId="360D2716" w14:textId="77777777" w:rsidR="00DB41DC" w:rsidRPr="00B749FE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31A158ED" w14:textId="20250CE1" w:rsidR="00DB41DC" w:rsidRPr="00B749FE" w:rsidRDefault="002D2026" w:rsidP="002D20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2026">
              <w:rPr>
                <w:rFonts w:asciiTheme="majorBidi" w:hAnsiTheme="majorBidi" w:cstheme="majorBidi"/>
                <w:sz w:val="30"/>
                <w:szCs w:val="30"/>
              </w:rPr>
              <w:t>181</w:t>
            </w:r>
          </w:p>
        </w:tc>
        <w:tc>
          <w:tcPr>
            <w:tcW w:w="133" w:type="pct"/>
          </w:tcPr>
          <w:p w14:paraId="15DD3F16" w14:textId="77777777" w:rsidR="00DB41DC" w:rsidRPr="00B749FE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63C9F14D" w14:textId="13DAD0DD" w:rsidR="00DB41DC" w:rsidRPr="00B749FE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B41DC" w:rsidRPr="00B749FE" w14:paraId="268AC51E" w14:textId="77777777" w:rsidTr="001F4A65">
        <w:tc>
          <w:tcPr>
            <w:tcW w:w="2099" w:type="pct"/>
          </w:tcPr>
          <w:p w14:paraId="5774FE28" w14:textId="39C42966" w:rsidR="00DB41DC" w:rsidRPr="00B749FE" w:rsidRDefault="00DB41DC" w:rsidP="00DB41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10" w:type="pct"/>
            <w:shd w:val="clear" w:color="auto" w:fill="auto"/>
          </w:tcPr>
          <w:p w14:paraId="3E472C62" w14:textId="1AC4E459" w:rsidR="00DB41DC" w:rsidRPr="001F4A65" w:rsidRDefault="002D2026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2026">
              <w:rPr>
                <w:rFonts w:asciiTheme="majorBidi" w:hAnsiTheme="majorBidi" w:cstheme="majorBidi"/>
                <w:sz w:val="30"/>
                <w:szCs w:val="30"/>
              </w:rPr>
              <w:t>721</w:t>
            </w:r>
          </w:p>
        </w:tc>
        <w:tc>
          <w:tcPr>
            <w:tcW w:w="144" w:type="pct"/>
          </w:tcPr>
          <w:p w14:paraId="4B7E7C00" w14:textId="77777777" w:rsidR="00DB41DC" w:rsidRPr="00B749FE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</w:tcPr>
          <w:p w14:paraId="4E67E204" w14:textId="7BA18ABF" w:rsidR="00DB41DC" w:rsidRPr="00B749FE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588</w:t>
            </w:r>
          </w:p>
        </w:tc>
        <w:tc>
          <w:tcPr>
            <w:tcW w:w="144" w:type="pct"/>
          </w:tcPr>
          <w:p w14:paraId="0256A161" w14:textId="77777777" w:rsidR="00DB41DC" w:rsidRPr="00B749FE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</w:tcPr>
          <w:p w14:paraId="5079A542" w14:textId="3C9331E6" w:rsidR="00DB41DC" w:rsidRPr="00B749FE" w:rsidRDefault="002D2026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D2026">
              <w:rPr>
                <w:rFonts w:asciiTheme="majorBidi" w:hAnsiTheme="majorBidi" w:cstheme="majorBidi"/>
                <w:sz w:val="30"/>
                <w:szCs w:val="30"/>
              </w:rPr>
              <w:t>561</w:t>
            </w:r>
          </w:p>
        </w:tc>
        <w:tc>
          <w:tcPr>
            <w:tcW w:w="133" w:type="pct"/>
          </w:tcPr>
          <w:p w14:paraId="65C5B675" w14:textId="77777777" w:rsidR="00DB41DC" w:rsidRPr="00B749FE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</w:tcPr>
          <w:p w14:paraId="6CF5A368" w14:textId="1DBBBEC7" w:rsidR="00DB41DC" w:rsidRPr="00B749FE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36</w:t>
            </w:r>
          </w:p>
        </w:tc>
      </w:tr>
      <w:tr w:rsidR="00DB41DC" w:rsidRPr="00B749FE" w14:paraId="0D1A0E89" w14:textId="77777777" w:rsidTr="00F861A3">
        <w:tc>
          <w:tcPr>
            <w:tcW w:w="2099" w:type="pct"/>
            <w:shd w:val="clear" w:color="auto" w:fill="auto"/>
          </w:tcPr>
          <w:p w14:paraId="0F45FF5B" w14:textId="3BAC591D" w:rsidR="00DB41DC" w:rsidRPr="00161E24" w:rsidRDefault="00DB41DC" w:rsidP="00DB41D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61E24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ภาระผูกพันตามสัญญาเช่าระยะสั้นที่มีมูลค่าต่ำ</w:t>
            </w:r>
          </w:p>
        </w:tc>
        <w:tc>
          <w:tcPr>
            <w:tcW w:w="610" w:type="pct"/>
            <w:shd w:val="clear" w:color="auto" w:fill="auto"/>
          </w:tcPr>
          <w:p w14:paraId="0B621078" w14:textId="78B702C9" w:rsidR="00DB41DC" w:rsidRPr="001F4A65" w:rsidRDefault="0089576A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163</w:t>
            </w:r>
          </w:p>
        </w:tc>
        <w:tc>
          <w:tcPr>
            <w:tcW w:w="144" w:type="pct"/>
            <w:shd w:val="clear" w:color="auto" w:fill="auto"/>
          </w:tcPr>
          <w:p w14:paraId="4C1E7DDF" w14:textId="77777777" w:rsidR="00DB41DC" w:rsidRPr="00B749FE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8" w:type="pct"/>
            <w:shd w:val="clear" w:color="auto" w:fill="auto"/>
          </w:tcPr>
          <w:p w14:paraId="48CFA948" w14:textId="6E96F200" w:rsidR="00DB41DC" w:rsidRPr="00B749FE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141</w:t>
            </w:r>
          </w:p>
        </w:tc>
        <w:tc>
          <w:tcPr>
            <w:tcW w:w="144" w:type="pct"/>
            <w:shd w:val="clear" w:color="auto" w:fill="auto"/>
          </w:tcPr>
          <w:p w14:paraId="619DFDC1" w14:textId="77777777" w:rsidR="00DB41DC" w:rsidRPr="00B749FE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shd w:val="clear" w:color="auto" w:fill="auto"/>
          </w:tcPr>
          <w:p w14:paraId="051CC3B6" w14:textId="6AD96A54" w:rsidR="00DB41DC" w:rsidRPr="00B749FE" w:rsidRDefault="0089576A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36</w:t>
            </w:r>
          </w:p>
        </w:tc>
        <w:tc>
          <w:tcPr>
            <w:tcW w:w="133" w:type="pct"/>
            <w:shd w:val="clear" w:color="auto" w:fill="auto"/>
          </w:tcPr>
          <w:p w14:paraId="3B8CD47D" w14:textId="77777777" w:rsidR="00DB41DC" w:rsidRPr="00B749FE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3" w:type="pct"/>
            <w:shd w:val="clear" w:color="auto" w:fill="auto"/>
          </w:tcPr>
          <w:p w14:paraId="24C0A22B" w14:textId="7FE62C47" w:rsidR="00DB41DC" w:rsidRPr="00B749FE" w:rsidRDefault="00DB41DC" w:rsidP="00DB41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ind w:left="-115" w:right="-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</w:tbl>
    <w:p w14:paraId="3C5B046A" w14:textId="77777777" w:rsidR="00C6334B" w:rsidRDefault="00C6334B" w:rsidP="00E975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12A1933C" w14:textId="77777777" w:rsidR="00A2750B" w:rsidRDefault="00A275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3865A39E" w14:textId="2F48B056" w:rsidR="002D3AA4" w:rsidRPr="00316A87" w:rsidRDefault="002D3AA4" w:rsidP="002D3AA4">
      <w:pPr>
        <w:pStyle w:val="Heading1"/>
        <w:numPr>
          <w:ilvl w:val="0"/>
          <w:numId w:val="23"/>
        </w:numPr>
        <w:shd w:val="clear" w:color="auto" w:fill="auto"/>
        <w:spacing w:line="240" w:lineRule="auto"/>
        <w:ind w:left="540" w:hanging="540"/>
        <w:rPr>
          <w:rFonts w:asciiTheme="majorBidi" w:hAnsiTheme="majorBidi" w:cstheme="majorBidi"/>
          <w:sz w:val="30"/>
          <w:szCs w:val="30"/>
          <w:u w:val="none"/>
        </w:rPr>
      </w:pPr>
      <w:r w:rsidRPr="00316A87">
        <w:rPr>
          <w:rFonts w:asciiTheme="majorBidi" w:hAnsiTheme="majorBidi" w:cstheme="majorBidi" w:hint="cs"/>
          <w:sz w:val="30"/>
          <w:szCs w:val="30"/>
          <w:u w:val="none"/>
          <w:cs/>
        </w:rPr>
        <w:t>เหตุการณ์ภายหลังรอบระยะเวลารายงาน</w:t>
      </w:r>
    </w:p>
    <w:p w14:paraId="0339458C" w14:textId="5A6843C7" w:rsidR="00344ED9" w:rsidRPr="00316A87" w:rsidRDefault="00344ED9" w:rsidP="00316A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30"/>
          <w:szCs w:val="30"/>
          <w:highlight w:val="yellow"/>
        </w:rPr>
      </w:pPr>
    </w:p>
    <w:p w14:paraId="0DD543C2" w14:textId="540BF032" w:rsidR="00615BEC" w:rsidRPr="00371E1C" w:rsidRDefault="003F5727" w:rsidP="00615BEC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  <w:r w:rsidRPr="00F4631B">
        <w:rPr>
          <w:rFonts w:asciiTheme="majorBidi" w:hAnsiTheme="majorBidi" w:hint="cs"/>
          <w:spacing w:val="-2"/>
          <w:sz w:val="30"/>
          <w:szCs w:val="30"/>
          <w:cs/>
        </w:rPr>
        <w:t>ในเดือนมกราคม</w:t>
      </w:r>
      <w:r w:rsidRPr="00F4631B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F4631B">
        <w:rPr>
          <w:rFonts w:asciiTheme="majorBidi" w:hAnsiTheme="majorBidi"/>
          <w:spacing w:val="-2"/>
          <w:sz w:val="30"/>
          <w:szCs w:val="30"/>
        </w:rPr>
        <w:t xml:space="preserve">2568 </w:t>
      </w:r>
      <w:r w:rsidRPr="00F4631B">
        <w:rPr>
          <w:rFonts w:asciiTheme="majorBidi" w:hAnsiTheme="majorBidi" w:hint="cs"/>
          <w:spacing w:val="-2"/>
          <w:sz w:val="30"/>
          <w:szCs w:val="30"/>
          <w:cs/>
        </w:rPr>
        <w:t>บริษัท</w:t>
      </w:r>
      <w:r w:rsidRPr="00F4631B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F4631B">
        <w:rPr>
          <w:rFonts w:asciiTheme="majorBidi" w:hAnsiTheme="majorBidi" w:hint="cs"/>
          <w:spacing w:val="-2"/>
          <w:sz w:val="30"/>
          <w:szCs w:val="30"/>
          <w:cs/>
        </w:rPr>
        <w:t>ได้เพิ่มทุนจดทะเบียนในบริษัท</w:t>
      </w:r>
      <w:r w:rsidRPr="00F4631B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F4631B">
        <w:rPr>
          <w:rFonts w:asciiTheme="majorBidi" w:hAnsiTheme="majorBidi" w:hint="cs"/>
          <w:spacing w:val="-2"/>
          <w:sz w:val="30"/>
          <w:szCs w:val="30"/>
          <w:cs/>
        </w:rPr>
        <w:t>เบทาโกร</w:t>
      </w:r>
      <w:r w:rsidRPr="00F4631B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F4631B">
        <w:rPr>
          <w:rFonts w:asciiTheme="majorBidi" w:hAnsiTheme="majorBidi" w:hint="cs"/>
          <w:spacing w:val="-2"/>
          <w:sz w:val="30"/>
          <w:szCs w:val="30"/>
          <w:cs/>
        </w:rPr>
        <w:t>ฟู้ดส์</w:t>
      </w:r>
      <w:r w:rsidRPr="00F4631B">
        <w:rPr>
          <w:rFonts w:asciiTheme="majorBidi" w:hAnsiTheme="majorBidi"/>
          <w:spacing w:val="-2"/>
          <w:sz w:val="30"/>
          <w:szCs w:val="30"/>
          <w:cs/>
        </w:rPr>
        <w:t xml:space="preserve"> (</w:t>
      </w:r>
      <w:r w:rsidRPr="00F4631B">
        <w:rPr>
          <w:rFonts w:asciiTheme="majorBidi" w:hAnsiTheme="majorBidi" w:hint="cs"/>
          <w:spacing w:val="-2"/>
          <w:sz w:val="30"/>
          <w:szCs w:val="30"/>
          <w:cs/>
        </w:rPr>
        <w:t>สิงคโปร์</w:t>
      </w:r>
      <w:r w:rsidRPr="00F4631B">
        <w:rPr>
          <w:rFonts w:asciiTheme="majorBidi" w:hAnsiTheme="majorBidi"/>
          <w:spacing w:val="-2"/>
          <w:sz w:val="30"/>
          <w:szCs w:val="30"/>
          <w:cs/>
        </w:rPr>
        <w:t xml:space="preserve">) </w:t>
      </w:r>
      <w:r w:rsidRPr="00F4631B">
        <w:rPr>
          <w:rFonts w:asciiTheme="majorBidi" w:hAnsiTheme="majorBidi" w:hint="cs"/>
          <w:spacing w:val="-2"/>
          <w:sz w:val="30"/>
          <w:szCs w:val="30"/>
          <w:cs/>
        </w:rPr>
        <w:t>จำกัด</w:t>
      </w:r>
      <w:r w:rsidRPr="00F4631B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="00FF78E6" w:rsidRPr="00F4631B">
        <w:rPr>
          <w:rFonts w:asciiTheme="majorBidi" w:hAnsiTheme="majorBidi" w:hint="cs"/>
          <w:spacing w:val="-2"/>
          <w:sz w:val="30"/>
          <w:szCs w:val="30"/>
          <w:cs/>
        </w:rPr>
        <w:t>ซึ่งเป็นบริษัทย่อย</w:t>
      </w:r>
      <w:r w:rsidR="00FF78E6" w:rsidRPr="00FF78E6">
        <w:rPr>
          <w:rFonts w:asciiTheme="majorBidi" w:hAnsiTheme="majorBidi"/>
          <w:sz w:val="30"/>
          <w:szCs w:val="30"/>
          <w:cs/>
        </w:rPr>
        <w:t xml:space="preserve"> </w:t>
      </w:r>
      <w:r w:rsidRPr="007571D6">
        <w:rPr>
          <w:rFonts w:asciiTheme="majorBidi" w:hAnsiTheme="majorBidi" w:hint="cs"/>
          <w:sz w:val="30"/>
          <w:szCs w:val="30"/>
          <w:cs/>
        </w:rPr>
        <w:t>จำนวน</w:t>
      </w:r>
      <w:r w:rsidRPr="007571D6">
        <w:rPr>
          <w:rFonts w:asciiTheme="majorBidi" w:hAnsiTheme="majorBidi"/>
          <w:sz w:val="30"/>
          <w:szCs w:val="30"/>
          <w:cs/>
        </w:rPr>
        <w:t xml:space="preserve"> </w:t>
      </w:r>
      <w:r w:rsidRPr="007571D6">
        <w:rPr>
          <w:rFonts w:asciiTheme="majorBidi" w:hAnsiTheme="majorBidi"/>
          <w:sz w:val="30"/>
          <w:szCs w:val="30"/>
        </w:rPr>
        <w:t xml:space="preserve">100 </w:t>
      </w:r>
      <w:r w:rsidRPr="007571D6">
        <w:rPr>
          <w:rFonts w:asciiTheme="majorBidi" w:hAnsiTheme="majorBidi" w:hint="cs"/>
          <w:sz w:val="30"/>
          <w:szCs w:val="30"/>
          <w:cs/>
        </w:rPr>
        <w:t>ล้านดอลลาร์สิงคโปร์</w:t>
      </w:r>
      <w:r w:rsidRPr="007571D6">
        <w:rPr>
          <w:rFonts w:asciiTheme="majorBidi" w:hAnsiTheme="majorBidi"/>
          <w:sz w:val="30"/>
          <w:szCs w:val="30"/>
          <w:cs/>
        </w:rPr>
        <w:t xml:space="preserve"> </w:t>
      </w:r>
      <w:r w:rsidRPr="007571D6">
        <w:rPr>
          <w:rFonts w:asciiTheme="majorBidi" w:hAnsiTheme="majorBidi" w:hint="cs"/>
          <w:sz w:val="30"/>
          <w:szCs w:val="30"/>
          <w:cs/>
        </w:rPr>
        <w:t>หรือเทียบเท่าประมาณ</w:t>
      </w:r>
      <w:r w:rsidRPr="007571D6">
        <w:rPr>
          <w:rFonts w:asciiTheme="majorBidi" w:hAnsiTheme="majorBidi"/>
          <w:sz w:val="30"/>
          <w:szCs w:val="30"/>
          <w:cs/>
        </w:rPr>
        <w:t xml:space="preserve"> </w:t>
      </w:r>
      <w:r w:rsidRPr="007571D6">
        <w:rPr>
          <w:rFonts w:asciiTheme="majorBidi" w:hAnsiTheme="majorBidi"/>
          <w:sz w:val="30"/>
          <w:szCs w:val="30"/>
        </w:rPr>
        <w:t>2,56</w:t>
      </w:r>
      <w:r w:rsidR="00201A85">
        <w:rPr>
          <w:rFonts w:asciiTheme="majorBidi" w:hAnsiTheme="majorBidi"/>
          <w:sz w:val="30"/>
          <w:szCs w:val="30"/>
        </w:rPr>
        <w:t>1</w:t>
      </w:r>
      <w:r w:rsidRPr="007571D6">
        <w:rPr>
          <w:rFonts w:asciiTheme="majorBidi" w:hAnsiTheme="majorBidi"/>
          <w:sz w:val="30"/>
          <w:szCs w:val="30"/>
        </w:rPr>
        <w:t xml:space="preserve"> </w:t>
      </w:r>
      <w:r w:rsidRPr="007571D6">
        <w:rPr>
          <w:rFonts w:asciiTheme="majorBidi" w:hAnsiTheme="majorBidi" w:hint="cs"/>
          <w:sz w:val="30"/>
          <w:szCs w:val="30"/>
          <w:cs/>
        </w:rPr>
        <w:t>ล้านบาท</w:t>
      </w:r>
      <w:r w:rsidRPr="007571D6">
        <w:rPr>
          <w:rFonts w:asciiTheme="majorBidi" w:hAnsiTheme="majorBidi"/>
          <w:sz w:val="30"/>
          <w:szCs w:val="30"/>
          <w:cs/>
        </w:rPr>
        <w:t xml:space="preserve"> </w:t>
      </w:r>
      <w:r w:rsidRPr="007571D6">
        <w:rPr>
          <w:rFonts w:asciiTheme="majorBidi" w:hAnsiTheme="majorBidi" w:hint="cs"/>
          <w:sz w:val="30"/>
          <w:szCs w:val="30"/>
          <w:cs/>
        </w:rPr>
        <w:t>ต่อมาบริษัท</w:t>
      </w:r>
      <w:r w:rsidRPr="007571D6">
        <w:rPr>
          <w:rFonts w:asciiTheme="majorBidi" w:hAnsiTheme="majorBidi"/>
          <w:sz w:val="30"/>
          <w:szCs w:val="30"/>
          <w:cs/>
        </w:rPr>
        <w:t xml:space="preserve"> </w:t>
      </w:r>
      <w:r w:rsidRPr="007571D6">
        <w:rPr>
          <w:rFonts w:asciiTheme="majorBidi" w:hAnsiTheme="majorBidi" w:hint="cs"/>
          <w:sz w:val="30"/>
          <w:szCs w:val="30"/>
          <w:cs/>
        </w:rPr>
        <w:t>เบทาโกร</w:t>
      </w:r>
      <w:r w:rsidRPr="007571D6">
        <w:rPr>
          <w:rFonts w:asciiTheme="majorBidi" w:hAnsiTheme="majorBidi"/>
          <w:sz w:val="30"/>
          <w:szCs w:val="30"/>
          <w:cs/>
        </w:rPr>
        <w:t xml:space="preserve"> </w:t>
      </w:r>
      <w:r w:rsidRPr="007571D6">
        <w:rPr>
          <w:rFonts w:asciiTheme="majorBidi" w:hAnsiTheme="majorBidi" w:hint="cs"/>
          <w:sz w:val="30"/>
          <w:szCs w:val="30"/>
          <w:cs/>
        </w:rPr>
        <w:t>ฟู้ดส์</w:t>
      </w:r>
      <w:r w:rsidRPr="007571D6">
        <w:rPr>
          <w:rFonts w:asciiTheme="majorBidi" w:hAnsiTheme="majorBidi"/>
          <w:sz w:val="30"/>
          <w:szCs w:val="30"/>
          <w:cs/>
        </w:rPr>
        <w:t xml:space="preserve"> (</w:t>
      </w:r>
      <w:r w:rsidRPr="007571D6">
        <w:rPr>
          <w:rFonts w:asciiTheme="majorBidi" w:hAnsiTheme="majorBidi" w:hint="cs"/>
          <w:sz w:val="30"/>
          <w:szCs w:val="30"/>
          <w:cs/>
        </w:rPr>
        <w:t>สิงคโปร์</w:t>
      </w:r>
      <w:r w:rsidRPr="007571D6">
        <w:rPr>
          <w:rFonts w:asciiTheme="majorBidi" w:hAnsiTheme="majorBidi"/>
          <w:sz w:val="30"/>
          <w:szCs w:val="30"/>
          <w:cs/>
        </w:rPr>
        <w:t xml:space="preserve">) </w:t>
      </w:r>
      <w:r w:rsidRPr="007571D6">
        <w:rPr>
          <w:rFonts w:asciiTheme="majorBidi" w:hAnsiTheme="majorBidi" w:hint="cs"/>
          <w:sz w:val="30"/>
          <w:szCs w:val="30"/>
          <w:cs/>
        </w:rPr>
        <w:t>จำกัด</w:t>
      </w:r>
      <w:r w:rsidRPr="007571D6">
        <w:rPr>
          <w:rFonts w:asciiTheme="majorBidi" w:hAnsiTheme="majorBidi"/>
          <w:sz w:val="30"/>
          <w:szCs w:val="30"/>
          <w:cs/>
        </w:rPr>
        <w:t xml:space="preserve"> </w:t>
      </w:r>
      <w:r w:rsidRPr="007571D6">
        <w:rPr>
          <w:rFonts w:asciiTheme="majorBidi" w:hAnsiTheme="majorBidi" w:hint="cs"/>
          <w:sz w:val="30"/>
          <w:szCs w:val="30"/>
          <w:cs/>
        </w:rPr>
        <w:t>ได้ชำระเงินค่าหุ้นสามัญ</w:t>
      </w:r>
      <w:r w:rsidR="001C796D" w:rsidRPr="007571D6">
        <w:rPr>
          <w:rFonts w:asciiTheme="majorBidi" w:hAnsiTheme="majorBidi" w:hint="cs"/>
          <w:sz w:val="30"/>
          <w:szCs w:val="30"/>
          <w:cs/>
        </w:rPr>
        <w:t>ในบริษัทย่อยทางอ้อมแห่งหนึ่งในประเทศสิงคโปร์</w:t>
      </w:r>
      <w:r w:rsidRPr="007571D6">
        <w:rPr>
          <w:rFonts w:asciiTheme="majorBidi" w:hAnsiTheme="majorBidi" w:hint="cs"/>
          <w:sz w:val="30"/>
          <w:szCs w:val="30"/>
          <w:cs/>
        </w:rPr>
        <w:t>จำนวน</w:t>
      </w:r>
      <w:r w:rsidRPr="007571D6">
        <w:rPr>
          <w:rFonts w:asciiTheme="majorBidi" w:hAnsiTheme="majorBidi"/>
          <w:sz w:val="30"/>
          <w:szCs w:val="30"/>
          <w:cs/>
        </w:rPr>
        <w:t xml:space="preserve"> </w:t>
      </w:r>
      <w:r w:rsidRPr="007571D6">
        <w:rPr>
          <w:rFonts w:asciiTheme="majorBidi" w:hAnsiTheme="majorBidi"/>
          <w:sz w:val="30"/>
          <w:szCs w:val="30"/>
        </w:rPr>
        <w:t xml:space="preserve">430 </w:t>
      </w:r>
      <w:r w:rsidRPr="007571D6">
        <w:rPr>
          <w:rFonts w:asciiTheme="majorBidi" w:hAnsiTheme="majorBidi" w:hint="cs"/>
          <w:sz w:val="30"/>
          <w:szCs w:val="30"/>
          <w:cs/>
        </w:rPr>
        <w:t>ล้านดอลลาร์ฮ่องกง</w:t>
      </w:r>
      <w:r w:rsidRPr="007571D6">
        <w:rPr>
          <w:rFonts w:asciiTheme="majorBidi" w:hAnsiTheme="majorBidi"/>
          <w:sz w:val="30"/>
          <w:szCs w:val="30"/>
          <w:cs/>
        </w:rPr>
        <w:t xml:space="preserve"> </w:t>
      </w:r>
      <w:r w:rsidRPr="007571D6">
        <w:rPr>
          <w:rFonts w:asciiTheme="majorBidi" w:hAnsiTheme="majorBidi" w:hint="cs"/>
          <w:sz w:val="30"/>
          <w:szCs w:val="30"/>
          <w:cs/>
        </w:rPr>
        <w:t>หรือเทียบเท่าประมาณ</w:t>
      </w:r>
      <w:r w:rsidRPr="007571D6">
        <w:rPr>
          <w:rFonts w:asciiTheme="majorBidi" w:hAnsiTheme="majorBidi"/>
          <w:sz w:val="30"/>
          <w:szCs w:val="30"/>
          <w:cs/>
        </w:rPr>
        <w:t xml:space="preserve"> </w:t>
      </w:r>
      <w:r w:rsidRPr="007571D6">
        <w:rPr>
          <w:rFonts w:asciiTheme="majorBidi" w:hAnsiTheme="majorBidi"/>
          <w:sz w:val="30"/>
          <w:szCs w:val="30"/>
        </w:rPr>
        <w:t>1,9</w:t>
      </w:r>
      <w:r w:rsidR="00201A85">
        <w:rPr>
          <w:rFonts w:asciiTheme="majorBidi" w:hAnsiTheme="majorBidi"/>
          <w:sz w:val="30"/>
          <w:szCs w:val="30"/>
        </w:rPr>
        <w:t>41</w:t>
      </w:r>
      <w:r w:rsidRPr="007571D6">
        <w:rPr>
          <w:rFonts w:asciiTheme="majorBidi" w:hAnsiTheme="majorBidi"/>
          <w:sz w:val="30"/>
          <w:szCs w:val="30"/>
        </w:rPr>
        <w:t xml:space="preserve"> </w:t>
      </w:r>
      <w:r w:rsidRPr="007571D6">
        <w:rPr>
          <w:rFonts w:asciiTheme="majorBidi" w:hAnsiTheme="majorBidi" w:hint="cs"/>
          <w:sz w:val="30"/>
          <w:szCs w:val="30"/>
          <w:cs/>
        </w:rPr>
        <w:t>ล้านบาท</w:t>
      </w:r>
    </w:p>
    <w:p w14:paraId="53222DF8" w14:textId="72FAC24B" w:rsidR="00371E1C" w:rsidRPr="00371E1C" w:rsidRDefault="00371E1C" w:rsidP="00371E1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</w:p>
    <w:p w14:paraId="16CFB197" w14:textId="5705DA7C" w:rsidR="00371E1C" w:rsidRPr="00615BEC" w:rsidRDefault="00371E1C" w:rsidP="00371E1C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  <w:r w:rsidRPr="00615BEC">
        <w:rPr>
          <w:rFonts w:ascii="Angsana New" w:hAnsi="Angsana New"/>
          <w:sz w:val="30"/>
          <w:szCs w:val="30"/>
          <w:cs/>
        </w:rPr>
        <w:t xml:space="preserve">ในเดือนมกราคม </w:t>
      </w:r>
      <w:r w:rsidRPr="00615BEC">
        <w:rPr>
          <w:rFonts w:ascii="Angsana New" w:hAnsi="Angsana New"/>
          <w:sz w:val="30"/>
          <w:szCs w:val="30"/>
        </w:rPr>
        <w:t xml:space="preserve">2568 </w:t>
      </w:r>
      <w:r w:rsidRPr="00615BEC">
        <w:rPr>
          <w:rFonts w:ascii="Angsana New" w:hAnsi="Angsana New"/>
          <w:sz w:val="30"/>
          <w:szCs w:val="30"/>
          <w:cs/>
        </w:rPr>
        <w:t xml:space="preserve">บริษัทออกจำหน่ายหุ้นกู้ระยะยาวจำนวน </w:t>
      </w:r>
      <w:r w:rsidRPr="00615BEC">
        <w:rPr>
          <w:rFonts w:ascii="Angsana New" w:hAnsi="Angsana New"/>
          <w:sz w:val="30"/>
          <w:szCs w:val="30"/>
        </w:rPr>
        <w:t xml:space="preserve">2,000 </w:t>
      </w:r>
      <w:r w:rsidRPr="00615BEC">
        <w:rPr>
          <w:rFonts w:ascii="Angsana New" w:hAnsi="Angsana New"/>
          <w:sz w:val="30"/>
          <w:szCs w:val="30"/>
          <w:cs/>
        </w:rPr>
        <w:t>ล้านบาท โดยหุ้นกู้ดังกล่าวได้</w:t>
      </w:r>
      <w:r w:rsidR="001402BE">
        <w:rPr>
          <w:rFonts w:ascii="Angsana New" w:hAnsi="Angsana New"/>
          <w:sz w:val="30"/>
          <w:szCs w:val="30"/>
        </w:rPr>
        <w:br/>
      </w:r>
      <w:r w:rsidRPr="00615BEC">
        <w:rPr>
          <w:rFonts w:ascii="Angsana New" w:hAnsi="Angsana New"/>
          <w:sz w:val="30"/>
          <w:szCs w:val="30"/>
          <w:cs/>
        </w:rPr>
        <w:t>จดทะเบียนกับสำนักงานคณะกรรมการกำกับหลักทรัพย์และตลาดหลักทรัพย์แห่งประเทศไทย</w:t>
      </w:r>
    </w:p>
    <w:p w14:paraId="1DA0D332" w14:textId="77777777" w:rsidR="00615BEC" w:rsidRDefault="00615BEC" w:rsidP="00615B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</w:p>
    <w:p w14:paraId="28488075" w14:textId="266024ED" w:rsidR="00615BEC" w:rsidRDefault="00F24AF9" w:rsidP="00615BEC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  <w:r w:rsidRPr="00615BEC">
        <w:rPr>
          <w:rFonts w:asciiTheme="majorBidi" w:hAnsiTheme="majorBidi" w:hint="cs"/>
          <w:sz w:val="30"/>
          <w:szCs w:val="30"/>
          <w:cs/>
        </w:rPr>
        <w:t>ในการประชุมคณะกรรมการของบริษัท</w:t>
      </w:r>
      <w:r w:rsidRPr="00615BEC">
        <w:rPr>
          <w:rFonts w:asciiTheme="majorBidi" w:hAnsiTheme="majorBidi"/>
          <w:sz w:val="30"/>
          <w:szCs w:val="30"/>
          <w:cs/>
        </w:rPr>
        <w:t xml:space="preserve"> </w:t>
      </w:r>
      <w:r w:rsidRPr="00615BEC">
        <w:rPr>
          <w:rFonts w:asciiTheme="majorBidi" w:hAnsiTheme="majorBidi" w:hint="cs"/>
          <w:sz w:val="30"/>
          <w:szCs w:val="30"/>
          <w:cs/>
        </w:rPr>
        <w:t>เคอรี่</w:t>
      </w:r>
      <w:r w:rsidRPr="00615BEC">
        <w:rPr>
          <w:rFonts w:asciiTheme="majorBidi" w:hAnsiTheme="majorBidi"/>
          <w:sz w:val="30"/>
          <w:szCs w:val="30"/>
          <w:cs/>
        </w:rPr>
        <w:t xml:space="preserve"> </w:t>
      </w:r>
      <w:r w:rsidRPr="00615BEC">
        <w:rPr>
          <w:rFonts w:asciiTheme="majorBidi" w:hAnsiTheme="majorBidi" w:hint="cs"/>
          <w:sz w:val="30"/>
          <w:szCs w:val="30"/>
          <w:cs/>
        </w:rPr>
        <w:t>เอ็กซ์เพรส</w:t>
      </w:r>
      <w:r w:rsidRPr="00615BEC">
        <w:rPr>
          <w:rFonts w:asciiTheme="majorBidi" w:hAnsiTheme="majorBidi"/>
          <w:sz w:val="30"/>
          <w:szCs w:val="30"/>
          <w:cs/>
        </w:rPr>
        <w:t xml:space="preserve"> </w:t>
      </w:r>
      <w:r w:rsidRPr="00615BEC">
        <w:rPr>
          <w:rFonts w:asciiTheme="majorBidi" w:hAnsiTheme="majorBidi" w:hint="cs"/>
          <w:sz w:val="30"/>
          <w:szCs w:val="30"/>
          <w:cs/>
        </w:rPr>
        <w:t>เบทาโกร</w:t>
      </w:r>
      <w:r w:rsidRPr="00615BEC">
        <w:rPr>
          <w:rFonts w:asciiTheme="majorBidi" w:hAnsiTheme="majorBidi"/>
          <w:sz w:val="30"/>
          <w:szCs w:val="30"/>
          <w:cs/>
        </w:rPr>
        <w:t xml:space="preserve"> </w:t>
      </w:r>
      <w:r w:rsidRPr="00615BEC">
        <w:rPr>
          <w:rFonts w:asciiTheme="majorBidi" w:hAnsiTheme="majorBidi" w:hint="cs"/>
          <w:sz w:val="30"/>
          <w:szCs w:val="30"/>
          <w:cs/>
        </w:rPr>
        <w:t>จำกัด</w:t>
      </w:r>
      <w:r w:rsidRPr="00615BEC">
        <w:rPr>
          <w:rFonts w:asciiTheme="majorBidi" w:hAnsiTheme="majorBidi"/>
          <w:sz w:val="30"/>
          <w:szCs w:val="30"/>
          <w:cs/>
        </w:rPr>
        <w:t xml:space="preserve"> (</w:t>
      </w:r>
      <w:r w:rsidRPr="00615BEC">
        <w:rPr>
          <w:rFonts w:asciiTheme="majorBidi" w:hAnsiTheme="majorBidi" w:hint="cs"/>
          <w:sz w:val="30"/>
          <w:szCs w:val="30"/>
          <w:cs/>
        </w:rPr>
        <w:t>ซึ่งเป็นบริษัทร่วม</w:t>
      </w:r>
      <w:r w:rsidRPr="00615BEC">
        <w:rPr>
          <w:rFonts w:asciiTheme="majorBidi" w:hAnsiTheme="majorBidi"/>
          <w:sz w:val="30"/>
          <w:szCs w:val="30"/>
          <w:cs/>
        </w:rPr>
        <w:t xml:space="preserve">) </w:t>
      </w:r>
      <w:r w:rsidRPr="00615BEC">
        <w:rPr>
          <w:rFonts w:asciiTheme="majorBidi" w:hAnsiTheme="majorBidi" w:hint="cs"/>
          <w:sz w:val="30"/>
          <w:szCs w:val="30"/>
          <w:cs/>
        </w:rPr>
        <w:t>เมื่อวันที่</w:t>
      </w:r>
      <w:r w:rsidRPr="00615BEC">
        <w:rPr>
          <w:rFonts w:asciiTheme="majorBidi" w:hAnsiTheme="majorBidi"/>
          <w:sz w:val="30"/>
          <w:szCs w:val="30"/>
          <w:cs/>
        </w:rPr>
        <w:t xml:space="preserve"> </w:t>
      </w:r>
      <w:r w:rsidR="00E874FE" w:rsidRPr="00615BEC">
        <w:rPr>
          <w:rFonts w:asciiTheme="majorBidi" w:hAnsiTheme="majorBidi"/>
          <w:sz w:val="30"/>
          <w:szCs w:val="30"/>
        </w:rPr>
        <w:br/>
      </w:r>
      <w:r w:rsidR="003350E0">
        <w:rPr>
          <w:rFonts w:asciiTheme="majorBidi" w:hAnsiTheme="majorBidi" w:cstheme="majorBidi"/>
          <w:sz w:val="30"/>
          <w:szCs w:val="30"/>
        </w:rPr>
        <w:t>4</w:t>
      </w:r>
      <w:r w:rsidRPr="002E0A86">
        <w:rPr>
          <w:rFonts w:asciiTheme="majorBidi" w:hAnsiTheme="majorBidi" w:cstheme="majorBidi"/>
          <w:sz w:val="30"/>
          <w:szCs w:val="30"/>
        </w:rPr>
        <w:t xml:space="preserve"> </w:t>
      </w:r>
      <w:r w:rsidRPr="002E0A86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2E0A86">
        <w:rPr>
          <w:rFonts w:asciiTheme="majorBidi" w:hAnsiTheme="majorBidi"/>
          <w:sz w:val="30"/>
          <w:szCs w:val="30"/>
          <w:cs/>
        </w:rPr>
        <w:t xml:space="preserve"> </w:t>
      </w:r>
      <w:r w:rsidRPr="002E0A86">
        <w:rPr>
          <w:rFonts w:asciiTheme="majorBidi" w:hAnsiTheme="majorBidi" w:cstheme="majorBidi"/>
          <w:sz w:val="30"/>
          <w:szCs w:val="30"/>
        </w:rPr>
        <w:t xml:space="preserve">2568 </w:t>
      </w:r>
      <w:r w:rsidRPr="002E0A86">
        <w:rPr>
          <w:rFonts w:asciiTheme="majorBidi" w:hAnsiTheme="majorBidi" w:hint="cs"/>
          <w:sz w:val="30"/>
          <w:szCs w:val="30"/>
          <w:cs/>
        </w:rPr>
        <w:t>คณะกรรมการของบริษัท</w:t>
      </w:r>
      <w:r w:rsidRPr="002E0A86">
        <w:rPr>
          <w:rFonts w:asciiTheme="majorBidi" w:hAnsiTheme="majorBidi"/>
          <w:sz w:val="30"/>
          <w:szCs w:val="30"/>
          <w:cs/>
        </w:rPr>
        <w:t xml:space="preserve"> </w:t>
      </w:r>
      <w:r w:rsidRPr="002E0A86">
        <w:rPr>
          <w:rFonts w:asciiTheme="majorBidi" w:hAnsiTheme="majorBidi" w:hint="cs"/>
          <w:sz w:val="30"/>
          <w:szCs w:val="30"/>
          <w:cs/>
        </w:rPr>
        <w:t>เคอรี่</w:t>
      </w:r>
      <w:r w:rsidRPr="002E0A86">
        <w:rPr>
          <w:rFonts w:asciiTheme="majorBidi" w:hAnsiTheme="majorBidi"/>
          <w:sz w:val="30"/>
          <w:szCs w:val="30"/>
          <w:cs/>
        </w:rPr>
        <w:t xml:space="preserve"> </w:t>
      </w:r>
      <w:r w:rsidRPr="002E0A86">
        <w:rPr>
          <w:rFonts w:asciiTheme="majorBidi" w:hAnsiTheme="majorBidi" w:hint="cs"/>
          <w:sz w:val="30"/>
          <w:szCs w:val="30"/>
          <w:cs/>
        </w:rPr>
        <w:t>เอ็กซ์เพรส</w:t>
      </w:r>
      <w:r w:rsidRPr="002E0A86">
        <w:rPr>
          <w:rFonts w:asciiTheme="majorBidi" w:hAnsiTheme="majorBidi"/>
          <w:sz w:val="30"/>
          <w:szCs w:val="30"/>
          <w:cs/>
        </w:rPr>
        <w:t xml:space="preserve"> </w:t>
      </w:r>
      <w:r w:rsidRPr="002E0A86">
        <w:rPr>
          <w:rFonts w:asciiTheme="majorBidi" w:hAnsiTheme="majorBidi" w:hint="cs"/>
          <w:sz w:val="30"/>
          <w:szCs w:val="30"/>
          <w:cs/>
        </w:rPr>
        <w:t>เบทาโกร</w:t>
      </w:r>
      <w:r w:rsidRPr="002E0A86">
        <w:rPr>
          <w:rFonts w:asciiTheme="majorBidi" w:hAnsiTheme="majorBidi"/>
          <w:sz w:val="30"/>
          <w:szCs w:val="30"/>
          <w:cs/>
        </w:rPr>
        <w:t xml:space="preserve"> </w:t>
      </w:r>
      <w:r w:rsidRPr="002E0A86">
        <w:rPr>
          <w:rFonts w:asciiTheme="majorBidi" w:hAnsiTheme="majorBidi" w:hint="cs"/>
          <w:sz w:val="30"/>
          <w:szCs w:val="30"/>
          <w:cs/>
        </w:rPr>
        <w:t>จำกัด</w:t>
      </w:r>
      <w:r w:rsidRPr="002E0A86">
        <w:rPr>
          <w:rFonts w:asciiTheme="majorBidi" w:hAnsiTheme="majorBidi"/>
          <w:sz w:val="30"/>
          <w:szCs w:val="30"/>
          <w:cs/>
        </w:rPr>
        <w:t xml:space="preserve"> </w:t>
      </w:r>
      <w:r w:rsidRPr="002E0A86">
        <w:rPr>
          <w:rFonts w:asciiTheme="majorBidi" w:hAnsiTheme="majorBidi" w:hint="cs"/>
          <w:sz w:val="30"/>
          <w:szCs w:val="30"/>
          <w:cs/>
        </w:rPr>
        <w:t>มีมติอนุมัติเลิกบริษัท</w:t>
      </w:r>
      <w:r w:rsidRPr="002E0A86">
        <w:rPr>
          <w:rFonts w:asciiTheme="majorBidi" w:hAnsiTheme="majorBidi"/>
          <w:sz w:val="30"/>
          <w:szCs w:val="30"/>
          <w:cs/>
        </w:rPr>
        <w:t xml:space="preserve"> </w:t>
      </w:r>
      <w:r w:rsidRPr="002E0A86">
        <w:rPr>
          <w:rFonts w:asciiTheme="majorBidi" w:hAnsiTheme="majorBidi" w:hint="cs"/>
          <w:sz w:val="30"/>
          <w:szCs w:val="30"/>
          <w:cs/>
        </w:rPr>
        <w:t>เคอรี่</w:t>
      </w:r>
      <w:r w:rsidRPr="002E0A86">
        <w:rPr>
          <w:rFonts w:asciiTheme="majorBidi" w:hAnsiTheme="majorBidi"/>
          <w:sz w:val="30"/>
          <w:szCs w:val="30"/>
          <w:cs/>
        </w:rPr>
        <w:t xml:space="preserve"> </w:t>
      </w:r>
      <w:r w:rsidR="00E874FE" w:rsidRPr="002E0A86">
        <w:rPr>
          <w:rFonts w:asciiTheme="majorBidi" w:hAnsiTheme="majorBidi"/>
          <w:sz w:val="30"/>
          <w:szCs w:val="30"/>
        </w:rPr>
        <w:br/>
      </w:r>
      <w:r w:rsidRPr="002E0A86">
        <w:rPr>
          <w:rFonts w:asciiTheme="majorBidi" w:hAnsiTheme="majorBidi" w:hint="cs"/>
          <w:sz w:val="30"/>
          <w:szCs w:val="30"/>
          <w:cs/>
        </w:rPr>
        <w:t>เอ็กซ์เพรส</w:t>
      </w:r>
      <w:r w:rsidRPr="00615BEC">
        <w:rPr>
          <w:rFonts w:asciiTheme="majorBidi" w:hAnsiTheme="majorBidi"/>
          <w:sz w:val="30"/>
          <w:szCs w:val="30"/>
          <w:cs/>
        </w:rPr>
        <w:t xml:space="preserve"> </w:t>
      </w:r>
      <w:r w:rsidRPr="00615BEC">
        <w:rPr>
          <w:rFonts w:asciiTheme="majorBidi" w:hAnsiTheme="majorBidi" w:hint="cs"/>
          <w:sz w:val="30"/>
          <w:szCs w:val="30"/>
          <w:cs/>
        </w:rPr>
        <w:t>เบทาโกร</w:t>
      </w:r>
      <w:r w:rsidRPr="00615BEC">
        <w:rPr>
          <w:rFonts w:asciiTheme="majorBidi" w:hAnsiTheme="majorBidi"/>
          <w:sz w:val="30"/>
          <w:szCs w:val="30"/>
          <w:cs/>
        </w:rPr>
        <w:t xml:space="preserve"> </w:t>
      </w:r>
      <w:r w:rsidRPr="00615BEC">
        <w:rPr>
          <w:rFonts w:asciiTheme="majorBidi" w:hAnsiTheme="majorBidi" w:hint="cs"/>
          <w:sz w:val="30"/>
          <w:szCs w:val="30"/>
          <w:cs/>
        </w:rPr>
        <w:t>จำกัด</w:t>
      </w:r>
    </w:p>
    <w:p w14:paraId="1BB522D4" w14:textId="77777777" w:rsidR="00615BEC" w:rsidRDefault="00615BEC" w:rsidP="00615BE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900"/>
        <w:jc w:val="thaiDistribute"/>
        <w:rPr>
          <w:rFonts w:asciiTheme="majorBidi" w:hAnsiTheme="majorBidi"/>
          <w:sz w:val="30"/>
          <w:szCs w:val="30"/>
        </w:rPr>
      </w:pPr>
    </w:p>
    <w:p w14:paraId="10288D25" w14:textId="3FCA5BA1" w:rsidR="00282429" w:rsidRPr="00371E1C" w:rsidRDefault="00F24AF9" w:rsidP="000E260E">
      <w:pPr>
        <w:pStyle w:val="ListParagraph"/>
        <w:numPr>
          <w:ilvl w:val="0"/>
          <w:numId w:val="4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/>
          <w:sz w:val="30"/>
          <w:szCs w:val="30"/>
        </w:rPr>
      </w:pPr>
      <w:r w:rsidRPr="00615BEC">
        <w:rPr>
          <w:rFonts w:asciiTheme="majorBidi" w:hAnsiTheme="majorBidi" w:hint="cs"/>
          <w:sz w:val="30"/>
          <w:szCs w:val="30"/>
          <w:cs/>
        </w:rPr>
        <w:t>ในการประชุมคณะกรรมการของบริษัทเมื่อวันที่</w:t>
      </w:r>
      <w:r w:rsidRPr="00615BEC">
        <w:rPr>
          <w:rFonts w:asciiTheme="majorBidi" w:hAnsiTheme="majorBidi"/>
          <w:sz w:val="30"/>
          <w:szCs w:val="30"/>
          <w:cs/>
        </w:rPr>
        <w:t xml:space="preserve"> </w:t>
      </w:r>
      <w:r w:rsidR="00933F94">
        <w:rPr>
          <w:rFonts w:asciiTheme="majorBidi" w:hAnsiTheme="majorBidi" w:cstheme="majorBidi"/>
          <w:sz w:val="30"/>
          <w:szCs w:val="30"/>
        </w:rPr>
        <w:t>25</w:t>
      </w:r>
      <w:r w:rsidRPr="00615BEC">
        <w:rPr>
          <w:rFonts w:asciiTheme="majorBidi" w:hAnsiTheme="majorBidi" w:cstheme="majorBidi"/>
          <w:sz w:val="30"/>
          <w:szCs w:val="30"/>
        </w:rPr>
        <w:t xml:space="preserve"> </w:t>
      </w:r>
      <w:r w:rsidRPr="00615BEC">
        <w:rPr>
          <w:rFonts w:asciiTheme="majorBidi" w:hAnsiTheme="majorBidi" w:hint="cs"/>
          <w:sz w:val="30"/>
          <w:szCs w:val="30"/>
          <w:cs/>
        </w:rPr>
        <w:t>กุมภาพันธ์</w:t>
      </w:r>
      <w:r w:rsidRPr="00615BEC">
        <w:rPr>
          <w:rFonts w:asciiTheme="majorBidi" w:hAnsiTheme="majorBidi"/>
          <w:sz w:val="30"/>
          <w:szCs w:val="30"/>
          <w:cs/>
        </w:rPr>
        <w:t xml:space="preserve"> </w:t>
      </w:r>
      <w:r w:rsidRPr="00615BEC">
        <w:rPr>
          <w:rFonts w:asciiTheme="majorBidi" w:hAnsiTheme="majorBidi" w:cstheme="majorBidi"/>
          <w:sz w:val="30"/>
          <w:szCs w:val="30"/>
        </w:rPr>
        <w:t xml:space="preserve">2568 </w:t>
      </w:r>
      <w:r w:rsidRPr="00615BEC">
        <w:rPr>
          <w:rFonts w:asciiTheme="majorBidi" w:hAnsiTheme="majorBidi" w:hint="cs"/>
          <w:sz w:val="30"/>
          <w:szCs w:val="30"/>
          <w:cs/>
        </w:rPr>
        <w:t>คณะกรรมการมีมติอนุมัติจัดสรรกำไร</w:t>
      </w:r>
      <w:r w:rsidR="00BD03D3" w:rsidRPr="00615BEC">
        <w:rPr>
          <w:rFonts w:asciiTheme="majorBidi" w:hAnsiTheme="majorBidi"/>
          <w:sz w:val="30"/>
          <w:szCs w:val="30"/>
        </w:rPr>
        <w:br/>
      </w:r>
      <w:r w:rsidRPr="00615BEC">
        <w:rPr>
          <w:rFonts w:asciiTheme="majorBidi" w:hAnsiTheme="majorBidi" w:hint="cs"/>
          <w:sz w:val="30"/>
          <w:szCs w:val="30"/>
          <w:cs/>
        </w:rPr>
        <w:t>เพื่อจ่ายเงินปันผลให้แก่ผู้ถือหุ้น</w:t>
      </w:r>
      <w:r w:rsidRPr="00615BEC">
        <w:rPr>
          <w:rFonts w:asciiTheme="majorBidi" w:hAnsiTheme="majorBidi"/>
          <w:sz w:val="30"/>
          <w:szCs w:val="30"/>
          <w:cs/>
        </w:rPr>
        <w:t xml:space="preserve"> </w:t>
      </w:r>
      <w:r w:rsidRPr="00615BEC">
        <w:rPr>
          <w:rFonts w:asciiTheme="majorBidi" w:hAnsiTheme="majorBidi" w:hint="cs"/>
          <w:sz w:val="30"/>
          <w:szCs w:val="30"/>
          <w:cs/>
        </w:rPr>
        <w:t>ในอัตราหุ้นละ</w:t>
      </w:r>
      <w:r w:rsidRPr="00615BEC">
        <w:rPr>
          <w:rFonts w:asciiTheme="majorBidi" w:hAnsiTheme="majorBidi"/>
          <w:sz w:val="30"/>
          <w:szCs w:val="30"/>
          <w:cs/>
        </w:rPr>
        <w:t xml:space="preserve"> </w:t>
      </w:r>
      <w:r w:rsidR="00933F94">
        <w:rPr>
          <w:rFonts w:asciiTheme="majorBidi" w:hAnsiTheme="majorBidi" w:cstheme="majorBidi"/>
          <w:sz w:val="30"/>
          <w:szCs w:val="30"/>
        </w:rPr>
        <w:t>0.5</w:t>
      </w:r>
      <w:r w:rsidRPr="00615BEC">
        <w:rPr>
          <w:rFonts w:asciiTheme="majorBidi" w:hAnsiTheme="majorBidi" w:cstheme="majorBidi"/>
          <w:sz w:val="30"/>
          <w:szCs w:val="30"/>
        </w:rPr>
        <w:t xml:space="preserve"> </w:t>
      </w:r>
      <w:r w:rsidRPr="00615BEC">
        <w:rPr>
          <w:rFonts w:asciiTheme="majorBidi" w:hAnsiTheme="majorBidi" w:hint="cs"/>
          <w:sz w:val="30"/>
          <w:szCs w:val="30"/>
          <w:cs/>
        </w:rPr>
        <w:t>บาท</w:t>
      </w:r>
      <w:r w:rsidRPr="00615BEC">
        <w:rPr>
          <w:rFonts w:asciiTheme="majorBidi" w:hAnsiTheme="majorBidi"/>
          <w:sz w:val="30"/>
          <w:szCs w:val="30"/>
          <w:cs/>
        </w:rPr>
        <w:t xml:space="preserve"> </w:t>
      </w:r>
      <w:r w:rsidRPr="00615BEC">
        <w:rPr>
          <w:rFonts w:asciiTheme="majorBidi" w:hAnsiTheme="majorBidi" w:hint="cs"/>
          <w:sz w:val="30"/>
          <w:szCs w:val="30"/>
          <w:cs/>
        </w:rPr>
        <w:t>เป็นจำนวนเงินทั้งสิ้น</w:t>
      </w:r>
      <w:r w:rsidRPr="00615BEC">
        <w:rPr>
          <w:rFonts w:asciiTheme="majorBidi" w:hAnsiTheme="majorBidi"/>
          <w:sz w:val="30"/>
          <w:szCs w:val="30"/>
          <w:cs/>
        </w:rPr>
        <w:t xml:space="preserve"> </w:t>
      </w:r>
      <w:r w:rsidR="00933F94">
        <w:rPr>
          <w:rFonts w:asciiTheme="majorBidi" w:hAnsiTheme="majorBidi" w:cstheme="majorBidi"/>
          <w:sz w:val="30"/>
          <w:szCs w:val="30"/>
        </w:rPr>
        <w:t>967.4</w:t>
      </w:r>
      <w:r w:rsidRPr="00615BEC">
        <w:rPr>
          <w:rFonts w:asciiTheme="majorBidi" w:hAnsiTheme="majorBidi" w:cstheme="majorBidi"/>
          <w:sz w:val="30"/>
          <w:szCs w:val="30"/>
        </w:rPr>
        <w:t xml:space="preserve"> </w:t>
      </w:r>
      <w:r w:rsidRPr="00615BEC">
        <w:rPr>
          <w:rFonts w:asciiTheme="majorBidi" w:hAnsiTheme="majorBidi" w:hint="cs"/>
          <w:sz w:val="30"/>
          <w:szCs w:val="30"/>
          <w:cs/>
        </w:rPr>
        <w:t>ล้านบาท</w:t>
      </w:r>
      <w:r w:rsidRPr="00615BEC">
        <w:rPr>
          <w:rFonts w:asciiTheme="majorBidi" w:hAnsiTheme="majorBidi"/>
          <w:sz w:val="30"/>
          <w:szCs w:val="30"/>
          <w:cs/>
        </w:rPr>
        <w:t xml:space="preserve"> </w:t>
      </w:r>
      <w:r w:rsidRPr="00615BEC">
        <w:rPr>
          <w:rFonts w:asciiTheme="majorBidi" w:hAnsiTheme="majorBidi" w:hint="cs"/>
          <w:sz w:val="30"/>
          <w:szCs w:val="30"/>
          <w:cs/>
        </w:rPr>
        <w:t>และจัดสรรทุนสำรองตามกฏหมายจำนวน</w:t>
      </w:r>
      <w:r w:rsidRPr="00615BEC">
        <w:rPr>
          <w:rFonts w:asciiTheme="majorBidi" w:hAnsiTheme="majorBidi"/>
          <w:sz w:val="30"/>
          <w:szCs w:val="30"/>
          <w:cs/>
        </w:rPr>
        <w:t xml:space="preserve"> </w:t>
      </w:r>
      <w:r w:rsidR="0033395D">
        <w:rPr>
          <w:rFonts w:asciiTheme="majorBidi" w:hAnsiTheme="majorBidi" w:cstheme="majorBidi"/>
          <w:sz w:val="30"/>
          <w:szCs w:val="30"/>
        </w:rPr>
        <w:t>104</w:t>
      </w:r>
      <w:r w:rsidRPr="00615BEC">
        <w:rPr>
          <w:rFonts w:asciiTheme="majorBidi" w:hAnsiTheme="majorBidi" w:cstheme="majorBidi"/>
          <w:sz w:val="30"/>
          <w:szCs w:val="30"/>
        </w:rPr>
        <w:t xml:space="preserve"> </w:t>
      </w:r>
      <w:r w:rsidRPr="00615BEC">
        <w:rPr>
          <w:rFonts w:asciiTheme="majorBidi" w:hAnsiTheme="majorBidi" w:hint="cs"/>
          <w:sz w:val="30"/>
          <w:szCs w:val="30"/>
          <w:cs/>
        </w:rPr>
        <w:t>ล้านบาท</w:t>
      </w:r>
      <w:r w:rsidRPr="00615BEC">
        <w:rPr>
          <w:rFonts w:asciiTheme="majorBidi" w:hAnsiTheme="majorBidi"/>
          <w:sz w:val="30"/>
          <w:szCs w:val="30"/>
          <w:cs/>
        </w:rPr>
        <w:t xml:space="preserve"> </w:t>
      </w:r>
      <w:r w:rsidRPr="00615BEC">
        <w:rPr>
          <w:rFonts w:asciiTheme="majorBidi" w:hAnsiTheme="majorBidi" w:hint="cs"/>
          <w:sz w:val="30"/>
          <w:szCs w:val="30"/>
          <w:cs/>
        </w:rPr>
        <w:t>ทั้งนี้เงินปันผลดังกล่าวขึ้นอยู่กับการอนุมัติในการประชุมสามัญประจำปีของผู้ถือหุ้น</w:t>
      </w:r>
    </w:p>
    <w:sectPr w:rsidR="00282429" w:rsidRPr="00371E1C" w:rsidSect="00933D8A">
      <w:headerReference w:type="default" r:id="rId27"/>
      <w:footerReference w:type="default" r:id="rId28"/>
      <w:footerReference w:type="first" r:id="rId29"/>
      <w:pgSz w:w="11909" w:h="16834" w:code="9"/>
      <w:pgMar w:top="691" w:right="1152" w:bottom="576" w:left="1152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7E91A0" w14:textId="77777777" w:rsidR="00124F52" w:rsidRDefault="00124F52">
      <w:r>
        <w:separator/>
      </w:r>
    </w:p>
  </w:endnote>
  <w:endnote w:type="continuationSeparator" w:id="0">
    <w:p w14:paraId="32709CF6" w14:textId="77777777" w:rsidR="00124F52" w:rsidRDefault="00124F52">
      <w:r>
        <w:continuationSeparator/>
      </w:r>
    </w:p>
  </w:endnote>
  <w:endnote w:type="continuationNotice" w:id="1">
    <w:p w14:paraId="7D15EEBE" w14:textId="77777777" w:rsidR="00124F52" w:rsidRDefault="00124F52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50553378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7321795" w14:textId="2CC21CB2" w:rsidR="00766B8D" w:rsidRPr="00291A24" w:rsidRDefault="00766B8D" w:rsidP="00291A24">
        <w:pPr>
          <w:pStyle w:val="Footer"/>
          <w:tabs>
            <w:tab w:val="clear" w:pos="227"/>
            <w:tab w:val="clear" w:pos="454"/>
            <w:tab w:val="clear" w:pos="680"/>
            <w:tab w:val="clear" w:pos="907"/>
            <w:tab w:val="clear" w:pos="1644"/>
            <w:tab w:val="clear" w:pos="1871"/>
            <w:tab w:val="clear" w:pos="2580"/>
            <w:tab w:val="clear" w:pos="2807"/>
            <w:tab w:val="clear" w:pos="3515"/>
            <w:tab w:val="clear" w:pos="3742"/>
            <w:tab w:val="clear" w:pos="4451"/>
            <w:tab w:val="clear" w:pos="4536"/>
            <w:tab w:val="clear" w:pos="4678"/>
            <w:tab w:val="clear" w:pos="5387"/>
            <w:tab w:val="clear" w:pos="5613"/>
            <w:tab w:val="clear" w:pos="6322"/>
            <w:tab w:val="clear" w:pos="6549"/>
            <w:tab w:val="clear" w:pos="9072"/>
          </w:tabs>
          <w:jc w:val="center"/>
          <w:rPr>
            <w:rFonts w:asciiTheme="majorBidi" w:hAnsiTheme="majorBidi" w:cstheme="majorBidi"/>
            <w:sz w:val="30"/>
            <w:szCs w:val="30"/>
          </w:rPr>
        </w:pPr>
        <w:r w:rsidRPr="00291A24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291A24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291A24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85087A">
          <w:rPr>
            <w:rFonts w:asciiTheme="majorBidi" w:hAnsiTheme="majorBidi" w:cstheme="majorBidi"/>
            <w:noProof/>
            <w:sz w:val="30"/>
            <w:szCs w:val="30"/>
          </w:rPr>
          <w:t>19</w:t>
        </w:r>
        <w:r w:rsidRPr="00291A24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4D2F5" w14:textId="15F6A69F" w:rsidR="00766B8D" w:rsidRPr="00D71F14" w:rsidRDefault="00766B8D" w:rsidP="001601C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Theme="majorBidi" w:hAnsiTheme="majorBidi" w:cstheme="majorBidi"/>
        <w:sz w:val="30"/>
        <w:szCs w:val="30"/>
      </w:rPr>
    </w:pP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begin"/>
    </w:r>
    <w:r w:rsidRPr="00D71F14">
      <w:rPr>
        <w:rStyle w:val="PageNumber"/>
        <w:rFonts w:asciiTheme="majorBidi" w:hAnsiTheme="majorBidi" w:cstheme="majorBidi"/>
        <w:sz w:val="30"/>
        <w:szCs w:val="30"/>
      </w:rPr>
      <w:instrText xml:space="preserve">PAGE  </w:instrText>
    </w: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separate"/>
    </w:r>
    <w:r w:rsidR="0085087A">
      <w:rPr>
        <w:rStyle w:val="PageNumber"/>
        <w:rFonts w:asciiTheme="majorBidi" w:hAnsiTheme="majorBidi" w:cstheme="majorBidi"/>
        <w:noProof/>
        <w:sz w:val="30"/>
        <w:szCs w:val="30"/>
        <w:cs/>
      </w:rPr>
      <w:t>75</w:t>
    </w: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end"/>
    </w:r>
  </w:p>
  <w:p w14:paraId="3E6DE808" w14:textId="77777777" w:rsidR="00766B8D" w:rsidRPr="006E4E2E" w:rsidRDefault="00766B8D" w:rsidP="007514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0132" w14:textId="175B9726" w:rsidR="00766B8D" w:rsidRPr="00B725EC" w:rsidRDefault="00766B8D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 w:rsidR="0085087A">
      <w:rPr>
        <w:rStyle w:val="PageNumber"/>
        <w:rFonts w:ascii="Angsana New" w:hAnsi="Angsana New"/>
        <w:noProof/>
        <w:sz w:val="30"/>
        <w:szCs w:val="30"/>
      </w:rPr>
      <w:t>76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445EC171" w14:textId="77777777" w:rsidR="00766B8D" w:rsidRPr="00BA5365" w:rsidRDefault="00766B8D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02A9E" w14:textId="272DA503" w:rsidR="00766B8D" w:rsidRPr="00D71F14" w:rsidRDefault="00766B8D" w:rsidP="001601C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Theme="majorBidi" w:hAnsiTheme="majorBidi" w:cstheme="majorBidi"/>
        <w:sz w:val="30"/>
        <w:szCs w:val="30"/>
      </w:rPr>
    </w:pP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begin"/>
    </w:r>
    <w:r w:rsidRPr="00D71F14">
      <w:rPr>
        <w:rStyle w:val="PageNumber"/>
        <w:rFonts w:asciiTheme="majorBidi" w:hAnsiTheme="majorBidi" w:cstheme="majorBidi"/>
        <w:sz w:val="30"/>
        <w:szCs w:val="30"/>
      </w:rPr>
      <w:instrText xml:space="preserve">PAGE  </w:instrText>
    </w: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separate"/>
    </w:r>
    <w:r w:rsidR="0085087A">
      <w:rPr>
        <w:rStyle w:val="PageNumber"/>
        <w:rFonts w:asciiTheme="majorBidi" w:hAnsiTheme="majorBidi" w:cstheme="majorBidi"/>
        <w:noProof/>
        <w:sz w:val="30"/>
        <w:szCs w:val="30"/>
        <w:cs/>
      </w:rPr>
      <w:t>87</w:t>
    </w: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end"/>
    </w:r>
  </w:p>
  <w:p w14:paraId="3EAFBE60" w14:textId="77777777" w:rsidR="00766B8D" w:rsidRPr="006E4E2E" w:rsidRDefault="00766B8D" w:rsidP="007514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E1C20" w14:textId="75FE8492" w:rsidR="00766B8D" w:rsidRPr="00B725EC" w:rsidRDefault="00766B8D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 w:rsidR="0085087A">
      <w:rPr>
        <w:rStyle w:val="PageNumber"/>
        <w:rFonts w:ascii="Angsana New" w:hAnsi="Angsana New"/>
        <w:noProof/>
        <w:sz w:val="30"/>
        <w:szCs w:val="30"/>
      </w:rPr>
      <w:t>86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5599DA3B" w14:textId="77777777" w:rsidR="00766B8D" w:rsidRPr="00BA5365" w:rsidRDefault="00766B8D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613BA" w14:textId="75E6DA2B" w:rsidR="00766B8D" w:rsidRPr="00D71F14" w:rsidRDefault="00766B8D" w:rsidP="001601C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Theme="majorBidi" w:hAnsiTheme="majorBidi" w:cstheme="majorBidi"/>
        <w:sz w:val="30"/>
        <w:szCs w:val="30"/>
      </w:rPr>
    </w:pP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begin"/>
    </w:r>
    <w:r w:rsidRPr="00D71F14">
      <w:rPr>
        <w:rStyle w:val="PageNumber"/>
        <w:rFonts w:asciiTheme="majorBidi" w:hAnsiTheme="majorBidi" w:cstheme="majorBidi"/>
        <w:sz w:val="30"/>
        <w:szCs w:val="30"/>
      </w:rPr>
      <w:instrText xml:space="preserve">PAGE  </w:instrText>
    </w: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separate"/>
    </w:r>
    <w:r w:rsidR="0085087A">
      <w:rPr>
        <w:rStyle w:val="PageNumber"/>
        <w:rFonts w:asciiTheme="majorBidi" w:hAnsiTheme="majorBidi" w:cstheme="majorBidi"/>
        <w:noProof/>
        <w:sz w:val="30"/>
        <w:szCs w:val="30"/>
        <w:cs/>
      </w:rPr>
      <w:t>92</w:t>
    </w: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end"/>
    </w:r>
  </w:p>
  <w:p w14:paraId="1F3F970C" w14:textId="77777777" w:rsidR="00766B8D" w:rsidRPr="006E4E2E" w:rsidRDefault="00766B8D" w:rsidP="007514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2C62" w14:textId="410EEE6D" w:rsidR="00766B8D" w:rsidRPr="00B725EC" w:rsidRDefault="00766B8D" w:rsidP="00B140C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B725EC">
      <w:rPr>
        <w:rStyle w:val="PageNumber"/>
        <w:rFonts w:ascii="Angsana New" w:hAnsi="Angsana New"/>
        <w:sz w:val="30"/>
        <w:szCs w:val="30"/>
      </w:rPr>
      <w:fldChar w:fldCharType="begin"/>
    </w:r>
    <w:r w:rsidRPr="00B725EC">
      <w:rPr>
        <w:rStyle w:val="PageNumber"/>
        <w:rFonts w:ascii="Angsana New" w:hAnsi="Angsana New"/>
        <w:sz w:val="30"/>
        <w:szCs w:val="30"/>
      </w:rPr>
      <w:instrText xml:space="preserve"> PAGE </w:instrText>
    </w:r>
    <w:r w:rsidRPr="00B725EC">
      <w:rPr>
        <w:rStyle w:val="PageNumber"/>
        <w:rFonts w:ascii="Angsana New" w:hAnsi="Angsana New"/>
        <w:sz w:val="30"/>
        <w:szCs w:val="30"/>
      </w:rPr>
      <w:fldChar w:fldCharType="separate"/>
    </w:r>
    <w:r w:rsidR="0085087A">
      <w:rPr>
        <w:rStyle w:val="PageNumber"/>
        <w:rFonts w:ascii="Angsana New" w:hAnsi="Angsana New"/>
        <w:noProof/>
        <w:sz w:val="30"/>
        <w:szCs w:val="30"/>
      </w:rPr>
      <w:t>91</w:t>
    </w:r>
    <w:r w:rsidRPr="00B725EC">
      <w:rPr>
        <w:rStyle w:val="PageNumber"/>
        <w:rFonts w:ascii="Angsana New" w:hAnsi="Angsana New"/>
        <w:sz w:val="30"/>
        <w:szCs w:val="30"/>
      </w:rPr>
      <w:fldChar w:fldCharType="end"/>
    </w:r>
  </w:p>
  <w:p w14:paraId="241F65E6" w14:textId="77777777" w:rsidR="00766B8D" w:rsidRPr="00BA5365" w:rsidRDefault="00766B8D" w:rsidP="00C276FA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882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97B615" w14:textId="6C0602BD" w:rsidR="00766B8D" w:rsidRPr="00C54B32" w:rsidRDefault="00766B8D" w:rsidP="001601C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C54B32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54B3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54B32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85087A">
      <w:rPr>
        <w:rStyle w:val="PageNumber"/>
        <w:rFonts w:ascii="Angsana New" w:hAnsi="Angsana New"/>
        <w:noProof/>
        <w:sz w:val="30"/>
        <w:szCs w:val="30"/>
        <w:cs/>
      </w:rPr>
      <w:t>51</w:t>
    </w:r>
    <w:r w:rsidRPr="00C54B32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B30F694" w14:textId="78DDAA45" w:rsidR="00766B8D" w:rsidRPr="006E4E2E" w:rsidRDefault="00766B8D" w:rsidP="006E0B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80"/>
      </w:tabs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8BA70E" w14:textId="6A6509E1" w:rsidR="00766B8D" w:rsidRPr="00C54B32" w:rsidRDefault="00766B8D" w:rsidP="001601C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C54B32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54B3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54B32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85087A">
      <w:rPr>
        <w:rStyle w:val="PageNumber"/>
        <w:rFonts w:ascii="Angsana New" w:hAnsi="Angsana New"/>
        <w:noProof/>
        <w:sz w:val="30"/>
        <w:szCs w:val="30"/>
        <w:cs/>
      </w:rPr>
      <w:t>52</w:t>
    </w:r>
    <w:r w:rsidRPr="00C54B32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194BA3F" w14:textId="77777777" w:rsidR="00766B8D" w:rsidRPr="006E4E2E" w:rsidRDefault="00766B8D" w:rsidP="006E0BB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780"/>
      </w:tabs>
      <w:ind w:right="360"/>
    </w:pPr>
    <w:r>
      <w:rPr>
        <w:cs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B9BBDE" w14:textId="0B98813A" w:rsidR="00766B8D" w:rsidRPr="00C54B32" w:rsidRDefault="00766B8D" w:rsidP="001601C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C54B32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54B32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54B32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85087A">
      <w:rPr>
        <w:rStyle w:val="PageNumber"/>
        <w:rFonts w:ascii="Angsana New" w:hAnsi="Angsana New"/>
        <w:noProof/>
        <w:sz w:val="30"/>
        <w:szCs w:val="30"/>
        <w:cs/>
      </w:rPr>
      <w:t>58</w:t>
    </w:r>
    <w:r w:rsidRPr="00C54B32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A68FB6F" w14:textId="77777777" w:rsidR="00766B8D" w:rsidRPr="006E4E2E" w:rsidRDefault="00766B8D" w:rsidP="007514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389FC1" w14:textId="20AFB463" w:rsidR="00766B8D" w:rsidRPr="00D71F14" w:rsidRDefault="00766B8D" w:rsidP="001601C0">
    <w:pPr>
      <w:pStyle w:val="Footer"/>
      <w:framePr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Theme="majorBidi" w:hAnsiTheme="majorBidi" w:cstheme="majorBidi"/>
        <w:sz w:val="30"/>
        <w:szCs w:val="30"/>
      </w:rPr>
    </w:pP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begin"/>
    </w:r>
    <w:r w:rsidRPr="00D71F14">
      <w:rPr>
        <w:rStyle w:val="PageNumber"/>
        <w:rFonts w:asciiTheme="majorBidi" w:hAnsiTheme="majorBidi" w:cstheme="majorBidi"/>
        <w:sz w:val="30"/>
        <w:szCs w:val="30"/>
      </w:rPr>
      <w:instrText xml:space="preserve">PAGE  </w:instrText>
    </w: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separate"/>
    </w:r>
    <w:r w:rsidR="0085087A">
      <w:rPr>
        <w:rStyle w:val="PageNumber"/>
        <w:rFonts w:asciiTheme="majorBidi" w:hAnsiTheme="majorBidi" w:cstheme="majorBidi"/>
        <w:noProof/>
        <w:sz w:val="30"/>
        <w:szCs w:val="30"/>
        <w:cs/>
      </w:rPr>
      <w:t>67</w:t>
    </w:r>
    <w:r w:rsidRPr="00D71F14">
      <w:rPr>
        <w:rStyle w:val="PageNumber"/>
        <w:rFonts w:asciiTheme="majorBidi" w:hAnsiTheme="majorBidi" w:cstheme="majorBidi"/>
        <w:sz w:val="30"/>
        <w:szCs w:val="30"/>
        <w:cs/>
      </w:rPr>
      <w:fldChar w:fldCharType="end"/>
    </w:r>
  </w:p>
  <w:p w14:paraId="0B556A29" w14:textId="77777777" w:rsidR="00766B8D" w:rsidRPr="006E4E2E" w:rsidRDefault="00766B8D" w:rsidP="007514D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93764" w14:textId="48AEC63E" w:rsidR="00766B8D" w:rsidRPr="006E7C49" w:rsidRDefault="00766B8D">
    <w:pPr>
      <w:pStyle w:val="Footer"/>
      <w:jc w:val="center"/>
      <w:rPr>
        <w:rFonts w:ascii="Angsana New" w:hAnsi="Angsana New"/>
        <w:sz w:val="30"/>
        <w:szCs w:val="30"/>
      </w:rPr>
    </w:pPr>
    <w:r w:rsidRPr="006E7C49">
      <w:rPr>
        <w:rFonts w:ascii="Angsana New" w:hAnsi="Angsana New"/>
        <w:sz w:val="30"/>
        <w:szCs w:val="30"/>
      </w:rPr>
      <w:fldChar w:fldCharType="begin"/>
    </w:r>
    <w:r w:rsidRPr="006E7C49">
      <w:rPr>
        <w:rFonts w:ascii="Angsana New" w:hAnsi="Angsana New"/>
        <w:sz w:val="30"/>
        <w:szCs w:val="30"/>
      </w:rPr>
      <w:instrText xml:space="preserve"> PAGE   \</w:instrText>
    </w:r>
    <w:r w:rsidRPr="006E7C49">
      <w:rPr>
        <w:rFonts w:ascii="Angsana New" w:hAnsi="Angsana New"/>
        <w:sz w:val="30"/>
        <w:szCs w:val="30"/>
        <w:cs/>
      </w:rPr>
      <w:instrText xml:space="preserve">* </w:instrText>
    </w:r>
    <w:r w:rsidRPr="006E7C49">
      <w:rPr>
        <w:rFonts w:ascii="Angsana New" w:hAnsi="Angsana New"/>
        <w:sz w:val="30"/>
        <w:szCs w:val="30"/>
      </w:rPr>
      <w:instrText xml:space="preserve">MERGEFORMAT </w:instrText>
    </w:r>
    <w:r w:rsidRPr="006E7C49">
      <w:rPr>
        <w:rFonts w:ascii="Angsana New" w:hAnsi="Angsana New"/>
        <w:sz w:val="30"/>
        <w:szCs w:val="30"/>
      </w:rPr>
      <w:fldChar w:fldCharType="separate"/>
    </w:r>
    <w:r w:rsidR="0085087A">
      <w:rPr>
        <w:rFonts w:ascii="Angsana New" w:hAnsi="Angsana New"/>
        <w:noProof/>
        <w:sz w:val="30"/>
        <w:szCs w:val="30"/>
      </w:rPr>
      <w:t>59</w:t>
    </w:r>
    <w:r w:rsidRPr="006E7C49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1C93C" w14:textId="2F1A4223" w:rsidR="00766B8D" w:rsidRPr="006E7C49" w:rsidRDefault="00766B8D">
    <w:pPr>
      <w:pStyle w:val="Footer"/>
      <w:jc w:val="center"/>
      <w:rPr>
        <w:rFonts w:ascii="Angsana New" w:hAnsi="Angsana New"/>
        <w:sz w:val="30"/>
        <w:szCs w:val="30"/>
      </w:rPr>
    </w:pPr>
    <w:r w:rsidRPr="006E7C49">
      <w:rPr>
        <w:rFonts w:ascii="Angsana New" w:hAnsi="Angsana New"/>
        <w:sz w:val="30"/>
        <w:szCs w:val="30"/>
      </w:rPr>
      <w:fldChar w:fldCharType="begin"/>
    </w:r>
    <w:r w:rsidRPr="006E7C49">
      <w:rPr>
        <w:rFonts w:ascii="Angsana New" w:hAnsi="Angsana New"/>
        <w:sz w:val="30"/>
        <w:szCs w:val="30"/>
      </w:rPr>
      <w:instrText xml:space="preserve"> PAGE   \</w:instrText>
    </w:r>
    <w:r w:rsidRPr="006E7C49">
      <w:rPr>
        <w:rFonts w:ascii="Angsana New" w:hAnsi="Angsana New"/>
        <w:sz w:val="30"/>
        <w:szCs w:val="30"/>
        <w:cs/>
      </w:rPr>
      <w:instrText xml:space="preserve">* </w:instrText>
    </w:r>
    <w:r w:rsidRPr="006E7C49">
      <w:rPr>
        <w:rFonts w:ascii="Angsana New" w:hAnsi="Angsana New"/>
        <w:sz w:val="30"/>
        <w:szCs w:val="30"/>
      </w:rPr>
      <w:instrText xml:space="preserve">MERGEFORMAT </w:instrText>
    </w:r>
    <w:r w:rsidRPr="006E7C49">
      <w:rPr>
        <w:rFonts w:ascii="Angsana New" w:hAnsi="Angsana New"/>
        <w:sz w:val="30"/>
        <w:szCs w:val="30"/>
      </w:rPr>
      <w:fldChar w:fldCharType="separate"/>
    </w:r>
    <w:r w:rsidR="0085087A">
      <w:rPr>
        <w:rFonts w:ascii="Angsana New" w:hAnsi="Angsana New"/>
        <w:noProof/>
        <w:sz w:val="30"/>
        <w:szCs w:val="30"/>
      </w:rPr>
      <w:t>63</w:t>
    </w:r>
    <w:r w:rsidRPr="006E7C49">
      <w:rPr>
        <w:rFonts w:ascii="Angsana New" w:hAnsi="Angsana New"/>
        <w:sz w:val="30"/>
        <w:szCs w:val="30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FE1F19" w14:textId="46F06550" w:rsidR="00766B8D" w:rsidRPr="006E7C49" w:rsidRDefault="00766B8D">
    <w:pPr>
      <w:pStyle w:val="Footer"/>
      <w:jc w:val="center"/>
      <w:rPr>
        <w:rFonts w:ascii="Angsana New" w:hAnsi="Angsana New"/>
        <w:sz w:val="30"/>
        <w:szCs w:val="30"/>
      </w:rPr>
    </w:pPr>
    <w:r w:rsidRPr="006E7C49">
      <w:rPr>
        <w:rFonts w:ascii="Angsana New" w:hAnsi="Angsana New"/>
        <w:sz w:val="30"/>
        <w:szCs w:val="30"/>
      </w:rPr>
      <w:fldChar w:fldCharType="begin"/>
    </w:r>
    <w:r w:rsidRPr="006E7C49">
      <w:rPr>
        <w:rFonts w:ascii="Angsana New" w:hAnsi="Angsana New"/>
        <w:sz w:val="30"/>
        <w:szCs w:val="30"/>
      </w:rPr>
      <w:instrText xml:space="preserve"> PAGE   \</w:instrText>
    </w:r>
    <w:r w:rsidRPr="006E7C49">
      <w:rPr>
        <w:rFonts w:ascii="Angsana New" w:hAnsi="Angsana New"/>
        <w:sz w:val="30"/>
        <w:szCs w:val="30"/>
        <w:cs/>
      </w:rPr>
      <w:instrText xml:space="preserve">* </w:instrText>
    </w:r>
    <w:r w:rsidRPr="006E7C49">
      <w:rPr>
        <w:rFonts w:ascii="Angsana New" w:hAnsi="Angsana New"/>
        <w:sz w:val="30"/>
        <w:szCs w:val="30"/>
      </w:rPr>
      <w:instrText xml:space="preserve">MERGEFORMAT </w:instrText>
    </w:r>
    <w:r w:rsidRPr="006E7C49">
      <w:rPr>
        <w:rFonts w:ascii="Angsana New" w:hAnsi="Angsana New"/>
        <w:sz w:val="30"/>
        <w:szCs w:val="30"/>
      </w:rPr>
      <w:fldChar w:fldCharType="separate"/>
    </w:r>
    <w:r w:rsidR="0085087A">
      <w:rPr>
        <w:rFonts w:ascii="Angsana New" w:hAnsi="Angsana New"/>
        <w:noProof/>
        <w:sz w:val="30"/>
        <w:szCs w:val="30"/>
      </w:rPr>
      <w:t>64</w:t>
    </w:r>
    <w:r w:rsidRPr="006E7C49">
      <w:rPr>
        <w:rFonts w:ascii="Angsana New" w:hAnsi="Angsana New"/>
        <w:sz w:val="30"/>
        <w:szCs w:val="30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89853F" w14:textId="456AF5B2" w:rsidR="00766B8D" w:rsidRPr="006E7C49" w:rsidRDefault="00766B8D">
    <w:pPr>
      <w:pStyle w:val="Footer"/>
      <w:jc w:val="center"/>
      <w:rPr>
        <w:rFonts w:ascii="Angsana New" w:hAnsi="Angsana New"/>
        <w:sz w:val="30"/>
        <w:szCs w:val="30"/>
      </w:rPr>
    </w:pPr>
    <w:r w:rsidRPr="006E7C49">
      <w:rPr>
        <w:rFonts w:ascii="Angsana New" w:hAnsi="Angsana New"/>
        <w:sz w:val="30"/>
        <w:szCs w:val="30"/>
      </w:rPr>
      <w:fldChar w:fldCharType="begin"/>
    </w:r>
    <w:r w:rsidRPr="006E7C49">
      <w:rPr>
        <w:rFonts w:ascii="Angsana New" w:hAnsi="Angsana New"/>
        <w:sz w:val="30"/>
        <w:szCs w:val="30"/>
      </w:rPr>
      <w:instrText xml:space="preserve"> PAGE   \</w:instrText>
    </w:r>
    <w:r w:rsidRPr="006E7C49">
      <w:rPr>
        <w:rFonts w:ascii="Angsana New" w:hAnsi="Angsana New"/>
        <w:sz w:val="30"/>
        <w:szCs w:val="30"/>
        <w:cs/>
      </w:rPr>
      <w:instrText xml:space="preserve">* </w:instrText>
    </w:r>
    <w:r w:rsidRPr="006E7C49">
      <w:rPr>
        <w:rFonts w:ascii="Angsana New" w:hAnsi="Angsana New"/>
        <w:sz w:val="30"/>
        <w:szCs w:val="30"/>
      </w:rPr>
      <w:instrText xml:space="preserve">MERGEFORMAT </w:instrText>
    </w:r>
    <w:r w:rsidRPr="006E7C49">
      <w:rPr>
        <w:rFonts w:ascii="Angsana New" w:hAnsi="Angsana New"/>
        <w:sz w:val="30"/>
        <w:szCs w:val="30"/>
      </w:rPr>
      <w:fldChar w:fldCharType="separate"/>
    </w:r>
    <w:r w:rsidR="0085087A">
      <w:rPr>
        <w:rFonts w:ascii="Angsana New" w:hAnsi="Angsana New"/>
        <w:noProof/>
        <w:sz w:val="30"/>
        <w:szCs w:val="30"/>
      </w:rPr>
      <w:t>66</w:t>
    </w:r>
    <w:r w:rsidRPr="006E7C49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EF1BB6" w14:textId="77777777" w:rsidR="00124F52" w:rsidRDefault="00124F52">
      <w:r>
        <w:separator/>
      </w:r>
    </w:p>
  </w:footnote>
  <w:footnote w:type="continuationSeparator" w:id="0">
    <w:p w14:paraId="6EC838AB" w14:textId="77777777" w:rsidR="00124F52" w:rsidRDefault="00124F52">
      <w:r>
        <w:continuationSeparator/>
      </w:r>
    </w:p>
  </w:footnote>
  <w:footnote w:type="continuationNotice" w:id="1">
    <w:p w14:paraId="460355A1" w14:textId="77777777" w:rsidR="00124F52" w:rsidRDefault="00124F52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B728A" w14:textId="77777777" w:rsidR="00766B8D" w:rsidRPr="008E10A7" w:rsidRDefault="00766B8D" w:rsidP="00903948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14E5FBDE" w14:textId="77777777" w:rsidR="00766B8D" w:rsidRDefault="00766B8D" w:rsidP="0090394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55FC1E0F" w14:textId="7823A818" w:rsidR="00766B8D" w:rsidRDefault="00766B8D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D80A3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FE60C8">
      <w:rPr>
        <w:rFonts w:ascii="Angsana New" w:hAnsi="Angsana New"/>
        <w:b/>
        <w:bCs/>
        <w:sz w:val="32"/>
        <w:szCs w:val="32"/>
      </w:rPr>
      <w:t>31</w:t>
    </w:r>
    <w:r w:rsidRPr="00D80A3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B46C30">
      <w:rPr>
        <w:rFonts w:ascii="Angsana New" w:hAnsi="Angsana New" w:hint="cs"/>
        <w:b/>
        <w:bCs/>
        <w:sz w:val="32"/>
        <w:szCs w:val="32"/>
        <w:cs/>
      </w:rPr>
      <w:t>7</w:t>
    </w:r>
  </w:p>
  <w:p w14:paraId="4419F7F2" w14:textId="77777777" w:rsidR="00766B8D" w:rsidRPr="002115BA" w:rsidRDefault="00766B8D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8CF82" w14:textId="77777777" w:rsidR="00495E77" w:rsidRPr="008E10A7" w:rsidRDefault="00495E77" w:rsidP="00495E77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36DD82AC" w14:textId="77777777" w:rsidR="00495E77" w:rsidRDefault="00495E77" w:rsidP="00495E7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6AEACF28" w14:textId="77777777" w:rsidR="00495E77" w:rsidRDefault="00495E77" w:rsidP="00495E7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D80A3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FE60C8">
      <w:rPr>
        <w:rFonts w:ascii="Angsana New" w:hAnsi="Angsana New"/>
        <w:b/>
        <w:bCs/>
        <w:sz w:val="32"/>
        <w:szCs w:val="32"/>
      </w:rPr>
      <w:t>31</w:t>
    </w:r>
    <w:r w:rsidRPr="00D80A3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</w:t>
    </w:r>
    <w:r>
      <w:rPr>
        <w:rFonts w:ascii="Angsana New" w:hAnsi="Angsana New" w:hint="cs"/>
        <w:b/>
        <w:bCs/>
        <w:sz w:val="32"/>
        <w:szCs w:val="32"/>
        <w:cs/>
      </w:rPr>
      <w:t>67</w:t>
    </w:r>
  </w:p>
  <w:p w14:paraId="3D868923" w14:textId="77777777" w:rsidR="00495E77" w:rsidRDefault="00495E7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6CF05" w14:textId="77777777" w:rsidR="00766B8D" w:rsidRPr="008E10A7" w:rsidRDefault="00766B8D" w:rsidP="00903948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54B0E4A2" w14:textId="77777777" w:rsidR="00766B8D" w:rsidRDefault="00766B8D" w:rsidP="0090394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213FF152" w14:textId="421C0AC1" w:rsidR="00766B8D" w:rsidRDefault="00766B8D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</w:rPr>
    </w:pPr>
    <w:r w:rsidRPr="00D80A3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FE60C8">
      <w:rPr>
        <w:rFonts w:ascii="Angsana New" w:hAnsi="Angsana New"/>
        <w:b/>
        <w:bCs/>
        <w:sz w:val="32"/>
        <w:szCs w:val="32"/>
      </w:rPr>
      <w:t>31</w:t>
    </w:r>
    <w:r w:rsidRPr="00D80A3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</w:t>
    </w:r>
    <w:r w:rsidR="00656EB1">
      <w:rPr>
        <w:rFonts w:ascii="Angsana New" w:hAnsi="Angsana New" w:hint="cs"/>
        <w:b/>
        <w:bCs/>
        <w:sz w:val="32"/>
        <w:szCs w:val="32"/>
        <w:cs/>
      </w:rPr>
      <w:t>67</w:t>
    </w:r>
  </w:p>
  <w:p w14:paraId="2D19A1CB" w14:textId="77777777" w:rsidR="00766B8D" w:rsidRPr="002115BA" w:rsidRDefault="00766B8D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E18902" w14:textId="77777777" w:rsidR="00766B8D" w:rsidRDefault="00766B8D" w:rsidP="0002315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</w:rPr>
      <w:t>เบทาโกร</w:t>
    </w:r>
    <w:r w:rsidRPr="003C763B">
      <w:rPr>
        <w:rFonts w:ascii="Angsana New" w:hAnsi="Angsana New" w:hint="cs"/>
        <w:b/>
        <w:bCs/>
        <w:sz w:val="32"/>
        <w:szCs w:val="32"/>
        <w:cs/>
      </w:rPr>
      <w:t xml:space="preserve"> จำกัด (มหาชน</w:t>
    </w:r>
    <w:r w:rsidRPr="00A2192B">
      <w:rPr>
        <w:rFonts w:ascii="Angsana New" w:hAnsi="Angsana New" w:hint="cs"/>
        <w:b/>
        <w:bCs/>
        <w:sz w:val="32"/>
        <w:szCs w:val="32"/>
        <w:cs/>
      </w:rPr>
      <w:t>)</w:t>
    </w:r>
    <w:r>
      <w:rPr>
        <w:rFonts w:ascii="Angsana New" w:hAnsi="Angsana New" w:hint="cs"/>
        <w:b/>
        <w:bCs/>
        <w:sz w:val="32"/>
        <w:szCs w:val="32"/>
        <w:cs/>
      </w:rPr>
      <w:t xml:space="preserve"> และบริษัทย่อย</w:t>
    </w:r>
    <w:r w:rsidRPr="00A2192B">
      <w:rPr>
        <w:rFonts w:ascii="Angsana New" w:hAnsi="Angsana New" w:hint="cs"/>
        <w:b/>
        <w:bCs/>
        <w:sz w:val="32"/>
        <w:szCs w:val="32"/>
        <w:cs/>
      </w:rPr>
      <w:t xml:space="preserve"> </w:t>
    </w:r>
  </w:p>
  <w:p w14:paraId="1451DBD5" w14:textId="77777777" w:rsidR="00766B8D" w:rsidRDefault="00766B8D" w:rsidP="0002315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3C763B">
      <w:rPr>
        <w:rFonts w:ascii="Angsana New" w:hAnsi="Angsana New" w:hint="cs"/>
        <w:b/>
        <w:bCs/>
        <w:sz w:val="32"/>
        <w:szCs w:val="32"/>
        <w:cs/>
      </w:rPr>
      <w:t>หมายเหตุประกอ</w:t>
    </w:r>
    <w:r>
      <w:rPr>
        <w:rFonts w:ascii="Angsana New" w:hAnsi="Angsana New" w:hint="cs"/>
        <w:b/>
        <w:bCs/>
        <w:sz w:val="32"/>
        <w:szCs w:val="32"/>
        <w:cs/>
      </w:rPr>
      <w:t>บ</w:t>
    </w:r>
    <w:r w:rsidRPr="003C763B">
      <w:rPr>
        <w:rFonts w:ascii="Angsana New" w:hAnsi="Angsana New" w:hint="cs"/>
        <w:b/>
        <w:bCs/>
        <w:sz w:val="32"/>
        <w:szCs w:val="32"/>
        <w:cs/>
      </w:rPr>
      <w:t>งบการเงิน</w:t>
    </w:r>
  </w:p>
  <w:p w14:paraId="236B4682" w14:textId="6872CD47" w:rsidR="00766B8D" w:rsidRDefault="00766B8D" w:rsidP="001A57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FE60C8">
      <w:rPr>
        <w:rFonts w:ascii="Angsana New" w:hAnsi="Angsana New" w:hint="cs"/>
        <w:b/>
        <w:bCs/>
        <w:sz w:val="32"/>
        <w:szCs w:val="32"/>
      </w:rPr>
      <w:t>31</w:t>
    </w:r>
    <w:r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656EB1">
      <w:rPr>
        <w:rFonts w:ascii="Angsana New" w:hAnsi="Angsana New" w:hint="cs"/>
        <w:b/>
        <w:bCs/>
        <w:sz w:val="32"/>
        <w:szCs w:val="32"/>
        <w:cs/>
      </w:rPr>
      <w:t>7</w:t>
    </w:r>
  </w:p>
  <w:p w14:paraId="7BB952D9" w14:textId="77777777" w:rsidR="00766B8D" w:rsidRDefault="00766B8D" w:rsidP="001A57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E7DF41" w14:textId="77777777" w:rsidR="00766B8D" w:rsidRPr="008E10A7" w:rsidRDefault="00766B8D" w:rsidP="00903948">
    <w:pPr>
      <w:pStyle w:val="Heading6"/>
      <w:tabs>
        <w:tab w:val="clear" w:pos="227"/>
        <w:tab w:val="clear" w:pos="454"/>
        <w:tab w:val="clear" w:pos="680"/>
        <w:tab w:val="clear" w:pos="907"/>
        <w:tab w:val="clear" w:pos="10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 w:cs="Angsana New"/>
      </w:rPr>
    </w:pPr>
    <w:r w:rsidRPr="008E10A7">
      <w:rPr>
        <w:rFonts w:ascii="Angsana New" w:hAnsi="Angsana New" w:cs="Angsana New"/>
        <w:cs/>
      </w:rPr>
      <w:t>บริษัท เบทาโกร จำกัด (มหาชน) และบริษัทย่อย</w:t>
    </w:r>
  </w:p>
  <w:p w14:paraId="6B6C9E0C" w14:textId="77777777" w:rsidR="00766B8D" w:rsidRDefault="00766B8D" w:rsidP="00903948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8E10A7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14:paraId="09E150DB" w14:textId="2CAE37F7" w:rsidR="00766B8D" w:rsidRDefault="00766B8D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  <w:r w:rsidRPr="00D80A37"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 w:rsidRPr="00FE60C8">
      <w:rPr>
        <w:rFonts w:ascii="Angsana New" w:hAnsi="Angsana New"/>
        <w:b/>
        <w:bCs/>
        <w:sz w:val="32"/>
        <w:szCs w:val="32"/>
      </w:rPr>
      <w:t>31</w:t>
    </w:r>
    <w:r w:rsidRPr="00D80A37">
      <w:rPr>
        <w:rFonts w:ascii="Angsana New" w:hAnsi="Angsana New" w:hint="cs"/>
        <w:b/>
        <w:bCs/>
        <w:sz w:val="32"/>
        <w:szCs w:val="32"/>
        <w:cs/>
      </w:rPr>
      <w:t xml:space="preserve"> 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185611">
      <w:rPr>
        <w:rFonts w:ascii="Angsana New" w:hAnsi="Angsana New" w:hint="cs"/>
        <w:b/>
        <w:bCs/>
        <w:sz w:val="32"/>
        <w:szCs w:val="32"/>
        <w:cs/>
      </w:rPr>
      <w:t>7</w:t>
    </w:r>
  </w:p>
  <w:p w14:paraId="13E9BE25" w14:textId="77777777" w:rsidR="00766B8D" w:rsidRPr="002115BA" w:rsidRDefault="00766B8D" w:rsidP="002115B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A2560"/>
    <w:multiLevelType w:val="hybridMultilevel"/>
    <w:tmpl w:val="5FDCE8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315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4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81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910" w:hanging="360"/>
      </w:pPr>
      <w:rPr>
        <w:rFonts w:ascii="Wingdings" w:hAnsi="Wingdings" w:hint="default"/>
      </w:rPr>
    </w:lvl>
  </w:abstractNum>
  <w:abstractNum w:abstractNumId="2" w15:restartNumberingAfterBreak="0">
    <w:nsid w:val="05DC0631"/>
    <w:multiLevelType w:val="hybridMultilevel"/>
    <w:tmpl w:val="BC8E0BAA"/>
    <w:lvl w:ilvl="0" w:tplc="F5C2D874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6F16CA"/>
    <w:multiLevelType w:val="singleLevel"/>
    <w:tmpl w:val="3C281ABC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" w15:restartNumberingAfterBreak="0">
    <w:nsid w:val="099E2359"/>
    <w:multiLevelType w:val="hybridMultilevel"/>
    <w:tmpl w:val="9F563936"/>
    <w:lvl w:ilvl="0" w:tplc="CCC66B6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A051777"/>
    <w:multiLevelType w:val="hybridMultilevel"/>
    <w:tmpl w:val="2C2ABB5A"/>
    <w:lvl w:ilvl="0" w:tplc="E3F6188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3FB49F0"/>
    <w:multiLevelType w:val="hybridMultilevel"/>
    <w:tmpl w:val="3558CB00"/>
    <w:lvl w:ilvl="0" w:tplc="56B6DBF0">
      <w:start w:val="1"/>
      <w:numFmt w:val="thaiLetters"/>
      <w:lvlText w:val="(%1)"/>
      <w:lvlJc w:val="left"/>
      <w:pPr>
        <w:ind w:left="909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9" w:hanging="360"/>
      </w:pPr>
    </w:lvl>
    <w:lvl w:ilvl="2" w:tplc="0409001B" w:tentative="1">
      <w:start w:val="1"/>
      <w:numFmt w:val="lowerRoman"/>
      <w:lvlText w:val="%3."/>
      <w:lvlJc w:val="right"/>
      <w:pPr>
        <w:ind w:left="2349" w:hanging="180"/>
      </w:pPr>
    </w:lvl>
    <w:lvl w:ilvl="3" w:tplc="0409000F" w:tentative="1">
      <w:start w:val="1"/>
      <w:numFmt w:val="decimal"/>
      <w:lvlText w:val="%4."/>
      <w:lvlJc w:val="left"/>
      <w:pPr>
        <w:ind w:left="3069" w:hanging="360"/>
      </w:pPr>
    </w:lvl>
    <w:lvl w:ilvl="4" w:tplc="04090019" w:tentative="1">
      <w:start w:val="1"/>
      <w:numFmt w:val="lowerLetter"/>
      <w:lvlText w:val="%5."/>
      <w:lvlJc w:val="left"/>
      <w:pPr>
        <w:ind w:left="3789" w:hanging="360"/>
      </w:pPr>
    </w:lvl>
    <w:lvl w:ilvl="5" w:tplc="0409001B" w:tentative="1">
      <w:start w:val="1"/>
      <w:numFmt w:val="lowerRoman"/>
      <w:lvlText w:val="%6."/>
      <w:lvlJc w:val="right"/>
      <w:pPr>
        <w:ind w:left="4509" w:hanging="180"/>
      </w:pPr>
    </w:lvl>
    <w:lvl w:ilvl="6" w:tplc="0409000F" w:tentative="1">
      <w:start w:val="1"/>
      <w:numFmt w:val="decimal"/>
      <w:lvlText w:val="%7."/>
      <w:lvlJc w:val="left"/>
      <w:pPr>
        <w:ind w:left="5229" w:hanging="360"/>
      </w:pPr>
    </w:lvl>
    <w:lvl w:ilvl="7" w:tplc="04090019" w:tentative="1">
      <w:start w:val="1"/>
      <w:numFmt w:val="lowerLetter"/>
      <w:lvlText w:val="%8."/>
      <w:lvlJc w:val="left"/>
      <w:pPr>
        <w:ind w:left="5949" w:hanging="360"/>
      </w:pPr>
    </w:lvl>
    <w:lvl w:ilvl="8" w:tplc="0409001B" w:tentative="1">
      <w:start w:val="1"/>
      <w:numFmt w:val="lowerRoman"/>
      <w:lvlText w:val="%9."/>
      <w:lvlJc w:val="right"/>
      <w:pPr>
        <w:ind w:left="6669" w:hanging="180"/>
      </w:pPr>
    </w:lvl>
  </w:abstractNum>
  <w:abstractNum w:abstractNumId="9" w15:restartNumberingAfterBreak="0">
    <w:nsid w:val="185C3160"/>
    <w:multiLevelType w:val="multilevel"/>
    <w:tmpl w:val="48DA3D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  <w:lang w:val="en-US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1B996B4D"/>
    <w:multiLevelType w:val="hybridMultilevel"/>
    <w:tmpl w:val="20A82000"/>
    <w:lvl w:ilvl="0" w:tplc="FFFFFFFF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E965D6"/>
    <w:multiLevelType w:val="singleLevel"/>
    <w:tmpl w:val="04090001"/>
    <w:lvl w:ilvl="0">
      <w:start w:val="1"/>
      <w:numFmt w:val="bullet"/>
      <w:lvlText w:val=""/>
      <w:lvlJc w:val="left"/>
      <w:pPr>
        <w:ind w:left="1621" w:hanging="360"/>
      </w:pPr>
      <w:rPr>
        <w:rFonts w:ascii="Symbol" w:hAnsi="Symbol" w:hint="default"/>
        <w:color w:val="auto"/>
        <w:sz w:val="24"/>
      </w:rPr>
    </w:lvl>
  </w:abstractNum>
  <w:abstractNum w:abstractNumId="13" w15:restartNumberingAfterBreak="0">
    <w:nsid w:val="1D377D6F"/>
    <w:multiLevelType w:val="hybridMultilevel"/>
    <w:tmpl w:val="C8C82040"/>
    <w:lvl w:ilvl="0" w:tplc="93F83E7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1D3F2C42"/>
    <w:multiLevelType w:val="hybridMultilevel"/>
    <w:tmpl w:val="3EACCECC"/>
    <w:lvl w:ilvl="0" w:tplc="8ED4D350">
      <w:start w:val="5"/>
      <w:numFmt w:val="bullet"/>
      <w:lvlText w:val="-"/>
      <w:lvlJc w:val="left"/>
      <w:pPr>
        <w:ind w:left="927" w:hanging="360"/>
      </w:pPr>
      <w:rPr>
        <w:rFonts w:ascii="Angsana New" w:eastAsia="MS Mincho" w:hAnsi="Angsana New" w:cs="Angsana New" w:hint="default"/>
        <w:i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B44376"/>
    <w:multiLevelType w:val="hybridMultilevel"/>
    <w:tmpl w:val="B05089DA"/>
    <w:lvl w:ilvl="0" w:tplc="B314799C">
      <w:start w:val="1"/>
      <w:numFmt w:val="thaiLetters"/>
      <w:lvlText w:val="(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17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4B3661F"/>
    <w:multiLevelType w:val="hybridMultilevel"/>
    <w:tmpl w:val="EBA0EF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413058"/>
    <w:multiLevelType w:val="hybridMultilevel"/>
    <w:tmpl w:val="53AA2476"/>
    <w:lvl w:ilvl="0" w:tplc="5E427BD6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2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23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F135D2E"/>
    <w:multiLevelType w:val="hybridMultilevel"/>
    <w:tmpl w:val="44F82BD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59224604"/>
    <w:multiLevelType w:val="hybridMultilevel"/>
    <w:tmpl w:val="412221F8"/>
    <w:lvl w:ilvl="0" w:tplc="8F3C5638">
      <w:start w:val="21"/>
      <w:numFmt w:val="bullet"/>
      <w:lvlText w:val="-"/>
      <w:lvlJc w:val="left"/>
      <w:pPr>
        <w:ind w:left="171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6" w15:restartNumberingAfterBreak="0">
    <w:nsid w:val="5A2C0498"/>
    <w:multiLevelType w:val="hybridMultilevel"/>
    <w:tmpl w:val="BA46B834"/>
    <w:lvl w:ilvl="0" w:tplc="4844AA8E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2824E9"/>
    <w:multiLevelType w:val="hybridMultilevel"/>
    <w:tmpl w:val="F614E664"/>
    <w:lvl w:ilvl="0" w:tplc="17AC7D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F005721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31305B"/>
    <w:multiLevelType w:val="hybridMultilevel"/>
    <w:tmpl w:val="AA42330E"/>
    <w:lvl w:ilvl="0" w:tplc="2F508786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cs"/>
        <w:b w:val="0"/>
        <w:bCs w:val="0"/>
        <w:i/>
        <w:i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1A65A2E"/>
    <w:multiLevelType w:val="hybridMultilevel"/>
    <w:tmpl w:val="9F563936"/>
    <w:lvl w:ilvl="0" w:tplc="FFFFFFFF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4821C2F"/>
    <w:multiLevelType w:val="hybridMultilevel"/>
    <w:tmpl w:val="93FCC5CA"/>
    <w:lvl w:ilvl="0" w:tplc="CCC66B66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E20BB7"/>
    <w:multiLevelType w:val="hybridMultilevel"/>
    <w:tmpl w:val="189EE372"/>
    <w:lvl w:ilvl="0" w:tplc="1C74EC6A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b/>
        <w:bCs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3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DDB2B74"/>
    <w:multiLevelType w:val="multilevel"/>
    <w:tmpl w:val="64F2EE14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6F921644"/>
    <w:multiLevelType w:val="multilevel"/>
    <w:tmpl w:val="46162A28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6" w15:restartNumberingAfterBreak="0">
    <w:nsid w:val="709254CC"/>
    <w:multiLevelType w:val="singleLevel"/>
    <w:tmpl w:val="0409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22"/>
      </w:rPr>
    </w:lvl>
  </w:abstractNum>
  <w:abstractNum w:abstractNumId="37" w15:restartNumberingAfterBreak="0">
    <w:nsid w:val="73710933"/>
    <w:multiLevelType w:val="hybridMultilevel"/>
    <w:tmpl w:val="FCE8F98C"/>
    <w:lvl w:ilvl="0" w:tplc="FA809B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197802"/>
    <w:multiLevelType w:val="multilevel"/>
    <w:tmpl w:val="52864656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4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9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3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0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400" w:hanging="1440"/>
      </w:pPr>
      <w:rPr>
        <w:rFonts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1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2049523702">
    <w:abstractNumId w:val="2"/>
  </w:num>
  <w:num w:numId="2" w16cid:durableId="1833256053">
    <w:abstractNumId w:val="22"/>
  </w:num>
  <w:num w:numId="3" w16cid:durableId="457183644">
    <w:abstractNumId w:val="15"/>
  </w:num>
  <w:num w:numId="4" w16cid:durableId="1960987968">
    <w:abstractNumId w:val="6"/>
  </w:num>
  <w:num w:numId="5" w16cid:durableId="171147022">
    <w:abstractNumId w:val="37"/>
  </w:num>
  <w:num w:numId="6" w16cid:durableId="1368525223">
    <w:abstractNumId w:val="9"/>
  </w:num>
  <w:num w:numId="7" w16cid:durableId="756630045">
    <w:abstractNumId w:val="12"/>
  </w:num>
  <w:num w:numId="8" w16cid:durableId="179465949">
    <w:abstractNumId w:val="28"/>
  </w:num>
  <w:num w:numId="9" w16cid:durableId="894581522">
    <w:abstractNumId w:val="26"/>
  </w:num>
  <w:num w:numId="10" w16cid:durableId="691495919">
    <w:abstractNumId w:val="24"/>
  </w:num>
  <w:num w:numId="11" w16cid:durableId="215094783">
    <w:abstractNumId w:val="23"/>
  </w:num>
  <w:num w:numId="12" w16cid:durableId="573206351">
    <w:abstractNumId w:val="7"/>
  </w:num>
  <w:num w:numId="13" w16cid:durableId="437288688">
    <w:abstractNumId w:val="33"/>
  </w:num>
  <w:num w:numId="14" w16cid:durableId="605309429">
    <w:abstractNumId w:val="41"/>
  </w:num>
  <w:num w:numId="15" w16cid:durableId="1399354365">
    <w:abstractNumId w:val="40"/>
  </w:num>
  <w:num w:numId="16" w16cid:durableId="1665932896">
    <w:abstractNumId w:val="39"/>
  </w:num>
  <w:num w:numId="17" w16cid:durableId="1927028631">
    <w:abstractNumId w:val="1"/>
  </w:num>
  <w:num w:numId="18" w16cid:durableId="1132332822">
    <w:abstractNumId w:val="20"/>
  </w:num>
  <w:num w:numId="19" w16cid:durableId="1514219263">
    <w:abstractNumId w:val="32"/>
  </w:num>
  <w:num w:numId="20" w16cid:durableId="1254973176">
    <w:abstractNumId w:val="3"/>
  </w:num>
  <w:num w:numId="21" w16cid:durableId="2144349393">
    <w:abstractNumId w:val="18"/>
  </w:num>
  <w:num w:numId="22" w16cid:durableId="742875280">
    <w:abstractNumId w:val="31"/>
  </w:num>
  <w:num w:numId="23" w16cid:durableId="1346714629">
    <w:abstractNumId w:val="4"/>
  </w:num>
  <w:num w:numId="24" w16cid:durableId="1014578464">
    <w:abstractNumId w:val="29"/>
  </w:num>
  <w:num w:numId="25" w16cid:durableId="1615743177">
    <w:abstractNumId w:val="10"/>
  </w:num>
  <w:num w:numId="26" w16cid:durableId="2144806087">
    <w:abstractNumId w:val="19"/>
  </w:num>
  <w:num w:numId="27" w16cid:durableId="2068796309">
    <w:abstractNumId w:val="17"/>
  </w:num>
  <w:num w:numId="28" w16cid:durableId="36708311">
    <w:abstractNumId w:val="34"/>
  </w:num>
  <w:num w:numId="29" w16cid:durableId="387263846">
    <w:abstractNumId w:val="38"/>
  </w:num>
  <w:num w:numId="30" w16cid:durableId="712120786">
    <w:abstractNumId w:val="36"/>
  </w:num>
  <w:num w:numId="31" w16cid:durableId="198594011">
    <w:abstractNumId w:val="21"/>
  </w:num>
  <w:num w:numId="32" w16cid:durableId="2136214727">
    <w:abstractNumId w:val="14"/>
  </w:num>
  <w:num w:numId="33" w16cid:durableId="840584183">
    <w:abstractNumId w:val="25"/>
  </w:num>
  <w:num w:numId="34" w16cid:durableId="1885479042">
    <w:abstractNumId w:val="5"/>
  </w:num>
  <w:num w:numId="35" w16cid:durableId="123242651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533762798">
    <w:abstractNumId w:val="30"/>
  </w:num>
  <w:num w:numId="37" w16cid:durableId="1974211456">
    <w:abstractNumId w:val="35"/>
  </w:num>
  <w:num w:numId="38" w16cid:durableId="868639167">
    <w:abstractNumId w:val="0"/>
  </w:num>
  <w:num w:numId="39" w16cid:durableId="1014069129">
    <w:abstractNumId w:val="27"/>
  </w:num>
  <w:num w:numId="40" w16cid:durableId="770442556">
    <w:abstractNumId w:val="11"/>
  </w:num>
  <w:num w:numId="41" w16cid:durableId="1222643764">
    <w:abstractNumId w:val="13"/>
  </w:num>
  <w:num w:numId="42" w16cid:durableId="1105079511">
    <w:abstractNumId w:val="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5D25"/>
    <w:rsid w:val="00000113"/>
    <w:rsid w:val="000002C1"/>
    <w:rsid w:val="000002D6"/>
    <w:rsid w:val="000005EA"/>
    <w:rsid w:val="00000650"/>
    <w:rsid w:val="000006E9"/>
    <w:rsid w:val="0000081F"/>
    <w:rsid w:val="0000082A"/>
    <w:rsid w:val="00000863"/>
    <w:rsid w:val="00000D32"/>
    <w:rsid w:val="0000117D"/>
    <w:rsid w:val="00001209"/>
    <w:rsid w:val="00001337"/>
    <w:rsid w:val="00001420"/>
    <w:rsid w:val="00001449"/>
    <w:rsid w:val="0000171C"/>
    <w:rsid w:val="0000177C"/>
    <w:rsid w:val="000017C8"/>
    <w:rsid w:val="00001ACE"/>
    <w:rsid w:val="00001C03"/>
    <w:rsid w:val="00001D90"/>
    <w:rsid w:val="00001D96"/>
    <w:rsid w:val="00001EC2"/>
    <w:rsid w:val="00001EF7"/>
    <w:rsid w:val="00001FA4"/>
    <w:rsid w:val="00002076"/>
    <w:rsid w:val="00002273"/>
    <w:rsid w:val="00002500"/>
    <w:rsid w:val="00002668"/>
    <w:rsid w:val="000026FF"/>
    <w:rsid w:val="00002710"/>
    <w:rsid w:val="00002778"/>
    <w:rsid w:val="00002C9B"/>
    <w:rsid w:val="00002F8D"/>
    <w:rsid w:val="00002FDD"/>
    <w:rsid w:val="00002FF5"/>
    <w:rsid w:val="000030E0"/>
    <w:rsid w:val="000031C2"/>
    <w:rsid w:val="00003267"/>
    <w:rsid w:val="0000326B"/>
    <w:rsid w:val="00003358"/>
    <w:rsid w:val="000035C3"/>
    <w:rsid w:val="000035FD"/>
    <w:rsid w:val="0000362C"/>
    <w:rsid w:val="00003640"/>
    <w:rsid w:val="000037F9"/>
    <w:rsid w:val="000038F7"/>
    <w:rsid w:val="00003992"/>
    <w:rsid w:val="00003ABF"/>
    <w:rsid w:val="00003BA5"/>
    <w:rsid w:val="00003BB7"/>
    <w:rsid w:val="00003CC7"/>
    <w:rsid w:val="00003E14"/>
    <w:rsid w:val="0000413E"/>
    <w:rsid w:val="00004217"/>
    <w:rsid w:val="000043B0"/>
    <w:rsid w:val="0000457E"/>
    <w:rsid w:val="000045F7"/>
    <w:rsid w:val="00004714"/>
    <w:rsid w:val="000049D6"/>
    <w:rsid w:val="00004C13"/>
    <w:rsid w:val="00004CC8"/>
    <w:rsid w:val="00004D85"/>
    <w:rsid w:val="00005503"/>
    <w:rsid w:val="00005586"/>
    <w:rsid w:val="000055B4"/>
    <w:rsid w:val="00005629"/>
    <w:rsid w:val="0000562C"/>
    <w:rsid w:val="0000569C"/>
    <w:rsid w:val="00005801"/>
    <w:rsid w:val="000059EB"/>
    <w:rsid w:val="00005C54"/>
    <w:rsid w:val="00005DE6"/>
    <w:rsid w:val="00005E82"/>
    <w:rsid w:val="00006034"/>
    <w:rsid w:val="0000678C"/>
    <w:rsid w:val="000068F7"/>
    <w:rsid w:val="00006B36"/>
    <w:rsid w:val="00006B52"/>
    <w:rsid w:val="00006CC7"/>
    <w:rsid w:val="00006CC9"/>
    <w:rsid w:val="00006DD2"/>
    <w:rsid w:val="00006F7F"/>
    <w:rsid w:val="00006F9B"/>
    <w:rsid w:val="00007048"/>
    <w:rsid w:val="0000729A"/>
    <w:rsid w:val="000076AD"/>
    <w:rsid w:val="000078C1"/>
    <w:rsid w:val="00007BA8"/>
    <w:rsid w:val="00007C63"/>
    <w:rsid w:val="00007E43"/>
    <w:rsid w:val="00007FE1"/>
    <w:rsid w:val="000100A7"/>
    <w:rsid w:val="00010256"/>
    <w:rsid w:val="00010389"/>
    <w:rsid w:val="000103CE"/>
    <w:rsid w:val="00010586"/>
    <w:rsid w:val="00010A79"/>
    <w:rsid w:val="00010BB3"/>
    <w:rsid w:val="00010C17"/>
    <w:rsid w:val="00010F26"/>
    <w:rsid w:val="0001109D"/>
    <w:rsid w:val="00011138"/>
    <w:rsid w:val="0001116D"/>
    <w:rsid w:val="00011183"/>
    <w:rsid w:val="000114D2"/>
    <w:rsid w:val="0001156C"/>
    <w:rsid w:val="000119CC"/>
    <w:rsid w:val="000119F6"/>
    <w:rsid w:val="00011ED7"/>
    <w:rsid w:val="00012195"/>
    <w:rsid w:val="00012212"/>
    <w:rsid w:val="0001223C"/>
    <w:rsid w:val="0001225B"/>
    <w:rsid w:val="00012288"/>
    <w:rsid w:val="00012295"/>
    <w:rsid w:val="0001250B"/>
    <w:rsid w:val="0001255C"/>
    <w:rsid w:val="00012814"/>
    <w:rsid w:val="00012A1B"/>
    <w:rsid w:val="00012B18"/>
    <w:rsid w:val="00012B2F"/>
    <w:rsid w:val="00012B66"/>
    <w:rsid w:val="00012BC0"/>
    <w:rsid w:val="000132CB"/>
    <w:rsid w:val="0001332E"/>
    <w:rsid w:val="0001352D"/>
    <w:rsid w:val="0001354F"/>
    <w:rsid w:val="00013574"/>
    <w:rsid w:val="0001367D"/>
    <w:rsid w:val="00013AD5"/>
    <w:rsid w:val="00013CAD"/>
    <w:rsid w:val="00013CB2"/>
    <w:rsid w:val="00013E23"/>
    <w:rsid w:val="00013E75"/>
    <w:rsid w:val="00013F9E"/>
    <w:rsid w:val="00014125"/>
    <w:rsid w:val="00014521"/>
    <w:rsid w:val="0001456A"/>
    <w:rsid w:val="000145A2"/>
    <w:rsid w:val="000146BF"/>
    <w:rsid w:val="00014870"/>
    <w:rsid w:val="00014C74"/>
    <w:rsid w:val="00014F03"/>
    <w:rsid w:val="00014FE0"/>
    <w:rsid w:val="0001511D"/>
    <w:rsid w:val="00015246"/>
    <w:rsid w:val="0001528A"/>
    <w:rsid w:val="00015325"/>
    <w:rsid w:val="000153F9"/>
    <w:rsid w:val="00015625"/>
    <w:rsid w:val="00015992"/>
    <w:rsid w:val="000159EF"/>
    <w:rsid w:val="00015ADE"/>
    <w:rsid w:val="00015B26"/>
    <w:rsid w:val="00015B40"/>
    <w:rsid w:val="00015CAC"/>
    <w:rsid w:val="00015E1C"/>
    <w:rsid w:val="00015E6C"/>
    <w:rsid w:val="00015F13"/>
    <w:rsid w:val="000161DA"/>
    <w:rsid w:val="0001628C"/>
    <w:rsid w:val="0001658C"/>
    <w:rsid w:val="00016693"/>
    <w:rsid w:val="00016761"/>
    <w:rsid w:val="000169B5"/>
    <w:rsid w:val="00016A47"/>
    <w:rsid w:val="00017107"/>
    <w:rsid w:val="000172CA"/>
    <w:rsid w:val="000173F9"/>
    <w:rsid w:val="0001748B"/>
    <w:rsid w:val="0001755A"/>
    <w:rsid w:val="000175B5"/>
    <w:rsid w:val="00017821"/>
    <w:rsid w:val="00017851"/>
    <w:rsid w:val="00017EAA"/>
    <w:rsid w:val="000202EF"/>
    <w:rsid w:val="00020653"/>
    <w:rsid w:val="000207BF"/>
    <w:rsid w:val="000208A4"/>
    <w:rsid w:val="00020A85"/>
    <w:rsid w:val="00020B55"/>
    <w:rsid w:val="00020C5F"/>
    <w:rsid w:val="00020F14"/>
    <w:rsid w:val="00020F28"/>
    <w:rsid w:val="0002128A"/>
    <w:rsid w:val="00021299"/>
    <w:rsid w:val="00021695"/>
    <w:rsid w:val="00021905"/>
    <w:rsid w:val="000219AB"/>
    <w:rsid w:val="000219EA"/>
    <w:rsid w:val="00021C98"/>
    <w:rsid w:val="00021F0B"/>
    <w:rsid w:val="0002225F"/>
    <w:rsid w:val="00022803"/>
    <w:rsid w:val="000229FA"/>
    <w:rsid w:val="00022E3A"/>
    <w:rsid w:val="0002315F"/>
    <w:rsid w:val="000232AE"/>
    <w:rsid w:val="00023515"/>
    <w:rsid w:val="000235C6"/>
    <w:rsid w:val="000235C7"/>
    <w:rsid w:val="000235FF"/>
    <w:rsid w:val="000238CF"/>
    <w:rsid w:val="00023CAA"/>
    <w:rsid w:val="00023F4B"/>
    <w:rsid w:val="00024376"/>
    <w:rsid w:val="0002445B"/>
    <w:rsid w:val="000244E9"/>
    <w:rsid w:val="000246C1"/>
    <w:rsid w:val="0002480F"/>
    <w:rsid w:val="00024880"/>
    <w:rsid w:val="00024AC7"/>
    <w:rsid w:val="00024BD2"/>
    <w:rsid w:val="000251B4"/>
    <w:rsid w:val="00025204"/>
    <w:rsid w:val="000255E9"/>
    <w:rsid w:val="00025688"/>
    <w:rsid w:val="000257DB"/>
    <w:rsid w:val="00025A16"/>
    <w:rsid w:val="00025CCF"/>
    <w:rsid w:val="00025E57"/>
    <w:rsid w:val="00025EB3"/>
    <w:rsid w:val="00025F27"/>
    <w:rsid w:val="000262CD"/>
    <w:rsid w:val="0002636B"/>
    <w:rsid w:val="000264A3"/>
    <w:rsid w:val="000265A7"/>
    <w:rsid w:val="000268C6"/>
    <w:rsid w:val="00026D14"/>
    <w:rsid w:val="000270CF"/>
    <w:rsid w:val="000271F9"/>
    <w:rsid w:val="00027403"/>
    <w:rsid w:val="000274AF"/>
    <w:rsid w:val="000274BF"/>
    <w:rsid w:val="00027732"/>
    <w:rsid w:val="000277E1"/>
    <w:rsid w:val="00027858"/>
    <w:rsid w:val="000279C1"/>
    <w:rsid w:val="00027C35"/>
    <w:rsid w:val="00030014"/>
    <w:rsid w:val="00030026"/>
    <w:rsid w:val="000300B0"/>
    <w:rsid w:val="000301DA"/>
    <w:rsid w:val="000301EB"/>
    <w:rsid w:val="0003031D"/>
    <w:rsid w:val="00030408"/>
    <w:rsid w:val="00030760"/>
    <w:rsid w:val="00030BE8"/>
    <w:rsid w:val="00030C9F"/>
    <w:rsid w:val="00030D1F"/>
    <w:rsid w:val="00030D9D"/>
    <w:rsid w:val="00030DCA"/>
    <w:rsid w:val="00030F2D"/>
    <w:rsid w:val="00031009"/>
    <w:rsid w:val="00031019"/>
    <w:rsid w:val="0003162A"/>
    <w:rsid w:val="0003175D"/>
    <w:rsid w:val="00031BE8"/>
    <w:rsid w:val="00031CE3"/>
    <w:rsid w:val="00031CFD"/>
    <w:rsid w:val="00031D61"/>
    <w:rsid w:val="00032008"/>
    <w:rsid w:val="00032072"/>
    <w:rsid w:val="0003208B"/>
    <w:rsid w:val="000321B7"/>
    <w:rsid w:val="000322AC"/>
    <w:rsid w:val="0003246A"/>
    <w:rsid w:val="0003247F"/>
    <w:rsid w:val="00032728"/>
    <w:rsid w:val="0003289F"/>
    <w:rsid w:val="00032A02"/>
    <w:rsid w:val="00032B14"/>
    <w:rsid w:val="00032BB4"/>
    <w:rsid w:val="00032CD6"/>
    <w:rsid w:val="00033734"/>
    <w:rsid w:val="00033A2E"/>
    <w:rsid w:val="00033B77"/>
    <w:rsid w:val="00033C57"/>
    <w:rsid w:val="00033E84"/>
    <w:rsid w:val="00033ED0"/>
    <w:rsid w:val="00033FC8"/>
    <w:rsid w:val="000340A4"/>
    <w:rsid w:val="000342EF"/>
    <w:rsid w:val="000343D8"/>
    <w:rsid w:val="000343E9"/>
    <w:rsid w:val="00034416"/>
    <w:rsid w:val="00034546"/>
    <w:rsid w:val="000345AF"/>
    <w:rsid w:val="00034608"/>
    <w:rsid w:val="000346AA"/>
    <w:rsid w:val="00034859"/>
    <w:rsid w:val="00034A82"/>
    <w:rsid w:val="00034B90"/>
    <w:rsid w:val="00034E6F"/>
    <w:rsid w:val="00034FA3"/>
    <w:rsid w:val="000350AA"/>
    <w:rsid w:val="000350F4"/>
    <w:rsid w:val="0003525D"/>
    <w:rsid w:val="0003544B"/>
    <w:rsid w:val="00035609"/>
    <w:rsid w:val="000359A5"/>
    <w:rsid w:val="00035AC5"/>
    <w:rsid w:val="00035E99"/>
    <w:rsid w:val="00035FD6"/>
    <w:rsid w:val="000361C3"/>
    <w:rsid w:val="000361C5"/>
    <w:rsid w:val="000364DB"/>
    <w:rsid w:val="00036594"/>
    <w:rsid w:val="0003664B"/>
    <w:rsid w:val="00036655"/>
    <w:rsid w:val="000366A6"/>
    <w:rsid w:val="000366F4"/>
    <w:rsid w:val="000367F1"/>
    <w:rsid w:val="00036A2D"/>
    <w:rsid w:val="00036BE3"/>
    <w:rsid w:val="00037092"/>
    <w:rsid w:val="0003717A"/>
    <w:rsid w:val="0003718E"/>
    <w:rsid w:val="000372AE"/>
    <w:rsid w:val="000372FB"/>
    <w:rsid w:val="00037585"/>
    <w:rsid w:val="000375B6"/>
    <w:rsid w:val="00037660"/>
    <w:rsid w:val="0003767B"/>
    <w:rsid w:val="00037713"/>
    <w:rsid w:val="0003776F"/>
    <w:rsid w:val="000377C7"/>
    <w:rsid w:val="00037A39"/>
    <w:rsid w:val="00037B24"/>
    <w:rsid w:val="00037D3D"/>
    <w:rsid w:val="00037E54"/>
    <w:rsid w:val="00037FB2"/>
    <w:rsid w:val="000400A2"/>
    <w:rsid w:val="000401EB"/>
    <w:rsid w:val="000402BF"/>
    <w:rsid w:val="00040B5A"/>
    <w:rsid w:val="00040CC1"/>
    <w:rsid w:val="00040CD5"/>
    <w:rsid w:val="00040D8A"/>
    <w:rsid w:val="00040DCA"/>
    <w:rsid w:val="00040FBB"/>
    <w:rsid w:val="00041159"/>
    <w:rsid w:val="0004139A"/>
    <w:rsid w:val="000414D3"/>
    <w:rsid w:val="000414D9"/>
    <w:rsid w:val="000415D5"/>
    <w:rsid w:val="0004164C"/>
    <w:rsid w:val="00041665"/>
    <w:rsid w:val="00041701"/>
    <w:rsid w:val="0004172E"/>
    <w:rsid w:val="0004175B"/>
    <w:rsid w:val="00041812"/>
    <w:rsid w:val="000418EA"/>
    <w:rsid w:val="00041BE6"/>
    <w:rsid w:val="00041BF1"/>
    <w:rsid w:val="00041D56"/>
    <w:rsid w:val="00041FEE"/>
    <w:rsid w:val="0004273C"/>
    <w:rsid w:val="00042834"/>
    <w:rsid w:val="00042878"/>
    <w:rsid w:val="00042998"/>
    <w:rsid w:val="00042ADD"/>
    <w:rsid w:val="00042FAE"/>
    <w:rsid w:val="00043074"/>
    <w:rsid w:val="00043078"/>
    <w:rsid w:val="000432F2"/>
    <w:rsid w:val="00043380"/>
    <w:rsid w:val="000434D6"/>
    <w:rsid w:val="00043552"/>
    <w:rsid w:val="000437F5"/>
    <w:rsid w:val="00043806"/>
    <w:rsid w:val="00043965"/>
    <w:rsid w:val="00043CEC"/>
    <w:rsid w:val="00043DB1"/>
    <w:rsid w:val="000440C9"/>
    <w:rsid w:val="000442B9"/>
    <w:rsid w:val="000443D4"/>
    <w:rsid w:val="0004454C"/>
    <w:rsid w:val="0004470B"/>
    <w:rsid w:val="0004478F"/>
    <w:rsid w:val="000448ED"/>
    <w:rsid w:val="00044917"/>
    <w:rsid w:val="00044B60"/>
    <w:rsid w:val="00045362"/>
    <w:rsid w:val="000454E5"/>
    <w:rsid w:val="00045530"/>
    <w:rsid w:val="0004565B"/>
    <w:rsid w:val="000459FC"/>
    <w:rsid w:val="00045B37"/>
    <w:rsid w:val="00045BE1"/>
    <w:rsid w:val="00045EF4"/>
    <w:rsid w:val="000461C0"/>
    <w:rsid w:val="000463F6"/>
    <w:rsid w:val="00046923"/>
    <w:rsid w:val="00046C2E"/>
    <w:rsid w:val="00046D7B"/>
    <w:rsid w:val="00046F0C"/>
    <w:rsid w:val="00046F52"/>
    <w:rsid w:val="000472F5"/>
    <w:rsid w:val="00047384"/>
    <w:rsid w:val="000475CF"/>
    <w:rsid w:val="00047AD6"/>
    <w:rsid w:val="00047ADE"/>
    <w:rsid w:val="00047BE9"/>
    <w:rsid w:val="00047FFE"/>
    <w:rsid w:val="0005006B"/>
    <w:rsid w:val="0005008B"/>
    <w:rsid w:val="000506CE"/>
    <w:rsid w:val="000506FD"/>
    <w:rsid w:val="00050AA4"/>
    <w:rsid w:val="00050F92"/>
    <w:rsid w:val="0005106E"/>
    <w:rsid w:val="000512F8"/>
    <w:rsid w:val="000515CB"/>
    <w:rsid w:val="00051778"/>
    <w:rsid w:val="000518F2"/>
    <w:rsid w:val="00051941"/>
    <w:rsid w:val="00051B23"/>
    <w:rsid w:val="00051D5D"/>
    <w:rsid w:val="00052216"/>
    <w:rsid w:val="00052459"/>
    <w:rsid w:val="000526D9"/>
    <w:rsid w:val="000526DF"/>
    <w:rsid w:val="0005299A"/>
    <w:rsid w:val="00052BFA"/>
    <w:rsid w:val="00052F98"/>
    <w:rsid w:val="0005321C"/>
    <w:rsid w:val="00053297"/>
    <w:rsid w:val="00053320"/>
    <w:rsid w:val="00053324"/>
    <w:rsid w:val="0005332E"/>
    <w:rsid w:val="0005337E"/>
    <w:rsid w:val="00053385"/>
    <w:rsid w:val="000534B9"/>
    <w:rsid w:val="000536E5"/>
    <w:rsid w:val="00053B70"/>
    <w:rsid w:val="00053BA3"/>
    <w:rsid w:val="00053D0F"/>
    <w:rsid w:val="00053D90"/>
    <w:rsid w:val="00054276"/>
    <w:rsid w:val="00054348"/>
    <w:rsid w:val="00054377"/>
    <w:rsid w:val="0005447B"/>
    <w:rsid w:val="00054561"/>
    <w:rsid w:val="00054735"/>
    <w:rsid w:val="0005475F"/>
    <w:rsid w:val="0005493B"/>
    <w:rsid w:val="00054E32"/>
    <w:rsid w:val="00054F27"/>
    <w:rsid w:val="00054F36"/>
    <w:rsid w:val="00054F83"/>
    <w:rsid w:val="00055228"/>
    <w:rsid w:val="000554D4"/>
    <w:rsid w:val="00055955"/>
    <w:rsid w:val="00055A11"/>
    <w:rsid w:val="00055D37"/>
    <w:rsid w:val="0005609B"/>
    <w:rsid w:val="0005610F"/>
    <w:rsid w:val="00056146"/>
    <w:rsid w:val="000561BA"/>
    <w:rsid w:val="00056338"/>
    <w:rsid w:val="000566EF"/>
    <w:rsid w:val="00056750"/>
    <w:rsid w:val="00056AA4"/>
    <w:rsid w:val="00056B02"/>
    <w:rsid w:val="00056C42"/>
    <w:rsid w:val="00056D4F"/>
    <w:rsid w:val="00056E74"/>
    <w:rsid w:val="00057640"/>
    <w:rsid w:val="00057AEE"/>
    <w:rsid w:val="00057B36"/>
    <w:rsid w:val="00057B8D"/>
    <w:rsid w:val="00057BF7"/>
    <w:rsid w:val="00057D70"/>
    <w:rsid w:val="00057E11"/>
    <w:rsid w:val="00057EF8"/>
    <w:rsid w:val="00060029"/>
    <w:rsid w:val="0006024A"/>
    <w:rsid w:val="00060257"/>
    <w:rsid w:val="00060269"/>
    <w:rsid w:val="00060580"/>
    <w:rsid w:val="00060682"/>
    <w:rsid w:val="000608D2"/>
    <w:rsid w:val="000608D7"/>
    <w:rsid w:val="00060A13"/>
    <w:rsid w:val="00060B19"/>
    <w:rsid w:val="00060BCF"/>
    <w:rsid w:val="00060D48"/>
    <w:rsid w:val="00060E36"/>
    <w:rsid w:val="00060F0B"/>
    <w:rsid w:val="00060F65"/>
    <w:rsid w:val="0006107E"/>
    <w:rsid w:val="000613D6"/>
    <w:rsid w:val="00061436"/>
    <w:rsid w:val="0006166C"/>
    <w:rsid w:val="000619B8"/>
    <w:rsid w:val="00061B46"/>
    <w:rsid w:val="00061DA6"/>
    <w:rsid w:val="00061F00"/>
    <w:rsid w:val="000623BB"/>
    <w:rsid w:val="00062612"/>
    <w:rsid w:val="00062665"/>
    <w:rsid w:val="00062728"/>
    <w:rsid w:val="00062785"/>
    <w:rsid w:val="00062A59"/>
    <w:rsid w:val="00062B0A"/>
    <w:rsid w:val="00062B9B"/>
    <w:rsid w:val="00062CBA"/>
    <w:rsid w:val="00062D75"/>
    <w:rsid w:val="00062F8A"/>
    <w:rsid w:val="000632C6"/>
    <w:rsid w:val="00063469"/>
    <w:rsid w:val="0006352C"/>
    <w:rsid w:val="000635B8"/>
    <w:rsid w:val="00063787"/>
    <w:rsid w:val="00063851"/>
    <w:rsid w:val="00063C8C"/>
    <w:rsid w:val="00063CA6"/>
    <w:rsid w:val="00063E92"/>
    <w:rsid w:val="00063EB9"/>
    <w:rsid w:val="00063F3A"/>
    <w:rsid w:val="0006427F"/>
    <w:rsid w:val="000643D2"/>
    <w:rsid w:val="0006440A"/>
    <w:rsid w:val="00064471"/>
    <w:rsid w:val="000645F1"/>
    <w:rsid w:val="00064668"/>
    <w:rsid w:val="000646FA"/>
    <w:rsid w:val="000647D8"/>
    <w:rsid w:val="00064F3E"/>
    <w:rsid w:val="00065043"/>
    <w:rsid w:val="0006505E"/>
    <w:rsid w:val="0006529D"/>
    <w:rsid w:val="000652E0"/>
    <w:rsid w:val="00065371"/>
    <w:rsid w:val="00065574"/>
    <w:rsid w:val="00065738"/>
    <w:rsid w:val="000657BD"/>
    <w:rsid w:val="00065FBB"/>
    <w:rsid w:val="00066117"/>
    <w:rsid w:val="00066211"/>
    <w:rsid w:val="000663C4"/>
    <w:rsid w:val="0006641E"/>
    <w:rsid w:val="00066830"/>
    <w:rsid w:val="0006684D"/>
    <w:rsid w:val="00066880"/>
    <w:rsid w:val="00066AA6"/>
    <w:rsid w:val="00066B79"/>
    <w:rsid w:val="00066C88"/>
    <w:rsid w:val="00066D4E"/>
    <w:rsid w:val="00066EC8"/>
    <w:rsid w:val="00066F27"/>
    <w:rsid w:val="00066FEF"/>
    <w:rsid w:val="0006708F"/>
    <w:rsid w:val="00067144"/>
    <w:rsid w:val="0006724D"/>
    <w:rsid w:val="000672D0"/>
    <w:rsid w:val="00067310"/>
    <w:rsid w:val="0006732E"/>
    <w:rsid w:val="0006744E"/>
    <w:rsid w:val="00067A39"/>
    <w:rsid w:val="00067A62"/>
    <w:rsid w:val="00067B7F"/>
    <w:rsid w:val="00067BBD"/>
    <w:rsid w:val="00070030"/>
    <w:rsid w:val="0007028A"/>
    <w:rsid w:val="000702D9"/>
    <w:rsid w:val="000707E4"/>
    <w:rsid w:val="0007087B"/>
    <w:rsid w:val="00070E16"/>
    <w:rsid w:val="00070F45"/>
    <w:rsid w:val="00070FA0"/>
    <w:rsid w:val="00070FD0"/>
    <w:rsid w:val="0007103B"/>
    <w:rsid w:val="0007119F"/>
    <w:rsid w:val="000713C8"/>
    <w:rsid w:val="0007177F"/>
    <w:rsid w:val="000717D1"/>
    <w:rsid w:val="000718E7"/>
    <w:rsid w:val="00071B8F"/>
    <w:rsid w:val="00071BAD"/>
    <w:rsid w:val="00071BBE"/>
    <w:rsid w:val="00071DFE"/>
    <w:rsid w:val="00071E98"/>
    <w:rsid w:val="00071F6D"/>
    <w:rsid w:val="00071FF6"/>
    <w:rsid w:val="0007210E"/>
    <w:rsid w:val="0007218C"/>
    <w:rsid w:val="00072342"/>
    <w:rsid w:val="00072461"/>
    <w:rsid w:val="000726E8"/>
    <w:rsid w:val="000727BD"/>
    <w:rsid w:val="000729BE"/>
    <w:rsid w:val="00072A72"/>
    <w:rsid w:val="00072B3A"/>
    <w:rsid w:val="00072D31"/>
    <w:rsid w:val="00072DF2"/>
    <w:rsid w:val="00072EE7"/>
    <w:rsid w:val="000730DC"/>
    <w:rsid w:val="000730F9"/>
    <w:rsid w:val="000731C2"/>
    <w:rsid w:val="0007321A"/>
    <w:rsid w:val="00073240"/>
    <w:rsid w:val="00073314"/>
    <w:rsid w:val="00073490"/>
    <w:rsid w:val="00073998"/>
    <w:rsid w:val="00073AF8"/>
    <w:rsid w:val="00073DD0"/>
    <w:rsid w:val="00074614"/>
    <w:rsid w:val="000748AF"/>
    <w:rsid w:val="000749FE"/>
    <w:rsid w:val="00074C81"/>
    <w:rsid w:val="00074D2E"/>
    <w:rsid w:val="00075047"/>
    <w:rsid w:val="00075689"/>
    <w:rsid w:val="00075A6B"/>
    <w:rsid w:val="00075B6E"/>
    <w:rsid w:val="00075BE3"/>
    <w:rsid w:val="00075E27"/>
    <w:rsid w:val="000763D9"/>
    <w:rsid w:val="0007640C"/>
    <w:rsid w:val="00076664"/>
    <w:rsid w:val="000766AA"/>
    <w:rsid w:val="00076A08"/>
    <w:rsid w:val="00076A1F"/>
    <w:rsid w:val="00076E60"/>
    <w:rsid w:val="0007703A"/>
    <w:rsid w:val="000770DE"/>
    <w:rsid w:val="00077109"/>
    <w:rsid w:val="0007712A"/>
    <w:rsid w:val="0007719C"/>
    <w:rsid w:val="0007730D"/>
    <w:rsid w:val="00077343"/>
    <w:rsid w:val="00077427"/>
    <w:rsid w:val="000774A0"/>
    <w:rsid w:val="00077573"/>
    <w:rsid w:val="0007765E"/>
    <w:rsid w:val="00077911"/>
    <w:rsid w:val="000779EB"/>
    <w:rsid w:val="00077CCD"/>
    <w:rsid w:val="00077D78"/>
    <w:rsid w:val="00077D7F"/>
    <w:rsid w:val="00077D8B"/>
    <w:rsid w:val="00077DBD"/>
    <w:rsid w:val="0008017B"/>
    <w:rsid w:val="000801D5"/>
    <w:rsid w:val="0008036F"/>
    <w:rsid w:val="00080445"/>
    <w:rsid w:val="000804FA"/>
    <w:rsid w:val="00080A0B"/>
    <w:rsid w:val="00080A0F"/>
    <w:rsid w:val="00080D33"/>
    <w:rsid w:val="00080E2E"/>
    <w:rsid w:val="00080F4F"/>
    <w:rsid w:val="00080FE4"/>
    <w:rsid w:val="00081056"/>
    <w:rsid w:val="000813CC"/>
    <w:rsid w:val="00081475"/>
    <w:rsid w:val="000815D9"/>
    <w:rsid w:val="000816CF"/>
    <w:rsid w:val="000818AB"/>
    <w:rsid w:val="000818CB"/>
    <w:rsid w:val="00081B79"/>
    <w:rsid w:val="00082106"/>
    <w:rsid w:val="00082795"/>
    <w:rsid w:val="00082B70"/>
    <w:rsid w:val="00082BC3"/>
    <w:rsid w:val="00082BFD"/>
    <w:rsid w:val="00082D2F"/>
    <w:rsid w:val="00082DF0"/>
    <w:rsid w:val="00083029"/>
    <w:rsid w:val="00083227"/>
    <w:rsid w:val="00083269"/>
    <w:rsid w:val="000834B6"/>
    <w:rsid w:val="000835E6"/>
    <w:rsid w:val="00083642"/>
    <w:rsid w:val="000837FC"/>
    <w:rsid w:val="000838B2"/>
    <w:rsid w:val="000839C2"/>
    <w:rsid w:val="00083A3E"/>
    <w:rsid w:val="00083BFE"/>
    <w:rsid w:val="0008402F"/>
    <w:rsid w:val="000840A0"/>
    <w:rsid w:val="000843C6"/>
    <w:rsid w:val="000848B6"/>
    <w:rsid w:val="0008492A"/>
    <w:rsid w:val="00084A40"/>
    <w:rsid w:val="00084A67"/>
    <w:rsid w:val="00084CCD"/>
    <w:rsid w:val="00084D65"/>
    <w:rsid w:val="00084FE4"/>
    <w:rsid w:val="00085249"/>
    <w:rsid w:val="000853FD"/>
    <w:rsid w:val="00085C8D"/>
    <w:rsid w:val="00085D36"/>
    <w:rsid w:val="00085D91"/>
    <w:rsid w:val="00085EA8"/>
    <w:rsid w:val="00085F24"/>
    <w:rsid w:val="00085F5D"/>
    <w:rsid w:val="00086362"/>
    <w:rsid w:val="000869A2"/>
    <w:rsid w:val="000869D1"/>
    <w:rsid w:val="00086AB0"/>
    <w:rsid w:val="00086C31"/>
    <w:rsid w:val="00087153"/>
    <w:rsid w:val="000873AA"/>
    <w:rsid w:val="00087A79"/>
    <w:rsid w:val="00087A91"/>
    <w:rsid w:val="00087B80"/>
    <w:rsid w:val="00087C02"/>
    <w:rsid w:val="00087F54"/>
    <w:rsid w:val="00087F72"/>
    <w:rsid w:val="00090396"/>
    <w:rsid w:val="000904CA"/>
    <w:rsid w:val="00090561"/>
    <w:rsid w:val="00090605"/>
    <w:rsid w:val="000906B0"/>
    <w:rsid w:val="000908DB"/>
    <w:rsid w:val="00090F19"/>
    <w:rsid w:val="00090F9B"/>
    <w:rsid w:val="0009149C"/>
    <w:rsid w:val="00091587"/>
    <w:rsid w:val="00091623"/>
    <w:rsid w:val="0009173F"/>
    <w:rsid w:val="00091A53"/>
    <w:rsid w:val="00091CFB"/>
    <w:rsid w:val="00091F76"/>
    <w:rsid w:val="00092044"/>
    <w:rsid w:val="000923AB"/>
    <w:rsid w:val="000925F4"/>
    <w:rsid w:val="0009298C"/>
    <w:rsid w:val="000929B0"/>
    <w:rsid w:val="000929F0"/>
    <w:rsid w:val="00092C62"/>
    <w:rsid w:val="00092E3B"/>
    <w:rsid w:val="00092EDC"/>
    <w:rsid w:val="0009305F"/>
    <w:rsid w:val="00093717"/>
    <w:rsid w:val="000937CD"/>
    <w:rsid w:val="000938EB"/>
    <w:rsid w:val="00093A78"/>
    <w:rsid w:val="00093D09"/>
    <w:rsid w:val="00093D18"/>
    <w:rsid w:val="00093D6D"/>
    <w:rsid w:val="00093E59"/>
    <w:rsid w:val="00093EB9"/>
    <w:rsid w:val="00093ED1"/>
    <w:rsid w:val="00093F27"/>
    <w:rsid w:val="00094042"/>
    <w:rsid w:val="000940E2"/>
    <w:rsid w:val="00094113"/>
    <w:rsid w:val="0009478A"/>
    <w:rsid w:val="000949BB"/>
    <w:rsid w:val="00094A1F"/>
    <w:rsid w:val="00094C03"/>
    <w:rsid w:val="00094C0B"/>
    <w:rsid w:val="000950EC"/>
    <w:rsid w:val="00095172"/>
    <w:rsid w:val="00095439"/>
    <w:rsid w:val="00095549"/>
    <w:rsid w:val="000959AE"/>
    <w:rsid w:val="00095A01"/>
    <w:rsid w:val="00095B54"/>
    <w:rsid w:val="00095C4E"/>
    <w:rsid w:val="00095C7A"/>
    <w:rsid w:val="00095D28"/>
    <w:rsid w:val="00095DDD"/>
    <w:rsid w:val="00095E4F"/>
    <w:rsid w:val="0009612B"/>
    <w:rsid w:val="00096189"/>
    <w:rsid w:val="000962C3"/>
    <w:rsid w:val="00096491"/>
    <w:rsid w:val="0009694C"/>
    <w:rsid w:val="00096F77"/>
    <w:rsid w:val="0009717A"/>
    <w:rsid w:val="000973A3"/>
    <w:rsid w:val="0009750A"/>
    <w:rsid w:val="00097570"/>
    <w:rsid w:val="00097688"/>
    <w:rsid w:val="0009777D"/>
    <w:rsid w:val="00097780"/>
    <w:rsid w:val="00097791"/>
    <w:rsid w:val="00097816"/>
    <w:rsid w:val="00097A63"/>
    <w:rsid w:val="00097B5C"/>
    <w:rsid w:val="00097C83"/>
    <w:rsid w:val="00097E15"/>
    <w:rsid w:val="000A00A2"/>
    <w:rsid w:val="000A0333"/>
    <w:rsid w:val="000A042B"/>
    <w:rsid w:val="000A047E"/>
    <w:rsid w:val="000A04A8"/>
    <w:rsid w:val="000A0869"/>
    <w:rsid w:val="000A0884"/>
    <w:rsid w:val="000A08C6"/>
    <w:rsid w:val="000A0AC4"/>
    <w:rsid w:val="000A0C2C"/>
    <w:rsid w:val="000A0CE9"/>
    <w:rsid w:val="000A0D26"/>
    <w:rsid w:val="000A0DAC"/>
    <w:rsid w:val="000A129E"/>
    <w:rsid w:val="000A13BE"/>
    <w:rsid w:val="000A1443"/>
    <w:rsid w:val="000A1538"/>
    <w:rsid w:val="000A1565"/>
    <w:rsid w:val="000A1702"/>
    <w:rsid w:val="000A1AA0"/>
    <w:rsid w:val="000A1D9B"/>
    <w:rsid w:val="000A1E35"/>
    <w:rsid w:val="000A2176"/>
    <w:rsid w:val="000A21C0"/>
    <w:rsid w:val="000A24CE"/>
    <w:rsid w:val="000A2555"/>
    <w:rsid w:val="000A2589"/>
    <w:rsid w:val="000A269B"/>
    <w:rsid w:val="000A2941"/>
    <w:rsid w:val="000A2A88"/>
    <w:rsid w:val="000A2AA3"/>
    <w:rsid w:val="000A2C2D"/>
    <w:rsid w:val="000A2EE1"/>
    <w:rsid w:val="000A2FF0"/>
    <w:rsid w:val="000A36B2"/>
    <w:rsid w:val="000A37E3"/>
    <w:rsid w:val="000A3824"/>
    <w:rsid w:val="000A3A4B"/>
    <w:rsid w:val="000A3C52"/>
    <w:rsid w:val="000A3CFE"/>
    <w:rsid w:val="000A3E5D"/>
    <w:rsid w:val="000A3FC0"/>
    <w:rsid w:val="000A3FFD"/>
    <w:rsid w:val="000A4088"/>
    <w:rsid w:val="000A42E1"/>
    <w:rsid w:val="000A43D0"/>
    <w:rsid w:val="000A46C1"/>
    <w:rsid w:val="000A4A06"/>
    <w:rsid w:val="000A4CD5"/>
    <w:rsid w:val="000A4CDF"/>
    <w:rsid w:val="000A4E1A"/>
    <w:rsid w:val="000A5143"/>
    <w:rsid w:val="000A5291"/>
    <w:rsid w:val="000A5328"/>
    <w:rsid w:val="000A5402"/>
    <w:rsid w:val="000A55E2"/>
    <w:rsid w:val="000A5660"/>
    <w:rsid w:val="000A566D"/>
    <w:rsid w:val="000A57D3"/>
    <w:rsid w:val="000A5966"/>
    <w:rsid w:val="000A5974"/>
    <w:rsid w:val="000A5D07"/>
    <w:rsid w:val="000A6147"/>
    <w:rsid w:val="000A61FB"/>
    <w:rsid w:val="000A6205"/>
    <w:rsid w:val="000A626C"/>
    <w:rsid w:val="000A6341"/>
    <w:rsid w:val="000A6530"/>
    <w:rsid w:val="000A688B"/>
    <w:rsid w:val="000A6957"/>
    <w:rsid w:val="000A69F3"/>
    <w:rsid w:val="000A6B83"/>
    <w:rsid w:val="000A6EE1"/>
    <w:rsid w:val="000A6F44"/>
    <w:rsid w:val="000A77A5"/>
    <w:rsid w:val="000A77B4"/>
    <w:rsid w:val="000A782C"/>
    <w:rsid w:val="000A78D8"/>
    <w:rsid w:val="000A7948"/>
    <w:rsid w:val="000A7B01"/>
    <w:rsid w:val="000A7CA0"/>
    <w:rsid w:val="000A7E65"/>
    <w:rsid w:val="000A7E68"/>
    <w:rsid w:val="000A7FA4"/>
    <w:rsid w:val="000A7FC3"/>
    <w:rsid w:val="000B0084"/>
    <w:rsid w:val="000B03AA"/>
    <w:rsid w:val="000B056B"/>
    <w:rsid w:val="000B0671"/>
    <w:rsid w:val="000B06DD"/>
    <w:rsid w:val="000B0760"/>
    <w:rsid w:val="000B07F2"/>
    <w:rsid w:val="000B09CD"/>
    <w:rsid w:val="000B0FFF"/>
    <w:rsid w:val="000B1096"/>
    <w:rsid w:val="000B174E"/>
    <w:rsid w:val="000B18BF"/>
    <w:rsid w:val="000B18E2"/>
    <w:rsid w:val="000B1A97"/>
    <w:rsid w:val="000B1B0A"/>
    <w:rsid w:val="000B1BD9"/>
    <w:rsid w:val="000B1CC7"/>
    <w:rsid w:val="000B2048"/>
    <w:rsid w:val="000B22ED"/>
    <w:rsid w:val="000B2566"/>
    <w:rsid w:val="000B2750"/>
    <w:rsid w:val="000B2801"/>
    <w:rsid w:val="000B2A3B"/>
    <w:rsid w:val="000B2BA5"/>
    <w:rsid w:val="000B2EAB"/>
    <w:rsid w:val="000B300D"/>
    <w:rsid w:val="000B301E"/>
    <w:rsid w:val="000B307C"/>
    <w:rsid w:val="000B3090"/>
    <w:rsid w:val="000B3255"/>
    <w:rsid w:val="000B34CB"/>
    <w:rsid w:val="000B371E"/>
    <w:rsid w:val="000B38BC"/>
    <w:rsid w:val="000B38C7"/>
    <w:rsid w:val="000B39CA"/>
    <w:rsid w:val="000B3AE2"/>
    <w:rsid w:val="000B3C85"/>
    <w:rsid w:val="000B419C"/>
    <w:rsid w:val="000B4457"/>
    <w:rsid w:val="000B45B3"/>
    <w:rsid w:val="000B48BF"/>
    <w:rsid w:val="000B4B0E"/>
    <w:rsid w:val="000B4B13"/>
    <w:rsid w:val="000B4C52"/>
    <w:rsid w:val="000B4D2B"/>
    <w:rsid w:val="000B4E53"/>
    <w:rsid w:val="000B516E"/>
    <w:rsid w:val="000B529C"/>
    <w:rsid w:val="000B532E"/>
    <w:rsid w:val="000B5604"/>
    <w:rsid w:val="000B5864"/>
    <w:rsid w:val="000B595B"/>
    <w:rsid w:val="000B5AA0"/>
    <w:rsid w:val="000B5ACD"/>
    <w:rsid w:val="000B5B1F"/>
    <w:rsid w:val="000B5B80"/>
    <w:rsid w:val="000B5DEB"/>
    <w:rsid w:val="000B641B"/>
    <w:rsid w:val="000B69C5"/>
    <w:rsid w:val="000B6AB7"/>
    <w:rsid w:val="000B6C8A"/>
    <w:rsid w:val="000B6CB0"/>
    <w:rsid w:val="000B6E04"/>
    <w:rsid w:val="000B7059"/>
    <w:rsid w:val="000B70A4"/>
    <w:rsid w:val="000B7126"/>
    <w:rsid w:val="000B73F7"/>
    <w:rsid w:val="000B748D"/>
    <w:rsid w:val="000B7785"/>
    <w:rsid w:val="000B77A2"/>
    <w:rsid w:val="000B78B7"/>
    <w:rsid w:val="000B792B"/>
    <w:rsid w:val="000B7ADA"/>
    <w:rsid w:val="000B7CD4"/>
    <w:rsid w:val="000C028B"/>
    <w:rsid w:val="000C02AE"/>
    <w:rsid w:val="000C0341"/>
    <w:rsid w:val="000C03B6"/>
    <w:rsid w:val="000C048F"/>
    <w:rsid w:val="000C0745"/>
    <w:rsid w:val="000C09C9"/>
    <w:rsid w:val="000C0CD4"/>
    <w:rsid w:val="000C0E71"/>
    <w:rsid w:val="000C0F12"/>
    <w:rsid w:val="000C123D"/>
    <w:rsid w:val="000C1342"/>
    <w:rsid w:val="000C1593"/>
    <w:rsid w:val="000C17AD"/>
    <w:rsid w:val="000C1E17"/>
    <w:rsid w:val="000C204E"/>
    <w:rsid w:val="000C213B"/>
    <w:rsid w:val="000C21E7"/>
    <w:rsid w:val="000C2466"/>
    <w:rsid w:val="000C255B"/>
    <w:rsid w:val="000C2766"/>
    <w:rsid w:val="000C2C30"/>
    <w:rsid w:val="000C332E"/>
    <w:rsid w:val="000C353C"/>
    <w:rsid w:val="000C3561"/>
    <w:rsid w:val="000C3653"/>
    <w:rsid w:val="000C3CD3"/>
    <w:rsid w:val="000C3DAF"/>
    <w:rsid w:val="000C3DD7"/>
    <w:rsid w:val="000C3E3A"/>
    <w:rsid w:val="000C40D7"/>
    <w:rsid w:val="000C41F3"/>
    <w:rsid w:val="000C448C"/>
    <w:rsid w:val="000C467E"/>
    <w:rsid w:val="000C48CA"/>
    <w:rsid w:val="000C495F"/>
    <w:rsid w:val="000C4F88"/>
    <w:rsid w:val="000C5197"/>
    <w:rsid w:val="000C55EB"/>
    <w:rsid w:val="000C5671"/>
    <w:rsid w:val="000C571E"/>
    <w:rsid w:val="000C58DB"/>
    <w:rsid w:val="000C5BAF"/>
    <w:rsid w:val="000C5D6D"/>
    <w:rsid w:val="000C5D8A"/>
    <w:rsid w:val="000C617F"/>
    <w:rsid w:val="000C61C8"/>
    <w:rsid w:val="000C6322"/>
    <w:rsid w:val="000C63D1"/>
    <w:rsid w:val="000C64B6"/>
    <w:rsid w:val="000C6662"/>
    <w:rsid w:val="000C66D9"/>
    <w:rsid w:val="000C69C7"/>
    <w:rsid w:val="000C6E9A"/>
    <w:rsid w:val="000C6FC3"/>
    <w:rsid w:val="000C70BD"/>
    <w:rsid w:val="000C7187"/>
    <w:rsid w:val="000C71B0"/>
    <w:rsid w:val="000C71D8"/>
    <w:rsid w:val="000C728A"/>
    <w:rsid w:val="000C74B5"/>
    <w:rsid w:val="000C7723"/>
    <w:rsid w:val="000C78C3"/>
    <w:rsid w:val="000C7A26"/>
    <w:rsid w:val="000C7A92"/>
    <w:rsid w:val="000C7E64"/>
    <w:rsid w:val="000C7E9F"/>
    <w:rsid w:val="000C7EDE"/>
    <w:rsid w:val="000D0177"/>
    <w:rsid w:val="000D028B"/>
    <w:rsid w:val="000D02E8"/>
    <w:rsid w:val="000D0654"/>
    <w:rsid w:val="000D07B4"/>
    <w:rsid w:val="000D09B2"/>
    <w:rsid w:val="000D0C19"/>
    <w:rsid w:val="000D0C43"/>
    <w:rsid w:val="000D0CC9"/>
    <w:rsid w:val="000D0EEB"/>
    <w:rsid w:val="000D0FC4"/>
    <w:rsid w:val="000D0FEF"/>
    <w:rsid w:val="000D1055"/>
    <w:rsid w:val="000D10B1"/>
    <w:rsid w:val="000D10E5"/>
    <w:rsid w:val="000D1522"/>
    <w:rsid w:val="000D1659"/>
    <w:rsid w:val="000D17E5"/>
    <w:rsid w:val="000D1900"/>
    <w:rsid w:val="000D1A30"/>
    <w:rsid w:val="000D1AF5"/>
    <w:rsid w:val="000D1CB1"/>
    <w:rsid w:val="000D1CD0"/>
    <w:rsid w:val="000D1DE6"/>
    <w:rsid w:val="000D2249"/>
    <w:rsid w:val="000D2299"/>
    <w:rsid w:val="000D229A"/>
    <w:rsid w:val="000D22E7"/>
    <w:rsid w:val="000D23E6"/>
    <w:rsid w:val="000D242D"/>
    <w:rsid w:val="000D2552"/>
    <w:rsid w:val="000D2624"/>
    <w:rsid w:val="000D2753"/>
    <w:rsid w:val="000D278D"/>
    <w:rsid w:val="000D296F"/>
    <w:rsid w:val="000D2973"/>
    <w:rsid w:val="000D29D8"/>
    <w:rsid w:val="000D2C3B"/>
    <w:rsid w:val="000D2E2C"/>
    <w:rsid w:val="000D2E78"/>
    <w:rsid w:val="000D3174"/>
    <w:rsid w:val="000D3374"/>
    <w:rsid w:val="000D33D8"/>
    <w:rsid w:val="000D3A6E"/>
    <w:rsid w:val="000D3B21"/>
    <w:rsid w:val="000D3C7F"/>
    <w:rsid w:val="000D40E2"/>
    <w:rsid w:val="000D41F1"/>
    <w:rsid w:val="000D4695"/>
    <w:rsid w:val="000D4843"/>
    <w:rsid w:val="000D486A"/>
    <w:rsid w:val="000D4BD1"/>
    <w:rsid w:val="000D4CBB"/>
    <w:rsid w:val="000D4F25"/>
    <w:rsid w:val="000D4FC5"/>
    <w:rsid w:val="000D500C"/>
    <w:rsid w:val="000D53CC"/>
    <w:rsid w:val="000D53D2"/>
    <w:rsid w:val="000D544E"/>
    <w:rsid w:val="000D5720"/>
    <w:rsid w:val="000D573F"/>
    <w:rsid w:val="000D59F5"/>
    <w:rsid w:val="000D5A50"/>
    <w:rsid w:val="000D5ACF"/>
    <w:rsid w:val="000D5E91"/>
    <w:rsid w:val="000D5FAB"/>
    <w:rsid w:val="000D60A2"/>
    <w:rsid w:val="000D6100"/>
    <w:rsid w:val="000D61D3"/>
    <w:rsid w:val="000D66B1"/>
    <w:rsid w:val="000D674E"/>
    <w:rsid w:val="000D6750"/>
    <w:rsid w:val="000D6E7A"/>
    <w:rsid w:val="000D6EF9"/>
    <w:rsid w:val="000D7078"/>
    <w:rsid w:val="000D718D"/>
    <w:rsid w:val="000D71F4"/>
    <w:rsid w:val="000D7348"/>
    <w:rsid w:val="000D7943"/>
    <w:rsid w:val="000D7AD0"/>
    <w:rsid w:val="000D7B29"/>
    <w:rsid w:val="000D7C4E"/>
    <w:rsid w:val="000D7D7A"/>
    <w:rsid w:val="000E01C2"/>
    <w:rsid w:val="000E0206"/>
    <w:rsid w:val="000E0265"/>
    <w:rsid w:val="000E057F"/>
    <w:rsid w:val="000E0619"/>
    <w:rsid w:val="000E0799"/>
    <w:rsid w:val="000E085D"/>
    <w:rsid w:val="000E08E4"/>
    <w:rsid w:val="000E0911"/>
    <w:rsid w:val="000E09E0"/>
    <w:rsid w:val="000E0B2B"/>
    <w:rsid w:val="000E0BFB"/>
    <w:rsid w:val="000E0EC9"/>
    <w:rsid w:val="000E0FF7"/>
    <w:rsid w:val="000E102F"/>
    <w:rsid w:val="000E10BF"/>
    <w:rsid w:val="000E11B1"/>
    <w:rsid w:val="000E1233"/>
    <w:rsid w:val="000E136F"/>
    <w:rsid w:val="000E1795"/>
    <w:rsid w:val="000E1A27"/>
    <w:rsid w:val="000E1BA0"/>
    <w:rsid w:val="000E1CBC"/>
    <w:rsid w:val="000E1DDF"/>
    <w:rsid w:val="000E1E36"/>
    <w:rsid w:val="000E1F5F"/>
    <w:rsid w:val="000E21FF"/>
    <w:rsid w:val="000E2237"/>
    <w:rsid w:val="000E241D"/>
    <w:rsid w:val="000E2581"/>
    <w:rsid w:val="000E25AC"/>
    <w:rsid w:val="000E260E"/>
    <w:rsid w:val="000E2686"/>
    <w:rsid w:val="000E2898"/>
    <w:rsid w:val="000E2962"/>
    <w:rsid w:val="000E29F3"/>
    <w:rsid w:val="000E2D87"/>
    <w:rsid w:val="000E2F60"/>
    <w:rsid w:val="000E3287"/>
    <w:rsid w:val="000E33EC"/>
    <w:rsid w:val="000E386D"/>
    <w:rsid w:val="000E3A28"/>
    <w:rsid w:val="000E3ECC"/>
    <w:rsid w:val="000E40CC"/>
    <w:rsid w:val="000E40F1"/>
    <w:rsid w:val="000E4127"/>
    <w:rsid w:val="000E4293"/>
    <w:rsid w:val="000E436E"/>
    <w:rsid w:val="000E439E"/>
    <w:rsid w:val="000E4674"/>
    <w:rsid w:val="000E4709"/>
    <w:rsid w:val="000E4A2F"/>
    <w:rsid w:val="000E4BA5"/>
    <w:rsid w:val="000E4BC2"/>
    <w:rsid w:val="000E4CD5"/>
    <w:rsid w:val="000E4EF3"/>
    <w:rsid w:val="000E4F52"/>
    <w:rsid w:val="000E4FB9"/>
    <w:rsid w:val="000E5639"/>
    <w:rsid w:val="000E56D5"/>
    <w:rsid w:val="000E59B9"/>
    <w:rsid w:val="000E5B53"/>
    <w:rsid w:val="000E5D13"/>
    <w:rsid w:val="000E5DB2"/>
    <w:rsid w:val="000E5F05"/>
    <w:rsid w:val="000E5F6B"/>
    <w:rsid w:val="000E5FA9"/>
    <w:rsid w:val="000E601A"/>
    <w:rsid w:val="000E663F"/>
    <w:rsid w:val="000E68B3"/>
    <w:rsid w:val="000E6A46"/>
    <w:rsid w:val="000E6A47"/>
    <w:rsid w:val="000E6C1B"/>
    <w:rsid w:val="000E6C7E"/>
    <w:rsid w:val="000E7140"/>
    <w:rsid w:val="000E737C"/>
    <w:rsid w:val="000E745A"/>
    <w:rsid w:val="000E748A"/>
    <w:rsid w:val="000E7580"/>
    <w:rsid w:val="000E75D8"/>
    <w:rsid w:val="000E78A8"/>
    <w:rsid w:val="000E797E"/>
    <w:rsid w:val="000E799F"/>
    <w:rsid w:val="000E7A10"/>
    <w:rsid w:val="000E7A17"/>
    <w:rsid w:val="000E7DCD"/>
    <w:rsid w:val="000E7FD1"/>
    <w:rsid w:val="000F01EA"/>
    <w:rsid w:val="000F03DC"/>
    <w:rsid w:val="000F041D"/>
    <w:rsid w:val="000F04DE"/>
    <w:rsid w:val="000F061B"/>
    <w:rsid w:val="000F0745"/>
    <w:rsid w:val="000F0B74"/>
    <w:rsid w:val="000F0C35"/>
    <w:rsid w:val="000F0C8E"/>
    <w:rsid w:val="000F0D8B"/>
    <w:rsid w:val="000F0DE8"/>
    <w:rsid w:val="000F0E37"/>
    <w:rsid w:val="000F1277"/>
    <w:rsid w:val="000F13A8"/>
    <w:rsid w:val="000F13E0"/>
    <w:rsid w:val="000F15D5"/>
    <w:rsid w:val="000F16AA"/>
    <w:rsid w:val="000F175C"/>
    <w:rsid w:val="000F19FE"/>
    <w:rsid w:val="000F1BED"/>
    <w:rsid w:val="000F1C4B"/>
    <w:rsid w:val="000F1D15"/>
    <w:rsid w:val="000F214D"/>
    <w:rsid w:val="000F221D"/>
    <w:rsid w:val="000F228C"/>
    <w:rsid w:val="000F23A4"/>
    <w:rsid w:val="000F23D2"/>
    <w:rsid w:val="000F23DA"/>
    <w:rsid w:val="000F247A"/>
    <w:rsid w:val="000F2505"/>
    <w:rsid w:val="000F2519"/>
    <w:rsid w:val="000F2708"/>
    <w:rsid w:val="000F27AD"/>
    <w:rsid w:val="000F2A4E"/>
    <w:rsid w:val="000F2ADA"/>
    <w:rsid w:val="000F2C8F"/>
    <w:rsid w:val="000F2CD4"/>
    <w:rsid w:val="000F2DA8"/>
    <w:rsid w:val="000F30DE"/>
    <w:rsid w:val="000F3191"/>
    <w:rsid w:val="000F31EF"/>
    <w:rsid w:val="000F32E2"/>
    <w:rsid w:val="000F33E7"/>
    <w:rsid w:val="000F37E0"/>
    <w:rsid w:val="000F3EF8"/>
    <w:rsid w:val="000F3F60"/>
    <w:rsid w:val="000F411F"/>
    <w:rsid w:val="000F4407"/>
    <w:rsid w:val="000F46F9"/>
    <w:rsid w:val="000F46FE"/>
    <w:rsid w:val="000F4761"/>
    <w:rsid w:val="000F4D2C"/>
    <w:rsid w:val="000F4EE3"/>
    <w:rsid w:val="000F4F01"/>
    <w:rsid w:val="000F4FB0"/>
    <w:rsid w:val="000F5353"/>
    <w:rsid w:val="000F53C4"/>
    <w:rsid w:val="000F54F6"/>
    <w:rsid w:val="000F5527"/>
    <w:rsid w:val="000F55D6"/>
    <w:rsid w:val="000F58A5"/>
    <w:rsid w:val="000F5910"/>
    <w:rsid w:val="000F5AC3"/>
    <w:rsid w:val="000F5C9D"/>
    <w:rsid w:val="000F5F0E"/>
    <w:rsid w:val="000F6369"/>
    <w:rsid w:val="000F6568"/>
    <w:rsid w:val="000F6639"/>
    <w:rsid w:val="000F66F2"/>
    <w:rsid w:val="000F6822"/>
    <w:rsid w:val="000F691B"/>
    <w:rsid w:val="000F69C3"/>
    <w:rsid w:val="000F72DA"/>
    <w:rsid w:val="000F733E"/>
    <w:rsid w:val="000F74ED"/>
    <w:rsid w:val="000F755F"/>
    <w:rsid w:val="000F7635"/>
    <w:rsid w:val="000F780F"/>
    <w:rsid w:val="000F786E"/>
    <w:rsid w:val="000F7874"/>
    <w:rsid w:val="000F79DE"/>
    <w:rsid w:val="000F7CDD"/>
    <w:rsid w:val="000F7D27"/>
    <w:rsid w:val="000F7D3B"/>
    <w:rsid w:val="000F7DF0"/>
    <w:rsid w:val="000F7E69"/>
    <w:rsid w:val="000F7F60"/>
    <w:rsid w:val="00100159"/>
    <w:rsid w:val="00100459"/>
    <w:rsid w:val="001009C0"/>
    <w:rsid w:val="00100B59"/>
    <w:rsid w:val="00100D3E"/>
    <w:rsid w:val="00100D96"/>
    <w:rsid w:val="00100E40"/>
    <w:rsid w:val="00100FE9"/>
    <w:rsid w:val="00100FF7"/>
    <w:rsid w:val="00101666"/>
    <w:rsid w:val="0010172D"/>
    <w:rsid w:val="00101A13"/>
    <w:rsid w:val="00101C7F"/>
    <w:rsid w:val="00101D10"/>
    <w:rsid w:val="00101D80"/>
    <w:rsid w:val="00101EAC"/>
    <w:rsid w:val="001022BC"/>
    <w:rsid w:val="00102343"/>
    <w:rsid w:val="001023F7"/>
    <w:rsid w:val="00102623"/>
    <w:rsid w:val="00102734"/>
    <w:rsid w:val="00102763"/>
    <w:rsid w:val="001029B8"/>
    <w:rsid w:val="001029D9"/>
    <w:rsid w:val="00102A83"/>
    <w:rsid w:val="00102E1C"/>
    <w:rsid w:val="00102F7A"/>
    <w:rsid w:val="00103041"/>
    <w:rsid w:val="0010345D"/>
    <w:rsid w:val="00103564"/>
    <w:rsid w:val="00103876"/>
    <w:rsid w:val="0010394F"/>
    <w:rsid w:val="00103C2D"/>
    <w:rsid w:val="00103CF0"/>
    <w:rsid w:val="00103D3D"/>
    <w:rsid w:val="00103D3F"/>
    <w:rsid w:val="00104000"/>
    <w:rsid w:val="001040F1"/>
    <w:rsid w:val="00104354"/>
    <w:rsid w:val="0010467B"/>
    <w:rsid w:val="0010496B"/>
    <w:rsid w:val="00104A7A"/>
    <w:rsid w:val="00104CE7"/>
    <w:rsid w:val="00105333"/>
    <w:rsid w:val="00105362"/>
    <w:rsid w:val="00105607"/>
    <w:rsid w:val="00105967"/>
    <w:rsid w:val="00105B9B"/>
    <w:rsid w:val="00105E34"/>
    <w:rsid w:val="00105F15"/>
    <w:rsid w:val="00106738"/>
    <w:rsid w:val="0010683B"/>
    <w:rsid w:val="001069E4"/>
    <w:rsid w:val="00106AD1"/>
    <w:rsid w:val="00107304"/>
    <w:rsid w:val="0010743A"/>
    <w:rsid w:val="00107487"/>
    <w:rsid w:val="001074D0"/>
    <w:rsid w:val="00107583"/>
    <w:rsid w:val="001076EB"/>
    <w:rsid w:val="0010792F"/>
    <w:rsid w:val="001079BC"/>
    <w:rsid w:val="00107A8C"/>
    <w:rsid w:val="00107D3A"/>
    <w:rsid w:val="00107FF8"/>
    <w:rsid w:val="00110146"/>
    <w:rsid w:val="001101D8"/>
    <w:rsid w:val="0011060B"/>
    <w:rsid w:val="00110948"/>
    <w:rsid w:val="00110AC1"/>
    <w:rsid w:val="00110D91"/>
    <w:rsid w:val="00110FEC"/>
    <w:rsid w:val="001110B9"/>
    <w:rsid w:val="001112D8"/>
    <w:rsid w:val="0011134C"/>
    <w:rsid w:val="0011163A"/>
    <w:rsid w:val="00111AFB"/>
    <w:rsid w:val="00111B1B"/>
    <w:rsid w:val="00111B23"/>
    <w:rsid w:val="00111C69"/>
    <w:rsid w:val="00111C90"/>
    <w:rsid w:val="00111CDA"/>
    <w:rsid w:val="00111DB3"/>
    <w:rsid w:val="00112021"/>
    <w:rsid w:val="001120EE"/>
    <w:rsid w:val="001122CE"/>
    <w:rsid w:val="0011245F"/>
    <w:rsid w:val="001124F1"/>
    <w:rsid w:val="001127F4"/>
    <w:rsid w:val="00112910"/>
    <w:rsid w:val="00112948"/>
    <w:rsid w:val="00112B6E"/>
    <w:rsid w:val="00112B8E"/>
    <w:rsid w:val="00112BD4"/>
    <w:rsid w:val="00112C42"/>
    <w:rsid w:val="00112C72"/>
    <w:rsid w:val="00112CC1"/>
    <w:rsid w:val="00112DE5"/>
    <w:rsid w:val="00112E2B"/>
    <w:rsid w:val="001130F3"/>
    <w:rsid w:val="0011331E"/>
    <w:rsid w:val="00113349"/>
    <w:rsid w:val="0011336F"/>
    <w:rsid w:val="001135A6"/>
    <w:rsid w:val="001143C9"/>
    <w:rsid w:val="001144DA"/>
    <w:rsid w:val="00114591"/>
    <w:rsid w:val="00114AE7"/>
    <w:rsid w:val="00114C04"/>
    <w:rsid w:val="00114D6E"/>
    <w:rsid w:val="00114EA9"/>
    <w:rsid w:val="0011518B"/>
    <w:rsid w:val="001151CB"/>
    <w:rsid w:val="001153C0"/>
    <w:rsid w:val="001156CE"/>
    <w:rsid w:val="001159D3"/>
    <w:rsid w:val="00115A6E"/>
    <w:rsid w:val="00115F3F"/>
    <w:rsid w:val="00116017"/>
    <w:rsid w:val="00116027"/>
    <w:rsid w:val="00116029"/>
    <w:rsid w:val="0011631A"/>
    <w:rsid w:val="00116642"/>
    <w:rsid w:val="0011669D"/>
    <w:rsid w:val="00116B61"/>
    <w:rsid w:val="00116B87"/>
    <w:rsid w:val="00116F09"/>
    <w:rsid w:val="00117051"/>
    <w:rsid w:val="001173C6"/>
    <w:rsid w:val="001174DF"/>
    <w:rsid w:val="00117596"/>
    <w:rsid w:val="001177C2"/>
    <w:rsid w:val="00117846"/>
    <w:rsid w:val="00117866"/>
    <w:rsid w:val="001179C9"/>
    <w:rsid w:val="001179FB"/>
    <w:rsid w:val="00117AD3"/>
    <w:rsid w:val="00117B16"/>
    <w:rsid w:val="00117C7C"/>
    <w:rsid w:val="00117CC8"/>
    <w:rsid w:val="00117E15"/>
    <w:rsid w:val="00117E5A"/>
    <w:rsid w:val="00117F51"/>
    <w:rsid w:val="00117F7E"/>
    <w:rsid w:val="0012018B"/>
    <w:rsid w:val="001204C7"/>
    <w:rsid w:val="0012053D"/>
    <w:rsid w:val="001206FF"/>
    <w:rsid w:val="001208FE"/>
    <w:rsid w:val="00120B26"/>
    <w:rsid w:val="00120CAC"/>
    <w:rsid w:val="00120FB9"/>
    <w:rsid w:val="00121390"/>
    <w:rsid w:val="0012142E"/>
    <w:rsid w:val="0012172B"/>
    <w:rsid w:val="00121D5B"/>
    <w:rsid w:val="001221C7"/>
    <w:rsid w:val="0012224A"/>
    <w:rsid w:val="00122278"/>
    <w:rsid w:val="001222F7"/>
    <w:rsid w:val="0012233C"/>
    <w:rsid w:val="00122403"/>
    <w:rsid w:val="001227A4"/>
    <w:rsid w:val="0012284D"/>
    <w:rsid w:val="00122BDA"/>
    <w:rsid w:val="00122D24"/>
    <w:rsid w:val="00122D2B"/>
    <w:rsid w:val="00122E50"/>
    <w:rsid w:val="00122EB6"/>
    <w:rsid w:val="00122FD1"/>
    <w:rsid w:val="00123148"/>
    <w:rsid w:val="001231F6"/>
    <w:rsid w:val="0012361E"/>
    <w:rsid w:val="00123723"/>
    <w:rsid w:val="00123BBB"/>
    <w:rsid w:val="00123D9E"/>
    <w:rsid w:val="00124345"/>
    <w:rsid w:val="001243D4"/>
    <w:rsid w:val="00124948"/>
    <w:rsid w:val="00124AFC"/>
    <w:rsid w:val="00124F52"/>
    <w:rsid w:val="00124F71"/>
    <w:rsid w:val="00125247"/>
    <w:rsid w:val="0012532F"/>
    <w:rsid w:val="001255B7"/>
    <w:rsid w:val="00125923"/>
    <w:rsid w:val="00125A9F"/>
    <w:rsid w:val="00125D6E"/>
    <w:rsid w:val="00125DF5"/>
    <w:rsid w:val="00125E6A"/>
    <w:rsid w:val="00125F5F"/>
    <w:rsid w:val="00126085"/>
    <w:rsid w:val="001261A6"/>
    <w:rsid w:val="001264C9"/>
    <w:rsid w:val="001264F5"/>
    <w:rsid w:val="001265A5"/>
    <w:rsid w:val="00126679"/>
    <w:rsid w:val="0012681F"/>
    <w:rsid w:val="00126846"/>
    <w:rsid w:val="00126AE0"/>
    <w:rsid w:val="00126CC2"/>
    <w:rsid w:val="00126E1C"/>
    <w:rsid w:val="00126F67"/>
    <w:rsid w:val="00126F9D"/>
    <w:rsid w:val="001270C9"/>
    <w:rsid w:val="00127635"/>
    <w:rsid w:val="001277D8"/>
    <w:rsid w:val="0012785F"/>
    <w:rsid w:val="0012791B"/>
    <w:rsid w:val="00127C53"/>
    <w:rsid w:val="00127E32"/>
    <w:rsid w:val="00127E9E"/>
    <w:rsid w:val="00127EA4"/>
    <w:rsid w:val="001301B4"/>
    <w:rsid w:val="00130560"/>
    <w:rsid w:val="001305C0"/>
    <w:rsid w:val="001305CB"/>
    <w:rsid w:val="0013092D"/>
    <w:rsid w:val="00130BBD"/>
    <w:rsid w:val="00130E05"/>
    <w:rsid w:val="00130E17"/>
    <w:rsid w:val="001311DB"/>
    <w:rsid w:val="0013137D"/>
    <w:rsid w:val="001313E3"/>
    <w:rsid w:val="0013150E"/>
    <w:rsid w:val="0013156B"/>
    <w:rsid w:val="0013165A"/>
    <w:rsid w:val="001319BD"/>
    <w:rsid w:val="00131A36"/>
    <w:rsid w:val="00131AFA"/>
    <w:rsid w:val="00131D51"/>
    <w:rsid w:val="00131EA4"/>
    <w:rsid w:val="00131F3A"/>
    <w:rsid w:val="0013222C"/>
    <w:rsid w:val="001324CC"/>
    <w:rsid w:val="00132526"/>
    <w:rsid w:val="0013261D"/>
    <w:rsid w:val="00132832"/>
    <w:rsid w:val="00132ACC"/>
    <w:rsid w:val="00132DB8"/>
    <w:rsid w:val="00132F26"/>
    <w:rsid w:val="00133061"/>
    <w:rsid w:val="00133476"/>
    <w:rsid w:val="001334B5"/>
    <w:rsid w:val="00133634"/>
    <w:rsid w:val="001336A0"/>
    <w:rsid w:val="00133707"/>
    <w:rsid w:val="00133731"/>
    <w:rsid w:val="00133B62"/>
    <w:rsid w:val="00133CB0"/>
    <w:rsid w:val="00133EF3"/>
    <w:rsid w:val="00134160"/>
    <w:rsid w:val="0013456E"/>
    <w:rsid w:val="00134793"/>
    <w:rsid w:val="00134A45"/>
    <w:rsid w:val="00134C0C"/>
    <w:rsid w:val="00134C45"/>
    <w:rsid w:val="00134D05"/>
    <w:rsid w:val="00134D81"/>
    <w:rsid w:val="00134E29"/>
    <w:rsid w:val="00135876"/>
    <w:rsid w:val="00135A5D"/>
    <w:rsid w:val="00135ACB"/>
    <w:rsid w:val="00135CCA"/>
    <w:rsid w:val="00135D7F"/>
    <w:rsid w:val="00135E26"/>
    <w:rsid w:val="00135E83"/>
    <w:rsid w:val="00135F3E"/>
    <w:rsid w:val="00136224"/>
    <w:rsid w:val="001362DE"/>
    <w:rsid w:val="0013631F"/>
    <w:rsid w:val="001363C9"/>
    <w:rsid w:val="001365A4"/>
    <w:rsid w:val="0013664B"/>
    <w:rsid w:val="001366F4"/>
    <w:rsid w:val="0013689D"/>
    <w:rsid w:val="0013699C"/>
    <w:rsid w:val="00136A19"/>
    <w:rsid w:val="00136A2E"/>
    <w:rsid w:val="00136B3A"/>
    <w:rsid w:val="00136E08"/>
    <w:rsid w:val="00136EB7"/>
    <w:rsid w:val="00137099"/>
    <w:rsid w:val="001374FF"/>
    <w:rsid w:val="001375D4"/>
    <w:rsid w:val="0013763F"/>
    <w:rsid w:val="00137684"/>
    <w:rsid w:val="0013774F"/>
    <w:rsid w:val="001377DF"/>
    <w:rsid w:val="00137865"/>
    <w:rsid w:val="001379BF"/>
    <w:rsid w:val="00137F4D"/>
    <w:rsid w:val="0014024A"/>
    <w:rsid w:val="001402BE"/>
    <w:rsid w:val="00140354"/>
    <w:rsid w:val="00140436"/>
    <w:rsid w:val="001406AC"/>
    <w:rsid w:val="001407B0"/>
    <w:rsid w:val="00140896"/>
    <w:rsid w:val="001408C5"/>
    <w:rsid w:val="001409A3"/>
    <w:rsid w:val="001409FB"/>
    <w:rsid w:val="00140A24"/>
    <w:rsid w:val="00140C31"/>
    <w:rsid w:val="00140C3E"/>
    <w:rsid w:val="00140E6E"/>
    <w:rsid w:val="0014111F"/>
    <w:rsid w:val="001411DC"/>
    <w:rsid w:val="00141202"/>
    <w:rsid w:val="001413B0"/>
    <w:rsid w:val="001415DD"/>
    <w:rsid w:val="001416DB"/>
    <w:rsid w:val="00141B89"/>
    <w:rsid w:val="00141B99"/>
    <w:rsid w:val="00141CEF"/>
    <w:rsid w:val="00141D69"/>
    <w:rsid w:val="00141E18"/>
    <w:rsid w:val="00142041"/>
    <w:rsid w:val="00142373"/>
    <w:rsid w:val="00142690"/>
    <w:rsid w:val="00142868"/>
    <w:rsid w:val="001428B7"/>
    <w:rsid w:val="0014295A"/>
    <w:rsid w:val="00142AC6"/>
    <w:rsid w:val="00142ACA"/>
    <w:rsid w:val="00142E2E"/>
    <w:rsid w:val="00143089"/>
    <w:rsid w:val="001433ED"/>
    <w:rsid w:val="001434B1"/>
    <w:rsid w:val="001438F0"/>
    <w:rsid w:val="00143DA4"/>
    <w:rsid w:val="001440A9"/>
    <w:rsid w:val="001443E7"/>
    <w:rsid w:val="001447AA"/>
    <w:rsid w:val="00144821"/>
    <w:rsid w:val="0014484D"/>
    <w:rsid w:val="001449CC"/>
    <w:rsid w:val="00144AB7"/>
    <w:rsid w:val="00144D38"/>
    <w:rsid w:val="00144E2B"/>
    <w:rsid w:val="00144FC2"/>
    <w:rsid w:val="0014530C"/>
    <w:rsid w:val="0014542C"/>
    <w:rsid w:val="0014573D"/>
    <w:rsid w:val="00145D09"/>
    <w:rsid w:val="00145D26"/>
    <w:rsid w:val="00145E23"/>
    <w:rsid w:val="0014605C"/>
    <w:rsid w:val="00146090"/>
    <w:rsid w:val="00146119"/>
    <w:rsid w:val="0014624C"/>
    <w:rsid w:val="0014637C"/>
    <w:rsid w:val="0014655F"/>
    <w:rsid w:val="001465EC"/>
    <w:rsid w:val="00146BF6"/>
    <w:rsid w:val="00146CAB"/>
    <w:rsid w:val="00146D74"/>
    <w:rsid w:val="00146F17"/>
    <w:rsid w:val="0014706F"/>
    <w:rsid w:val="0014710A"/>
    <w:rsid w:val="001472B3"/>
    <w:rsid w:val="00147309"/>
    <w:rsid w:val="001473E2"/>
    <w:rsid w:val="00147406"/>
    <w:rsid w:val="00147763"/>
    <w:rsid w:val="00147985"/>
    <w:rsid w:val="00147FC7"/>
    <w:rsid w:val="00147FE6"/>
    <w:rsid w:val="00150199"/>
    <w:rsid w:val="001502AC"/>
    <w:rsid w:val="001507EA"/>
    <w:rsid w:val="00150A4A"/>
    <w:rsid w:val="00150B95"/>
    <w:rsid w:val="00150F6B"/>
    <w:rsid w:val="00151094"/>
    <w:rsid w:val="001511FC"/>
    <w:rsid w:val="0015136F"/>
    <w:rsid w:val="00151870"/>
    <w:rsid w:val="00151AAD"/>
    <w:rsid w:val="001520FF"/>
    <w:rsid w:val="0015216D"/>
    <w:rsid w:val="00152234"/>
    <w:rsid w:val="00152278"/>
    <w:rsid w:val="001523FE"/>
    <w:rsid w:val="0015245A"/>
    <w:rsid w:val="00152620"/>
    <w:rsid w:val="00152E06"/>
    <w:rsid w:val="00152F0A"/>
    <w:rsid w:val="00152FD2"/>
    <w:rsid w:val="001532EB"/>
    <w:rsid w:val="00153611"/>
    <w:rsid w:val="00153640"/>
    <w:rsid w:val="0015364B"/>
    <w:rsid w:val="001536F9"/>
    <w:rsid w:val="00153994"/>
    <w:rsid w:val="00153A37"/>
    <w:rsid w:val="00153AA5"/>
    <w:rsid w:val="00153F8A"/>
    <w:rsid w:val="00153FB8"/>
    <w:rsid w:val="00154317"/>
    <w:rsid w:val="00154355"/>
    <w:rsid w:val="00154D2F"/>
    <w:rsid w:val="00154ED9"/>
    <w:rsid w:val="00154EF7"/>
    <w:rsid w:val="00155940"/>
    <w:rsid w:val="00155BEB"/>
    <w:rsid w:val="00155C31"/>
    <w:rsid w:val="00155DC0"/>
    <w:rsid w:val="00155DCF"/>
    <w:rsid w:val="001568D8"/>
    <w:rsid w:val="001569BE"/>
    <w:rsid w:val="00156A55"/>
    <w:rsid w:val="00156E17"/>
    <w:rsid w:val="00156F94"/>
    <w:rsid w:val="001570EF"/>
    <w:rsid w:val="0015752B"/>
    <w:rsid w:val="001575CF"/>
    <w:rsid w:val="0015763A"/>
    <w:rsid w:val="00157656"/>
    <w:rsid w:val="001578CE"/>
    <w:rsid w:val="00157A51"/>
    <w:rsid w:val="00157D7E"/>
    <w:rsid w:val="00157DC9"/>
    <w:rsid w:val="00157F78"/>
    <w:rsid w:val="00157FE0"/>
    <w:rsid w:val="001601C0"/>
    <w:rsid w:val="001602DF"/>
    <w:rsid w:val="0016065F"/>
    <w:rsid w:val="00160A5F"/>
    <w:rsid w:val="00160A62"/>
    <w:rsid w:val="00160B11"/>
    <w:rsid w:val="00160C95"/>
    <w:rsid w:val="00160CA9"/>
    <w:rsid w:val="00160CEB"/>
    <w:rsid w:val="00160E9A"/>
    <w:rsid w:val="00160F9D"/>
    <w:rsid w:val="00160FD4"/>
    <w:rsid w:val="00161215"/>
    <w:rsid w:val="00161290"/>
    <w:rsid w:val="0016148D"/>
    <w:rsid w:val="001614A5"/>
    <w:rsid w:val="001614A8"/>
    <w:rsid w:val="00161E24"/>
    <w:rsid w:val="00161F9B"/>
    <w:rsid w:val="00162003"/>
    <w:rsid w:val="0016253B"/>
    <w:rsid w:val="001625E7"/>
    <w:rsid w:val="00162628"/>
    <w:rsid w:val="001626AB"/>
    <w:rsid w:val="001627C5"/>
    <w:rsid w:val="00162882"/>
    <w:rsid w:val="001628A2"/>
    <w:rsid w:val="00162ADE"/>
    <w:rsid w:val="00162F4E"/>
    <w:rsid w:val="001631FB"/>
    <w:rsid w:val="0016326C"/>
    <w:rsid w:val="001633BA"/>
    <w:rsid w:val="00163425"/>
    <w:rsid w:val="00163698"/>
    <w:rsid w:val="0016373A"/>
    <w:rsid w:val="0016397A"/>
    <w:rsid w:val="001639DA"/>
    <w:rsid w:val="00163A9F"/>
    <w:rsid w:val="00163B62"/>
    <w:rsid w:val="00163D97"/>
    <w:rsid w:val="0016441C"/>
    <w:rsid w:val="001645F1"/>
    <w:rsid w:val="001648BE"/>
    <w:rsid w:val="0016498B"/>
    <w:rsid w:val="00164B1D"/>
    <w:rsid w:val="00164BCC"/>
    <w:rsid w:val="00164F77"/>
    <w:rsid w:val="00164FB6"/>
    <w:rsid w:val="0016525D"/>
    <w:rsid w:val="00165A11"/>
    <w:rsid w:val="00165F49"/>
    <w:rsid w:val="00166300"/>
    <w:rsid w:val="00166593"/>
    <w:rsid w:val="0016716A"/>
    <w:rsid w:val="0016769D"/>
    <w:rsid w:val="00167ADB"/>
    <w:rsid w:val="00167BD7"/>
    <w:rsid w:val="00167C40"/>
    <w:rsid w:val="00167F50"/>
    <w:rsid w:val="00167F89"/>
    <w:rsid w:val="00167F97"/>
    <w:rsid w:val="001701D1"/>
    <w:rsid w:val="001701EC"/>
    <w:rsid w:val="00170253"/>
    <w:rsid w:val="00170512"/>
    <w:rsid w:val="001706F4"/>
    <w:rsid w:val="001707FE"/>
    <w:rsid w:val="0017091D"/>
    <w:rsid w:val="00170A46"/>
    <w:rsid w:val="00170ACD"/>
    <w:rsid w:val="00170E41"/>
    <w:rsid w:val="0017119D"/>
    <w:rsid w:val="001711C9"/>
    <w:rsid w:val="00171226"/>
    <w:rsid w:val="00171468"/>
    <w:rsid w:val="001717D4"/>
    <w:rsid w:val="00171ACC"/>
    <w:rsid w:val="00171B83"/>
    <w:rsid w:val="00171C01"/>
    <w:rsid w:val="00171EB7"/>
    <w:rsid w:val="00171F97"/>
    <w:rsid w:val="001722BD"/>
    <w:rsid w:val="00172383"/>
    <w:rsid w:val="00172406"/>
    <w:rsid w:val="00172527"/>
    <w:rsid w:val="001725B7"/>
    <w:rsid w:val="00172888"/>
    <w:rsid w:val="00172A6F"/>
    <w:rsid w:val="00172C91"/>
    <w:rsid w:val="00172DFB"/>
    <w:rsid w:val="00172E03"/>
    <w:rsid w:val="0017300E"/>
    <w:rsid w:val="001730B4"/>
    <w:rsid w:val="00173212"/>
    <w:rsid w:val="0017325B"/>
    <w:rsid w:val="001733C6"/>
    <w:rsid w:val="00173401"/>
    <w:rsid w:val="0017353E"/>
    <w:rsid w:val="0017367B"/>
    <w:rsid w:val="001736BE"/>
    <w:rsid w:val="00173817"/>
    <w:rsid w:val="00173F96"/>
    <w:rsid w:val="0017412D"/>
    <w:rsid w:val="001744A7"/>
    <w:rsid w:val="00174642"/>
    <w:rsid w:val="00174739"/>
    <w:rsid w:val="00174978"/>
    <w:rsid w:val="001749F6"/>
    <w:rsid w:val="00174B9F"/>
    <w:rsid w:val="00174BB6"/>
    <w:rsid w:val="00174D26"/>
    <w:rsid w:val="00174DDE"/>
    <w:rsid w:val="00174FFE"/>
    <w:rsid w:val="00175033"/>
    <w:rsid w:val="0017509B"/>
    <w:rsid w:val="0017510F"/>
    <w:rsid w:val="00175162"/>
    <w:rsid w:val="001751A4"/>
    <w:rsid w:val="0017536D"/>
    <w:rsid w:val="0017539C"/>
    <w:rsid w:val="001753EF"/>
    <w:rsid w:val="001758C0"/>
    <w:rsid w:val="001760D5"/>
    <w:rsid w:val="00176292"/>
    <w:rsid w:val="00176406"/>
    <w:rsid w:val="00176688"/>
    <w:rsid w:val="00176965"/>
    <w:rsid w:val="00176BCF"/>
    <w:rsid w:val="0017701D"/>
    <w:rsid w:val="00177184"/>
    <w:rsid w:val="001771D8"/>
    <w:rsid w:val="00177417"/>
    <w:rsid w:val="001776A7"/>
    <w:rsid w:val="0017775F"/>
    <w:rsid w:val="001777AC"/>
    <w:rsid w:val="0017787F"/>
    <w:rsid w:val="00177991"/>
    <w:rsid w:val="00177C21"/>
    <w:rsid w:val="00177D84"/>
    <w:rsid w:val="00177DDF"/>
    <w:rsid w:val="00177E26"/>
    <w:rsid w:val="00177F59"/>
    <w:rsid w:val="0018035A"/>
    <w:rsid w:val="0018055B"/>
    <w:rsid w:val="00180A67"/>
    <w:rsid w:val="00180B45"/>
    <w:rsid w:val="00180CC1"/>
    <w:rsid w:val="00180D0A"/>
    <w:rsid w:val="00180D1C"/>
    <w:rsid w:val="00180DE4"/>
    <w:rsid w:val="00180EEE"/>
    <w:rsid w:val="00180F18"/>
    <w:rsid w:val="00180F91"/>
    <w:rsid w:val="001810BA"/>
    <w:rsid w:val="001810CE"/>
    <w:rsid w:val="0018132A"/>
    <w:rsid w:val="00181426"/>
    <w:rsid w:val="001815E0"/>
    <w:rsid w:val="00181708"/>
    <w:rsid w:val="001817F9"/>
    <w:rsid w:val="001819BE"/>
    <w:rsid w:val="00181A9A"/>
    <w:rsid w:val="00181BA4"/>
    <w:rsid w:val="00181C82"/>
    <w:rsid w:val="00181CD9"/>
    <w:rsid w:val="00181D87"/>
    <w:rsid w:val="00181EEF"/>
    <w:rsid w:val="0018200F"/>
    <w:rsid w:val="001820C0"/>
    <w:rsid w:val="00182113"/>
    <w:rsid w:val="00182142"/>
    <w:rsid w:val="001823DB"/>
    <w:rsid w:val="00182425"/>
    <w:rsid w:val="00182514"/>
    <w:rsid w:val="0018251E"/>
    <w:rsid w:val="0018264B"/>
    <w:rsid w:val="001826AE"/>
    <w:rsid w:val="0018275E"/>
    <w:rsid w:val="001828F2"/>
    <w:rsid w:val="00182A5F"/>
    <w:rsid w:val="00182AE3"/>
    <w:rsid w:val="00182D1F"/>
    <w:rsid w:val="00182D46"/>
    <w:rsid w:val="00182D88"/>
    <w:rsid w:val="00182DE0"/>
    <w:rsid w:val="00182E2B"/>
    <w:rsid w:val="00182FA3"/>
    <w:rsid w:val="0018316C"/>
    <w:rsid w:val="00183272"/>
    <w:rsid w:val="001832B6"/>
    <w:rsid w:val="00183318"/>
    <w:rsid w:val="001834B2"/>
    <w:rsid w:val="0018369B"/>
    <w:rsid w:val="001837CB"/>
    <w:rsid w:val="00183800"/>
    <w:rsid w:val="00183852"/>
    <w:rsid w:val="00183CDA"/>
    <w:rsid w:val="00183CF7"/>
    <w:rsid w:val="00183EF0"/>
    <w:rsid w:val="001841C9"/>
    <w:rsid w:val="001841E5"/>
    <w:rsid w:val="00184293"/>
    <w:rsid w:val="001846C8"/>
    <w:rsid w:val="0018489A"/>
    <w:rsid w:val="0018496F"/>
    <w:rsid w:val="001849E0"/>
    <w:rsid w:val="00184A29"/>
    <w:rsid w:val="00184A5F"/>
    <w:rsid w:val="00184BEF"/>
    <w:rsid w:val="00184C2A"/>
    <w:rsid w:val="00184CBE"/>
    <w:rsid w:val="00185032"/>
    <w:rsid w:val="00185043"/>
    <w:rsid w:val="0018508B"/>
    <w:rsid w:val="001851A1"/>
    <w:rsid w:val="001853B2"/>
    <w:rsid w:val="001853D3"/>
    <w:rsid w:val="00185506"/>
    <w:rsid w:val="00185611"/>
    <w:rsid w:val="0018577A"/>
    <w:rsid w:val="001857E3"/>
    <w:rsid w:val="0018616F"/>
    <w:rsid w:val="001861B5"/>
    <w:rsid w:val="0018620E"/>
    <w:rsid w:val="001864C8"/>
    <w:rsid w:val="001864E5"/>
    <w:rsid w:val="00186796"/>
    <w:rsid w:val="0018695E"/>
    <w:rsid w:val="001869D2"/>
    <w:rsid w:val="00186C34"/>
    <w:rsid w:val="00186C9F"/>
    <w:rsid w:val="00186CC4"/>
    <w:rsid w:val="00186CFA"/>
    <w:rsid w:val="00186DFA"/>
    <w:rsid w:val="00186E62"/>
    <w:rsid w:val="00186E78"/>
    <w:rsid w:val="00186FFA"/>
    <w:rsid w:val="001870AC"/>
    <w:rsid w:val="001871E4"/>
    <w:rsid w:val="00187272"/>
    <w:rsid w:val="00187358"/>
    <w:rsid w:val="0018752A"/>
    <w:rsid w:val="001878C5"/>
    <w:rsid w:val="001878C8"/>
    <w:rsid w:val="00187B9D"/>
    <w:rsid w:val="00187BF8"/>
    <w:rsid w:val="00187CB8"/>
    <w:rsid w:val="00187FC7"/>
    <w:rsid w:val="00187FF0"/>
    <w:rsid w:val="001902CB"/>
    <w:rsid w:val="00190346"/>
    <w:rsid w:val="0019053B"/>
    <w:rsid w:val="00190622"/>
    <w:rsid w:val="00190A02"/>
    <w:rsid w:val="00190BF4"/>
    <w:rsid w:val="00190C0B"/>
    <w:rsid w:val="00190E9C"/>
    <w:rsid w:val="00191184"/>
    <w:rsid w:val="0019130A"/>
    <w:rsid w:val="0019143A"/>
    <w:rsid w:val="0019148C"/>
    <w:rsid w:val="001914D6"/>
    <w:rsid w:val="0019151F"/>
    <w:rsid w:val="0019157C"/>
    <w:rsid w:val="00191610"/>
    <w:rsid w:val="001917A9"/>
    <w:rsid w:val="00191A2A"/>
    <w:rsid w:val="00191CA4"/>
    <w:rsid w:val="00191E4E"/>
    <w:rsid w:val="00191F7A"/>
    <w:rsid w:val="00192108"/>
    <w:rsid w:val="00192370"/>
    <w:rsid w:val="00192396"/>
    <w:rsid w:val="00192573"/>
    <w:rsid w:val="00192588"/>
    <w:rsid w:val="00192669"/>
    <w:rsid w:val="001928B7"/>
    <w:rsid w:val="001929DA"/>
    <w:rsid w:val="00193038"/>
    <w:rsid w:val="00193698"/>
    <w:rsid w:val="001937F8"/>
    <w:rsid w:val="00193A2B"/>
    <w:rsid w:val="00193AD7"/>
    <w:rsid w:val="00193D42"/>
    <w:rsid w:val="00193F3E"/>
    <w:rsid w:val="00193FCB"/>
    <w:rsid w:val="00193FF5"/>
    <w:rsid w:val="00194234"/>
    <w:rsid w:val="00194363"/>
    <w:rsid w:val="001943DB"/>
    <w:rsid w:val="00194564"/>
    <w:rsid w:val="00194617"/>
    <w:rsid w:val="00194625"/>
    <w:rsid w:val="00194844"/>
    <w:rsid w:val="0019486B"/>
    <w:rsid w:val="00194A31"/>
    <w:rsid w:val="00194B45"/>
    <w:rsid w:val="00194B5D"/>
    <w:rsid w:val="00194BCB"/>
    <w:rsid w:val="00194C7C"/>
    <w:rsid w:val="00194DB8"/>
    <w:rsid w:val="0019515B"/>
    <w:rsid w:val="0019537F"/>
    <w:rsid w:val="001954FB"/>
    <w:rsid w:val="001956CE"/>
    <w:rsid w:val="0019594C"/>
    <w:rsid w:val="0019596F"/>
    <w:rsid w:val="00195C13"/>
    <w:rsid w:val="00195C7A"/>
    <w:rsid w:val="00195CBE"/>
    <w:rsid w:val="00195EB5"/>
    <w:rsid w:val="00195F1F"/>
    <w:rsid w:val="001960C9"/>
    <w:rsid w:val="001966B3"/>
    <w:rsid w:val="001967C9"/>
    <w:rsid w:val="0019683D"/>
    <w:rsid w:val="00196852"/>
    <w:rsid w:val="00196CF8"/>
    <w:rsid w:val="00196D06"/>
    <w:rsid w:val="001970B2"/>
    <w:rsid w:val="001971AC"/>
    <w:rsid w:val="001973C6"/>
    <w:rsid w:val="00197634"/>
    <w:rsid w:val="00197672"/>
    <w:rsid w:val="0019778F"/>
    <w:rsid w:val="0019785A"/>
    <w:rsid w:val="001978AD"/>
    <w:rsid w:val="00197924"/>
    <w:rsid w:val="00197928"/>
    <w:rsid w:val="00197ACA"/>
    <w:rsid w:val="00197B32"/>
    <w:rsid w:val="00197F85"/>
    <w:rsid w:val="001A0064"/>
    <w:rsid w:val="001A0285"/>
    <w:rsid w:val="001A0540"/>
    <w:rsid w:val="001A0627"/>
    <w:rsid w:val="001A069B"/>
    <w:rsid w:val="001A0752"/>
    <w:rsid w:val="001A09E9"/>
    <w:rsid w:val="001A0A4E"/>
    <w:rsid w:val="001A0CED"/>
    <w:rsid w:val="001A0D01"/>
    <w:rsid w:val="001A0E1C"/>
    <w:rsid w:val="001A12C4"/>
    <w:rsid w:val="001A137C"/>
    <w:rsid w:val="001A151E"/>
    <w:rsid w:val="001A1588"/>
    <w:rsid w:val="001A175C"/>
    <w:rsid w:val="001A177E"/>
    <w:rsid w:val="001A185A"/>
    <w:rsid w:val="001A1958"/>
    <w:rsid w:val="001A196C"/>
    <w:rsid w:val="001A1B50"/>
    <w:rsid w:val="001A1B70"/>
    <w:rsid w:val="001A1D46"/>
    <w:rsid w:val="001A1F1B"/>
    <w:rsid w:val="001A215F"/>
    <w:rsid w:val="001A2447"/>
    <w:rsid w:val="001A24DA"/>
    <w:rsid w:val="001A24FB"/>
    <w:rsid w:val="001A2534"/>
    <w:rsid w:val="001A25FE"/>
    <w:rsid w:val="001A2616"/>
    <w:rsid w:val="001A276D"/>
    <w:rsid w:val="001A279F"/>
    <w:rsid w:val="001A2894"/>
    <w:rsid w:val="001A2A70"/>
    <w:rsid w:val="001A2BC7"/>
    <w:rsid w:val="001A2EE9"/>
    <w:rsid w:val="001A330F"/>
    <w:rsid w:val="001A3409"/>
    <w:rsid w:val="001A358A"/>
    <w:rsid w:val="001A35FC"/>
    <w:rsid w:val="001A3686"/>
    <w:rsid w:val="001A36CA"/>
    <w:rsid w:val="001A3AEC"/>
    <w:rsid w:val="001A3EDE"/>
    <w:rsid w:val="001A3FC9"/>
    <w:rsid w:val="001A4005"/>
    <w:rsid w:val="001A4045"/>
    <w:rsid w:val="001A40B8"/>
    <w:rsid w:val="001A4266"/>
    <w:rsid w:val="001A4290"/>
    <w:rsid w:val="001A42C7"/>
    <w:rsid w:val="001A445E"/>
    <w:rsid w:val="001A45C5"/>
    <w:rsid w:val="001A45DB"/>
    <w:rsid w:val="001A4632"/>
    <w:rsid w:val="001A46F9"/>
    <w:rsid w:val="001A4C28"/>
    <w:rsid w:val="001A4F0C"/>
    <w:rsid w:val="001A5084"/>
    <w:rsid w:val="001A5149"/>
    <w:rsid w:val="001A5284"/>
    <w:rsid w:val="001A52F7"/>
    <w:rsid w:val="001A5519"/>
    <w:rsid w:val="001A5791"/>
    <w:rsid w:val="001A5879"/>
    <w:rsid w:val="001A5D64"/>
    <w:rsid w:val="001A5DCC"/>
    <w:rsid w:val="001A5F18"/>
    <w:rsid w:val="001A608A"/>
    <w:rsid w:val="001A60CE"/>
    <w:rsid w:val="001A62E7"/>
    <w:rsid w:val="001A6386"/>
    <w:rsid w:val="001A66CD"/>
    <w:rsid w:val="001A673B"/>
    <w:rsid w:val="001A67BF"/>
    <w:rsid w:val="001A6826"/>
    <w:rsid w:val="001A68CC"/>
    <w:rsid w:val="001A68E2"/>
    <w:rsid w:val="001A6C12"/>
    <w:rsid w:val="001A726A"/>
    <w:rsid w:val="001A731A"/>
    <w:rsid w:val="001A73F2"/>
    <w:rsid w:val="001A7401"/>
    <w:rsid w:val="001A7508"/>
    <w:rsid w:val="001A7610"/>
    <w:rsid w:val="001A7992"/>
    <w:rsid w:val="001A7B3D"/>
    <w:rsid w:val="001A7C00"/>
    <w:rsid w:val="001A7C76"/>
    <w:rsid w:val="001A7D66"/>
    <w:rsid w:val="001B0005"/>
    <w:rsid w:val="001B01D8"/>
    <w:rsid w:val="001B05C6"/>
    <w:rsid w:val="001B066E"/>
    <w:rsid w:val="001B0970"/>
    <w:rsid w:val="001B09F3"/>
    <w:rsid w:val="001B0B67"/>
    <w:rsid w:val="001B13C4"/>
    <w:rsid w:val="001B13EB"/>
    <w:rsid w:val="001B14C1"/>
    <w:rsid w:val="001B162E"/>
    <w:rsid w:val="001B1AF4"/>
    <w:rsid w:val="001B1B7A"/>
    <w:rsid w:val="001B1BF5"/>
    <w:rsid w:val="001B1DEC"/>
    <w:rsid w:val="001B1DFA"/>
    <w:rsid w:val="001B22EB"/>
    <w:rsid w:val="001B22EC"/>
    <w:rsid w:val="001B235A"/>
    <w:rsid w:val="001B2581"/>
    <w:rsid w:val="001B2639"/>
    <w:rsid w:val="001B2998"/>
    <w:rsid w:val="001B29B1"/>
    <w:rsid w:val="001B2AED"/>
    <w:rsid w:val="001B2BB1"/>
    <w:rsid w:val="001B2C1F"/>
    <w:rsid w:val="001B2F87"/>
    <w:rsid w:val="001B310F"/>
    <w:rsid w:val="001B34B5"/>
    <w:rsid w:val="001B3674"/>
    <w:rsid w:val="001B394A"/>
    <w:rsid w:val="001B3A57"/>
    <w:rsid w:val="001B3BD1"/>
    <w:rsid w:val="001B3CBE"/>
    <w:rsid w:val="001B3DAA"/>
    <w:rsid w:val="001B3E1E"/>
    <w:rsid w:val="001B3F5B"/>
    <w:rsid w:val="001B3FA5"/>
    <w:rsid w:val="001B4581"/>
    <w:rsid w:val="001B46D1"/>
    <w:rsid w:val="001B4BAF"/>
    <w:rsid w:val="001B4C3D"/>
    <w:rsid w:val="001B4CB8"/>
    <w:rsid w:val="001B4D6B"/>
    <w:rsid w:val="001B5185"/>
    <w:rsid w:val="001B5472"/>
    <w:rsid w:val="001B5577"/>
    <w:rsid w:val="001B559C"/>
    <w:rsid w:val="001B571D"/>
    <w:rsid w:val="001B574C"/>
    <w:rsid w:val="001B581B"/>
    <w:rsid w:val="001B581C"/>
    <w:rsid w:val="001B587E"/>
    <w:rsid w:val="001B588D"/>
    <w:rsid w:val="001B58A1"/>
    <w:rsid w:val="001B58D1"/>
    <w:rsid w:val="001B59E3"/>
    <w:rsid w:val="001B5C27"/>
    <w:rsid w:val="001B60CE"/>
    <w:rsid w:val="001B62BD"/>
    <w:rsid w:val="001B637A"/>
    <w:rsid w:val="001B6BE2"/>
    <w:rsid w:val="001B6E55"/>
    <w:rsid w:val="001B6EE3"/>
    <w:rsid w:val="001B6F45"/>
    <w:rsid w:val="001B7078"/>
    <w:rsid w:val="001B72BA"/>
    <w:rsid w:val="001B7338"/>
    <w:rsid w:val="001B747C"/>
    <w:rsid w:val="001B75A5"/>
    <w:rsid w:val="001B76FE"/>
    <w:rsid w:val="001B7750"/>
    <w:rsid w:val="001B783C"/>
    <w:rsid w:val="001B7AF6"/>
    <w:rsid w:val="001B7CC8"/>
    <w:rsid w:val="001C03A4"/>
    <w:rsid w:val="001C04B4"/>
    <w:rsid w:val="001C0523"/>
    <w:rsid w:val="001C05D5"/>
    <w:rsid w:val="001C06E7"/>
    <w:rsid w:val="001C06F0"/>
    <w:rsid w:val="001C089E"/>
    <w:rsid w:val="001C0A20"/>
    <w:rsid w:val="001C0A8A"/>
    <w:rsid w:val="001C0AB9"/>
    <w:rsid w:val="001C0B3B"/>
    <w:rsid w:val="001C0E92"/>
    <w:rsid w:val="001C0FF7"/>
    <w:rsid w:val="001C10BE"/>
    <w:rsid w:val="001C1453"/>
    <w:rsid w:val="001C16DC"/>
    <w:rsid w:val="001C1A9E"/>
    <w:rsid w:val="001C1BB9"/>
    <w:rsid w:val="001C1D86"/>
    <w:rsid w:val="001C212A"/>
    <w:rsid w:val="001C2277"/>
    <w:rsid w:val="001C237A"/>
    <w:rsid w:val="001C2754"/>
    <w:rsid w:val="001C2AA3"/>
    <w:rsid w:val="001C2AEB"/>
    <w:rsid w:val="001C2C9A"/>
    <w:rsid w:val="001C2DA2"/>
    <w:rsid w:val="001C2F19"/>
    <w:rsid w:val="001C3078"/>
    <w:rsid w:val="001C326C"/>
    <w:rsid w:val="001C3973"/>
    <w:rsid w:val="001C3A4F"/>
    <w:rsid w:val="001C3ABC"/>
    <w:rsid w:val="001C3BF5"/>
    <w:rsid w:val="001C3D12"/>
    <w:rsid w:val="001C401F"/>
    <w:rsid w:val="001C404B"/>
    <w:rsid w:val="001C427D"/>
    <w:rsid w:val="001C42EF"/>
    <w:rsid w:val="001C43AA"/>
    <w:rsid w:val="001C4B5D"/>
    <w:rsid w:val="001C4BB3"/>
    <w:rsid w:val="001C4C7C"/>
    <w:rsid w:val="001C4E5B"/>
    <w:rsid w:val="001C4F6C"/>
    <w:rsid w:val="001C50F7"/>
    <w:rsid w:val="001C51F3"/>
    <w:rsid w:val="001C537E"/>
    <w:rsid w:val="001C53A2"/>
    <w:rsid w:val="001C5483"/>
    <w:rsid w:val="001C5654"/>
    <w:rsid w:val="001C582E"/>
    <w:rsid w:val="001C5A90"/>
    <w:rsid w:val="001C5F01"/>
    <w:rsid w:val="001C60E5"/>
    <w:rsid w:val="001C6328"/>
    <w:rsid w:val="001C6401"/>
    <w:rsid w:val="001C6461"/>
    <w:rsid w:val="001C66D7"/>
    <w:rsid w:val="001C679C"/>
    <w:rsid w:val="001C6918"/>
    <w:rsid w:val="001C6A29"/>
    <w:rsid w:val="001C6C13"/>
    <w:rsid w:val="001C6F50"/>
    <w:rsid w:val="001C6FC4"/>
    <w:rsid w:val="001C704E"/>
    <w:rsid w:val="001C70D3"/>
    <w:rsid w:val="001C7162"/>
    <w:rsid w:val="001C716E"/>
    <w:rsid w:val="001C7196"/>
    <w:rsid w:val="001C7285"/>
    <w:rsid w:val="001C73B4"/>
    <w:rsid w:val="001C7461"/>
    <w:rsid w:val="001C775A"/>
    <w:rsid w:val="001C7787"/>
    <w:rsid w:val="001C77A0"/>
    <w:rsid w:val="001C796D"/>
    <w:rsid w:val="001C7975"/>
    <w:rsid w:val="001C7A33"/>
    <w:rsid w:val="001C7A4B"/>
    <w:rsid w:val="001C7AD5"/>
    <w:rsid w:val="001C7D17"/>
    <w:rsid w:val="001C7E55"/>
    <w:rsid w:val="001C7E95"/>
    <w:rsid w:val="001C7F4B"/>
    <w:rsid w:val="001D007B"/>
    <w:rsid w:val="001D00E5"/>
    <w:rsid w:val="001D01D6"/>
    <w:rsid w:val="001D0250"/>
    <w:rsid w:val="001D0280"/>
    <w:rsid w:val="001D0430"/>
    <w:rsid w:val="001D07E5"/>
    <w:rsid w:val="001D0B3D"/>
    <w:rsid w:val="001D0F9F"/>
    <w:rsid w:val="001D1147"/>
    <w:rsid w:val="001D12B1"/>
    <w:rsid w:val="001D154B"/>
    <w:rsid w:val="001D19A2"/>
    <w:rsid w:val="001D1A1B"/>
    <w:rsid w:val="001D1AA5"/>
    <w:rsid w:val="001D1AAF"/>
    <w:rsid w:val="001D1D98"/>
    <w:rsid w:val="001D1DEE"/>
    <w:rsid w:val="001D2055"/>
    <w:rsid w:val="001D217B"/>
    <w:rsid w:val="001D21FD"/>
    <w:rsid w:val="001D2264"/>
    <w:rsid w:val="001D23C3"/>
    <w:rsid w:val="001D242D"/>
    <w:rsid w:val="001D2826"/>
    <w:rsid w:val="001D288F"/>
    <w:rsid w:val="001D2970"/>
    <w:rsid w:val="001D29A8"/>
    <w:rsid w:val="001D2E7B"/>
    <w:rsid w:val="001D2EBA"/>
    <w:rsid w:val="001D3533"/>
    <w:rsid w:val="001D3600"/>
    <w:rsid w:val="001D361A"/>
    <w:rsid w:val="001D36E6"/>
    <w:rsid w:val="001D3BCE"/>
    <w:rsid w:val="001D3CB0"/>
    <w:rsid w:val="001D3CF3"/>
    <w:rsid w:val="001D3E30"/>
    <w:rsid w:val="001D3EFF"/>
    <w:rsid w:val="001D3F43"/>
    <w:rsid w:val="001D3FC8"/>
    <w:rsid w:val="001D40ED"/>
    <w:rsid w:val="001D4144"/>
    <w:rsid w:val="001D4176"/>
    <w:rsid w:val="001D4791"/>
    <w:rsid w:val="001D4898"/>
    <w:rsid w:val="001D4AB3"/>
    <w:rsid w:val="001D4AD9"/>
    <w:rsid w:val="001D4B80"/>
    <w:rsid w:val="001D4C2D"/>
    <w:rsid w:val="001D4D3C"/>
    <w:rsid w:val="001D4DDB"/>
    <w:rsid w:val="001D4E1F"/>
    <w:rsid w:val="001D4E6E"/>
    <w:rsid w:val="001D4F43"/>
    <w:rsid w:val="001D4FAE"/>
    <w:rsid w:val="001D503C"/>
    <w:rsid w:val="001D5051"/>
    <w:rsid w:val="001D57DB"/>
    <w:rsid w:val="001D590E"/>
    <w:rsid w:val="001D5A32"/>
    <w:rsid w:val="001D5A5B"/>
    <w:rsid w:val="001D5A8A"/>
    <w:rsid w:val="001D5AE0"/>
    <w:rsid w:val="001D5C1D"/>
    <w:rsid w:val="001D5F21"/>
    <w:rsid w:val="001D5F79"/>
    <w:rsid w:val="001D628F"/>
    <w:rsid w:val="001D6324"/>
    <w:rsid w:val="001D634F"/>
    <w:rsid w:val="001D64E3"/>
    <w:rsid w:val="001D66FD"/>
    <w:rsid w:val="001D6818"/>
    <w:rsid w:val="001D6842"/>
    <w:rsid w:val="001D6879"/>
    <w:rsid w:val="001D68F1"/>
    <w:rsid w:val="001D69B0"/>
    <w:rsid w:val="001D6A41"/>
    <w:rsid w:val="001D6BD0"/>
    <w:rsid w:val="001D6DA1"/>
    <w:rsid w:val="001D6E11"/>
    <w:rsid w:val="001D6F59"/>
    <w:rsid w:val="001D7090"/>
    <w:rsid w:val="001D70C4"/>
    <w:rsid w:val="001D7105"/>
    <w:rsid w:val="001D76E9"/>
    <w:rsid w:val="001D78EB"/>
    <w:rsid w:val="001D7D76"/>
    <w:rsid w:val="001E0043"/>
    <w:rsid w:val="001E0132"/>
    <w:rsid w:val="001E02BC"/>
    <w:rsid w:val="001E0310"/>
    <w:rsid w:val="001E047B"/>
    <w:rsid w:val="001E0601"/>
    <w:rsid w:val="001E1018"/>
    <w:rsid w:val="001E10B2"/>
    <w:rsid w:val="001E1260"/>
    <w:rsid w:val="001E1360"/>
    <w:rsid w:val="001E140E"/>
    <w:rsid w:val="001E14D5"/>
    <w:rsid w:val="001E1530"/>
    <w:rsid w:val="001E15D1"/>
    <w:rsid w:val="001E177D"/>
    <w:rsid w:val="001E185A"/>
    <w:rsid w:val="001E191C"/>
    <w:rsid w:val="001E197F"/>
    <w:rsid w:val="001E1A61"/>
    <w:rsid w:val="001E1C3A"/>
    <w:rsid w:val="001E1F87"/>
    <w:rsid w:val="001E209A"/>
    <w:rsid w:val="001E229D"/>
    <w:rsid w:val="001E2602"/>
    <w:rsid w:val="001E269E"/>
    <w:rsid w:val="001E2755"/>
    <w:rsid w:val="001E28F2"/>
    <w:rsid w:val="001E2B2A"/>
    <w:rsid w:val="001E2D4B"/>
    <w:rsid w:val="001E2EE3"/>
    <w:rsid w:val="001E2F35"/>
    <w:rsid w:val="001E2FA2"/>
    <w:rsid w:val="001E3163"/>
    <w:rsid w:val="001E334D"/>
    <w:rsid w:val="001E3375"/>
    <w:rsid w:val="001E33FB"/>
    <w:rsid w:val="001E364A"/>
    <w:rsid w:val="001E3951"/>
    <w:rsid w:val="001E39E7"/>
    <w:rsid w:val="001E3A59"/>
    <w:rsid w:val="001E4050"/>
    <w:rsid w:val="001E42E1"/>
    <w:rsid w:val="001E42EF"/>
    <w:rsid w:val="001E45C1"/>
    <w:rsid w:val="001E46C1"/>
    <w:rsid w:val="001E47D4"/>
    <w:rsid w:val="001E49AB"/>
    <w:rsid w:val="001E4B19"/>
    <w:rsid w:val="001E4B32"/>
    <w:rsid w:val="001E4C93"/>
    <w:rsid w:val="001E4D69"/>
    <w:rsid w:val="001E4DE4"/>
    <w:rsid w:val="001E4E95"/>
    <w:rsid w:val="001E519C"/>
    <w:rsid w:val="001E519D"/>
    <w:rsid w:val="001E51E1"/>
    <w:rsid w:val="001E5201"/>
    <w:rsid w:val="001E5319"/>
    <w:rsid w:val="001E533D"/>
    <w:rsid w:val="001E5362"/>
    <w:rsid w:val="001E53C1"/>
    <w:rsid w:val="001E5639"/>
    <w:rsid w:val="001E56AE"/>
    <w:rsid w:val="001E56D6"/>
    <w:rsid w:val="001E5810"/>
    <w:rsid w:val="001E5A2E"/>
    <w:rsid w:val="001E5CD8"/>
    <w:rsid w:val="001E6314"/>
    <w:rsid w:val="001E64A3"/>
    <w:rsid w:val="001E65A9"/>
    <w:rsid w:val="001E65BE"/>
    <w:rsid w:val="001E6786"/>
    <w:rsid w:val="001E6885"/>
    <w:rsid w:val="001E6A65"/>
    <w:rsid w:val="001E6A6F"/>
    <w:rsid w:val="001E6AC8"/>
    <w:rsid w:val="001E6BB5"/>
    <w:rsid w:val="001E6D2C"/>
    <w:rsid w:val="001E6DD4"/>
    <w:rsid w:val="001E7189"/>
    <w:rsid w:val="001E7352"/>
    <w:rsid w:val="001E756E"/>
    <w:rsid w:val="001E7ACF"/>
    <w:rsid w:val="001E7AF1"/>
    <w:rsid w:val="001E7DA7"/>
    <w:rsid w:val="001E7E3A"/>
    <w:rsid w:val="001E7FE1"/>
    <w:rsid w:val="001F00A5"/>
    <w:rsid w:val="001F02B0"/>
    <w:rsid w:val="001F03C6"/>
    <w:rsid w:val="001F04CC"/>
    <w:rsid w:val="001F076D"/>
    <w:rsid w:val="001F0833"/>
    <w:rsid w:val="001F0A7A"/>
    <w:rsid w:val="001F0BEE"/>
    <w:rsid w:val="001F0CB0"/>
    <w:rsid w:val="001F0CDC"/>
    <w:rsid w:val="001F11D7"/>
    <w:rsid w:val="001F11F6"/>
    <w:rsid w:val="001F1243"/>
    <w:rsid w:val="001F126C"/>
    <w:rsid w:val="001F13AE"/>
    <w:rsid w:val="001F141F"/>
    <w:rsid w:val="001F1664"/>
    <w:rsid w:val="001F196D"/>
    <w:rsid w:val="001F1BFF"/>
    <w:rsid w:val="001F1CD2"/>
    <w:rsid w:val="001F1CEC"/>
    <w:rsid w:val="001F1EEE"/>
    <w:rsid w:val="001F208E"/>
    <w:rsid w:val="001F214E"/>
    <w:rsid w:val="001F253B"/>
    <w:rsid w:val="001F2551"/>
    <w:rsid w:val="001F283C"/>
    <w:rsid w:val="001F29FE"/>
    <w:rsid w:val="001F2A85"/>
    <w:rsid w:val="001F2BB6"/>
    <w:rsid w:val="001F2CBB"/>
    <w:rsid w:val="001F304F"/>
    <w:rsid w:val="001F33FD"/>
    <w:rsid w:val="001F37CA"/>
    <w:rsid w:val="001F3833"/>
    <w:rsid w:val="001F38D7"/>
    <w:rsid w:val="001F38F0"/>
    <w:rsid w:val="001F3908"/>
    <w:rsid w:val="001F3912"/>
    <w:rsid w:val="001F3A8C"/>
    <w:rsid w:val="001F3FCE"/>
    <w:rsid w:val="001F40BC"/>
    <w:rsid w:val="001F4111"/>
    <w:rsid w:val="001F424D"/>
    <w:rsid w:val="001F4343"/>
    <w:rsid w:val="001F44E2"/>
    <w:rsid w:val="001F47B3"/>
    <w:rsid w:val="001F48A0"/>
    <w:rsid w:val="001F492E"/>
    <w:rsid w:val="001F4A15"/>
    <w:rsid w:val="001F4A65"/>
    <w:rsid w:val="001F4A66"/>
    <w:rsid w:val="001F4A9F"/>
    <w:rsid w:val="001F4CD5"/>
    <w:rsid w:val="001F4D84"/>
    <w:rsid w:val="001F4E16"/>
    <w:rsid w:val="001F4E1B"/>
    <w:rsid w:val="001F4ED8"/>
    <w:rsid w:val="001F4F10"/>
    <w:rsid w:val="001F5082"/>
    <w:rsid w:val="001F5157"/>
    <w:rsid w:val="001F522F"/>
    <w:rsid w:val="001F538A"/>
    <w:rsid w:val="001F54D5"/>
    <w:rsid w:val="001F5623"/>
    <w:rsid w:val="001F56C2"/>
    <w:rsid w:val="001F56F8"/>
    <w:rsid w:val="001F585F"/>
    <w:rsid w:val="001F5861"/>
    <w:rsid w:val="001F5B7F"/>
    <w:rsid w:val="001F5CA5"/>
    <w:rsid w:val="001F5D7E"/>
    <w:rsid w:val="001F5E76"/>
    <w:rsid w:val="001F6067"/>
    <w:rsid w:val="001F61A5"/>
    <w:rsid w:val="001F6293"/>
    <w:rsid w:val="001F629D"/>
    <w:rsid w:val="001F64A5"/>
    <w:rsid w:val="001F64E5"/>
    <w:rsid w:val="001F6594"/>
    <w:rsid w:val="001F65AE"/>
    <w:rsid w:val="001F6778"/>
    <w:rsid w:val="001F67D3"/>
    <w:rsid w:val="001F6979"/>
    <w:rsid w:val="001F69B1"/>
    <w:rsid w:val="001F6B57"/>
    <w:rsid w:val="001F6D1C"/>
    <w:rsid w:val="001F6D3C"/>
    <w:rsid w:val="001F6DA2"/>
    <w:rsid w:val="001F6FC1"/>
    <w:rsid w:val="001F70B3"/>
    <w:rsid w:val="001F7133"/>
    <w:rsid w:val="001F7198"/>
    <w:rsid w:val="001F72FC"/>
    <w:rsid w:val="001F73A0"/>
    <w:rsid w:val="001F73FD"/>
    <w:rsid w:val="001F7572"/>
    <w:rsid w:val="001F7711"/>
    <w:rsid w:val="001F77E2"/>
    <w:rsid w:val="001F79FC"/>
    <w:rsid w:val="001F7DB0"/>
    <w:rsid w:val="002001E0"/>
    <w:rsid w:val="00200422"/>
    <w:rsid w:val="002004EA"/>
    <w:rsid w:val="00200584"/>
    <w:rsid w:val="00200595"/>
    <w:rsid w:val="002005AA"/>
    <w:rsid w:val="002005F0"/>
    <w:rsid w:val="0020061F"/>
    <w:rsid w:val="00200779"/>
    <w:rsid w:val="0020095F"/>
    <w:rsid w:val="00200A1F"/>
    <w:rsid w:val="00200D64"/>
    <w:rsid w:val="00200DEB"/>
    <w:rsid w:val="00200EA6"/>
    <w:rsid w:val="00200EE9"/>
    <w:rsid w:val="00200FCC"/>
    <w:rsid w:val="002010A0"/>
    <w:rsid w:val="0020118A"/>
    <w:rsid w:val="002013AD"/>
    <w:rsid w:val="00201608"/>
    <w:rsid w:val="00201662"/>
    <w:rsid w:val="00201715"/>
    <w:rsid w:val="0020192D"/>
    <w:rsid w:val="00201949"/>
    <w:rsid w:val="00201A2F"/>
    <w:rsid w:val="00201A75"/>
    <w:rsid w:val="00201A85"/>
    <w:rsid w:val="00201A8F"/>
    <w:rsid w:val="00201C18"/>
    <w:rsid w:val="00202008"/>
    <w:rsid w:val="002020F1"/>
    <w:rsid w:val="002020F8"/>
    <w:rsid w:val="0020240F"/>
    <w:rsid w:val="00202444"/>
    <w:rsid w:val="00202A0D"/>
    <w:rsid w:val="00202DD2"/>
    <w:rsid w:val="00202F42"/>
    <w:rsid w:val="00203089"/>
    <w:rsid w:val="002033AF"/>
    <w:rsid w:val="002035F2"/>
    <w:rsid w:val="0020381C"/>
    <w:rsid w:val="00203846"/>
    <w:rsid w:val="00203946"/>
    <w:rsid w:val="00203A25"/>
    <w:rsid w:val="00203EA7"/>
    <w:rsid w:val="00204658"/>
    <w:rsid w:val="0020482C"/>
    <w:rsid w:val="002048E3"/>
    <w:rsid w:val="0020496D"/>
    <w:rsid w:val="00204979"/>
    <w:rsid w:val="00204C52"/>
    <w:rsid w:val="002050B2"/>
    <w:rsid w:val="00205139"/>
    <w:rsid w:val="00205201"/>
    <w:rsid w:val="00205305"/>
    <w:rsid w:val="0020534B"/>
    <w:rsid w:val="00205564"/>
    <w:rsid w:val="00205617"/>
    <w:rsid w:val="002056AE"/>
    <w:rsid w:val="002056BE"/>
    <w:rsid w:val="002058B0"/>
    <w:rsid w:val="00205956"/>
    <w:rsid w:val="00205ABF"/>
    <w:rsid w:val="00205B66"/>
    <w:rsid w:val="002061E8"/>
    <w:rsid w:val="002063D8"/>
    <w:rsid w:val="002064BA"/>
    <w:rsid w:val="002064D7"/>
    <w:rsid w:val="002065F5"/>
    <w:rsid w:val="00206739"/>
    <w:rsid w:val="002067D0"/>
    <w:rsid w:val="002068C7"/>
    <w:rsid w:val="00206A93"/>
    <w:rsid w:val="00206D6A"/>
    <w:rsid w:val="00206FBF"/>
    <w:rsid w:val="00206FF4"/>
    <w:rsid w:val="00207098"/>
    <w:rsid w:val="0020715E"/>
    <w:rsid w:val="0020723C"/>
    <w:rsid w:val="00210094"/>
    <w:rsid w:val="00210107"/>
    <w:rsid w:val="00210257"/>
    <w:rsid w:val="00210297"/>
    <w:rsid w:val="002106C3"/>
    <w:rsid w:val="00210798"/>
    <w:rsid w:val="00210822"/>
    <w:rsid w:val="00210838"/>
    <w:rsid w:val="00210944"/>
    <w:rsid w:val="00210AF8"/>
    <w:rsid w:val="00210DD8"/>
    <w:rsid w:val="00210EFC"/>
    <w:rsid w:val="00210F7E"/>
    <w:rsid w:val="00211027"/>
    <w:rsid w:val="0021145F"/>
    <w:rsid w:val="00211552"/>
    <w:rsid w:val="002115BA"/>
    <w:rsid w:val="002119E7"/>
    <w:rsid w:val="00211A26"/>
    <w:rsid w:val="00211C30"/>
    <w:rsid w:val="00211C39"/>
    <w:rsid w:val="00211D6B"/>
    <w:rsid w:val="00211FD0"/>
    <w:rsid w:val="00212218"/>
    <w:rsid w:val="0021239B"/>
    <w:rsid w:val="002124A0"/>
    <w:rsid w:val="00212617"/>
    <w:rsid w:val="0021270A"/>
    <w:rsid w:val="00212837"/>
    <w:rsid w:val="002129A2"/>
    <w:rsid w:val="002129AC"/>
    <w:rsid w:val="00212ABD"/>
    <w:rsid w:val="00212E47"/>
    <w:rsid w:val="00212E51"/>
    <w:rsid w:val="00212E67"/>
    <w:rsid w:val="00212FE1"/>
    <w:rsid w:val="002131B7"/>
    <w:rsid w:val="002134A6"/>
    <w:rsid w:val="0021391A"/>
    <w:rsid w:val="002139A7"/>
    <w:rsid w:val="00213C52"/>
    <w:rsid w:val="00213EAF"/>
    <w:rsid w:val="0021422F"/>
    <w:rsid w:val="002143CA"/>
    <w:rsid w:val="00214537"/>
    <w:rsid w:val="00214770"/>
    <w:rsid w:val="00214B1B"/>
    <w:rsid w:val="00214C14"/>
    <w:rsid w:val="00214DA4"/>
    <w:rsid w:val="00214ED4"/>
    <w:rsid w:val="00214F1A"/>
    <w:rsid w:val="0021501F"/>
    <w:rsid w:val="002154CA"/>
    <w:rsid w:val="00215625"/>
    <w:rsid w:val="002158AD"/>
    <w:rsid w:val="00215F18"/>
    <w:rsid w:val="002161D4"/>
    <w:rsid w:val="0021654A"/>
    <w:rsid w:val="002165B0"/>
    <w:rsid w:val="00216604"/>
    <w:rsid w:val="002167E3"/>
    <w:rsid w:val="00216830"/>
    <w:rsid w:val="00216B62"/>
    <w:rsid w:val="00216D68"/>
    <w:rsid w:val="00216E45"/>
    <w:rsid w:val="00217054"/>
    <w:rsid w:val="0021709E"/>
    <w:rsid w:val="002171AE"/>
    <w:rsid w:val="00217208"/>
    <w:rsid w:val="002173F8"/>
    <w:rsid w:val="00217ADA"/>
    <w:rsid w:val="00217BBE"/>
    <w:rsid w:val="00217BF3"/>
    <w:rsid w:val="002201DF"/>
    <w:rsid w:val="00220B72"/>
    <w:rsid w:val="00220C42"/>
    <w:rsid w:val="00220E22"/>
    <w:rsid w:val="00220F83"/>
    <w:rsid w:val="00221303"/>
    <w:rsid w:val="002213C4"/>
    <w:rsid w:val="00221629"/>
    <w:rsid w:val="002216A1"/>
    <w:rsid w:val="002217C8"/>
    <w:rsid w:val="00221B25"/>
    <w:rsid w:val="00221BE4"/>
    <w:rsid w:val="00221F12"/>
    <w:rsid w:val="0022209C"/>
    <w:rsid w:val="00222415"/>
    <w:rsid w:val="002226DB"/>
    <w:rsid w:val="00222749"/>
    <w:rsid w:val="002227C4"/>
    <w:rsid w:val="00222800"/>
    <w:rsid w:val="00222A91"/>
    <w:rsid w:val="00222BD0"/>
    <w:rsid w:val="00222DB9"/>
    <w:rsid w:val="00222DF9"/>
    <w:rsid w:val="00223445"/>
    <w:rsid w:val="0022356A"/>
    <w:rsid w:val="00223763"/>
    <w:rsid w:val="00223798"/>
    <w:rsid w:val="00223940"/>
    <w:rsid w:val="00223A77"/>
    <w:rsid w:val="00223F98"/>
    <w:rsid w:val="00224331"/>
    <w:rsid w:val="0022433D"/>
    <w:rsid w:val="00224439"/>
    <w:rsid w:val="00224565"/>
    <w:rsid w:val="002245B0"/>
    <w:rsid w:val="002245FF"/>
    <w:rsid w:val="00224673"/>
    <w:rsid w:val="00224730"/>
    <w:rsid w:val="002247CC"/>
    <w:rsid w:val="0022480B"/>
    <w:rsid w:val="00224A05"/>
    <w:rsid w:val="00224BF6"/>
    <w:rsid w:val="00224C25"/>
    <w:rsid w:val="00224D57"/>
    <w:rsid w:val="00224EC1"/>
    <w:rsid w:val="00225063"/>
    <w:rsid w:val="002250DC"/>
    <w:rsid w:val="00225130"/>
    <w:rsid w:val="00225257"/>
    <w:rsid w:val="002252FF"/>
    <w:rsid w:val="00225405"/>
    <w:rsid w:val="00225625"/>
    <w:rsid w:val="002257F0"/>
    <w:rsid w:val="00225824"/>
    <w:rsid w:val="00225DEC"/>
    <w:rsid w:val="00225E36"/>
    <w:rsid w:val="00226292"/>
    <w:rsid w:val="0022629E"/>
    <w:rsid w:val="002262F8"/>
    <w:rsid w:val="002262FE"/>
    <w:rsid w:val="0022639D"/>
    <w:rsid w:val="00226451"/>
    <w:rsid w:val="00226743"/>
    <w:rsid w:val="0022695F"/>
    <w:rsid w:val="00226AD3"/>
    <w:rsid w:val="00226C38"/>
    <w:rsid w:val="00226C43"/>
    <w:rsid w:val="00226D1C"/>
    <w:rsid w:val="00226F6B"/>
    <w:rsid w:val="0022709D"/>
    <w:rsid w:val="0022712F"/>
    <w:rsid w:val="002272A6"/>
    <w:rsid w:val="002273CA"/>
    <w:rsid w:val="002275F7"/>
    <w:rsid w:val="00227613"/>
    <w:rsid w:val="00227733"/>
    <w:rsid w:val="00227787"/>
    <w:rsid w:val="00227858"/>
    <w:rsid w:val="002279CF"/>
    <w:rsid w:val="00227A8E"/>
    <w:rsid w:val="00227CF9"/>
    <w:rsid w:val="00227D08"/>
    <w:rsid w:val="00227E84"/>
    <w:rsid w:val="0023041D"/>
    <w:rsid w:val="00230609"/>
    <w:rsid w:val="002306E5"/>
    <w:rsid w:val="0023090C"/>
    <w:rsid w:val="00230D60"/>
    <w:rsid w:val="00230E4C"/>
    <w:rsid w:val="00230EB4"/>
    <w:rsid w:val="0023125E"/>
    <w:rsid w:val="00231420"/>
    <w:rsid w:val="002315C4"/>
    <w:rsid w:val="00231708"/>
    <w:rsid w:val="002319F3"/>
    <w:rsid w:val="00231BF0"/>
    <w:rsid w:val="00231ED7"/>
    <w:rsid w:val="00231F36"/>
    <w:rsid w:val="002321C8"/>
    <w:rsid w:val="00232345"/>
    <w:rsid w:val="00232770"/>
    <w:rsid w:val="00232845"/>
    <w:rsid w:val="002328FE"/>
    <w:rsid w:val="00232959"/>
    <w:rsid w:val="00232B29"/>
    <w:rsid w:val="00232BC2"/>
    <w:rsid w:val="00232C9A"/>
    <w:rsid w:val="00232CEB"/>
    <w:rsid w:val="00232DCD"/>
    <w:rsid w:val="002330DA"/>
    <w:rsid w:val="002333D9"/>
    <w:rsid w:val="002334C1"/>
    <w:rsid w:val="00233548"/>
    <w:rsid w:val="002335E0"/>
    <w:rsid w:val="0023393B"/>
    <w:rsid w:val="00233AC8"/>
    <w:rsid w:val="00233DDE"/>
    <w:rsid w:val="002340C7"/>
    <w:rsid w:val="002341CA"/>
    <w:rsid w:val="002344C5"/>
    <w:rsid w:val="002344CB"/>
    <w:rsid w:val="002345CB"/>
    <w:rsid w:val="00234683"/>
    <w:rsid w:val="002346D1"/>
    <w:rsid w:val="00234718"/>
    <w:rsid w:val="002347FC"/>
    <w:rsid w:val="002348EB"/>
    <w:rsid w:val="002348EE"/>
    <w:rsid w:val="00234A38"/>
    <w:rsid w:val="00234B73"/>
    <w:rsid w:val="00234BB1"/>
    <w:rsid w:val="00234C03"/>
    <w:rsid w:val="00234F5F"/>
    <w:rsid w:val="002350C0"/>
    <w:rsid w:val="002350E7"/>
    <w:rsid w:val="002352F6"/>
    <w:rsid w:val="0023539C"/>
    <w:rsid w:val="00235716"/>
    <w:rsid w:val="002359E7"/>
    <w:rsid w:val="00235A31"/>
    <w:rsid w:val="00235AF4"/>
    <w:rsid w:val="00235DCF"/>
    <w:rsid w:val="00235ED3"/>
    <w:rsid w:val="00235FF5"/>
    <w:rsid w:val="00236124"/>
    <w:rsid w:val="002361C4"/>
    <w:rsid w:val="002363AD"/>
    <w:rsid w:val="002364CC"/>
    <w:rsid w:val="002365FB"/>
    <w:rsid w:val="002366BA"/>
    <w:rsid w:val="002366EA"/>
    <w:rsid w:val="0023670A"/>
    <w:rsid w:val="0023671D"/>
    <w:rsid w:val="0023686C"/>
    <w:rsid w:val="00236A93"/>
    <w:rsid w:val="00236C16"/>
    <w:rsid w:val="00236C37"/>
    <w:rsid w:val="00236D4E"/>
    <w:rsid w:val="00236E7B"/>
    <w:rsid w:val="00236FCB"/>
    <w:rsid w:val="00237028"/>
    <w:rsid w:val="002370FC"/>
    <w:rsid w:val="002371C3"/>
    <w:rsid w:val="002372C4"/>
    <w:rsid w:val="00237481"/>
    <w:rsid w:val="0023768A"/>
    <w:rsid w:val="00237762"/>
    <w:rsid w:val="00237896"/>
    <w:rsid w:val="00237A3E"/>
    <w:rsid w:val="00237A9E"/>
    <w:rsid w:val="00237D01"/>
    <w:rsid w:val="00237DAA"/>
    <w:rsid w:val="00237F03"/>
    <w:rsid w:val="0024002A"/>
    <w:rsid w:val="00240329"/>
    <w:rsid w:val="00240484"/>
    <w:rsid w:val="0024050A"/>
    <w:rsid w:val="00240611"/>
    <w:rsid w:val="00240812"/>
    <w:rsid w:val="00240876"/>
    <w:rsid w:val="002409B1"/>
    <w:rsid w:val="00240C5E"/>
    <w:rsid w:val="00241217"/>
    <w:rsid w:val="002412B9"/>
    <w:rsid w:val="0024145B"/>
    <w:rsid w:val="00241631"/>
    <w:rsid w:val="00241845"/>
    <w:rsid w:val="00241921"/>
    <w:rsid w:val="00241A6A"/>
    <w:rsid w:val="00241D29"/>
    <w:rsid w:val="00241F60"/>
    <w:rsid w:val="00242880"/>
    <w:rsid w:val="002428C9"/>
    <w:rsid w:val="002428DF"/>
    <w:rsid w:val="002429D8"/>
    <w:rsid w:val="00242A96"/>
    <w:rsid w:val="00242C5D"/>
    <w:rsid w:val="00242EED"/>
    <w:rsid w:val="00242F6E"/>
    <w:rsid w:val="00243020"/>
    <w:rsid w:val="002431C5"/>
    <w:rsid w:val="00243696"/>
    <w:rsid w:val="00243703"/>
    <w:rsid w:val="0024372C"/>
    <w:rsid w:val="00243768"/>
    <w:rsid w:val="00243B6B"/>
    <w:rsid w:val="00243F5C"/>
    <w:rsid w:val="00243FE5"/>
    <w:rsid w:val="0024406C"/>
    <w:rsid w:val="00244088"/>
    <w:rsid w:val="0024436E"/>
    <w:rsid w:val="002447E1"/>
    <w:rsid w:val="00244811"/>
    <w:rsid w:val="00244D03"/>
    <w:rsid w:val="00244F47"/>
    <w:rsid w:val="00245050"/>
    <w:rsid w:val="00245151"/>
    <w:rsid w:val="002452D0"/>
    <w:rsid w:val="00245301"/>
    <w:rsid w:val="00245394"/>
    <w:rsid w:val="00245649"/>
    <w:rsid w:val="00245706"/>
    <w:rsid w:val="002457CB"/>
    <w:rsid w:val="002457E8"/>
    <w:rsid w:val="0024592A"/>
    <w:rsid w:val="00245C47"/>
    <w:rsid w:val="00245F82"/>
    <w:rsid w:val="002460F4"/>
    <w:rsid w:val="002463C3"/>
    <w:rsid w:val="00246443"/>
    <w:rsid w:val="00246596"/>
    <w:rsid w:val="0024697F"/>
    <w:rsid w:val="00246C76"/>
    <w:rsid w:val="00246E68"/>
    <w:rsid w:val="00247134"/>
    <w:rsid w:val="00247552"/>
    <w:rsid w:val="002477AE"/>
    <w:rsid w:val="002478ED"/>
    <w:rsid w:val="002479EF"/>
    <w:rsid w:val="00247C85"/>
    <w:rsid w:val="00247DF3"/>
    <w:rsid w:val="002500EE"/>
    <w:rsid w:val="0025033B"/>
    <w:rsid w:val="0025055F"/>
    <w:rsid w:val="00250648"/>
    <w:rsid w:val="00250698"/>
    <w:rsid w:val="00250B1D"/>
    <w:rsid w:val="00250B60"/>
    <w:rsid w:val="00250E86"/>
    <w:rsid w:val="00250F44"/>
    <w:rsid w:val="00251088"/>
    <w:rsid w:val="002519C4"/>
    <w:rsid w:val="00251A32"/>
    <w:rsid w:val="00251A72"/>
    <w:rsid w:val="00251CE9"/>
    <w:rsid w:val="00251D40"/>
    <w:rsid w:val="00252174"/>
    <w:rsid w:val="002522C7"/>
    <w:rsid w:val="00252557"/>
    <w:rsid w:val="00252608"/>
    <w:rsid w:val="0025267B"/>
    <w:rsid w:val="002526E4"/>
    <w:rsid w:val="0025273E"/>
    <w:rsid w:val="00252948"/>
    <w:rsid w:val="00252982"/>
    <w:rsid w:val="002529BB"/>
    <w:rsid w:val="00252AD7"/>
    <w:rsid w:val="00252B42"/>
    <w:rsid w:val="00252CA0"/>
    <w:rsid w:val="00252DD8"/>
    <w:rsid w:val="00252E50"/>
    <w:rsid w:val="00252F36"/>
    <w:rsid w:val="00253361"/>
    <w:rsid w:val="00253396"/>
    <w:rsid w:val="002534AA"/>
    <w:rsid w:val="002539EC"/>
    <w:rsid w:val="00253B63"/>
    <w:rsid w:val="00253B6C"/>
    <w:rsid w:val="00253DC1"/>
    <w:rsid w:val="00253F0F"/>
    <w:rsid w:val="00254233"/>
    <w:rsid w:val="002545AB"/>
    <w:rsid w:val="002545B7"/>
    <w:rsid w:val="002545C1"/>
    <w:rsid w:val="002545F4"/>
    <w:rsid w:val="00254999"/>
    <w:rsid w:val="002549C1"/>
    <w:rsid w:val="00254D1E"/>
    <w:rsid w:val="00254D61"/>
    <w:rsid w:val="00254ECB"/>
    <w:rsid w:val="002550BD"/>
    <w:rsid w:val="00255112"/>
    <w:rsid w:val="00255492"/>
    <w:rsid w:val="00255E15"/>
    <w:rsid w:val="00255EA8"/>
    <w:rsid w:val="0025628D"/>
    <w:rsid w:val="002562DF"/>
    <w:rsid w:val="0025652A"/>
    <w:rsid w:val="00256576"/>
    <w:rsid w:val="00256815"/>
    <w:rsid w:val="00256993"/>
    <w:rsid w:val="00256AEA"/>
    <w:rsid w:val="00256F21"/>
    <w:rsid w:val="00256FC1"/>
    <w:rsid w:val="00257052"/>
    <w:rsid w:val="002570FF"/>
    <w:rsid w:val="0025728E"/>
    <w:rsid w:val="00257315"/>
    <w:rsid w:val="0025731B"/>
    <w:rsid w:val="0025764E"/>
    <w:rsid w:val="0025767C"/>
    <w:rsid w:val="00257811"/>
    <w:rsid w:val="00257CE5"/>
    <w:rsid w:val="00257DE7"/>
    <w:rsid w:val="00257FBA"/>
    <w:rsid w:val="0026054D"/>
    <w:rsid w:val="00260693"/>
    <w:rsid w:val="002607BC"/>
    <w:rsid w:val="002608A3"/>
    <w:rsid w:val="002608F4"/>
    <w:rsid w:val="00260C95"/>
    <w:rsid w:val="00260D53"/>
    <w:rsid w:val="00260F07"/>
    <w:rsid w:val="002610BA"/>
    <w:rsid w:val="00261531"/>
    <w:rsid w:val="00261620"/>
    <w:rsid w:val="00261677"/>
    <w:rsid w:val="00261684"/>
    <w:rsid w:val="002617B6"/>
    <w:rsid w:val="00261852"/>
    <w:rsid w:val="00261977"/>
    <w:rsid w:val="00261981"/>
    <w:rsid w:val="00261AFF"/>
    <w:rsid w:val="00261B79"/>
    <w:rsid w:val="00261CD4"/>
    <w:rsid w:val="00261D1F"/>
    <w:rsid w:val="002621D3"/>
    <w:rsid w:val="002623AA"/>
    <w:rsid w:val="00262440"/>
    <w:rsid w:val="00262505"/>
    <w:rsid w:val="002626E5"/>
    <w:rsid w:val="00262B06"/>
    <w:rsid w:val="00262C50"/>
    <w:rsid w:val="00262CC1"/>
    <w:rsid w:val="00262EC6"/>
    <w:rsid w:val="0026320D"/>
    <w:rsid w:val="002634E5"/>
    <w:rsid w:val="00263541"/>
    <w:rsid w:val="0026354D"/>
    <w:rsid w:val="002637B6"/>
    <w:rsid w:val="00263935"/>
    <w:rsid w:val="00263983"/>
    <w:rsid w:val="00263B0B"/>
    <w:rsid w:val="00263C4E"/>
    <w:rsid w:val="00263CAA"/>
    <w:rsid w:val="00263F1E"/>
    <w:rsid w:val="00264204"/>
    <w:rsid w:val="0026439D"/>
    <w:rsid w:val="0026481A"/>
    <w:rsid w:val="00264851"/>
    <w:rsid w:val="00264BFB"/>
    <w:rsid w:val="00264CCE"/>
    <w:rsid w:val="00264DFA"/>
    <w:rsid w:val="002651A7"/>
    <w:rsid w:val="002651B9"/>
    <w:rsid w:val="0026546F"/>
    <w:rsid w:val="00265577"/>
    <w:rsid w:val="002655D5"/>
    <w:rsid w:val="00265738"/>
    <w:rsid w:val="002657C7"/>
    <w:rsid w:val="00265853"/>
    <w:rsid w:val="00265C1A"/>
    <w:rsid w:val="00265DD7"/>
    <w:rsid w:val="00265E93"/>
    <w:rsid w:val="002661D2"/>
    <w:rsid w:val="002664C1"/>
    <w:rsid w:val="00266683"/>
    <w:rsid w:val="002666C8"/>
    <w:rsid w:val="00266790"/>
    <w:rsid w:val="002667B5"/>
    <w:rsid w:val="002668D6"/>
    <w:rsid w:val="002668E2"/>
    <w:rsid w:val="00266A83"/>
    <w:rsid w:val="00266C83"/>
    <w:rsid w:val="00266F1D"/>
    <w:rsid w:val="00266F95"/>
    <w:rsid w:val="00267095"/>
    <w:rsid w:val="002672C0"/>
    <w:rsid w:val="0026739E"/>
    <w:rsid w:val="00267520"/>
    <w:rsid w:val="00267703"/>
    <w:rsid w:val="00267795"/>
    <w:rsid w:val="002679E9"/>
    <w:rsid w:val="00267A66"/>
    <w:rsid w:val="00267F53"/>
    <w:rsid w:val="00267FC9"/>
    <w:rsid w:val="00270103"/>
    <w:rsid w:val="0027010A"/>
    <w:rsid w:val="0027044B"/>
    <w:rsid w:val="00270619"/>
    <w:rsid w:val="0027064B"/>
    <w:rsid w:val="00270706"/>
    <w:rsid w:val="0027082D"/>
    <w:rsid w:val="00270972"/>
    <w:rsid w:val="00270D28"/>
    <w:rsid w:val="00270D42"/>
    <w:rsid w:val="00271166"/>
    <w:rsid w:val="002711E6"/>
    <w:rsid w:val="00271273"/>
    <w:rsid w:val="00271448"/>
    <w:rsid w:val="00271454"/>
    <w:rsid w:val="00271684"/>
    <w:rsid w:val="00271A67"/>
    <w:rsid w:val="00271B68"/>
    <w:rsid w:val="00271BAF"/>
    <w:rsid w:val="00271BBF"/>
    <w:rsid w:val="00271BC5"/>
    <w:rsid w:val="00271F31"/>
    <w:rsid w:val="00271F5C"/>
    <w:rsid w:val="00271FF7"/>
    <w:rsid w:val="002720AD"/>
    <w:rsid w:val="00272179"/>
    <w:rsid w:val="002722A7"/>
    <w:rsid w:val="0027282F"/>
    <w:rsid w:val="002728A3"/>
    <w:rsid w:val="00272C3F"/>
    <w:rsid w:val="00272C66"/>
    <w:rsid w:val="00272E92"/>
    <w:rsid w:val="00272EA1"/>
    <w:rsid w:val="00273195"/>
    <w:rsid w:val="00273567"/>
    <w:rsid w:val="0027370F"/>
    <w:rsid w:val="0027388D"/>
    <w:rsid w:val="002738FA"/>
    <w:rsid w:val="0027395A"/>
    <w:rsid w:val="002739B2"/>
    <w:rsid w:val="00273B43"/>
    <w:rsid w:val="00273D72"/>
    <w:rsid w:val="00273DAE"/>
    <w:rsid w:val="002745D8"/>
    <w:rsid w:val="00274688"/>
    <w:rsid w:val="002746C2"/>
    <w:rsid w:val="00274788"/>
    <w:rsid w:val="00274919"/>
    <w:rsid w:val="00274B2F"/>
    <w:rsid w:val="00274BC5"/>
    <w:rsid w:val="00274C34"/>
    <w:rsid w:val="00274CE2"/>
    <w:rsid w:val="00274CFD"/>
    <w:rsid w:val="00274D9E"/>
    <w:rsid w:val="00274F7E"/>
    <w:rsid w:val="0027509F"/>
    <w:rsid w:val="002755C7"/>
    <w:rsid w:val="0027570C"/>
    <w:rsid w:val="00275B8B"/>
    <w:rsid w:val="00275C69"/>
    <w:rsid w:val="00275F91"/>
    <w:rsid w:val="00275FDC"/>
    <w:rsid w:val="00276168"/>
    <w:rsid w:val="0027617A"/>
    <w:rsid w:val="0027623D"/>
    <w:rsid w:val="00276302"/>
    <w:rsid w:val="00276326"/>
    <w:rsid w:val="002769F6"/>
    <w:rsid w:val="00276BD1"/>
    <w:rsid w:val="00276BFE"/>
    <w:rsid w:val="00276C47"/>
    <w:rsid w:val="00276CE8"/>
    <w:rsid w:val="00276DC2"/>
    <w:rsid w:val="00276E8A"/>
    <w:rsid w:val="00276F4D"/>
    <w:rsid w:val="002772AC"/>
    <w:rsid w:val="00277338"/>
    <w:rsid w:val="0027748F"/>
    <w:rsid w:val="002774F9"/>
    <w:rsid w:val="00277B37"/>
    <w:rsid w:val="00277CF8"/>
    <w:rsid w:val="00277D26"/>
    <w:rsid w:val="0028026F"/>
    <w:rsid w:val="002803B5"/>
    <w:rsid w:val="002807E2"/>
    <w:rsid w:val="00280862"/>
    <w:rsid w:val="00280991"/>
    <w:rsid w:val="002809BA"/>
    <w:rsid w:val="00280D09"/>
    <w:rsid w:val="00280E71"/>
    <w:rsid w:val="0028106B"/>
    <w:rsid w:val="0028106E"/>
    <w:rsid w:val="002811AC"/>
    <w:rsid w:val="0028166B"/>
    <w:rsid w:val="00281734"/>
    <w:rsid w:val="0028180E"/>
    <w:rsid w:val="002819AC"/>
    <w:rsid w:val="00281D9A"/>
    <w:rsid w:val="002821C2"/>
    <w:rsid w:val="002823E3"/>
    <w:rsid w:val="002823F1"/>
    <w:rsid w:val="00282417"/>
    <w:rsid w:val="00282429"/>
    <w:rsid w:val="00282482"/>
    <w:rsid w:val="002825D3"/>
    <w:rsid w:val="002826AF"/>
    <w:rsid w:val="0028270C"/>
    <w:rsid w:val="00282739"/>
    <w:rsid w:val="00282803"/>
    <w:rsid w:val="00282B11"/>
    <w:rsid w:val="00282EBB"/>
    <w:rsid w:val="002831C0"/>
    <w:rsid w:val="002833DF"/>
    <w:rsid w:val="002838D9"/>
    <w:rsid w:val="00283DA1"/>
    <w:rsid w:val="00284080"/>
    <w:rsid w:val="0028408A"/>
    <w:rsid w:val="0028420D"/>
    <w:rsid w:val="002842F7"/>
    <w:rsid w:val="0028442F"/>
    <w:rsid w:val="002846B9"/>
    <w:rsid w:val="00284846"/>
    <w:rsid w:val="00284FF1"/>
    <w:rsid w:val="002852E0"/>
    <w:rsid w:val="00285522"/>
    <w:rsid w:val="0028589F"/>
    <w:rsid w:val="00285A24"/>
    <w:rsid w:val="00285B20"/>
    <w:rsid w:val="002861DB"/>
    <w:rsid w:val="002861DD"/>
    <w:rsid w:val="002863FF"/>
    <w:rsid w:val="00286491"/>
    <w:rsid w:val="0028662A"/>
    <w:rsid w:val="00286A0A"/>
    <w:rsid w:val="00286A3A"/>
    <w:rsid w:val="00286E94"/>
    <w:rsid w:val="00287232"/>
    <w:rsid w:val="002873B7"/>
    <w:rsid w:val="0028747D"/>
    <w:rsid w:val="002875AF"/>
    <w:rsid w:val="0028770C"/>
    <w:rsid w:val="002879B7"/>
    <w:rsid w:val="00287AD9"/>
    <w:rsid w:val="00287D58"/>
    <w:rsid w:val="00287F37"/>
    <w:rsid w:val="00287F62"/>
    <w:rsid w:val="00290183"/>
    <w:rsid w:val="002901F5"/>
    <w:rsid w:val="0029028C"/>
    <w:rsid w:val="00290431"/>
    <w:rsid w:val="00290588"/>
    <w:rsid w:val="00290818"/>
    <w:rsid w:val="00290C16"/>
    <w:rsid w:val="00290CBA"/>
    <w:rsid w:val="00290D1C"/>
    <w:rsid w:val="00291403"/>
    <w:rsid w:val="002915AB"/>
    <w:rsid w:val="002915BE"/>
    <w:rsid w:val="00291699"/>
    <w:rsid w:val="0029172C"/>
    <w:rsid w:val="00291958"/>
    <w:rsid w:val="002919B9"/>
    <w:rsid w:val="002919C5"/>
    <w:rsid w:val="00291A24"/>
    <w:rsid w:val="00291AB0"/>
    <w:rsid w:val="00291EE6"/>
    <w:rsid w:val="00291FEB"/>
    <w:rsid w:val="00292469"/>
    <w:rsid w:val="00292A0B"/>
    <w:rsid w:val="00292A3A"/>
    <w:rsid w:val="00292C21"/>
    <w:rsid w:val="00292CE4"/>
    <w:rsid w:val="00292CFC"/>
    <w:rsid w:val="00292DAC"/>
    <w:rsid w:val="00292F42"/>
    <w:rsid w:val="00293013"/>
    <w:rsid w:val="00293054"/>
    <w:rsid w:val="002932CB"/>
    <w:rsid w:val="002933BC"/>
    <w:rsid w:val="00293518"/>
    <w:rsid w:val="002935CA"/>
    <w:rsid w:val="002938E7"/>
    <w:rsid w:val="002939E4"/>
    <w:rsid w:val="00293C1D"/>
    <w:rsid w:val="00293C5E"/>
    <w:rsid w:val="00293DFB"/>
    <w:rsid w:val="00293EF3"/>
    <w:rsid w:val="002941BA"/>
    <w:rsid w:val="002943D9"/>
    <w:rsid w:val="0029443A"/>
    <w:rsid w:val="0029453F"/>
    <w:rsid w:val="002945A1"/>
    <w:rsid w:val="002947D1"/>
    <w:rsid w:val="00294DEB"/>
    <w:rsid w:val="00294E41"/>
    <w:rsid w:val="002951D3"/>
    <w:rsid w:val="00295353"/>
    <w:rsid w:val="0029563F"/>
    <w:rsid w:val="002956CB"/>
    <w:rsid w:val="002956E5"/>
    <w:rsid w:val="0029594B"/>
    <w:rsid w:val="00295C48"/>
    <w:rsid w:val="00295CA2"/>
    <w:rsid w:val="00295F1B"/>
    <w:rsid w:val="0029607D"/>
    <w:rsid w:val="002960E2"/>
    <w:rsid w:val="00296122"/>
    <w:rsid w:val="00296188"/>
    <w:rsid w:val="0029634D"/>
    <w:rsid w:val="00296827"/>
    <w:rsid w:val="00296A48"/>
    <w:rsid w:val="00296A98"/>
    <w:rsid w:val="00296C92"/>
    <w:rsid w:val="00297000"/>
    <w:rsid w:val="00297766"/>
    <w:rsid w:val="002977C3"/>
    <w:rsid w:val="00297C63"/>
    <w:rsid w:val="002A016B"/>
    <w:rsid w:val="002A018D"/>
    <w:rsid w:val="002A0236"/>
    <w:rsid w:val="002A033F"/>
    <w:rsid w:val="002A0379"/>
    <w:rsid w:val="002A0473"/>
    <w:rsid w:val="002A0527"/>
    <w:rsid w:val="002A061A"/>
    <w:rsid w:val="002A0AA1"/>
    <w:rsid w:val="002A0D67"/>
    <w:rsid w:val="002A0E04"/>
    <w:rsid w:val="002A0FB6"/>
    <w:rsid w:val="002A121B"/>
    <w:rsid w:val="002A128E"/>
    <w:rsid w:val="002A1376"/>
    <w:rsid w:val="002A15C1"/>
    <w:rsid w:val="002A15E6"/>
    <w:rsid w:val="002A17D5"/>
    <w:rsid w:val="002A1A98"/>
    <w:rsid w:val="002A1C28"/>
    <w:rsid w:val="002A1C2A"/>
    <w:rsid w:val="002A1D54"/>
    <w:rsid w:val="002A1E23"/>
    <w:rsid w:val="002A1FF7"/>
    <w:rsid w:val="002A2085"/>
    <w:rsid w:val="002A2377"/>
    <w:rsid w:val="002A2731"/>
    <w:rsid w:val="002A2780"/>
    <w:rsid w:val="002A282D"/>
    <w:rsid w:val="002A28FD"/>
    <w:rsid w:val="002A2940"/>
    <w:rsid w:val="002A2AA4"/>
    <w:rsid w:val="002A2CD3"/>
    <w:rsid w:val="002A2D0C"/>
    <w:rsid w:val="002A2ED6"/>
    <w:rsid w:val="002A32D0"/>
    <w:rsid w:val="002A33E7"/>
    <w:rsid w:val="002A3473"/>
    <w:rsid w:val="002A35A0"/>
    <w:rsid w:val="002A3601"/>
    <w:rsid w:val="002A3666"/>
    <w:rsid w:val="002A37D5"/>
    <w:rsid w:val="002A3895"/>
    <w:rsid w:val="002A3944"/>
    <w:rsid w:val="002A3D2C"/>
    <w:rsid w:val="002A3DC6"/>
    <w:rsid w:val="002A420D"/>
    <w:rsid w:val="002A4234"/>
    <w:rsid w:val="002A42AF"/>
    <w:rsid w:val="002A4309"/>
    <w:rsid w:val="002A432C"/>
    <w:rsid w:val="002A440F"/>
    <w:rsid w:val="002A46EC"/>
    <w:rsid w:val="002A49C3"/>
    <w:rsid w:val="002A4AA6"/>
    <w:rsid w:val="002A4E0E"/>
    <w:rsid w:val="002A4E6E"/>
    <w:rsid w:val="002A5231"/>
    <w:rsid w:val="002A5364"/>
    <w:rsid w:val="002A570D"/>
    <w:rsid w:val="002A5945"/>
    <w:rsid w:val="002A59FA"/>
    <w:rsid w:val="002A5D23"/>
    <w:rsid w:val="002A60B0"/>
    <w:rsid w:val="002A6173"/>
    <w:rsid w:val="002A6398"/>
    <w:rsid w:val="002A64C3"/>
    <w:rsid w:val="002A6553"/>
    <w:rsid w:val="002A657A"/>
    <w:rsid w:val="002A67D7"/>
    <w:rsid w:val="002A692D"/>
    <w:rsid w:val="002A6AF0"/>
    <w:rsid w:val="002A6D3E"/>
    <w:rsid w:val="002A6D54"/>
    <w:rsid w:val="002A6E31"/>
    <w:rsid w:val="002A7A57"/>
    <w:rsid w:val="002A7ADD"/>
    <w:rsid w:val="002A7BA3"/>
    <w:rsid w:val="002A7BC7"/>
    <w:rsid w:val="002A7FFB"/>
    <w:rsid w:val="002B02D7"/>
    <w:rsid w:val="002B04F6"/>
    <w:rsid w:val="002B059A"/>
    <w:rsid w:val="002B0A2B"/>
    <w:rsid w:val="002B0AF5"/>
    <w:rsid w:val="002B0BF9"/>
    <w:rsid w:val="002B0C02"/>
    <w:rsid w:val="002B0D5F"/>
    <w:rsid w:val="002B0DFB"/>
    <w:rsid w:val="002B0E0F"/>
    <w:rsid w:val="002B0FAB"/>
    <w:rsid w:val="002B1052"/>
    <w:rsid w:val="002B1083"/>
    <w:rsid w:val="002B129C"/>
    <w:rsid w:val="002B1354"/>
    <w:rsid w:val="002B13B6"/>
    <w:rsid w:val="002B16D3"/>
    <w:rsid w:val="002B180D"/>
    <w:rsid w:val="002B19ED"/>
    <w:rsid w:val="002B1CD1"/>
    <w:rsid w:val="002B1DDC"/>
    <w:rsid w:val="002B20F4"/>
    <w:rsid w:val="002B23CA"/>
    <w:rsid w:val="002B26CB"/>
    <w:rsid w:val="002B2764"/>
    <w:rsid w:val="002B27DA"/>
    <w:rsid w:val="002B2801"/>
    <w:rsid w:val="002B2BA6"/>
    <w:rsid w:val="002B2C5E"/>
    <w:rsid w:val="002B2E70"/>
    <w:rsid w:val="002B2EC3"/>
    <w:rsid w:val="002B2EE8"/>
    <w:rsid w:val="002B3277"/>
    <w:rsid w:val="002B32BA"/>
    <w:rsid w:val="002B32F8"/>
    <w:rsid w:val="002B34A4"/>
    <w:rsid w:val="002B3576"/>
    <w:rsid w:val="002B3867"/>
    <w:rsid w:val="002B386B"/>
    <w:rsid w:val="002B38B4"/>
    <w:rsid w:val="002B40A3"/>
    <w:rsid w:val="002B4212"/>
    <w:rsid w:val="002B46FA"/>
    <w:rsid w:val="002B4A3F"/>
    <w:rsid w:val="002B4DD9"/>
    <w:rsid w:val="002B4FDF"/>
    <w:rsid w:val="002B5019"/>
    <w:rsid w:val="002B514B"/>
    <w:rsid w:val="002B5174"/>
    <w:rsid w:val="002B52A7"/>
    <w:rsid w:val="002B538C"/>
    <w:rsid w:val="002B53E2"/>
    <w:rsid w:val="002B5546"/>
    <w:rsid w:val="002B56FB"/>
    <w:rsid w:val="002B5857"/>
    <w:rsid w:val="002B5B0A"/>
    <w:rsid w:val="002B5B1B"/>
    <w:rsid w:val="002B5C6B"/>
    <w:rsid w:val="002B5E58"/>
    <w:rsid w:val="002B5E94"/>
    <w:rsid w:val="002B6080"/>
    <w:rsid w:val="002B65D6"/>
    <w:rsid w:val="002B66E9"/>
    <w:rsid w:val="002B678F"/>
    <w:rsid w:val="002B6859"/>
    <w:rsid w:val="002B68D5"/>
    <w:rsid w:val="002B6A52"/>
    <w:rsid w:val="002B6B8E"/>
    <w:rsid w:val="002B6B8F"/>
    <w:rsid w:val="002B6BAC"/>
    <w:rsid w:val="002B6FFF"/>
    <w:rsid w:val="002B7006"/>
    <w:rsid w:val="002B7155"/>
    <w:rsid w:val="002B7196"/>
    <w:rsid w:val="002B71A9"/>
    <w:rsid w:val="002B7272"/>
    <w:rsid w:val="002B7314"/>
    <w:rsid w:val="002B753F"/>
    <w:rsid w:val="002B7551"/>
    <w:rsid w:val="002B7590"/>
    <w:rsid w:val="002B7607"/>
    <w:rsid w:val="002B7898"/>
    <w:rsid w:val="002B7CA3"/>
    <w:rsid w:val="002B7CB1"/>
    <w:rsid w:val="002B7D61"/>
    <w:rsid w:val="002B7E07"/>
    <w:rsid w:val="002B7F95"/>
    <w:rsid w:val="002C0206"/>
    <w:rsid w:val="002C02B3"/>
    <w:rsid w:val="002C02BC"/>
    <w:rsid w:val="002C07EC"/>
    <w:rsid w:val="002C08C0"/>
    <w:rsid w:val="002C08F4"/>
    <w:rsid w:val="002C0F9B"/>
    <w:rsid w:val="002C0FBF"/>
    <w:rsid w:val="002C10EA"/>
    <w:rsid w:val="002C1241"/>
    <w:rsid w:val="002C13AF"/>
    <w:rsid w:val="002C1858"/>
    <w:rsid w:val="002C1899"/>
    <w:rsid w:val="002C18CC"/>
    <w:rsid w:val="002C1AC4"/>
    <w:rsid w:val="002C1D5E"/>
    <w:rsid w:val="002C1DE2"/>
    <w:rsid w:val="002C20F6"/>
    <w:rsid w:val="002C2307"/>
    <w:rsid w:val="002C2392"/>
    <w:rsid w:val="002C24E9"/>
    <w:rsid w:val="002C2615"/>
    <w:rsid w:val="002C2729"/>
    <w:rsid w:val="002C2748"/>
    <w:rsid w:val="002C2A1C"/>
    <w:rsid w:val="002C2B38"/>
    <w:rsid w:val="002C2B3A"/>
    <w:rsid w:val="002C2CEE"/>
    <w:rsid w:val="002C2E14"/>
    <w:rsid w:val="002C2F85"/>
    <w:rsid w:val="002C317E"/>
    <w:rsid w:val="002C31D1"/>
    <w:rsid w:val="002C34FF"/>
    <w:rsid w:val="002C36A1"/>
    <w:rsid w:val="002C3839"/>
    <w:rsid w:val="002C3A73"/>
    <w:rsid w:val="002C3AB6"/>
    <w:rsid w:val="002C3BE1"/>
    <w:rsid w:val="002C413F"/>
    <w:rsid w:val="002C416C"/>
    <w:rsid w:val="002C4361"/>
    <w:rsid w:val="002C43E6"/>
    <w:rsid w:val="002C44B4"/>
    <w:rsid w:val="002C4518"/>
    <w:rsid w:val="002C47E2"/>
    <w:rsid w:val="002C4918"/>
    <w:rsid w:val="002C4B24"/>
    <w:rsid w:val="002C4B8E"/>
    <w:rsid w:val="002C4DB8"/>
    <w:rsid w:val="002C50E1"/>
    <w:rsid w:val="002C51EE"/>
    <w:rsid w:val="002C528D"/>
    <w:rsid w:val="002C5537"/>
    <w:rsid w:val="002C561C"/>
    <w:rsid w:val="002C57A6"/>
    <w:rsid w:val="002C5A3A"/>
    <w:rsid w:val="002C5A6A"/>
    <w:rsid w:val="002C5A90"/>
    <w:rsid w:val="002C5B59"/>
    <w:rsid w:val="002C5BC9"/>
    <w:rsid w:val="002C5DB0"/>
    <w:rsid w:val="002C5EA8"/>
    <w:rsid w:val="002C614F"/>
    <w:rsid w:val="002C642D"/>
    <w:rsid w:val="002C64BF"/>
    <w:rsid w:val="002C677E"/>
    <w:rsid w:val="002C692B"/>
    <w:rsid w:val="002C6CD8"/>
    <w:rsid w:val="002C6CEB"/>
    <w:rsid w:val="002C6D38"/>
    <w:rsid w:val="002C702E"/>
    <w:rsid w:val="002C7186"/>
    <w:rsid w:val="002C7301"/>
    <w:rsid w:val="002C7456"/>
    <w:rsid w:val="002C745C"/>
    <w:rsid w:val="002C7529"/>
    <w:rsid w:val="002C7A67"/>
    <w:rsid w:val="002C7B83"/>
    <w:rsid w:val="002C7C78"/>
    <w:rsid w:val="002C7E76"/>
    <w:rsid w:val="002C7ECC"/>
    <w:rsid w:val="002D008F"/>
    <w:rsid w:val="002D01ED"/>
    <w:rsid w:val="002D02AD"/>
    <w:rsid w:val="002D0560"/>
    <w:rsid w:val="002D05FD"/>
    <w:rsid w:val="002D0DD6"/>
    <w:rsid w:val="002D0EAA"/>
    <w:rsid w:val="002D0F16"/>
    <w:rsid w:val="002D1088"/>
    <w:rsid w:val="002D12B4"/>
    <w:rsid w:val="002D1581"/>
    <w:rsid w:val="002D181E"/>
    <w:rsid w:val="002D19A8"/>
    <w:rsid w:val="002D1AEA"/>
    <w:rsid w:val="002D1C73"/>
    <w:rsid w:val="002D1D5E"/>
    <w:rsid w:val="002D2026"/>
    <w:rsid w:val="002D20FC"/>
    <w:rsid w:val="002D2473"/>
    <w:rsid w:val="002D2646"/>
    <w:rsid w:val="002D2739"/>
    <w:rsid w:val="002D28CD"/>
    <w:rsid w:val="002D2D64"/>
    <w:rsid w:val="002D2ECB"/>
    <w:rsid w:val="002D32DF"/>
    <w:rsid w:val="002D3379"/>
    <w:rsid w:val="002D3512"/>
    <w:rsid w:val="002D37B5"/>
    <w:rsid w:val="002D3AA4"/>
    <w:rsid w:val="002D3B18"/>
    <w:rsid w:val="002D3C30"/>
    <w:rsid w:val="002D3E70"/>
    <w:rsid w:val="002D3E71"/>
    <w:rsid w:val="002D3EBC"/>
    <w:rsid w:val="002D3F6E"/>
    <w:rsid w:val="002D3FAF"/>
    <w:rsid w:val="002D46EA"/>
    <w:rsid w:val="002D4A1E"/>
    <w:rsid w:val="002D4DB0"/>
    <w:rsid w:val="002D4FFA"/>
    <w:rsid w:val="002D5043"/>
    <w:rsid w:val="002D50D7"/>
    <w:rsid w:val="002D53E7"/>
    <w:rsid w:val="002D5433"/>
    <w:rsid w:val="002D547D"/>
    <w:rsid w:val="002D5622"/>
    <w:rsid w:val="002D5695"/>
    <w:rsid w:val="002D57AE"/>
    <w:rsid w:val="002D5904"/>
    <w:rsid w:val="002D5B40"/>
    <w:rsid w:val="002D5BF4"/>
    <w:rsid w:val="002D608D"/>
    <w:rsid w:val="002D60B2"/>
    <w:rsid w:val="002D60C0"/>
    <w:rsid w:val="002D622B"/>
    <w:rsid w:val="002D6297"/>
    <w:rsid w:val="002D6360"/>
    <w:rsid w:val="002D645E"/>
    <w:rsid w:val="002D6748"/>
    <w:rsid w:val="002D67B5"/>
    <w:rsid w:val="002D688F"/>
    <w:rsid w:val="002D6BB8"/>
    <w:rsid w:val="002D6C3B"/>
    <w:rsid w:val="002D6C56"/>
    <w:rsid w:val="002D6DAF"/>
    <w:rsid w:val="002D6EDD"/>
    <w:rsid w:val="002D6FC7"/>
    <w:rsid w:val="002D7706"/>
    <w:rsid w:val="002D78F4"/>
    <w:rsid w:val="002D7C08"/>
    <w:rsid w:val="002E0030"/>
    <w:rsid w:val="002E0072"/>
    <w:rsid w:val="002E01A9"/>
    <w:rsid w:val="002E07C4"/>
    <w:rsid w:val="002E09D0"/>
    <w:rsid w:val="002E0A86"/>
    <w:rsid w:val="002E0B62"/>
    <w:rsid w:val="002E0B90"/>
    <w:rsid w:val="002E0CD1"/>
    <w:rsid w:val="002E0D01"/>
    <w:rsid w:val="002E0EA3"/>
    <w:rsid w:val="002E11EC"/>
    <w:rsid w:val="002E1635"/>
    <w:rsid w:val="002E1970"/>
    <w:rsid w:val="002E1D42"/>
    <w:rsid w:val="002E1D60"/>
    <w:rsid w:val="002E1F64"/>
    <w:rsid w:val="002E21DB"/>
    <w:rsid w:val="002E2866"/>
    <w:rsid w:val="002E2971"/>
    <w:rsid w:val="002E2983"/>
    <w:rsid w:val="002E2B8C"/>
    <w:rsid w:val="002E2DB1"/>
    <w:rsid w:val="002E2E0E"/>
    <w:rsid w:val="002E2F19"/>
    <w:rsid w:val="002E2F9C"/>
    <w:rsid w:val="002E3149"/>
    <w:rsid w:val="002E31D2"/>
    <w:rsid w:val="002E3316"/>
    <w:rsid w:val="002E3353"/>
    <w:rsid w:val="002E35B7"/>
    <w:rsid w:val="002E3832"/>
    <w:rsid w:val="002E38BA"/>
    <w:rsid w:val="002E3AA4"/>
    <w:rsid w:val="002E3C1D"/>
    <w:rsid w:val="002E3C6B"/>
    <w:rsid w:val="002E3C98"/>
    <w:rsid w:val="002E3D2F"/>
    <w:rsid w:val="002E42C6"/>
    <w:rsid w:val="002E432C"/>
    <w:rsid w:val="002E4461"/>
    <w:rsid w:val="002E4A84"/>
    <w:rsid w:val="002E4B71"/>
    <w:rsid w:val="002E4C02"/>
    <w:rsid w:val="002E4C75"/>
    <w:rsid w:val="002E5157"/>
    <w:rsid w:val="002E5180"/>
    <w:rsid w:val="002E518C"/>
    <w:rsid w:val="002E5390"/>
    <w:rsid w:val="002E569B"/>
    <w:rsid w:val="002E592B"/>
    <w:rsid w:val="002E5D44"/>
    <w:rsid w:val="002E5DD7"/>
    <w:rsid w:val="002E608C"/>
    <w:rsid w:val="002E6175"/>
    <w:rsid w:val="002E622D"/>
    <w:rsid w:val="002E6260"/>
    <w:rsid w:val="002E6867"/>
    <w:rsid w:val="002E698C"/>
    <w:rsid w:val="002E6C19"/>
    <w:rsid w:val="002E6CA0"/>
    <w:rsid w:val="002E6D9D"/>
    <w:rsid w:val="002E6DA0"/>
    <w:rsid w:val="002E6F0E"/>
    <w:rsid w:val="002E6F9A"/>
    <w:rsid w:val="002E703C"/>
    <w:rsid w:val="002E7091"/>
    <w:rsid w:val="002E71E9"/>
    <w:rsid w:val="002E75FA"/>
    <w:rsid w:val="002E7716"/>
    <w:rsid w:val="002E7732"/>
    <w:rsid w:val="002E7739"/>
    <w:rsid w:val="002E77D8"/>
    <w:rsid w:val="002E7827"/>
    <w:rsid w:val="002E79DD"/>
    <w:rsid w:val="002E7EC4"/>
    <w:rsid w:val="002F0242"/>
    <w:rsid w:val="002F024E"/>
    <w:rsid w:val="002F0AD2"/>
    <w:rsid w:val="002F0D22"/>
    <w:rsid w:val="002F0FFF"/>
    <w:rsid w:val="002F10D2"/>
    <w:rsid w:val="002F132A"/>
    <w:rsid w:val="002F1390"/>
    <w:rsid w:val="002F1509"/>
    <w:rsid w:val="002F1712"/>
    <w:rsid w:val="002F1836"/>
    <w:rsid w:val="002F183B"/>
    <w:rsid w:val="002F188C"/>
    <w:rsid w:val="002F18EB"/>
    <w:rsid w:val="002F1974"/>
    <w:rsid w:val="002F19CF"/>
    <w:rsid w:val="002F1B0D"/>
    <w:rsid w:val="002F1ECF"/>
    <w:rsid w:val="002F1F19"/>
    <w:rsid w:val="002F1F75"/>
    <w:rsid w:val="002F1FC6"/>
    <w:rsid w:val="002F20BB"/>
    <w:rsid w:val="002F23C8"/>
    <w:rsid w:val="002F24BC"/>
    <w:rsid w:val="002F2674"/>
    <w:rsid w:val="002F2AA7"/>
    <w:rsid w:val="002F2DBA"/>
    <w:rsid w:val="002F2E17"/>
    <w:rsid w:val="002F2F82"/>
    <w:rsid w:val="002F2FA4"/>
    <w:rsid w:val="002F2FBA"/>
    <w:rsid w:val="002F30C1"/>
    <w:rsid w:val="002F30DD"/>
    <w:rsid w:val="002F3650"/>
    <w:rsid w:val="002F368B"/>
    <w:rsid w:val="002F3726"/>
    <w:rsid w:val="002F3949"/>
    <w:rsid w:val="002F3A6A"/>
    <w:rsid w:val="002F3A74"/>
    <w:rsid w:val="002F3AB9"/>
    <w:rsid w:val="002F3AD8"/>
    <w:rsid w:val="002F3B00"/>
    <w:rsid w:val="002F3BAA"/>
    <w:rsid w:val="002F3BF8"/>
    <w:rsid w:val="002F3D8B"/>
    <w:rsid w:val="002F42FB"/>
    <w:rsid w:val="002F430E"/>
    <w:rsid w:val="002F4797"/>
    <w:rsid w:val="002F4970"/>
    <w:rsid w:val="002F497F"/>
    <w:rsid w:val="002F4A9D"/>
    <w:rsid w:val="002F4C40"/>
    <w:rsid w:val="002F4EE7"/>
    <w:rsid w:val="002F4F9F"/>
    <w:rsid w:val="002F5249"/>
    <w:rsid w:val="002F5266"/>
    <w:rsid w:val="002F5423"/>
    <w:rsid w:val="002F5599"/>
    <w:rsid w:val="002F5681"/>
    <w:rsid w:val="002F5989"/>
    <w:rsid w:val="002F5A44"/>
    <w:rsid w:val="002F5B43"/>
    <w:rsid w:val="002F5BBB"/>
    <w:rsid w:val="002F5C82"/>
    <w:rsid w:val="002F5C98"/>
    <w:rsid w:val="002F5D96"/>
    <w:rsid w:val="002F6131"/>
    <w:rsid w:val="002F6189"/>
    <w:rsid w:val="002F660D"/>
    <w:rsid w:val="002F674E"/>
    <w:rsid w:val="002F67B8"/>
    <w:rsid w:val="002F6B96"/>
    <w:rsid w:val="002F6F81"/>
    <w:rsid w:val="002F7286"/>
    <w:rsid w:val="002F72A0"/>
    <w:rsid w:val="002F72C6"/>
    <w:rsid w:val="002F74B4"/>
    <w:rsid w:val="002F776F"/>
    <w:rsid w:val="002F7888"/>
    <w:rsid w:val="002F7D9E"/>
    <w:rsid w:val="002F7E1E"/>
    <w:rsid w:val="00300116"/>
    <w:rsid w:val="003001BF"/>
    <w:rsid w:val="00300265"/>
    <w:rsid w:val="00300295"/>
    <w:rsid w:val="0030033C"/>
    <w:rsid w:val="00300400"/>
    <w:rsid w:val="00300696"/>
    <w:rsid w:val="0030087A"/>
    <w:rsid w:val="00300C43"/>
    <w:rsid w:val="00300CC4"/>
    <w:rsid w:val="00300F7A"/>
    <w:rsid w:val="003013B9"/>
    <w:rsid w:val="0030140F"/>
    <w:rsid w:val="003014F4"/>
    <w:rsid w:val="0030152F"/>
    <w:rsid w:val="00301753"/>
    <w:rsid w:val="00301A55"/>
    <w:rsid w:val="00301B1B"/>
    <w:rsid w:val="00301EEE"/>
    <w:rsid w:val="00301FD5"/>
    <w:rsid w:val="00301FDD"/>
    <w:rsid w:val="00302098"/>
    <w:rsid w:val="003021C5"/>
    <w:rsid w:val="00302200"/>
    <w:rsid w:val="003022A9"/>
    <w:rsid w:val="003022D7"/>
    <w:rsid w:val="003026DC"/>
    <w:rsid w:val="003026E6"/>
    <w:rsid w:val="0030295A"/>
    <w:rsid w:val="003029A6"/>
    <w:rsid w:val="00302B40"/>
    <w:rsid w:val="00302C23"/>
    <w:rsid w:val="00302D49"/>
    <w:rsid w:val="003030AB"/>
    <w:rsid w:val="003031C5"/>
    <w:rsid w:val="003031DC"/>
    <w:rsid w:val="00303272"/>
    <w:rsid w:val="003032CD"/>
    <w:rsid w:val="00303430"/>
    <w:rsid w:val="0030344B"/>
    <w:rsid w:val="00303626"/>
    <w:rsid w:val="00303A1A"/>
    <w:rsid w:val="00303AFE"/>
    <w:rsid w:val="00303D9D"/>
    <w:rsid w:val="0030436C"/>
    <w:rsid w:val="00304377"/>
    <w:rsid w:val="003046EE"/>
    <w:rsid w:val="0030477F"/>
    <w:rsid w:val="00304896"/>
    <w:rsid w:val="0030497C"/>
    <w:rsid w:val="00304A44"/>
    <w:rsid w:val="00304F9A"/>
    <w:rsid w:val="003051D1"/>
    <w:rsid w:val="00305241"/>
    <w:rsid w:val="003052DD"/>
    <w:rsid w:val="003052EF"/>
    <w:rsid w:val="00305554"/>
    <w:rsid w:val="00305560"/>
    <w:rsid w:val="003055A8"/>
    <w:rsid w:val="00305633"/>
    <w:rsid w:val="00305960"/>
    <w:rsid w:val="00305A56"/>
    <w:rsid w:val="00305D1B"/>
    <w:rsid w:val="00305E96"/>
    <w:rsid w:val="00305F18"/>
    <w:rsid w:val="00305F52"/>
    <w:rsid w:val="00306045"/>
    <w:rsid w:val="0030658E"/>
    <w:rsid w:val="00306AD9"/>
    <w:rsid w:val="00306C8D"/>
    <w:rsid w:val="0030708F"/>
    <w:rsid w:val="0030716B"/>
    <w:rsid w:val="003071D8"/>
    <w:rsid w:val="00307222"/>
    <w:rsid w:val="00307249"/>
    <w:rsid w:val="003072B3"/>
    <w:rsid w:val="00307301"/>
    <w:rsid w:val="003073C3"/>
    <w:rsid w:val="003073D3"/>
    <w:rsid w:val="003076E7"/>
    <w:rsid w:val="00307990"/>
    <w:rsid w:val="003079A9"/>
    <w:rsid w:val="00307A01"/>
    <w:rsid w:val="00307A0B"/>
    <w:rsid w:val="00307B1B"/>
    <w:rsid w:val="00307C9B"/>
    <w:rsid w:val="00307E6A"/>
    <w:rsid w:val="00310156"/>
    <w:rsid w:val="0031031B"/>
    <w:rsid w:val="00310440"/>
    <w:rsid w:val="003104B4"/>
    <w:rsid w:val="0031067F"/>
    <w:rsid w:val="00310785"/>
    <w:rsid w:val="00310878"/>
    <w:rsid w:val="003108DD"/>
    <w:rsid w:val="00310970"/>
    <w:rsid w:val="00310C32"/>
    <w:rsid w:val="00310CF2"/>
    <w:rsid w:val="00311016"/>
    <w:rsid w:val="003116D8"/>
    <w:rsid w:val="0031176D"/>
    <w:rsid w:val="003117D8"/>
    <w:rsid w:val="00311D5E"/>
    <w:rsid w:val="00311F9C"/>
    <w:rsid w:val="00312263"/>
    <w:rsid w:val="0031239D"/>
    <w:rsid w:val="0031241B"/>
    <w:rsid w:val="00312482"/>
    <w:rsid w:val="003125B7"/>
    <w:rsid w:val="0031274D"/>
    <w:rsid w:val="003128B5"/>
    <w:rsid w:val="003129BB"/>
    <w:rsid w:val="00312B35"/>
    <w:rsid w:val="00312D03"/>
    <w:rsid w:val="00312F08"/>
    <w:rsid w:val="00313090"/>
    <w:rsid w:val="003134FF"/>
    <w:rsid w:val="003135DA"/>
    <w:rsid w:val="003139BD"/>
    <w:rsid w:val="00313B3F"/>
    <w:rsid w:val="00313CB7"/>
    <w:rsid w:val="00313F42"/>
    <w:rsid w:val="003141FB"/>
    <w:rsid w:val="003147B9"/>
    <w:rsid w:val="003147F9"/>
    <w:rsid w:val="003149E2"/>
    <w:rsid w:val="00314A4D"/>
    <w:rsid w:val="00314A66"/>
    <w:rsid w:val="00314D98"/>
    <w:rsid w:val="00314D9C"/>
    <w:rsid w:val="00315110"/>
    <w:rsid w:val="003155D8"/>
    <w:rsid w:val="003155F5"/>
    <w:rsid w:val="0031592B"/>
    <w:rsid w:val="00315BF2"/>
    <w:rsid w:val="00315C01"/>
    <w:rsid w:val="00315D68"/>
    <w:rsid w:val="00315E11"/>
    <w:rsid w:val="00315F63"/>
    <w:rsid w:val="00316064"/>
    <w:rsid w:val="0031607C"/>
    <w:rsid w:val="003160F6"/>
    <w:rsid w:val="0031621F"/>
    <w:rsid w:val="00316635"/>
    <w:rsid w:val="003168AD"/>
    <w:rsid w:val="003168B8"/>
    <w:rsid w:val="003168BF"/>
    <w:rsid w:val="00316A87"/>
    <w:rsid w:val="00316A97"/>
    <w:rsid w:val="00316D87"/>
    <w:rsid w:val="00316DF3"/>
    <w:rsid w:val="0031705E"/>
    <w:rsid w:val="00317088"/>
    <w:rsid w:val="003170DE"/>
    <w:rsid w:val="00317193"/>
    <w:rsid w:val="0031723D"/>
    <w:rsid w:val="00317418"/>
    <w:rsid w:val="003177C3"/>
    <w:rsid w:val="0031787C"/>
    <w:rsid w:val="00317A15"/>
    <w:rsid w:val="00317B12"/>
    <w:rsid w:val="00320311"/>
    <w:rsid w:val="003203BD"/>
    <w:rsid w:val="00320422"/>
    <w:rsid w:val="0032047F"/>
    <w:rsid w:val="00320542"/>
    <w:rsid w:val="00320568"/>
    <w:rsid w:val="00320725"/>
    <w:rsid w:val="003208F7"/>
    <w:rsid w:val="00320A04"/>
    <w:rsid w:val="00320EA4"/>
    <w:rsid w:val="00320F26"/>
    <w:rsid w:val="0032130A"/>
    <w:rsid w:val="003214EE"/>
    <w:rsid w:val="0032157E"/>
    <w:rsid w:val="003215C9"/>
    <w:rsid w:val="003215D6"/>
    <w:rsid w:val="003216EC"/>
    <w:rsid w:val="00321A58"/>
    <w:rsid w:val="00321AF9"/>
    <w:rsid w:val="00321BC7"/>
    <w:rsid w:val="00321D16"/>
    <w:rsid w:val="00322036"/>
    <w:rsid w:val="0032241E"/>
    <w:rsid w:val="003225E1"/>
    <w:rsid w:val="003225FC"/>
    <w:rsid w:val="003226E5"/>
    <w:rsid w:val="00322739"/>
    <w:rsid w:val="00323140"/>
    <w:rsid w:val="003231A1"/>
    <w:rsid w:val="003233D2"/>
    <w:rsid w:val="0032357A"/>
    <w:rsid w:val="00323693"/>
    <w:rsid w:val="00323999"/>
    <w:rsid w:val="003239AF"/>
    <w:rsid w:val="00323C36"/>
    <w:rsid w:val="00323C61"/>
    <w:rsid w:val="0032449A"/>
    <w:rsid w:val="0032467B"/>
    <w:rsid w:val="003248DC"/>
    <w:rsid w:val="00324968"/>
    <w:rsid w:val="00324B48"/>
    <w:rsid w:val="00324C23"/>
    <w:rsid w:val="00324CA6"/>
    <w:rsid w:val="00324D2E"/>
    <w:rsid w:val="00324DE4"/>
    <w:rsid w:val="00324F39"/>
    <w:rsid w:val="00324F59"/>
    <w:rsid w:val="003250C5"/>
    <w:rsid w:val="003250C8"/>
    <w:rsid w:val="00325319"/>
    <w:rsid w:val="00325636"/>
    <w:rsid w:val="00325754"/>
    <w:rsid w:val="003258B4"/>
    <w:rsid w:val="00325AD6"/>
    <w:rsid w:val="00325BDB"/>
    <w:rsid w:val="00325FB1"/>
    <w:rsid w:val="0032601C"/>
    <w:rsid w:val="003261C2"/>
    <w:rsid w:val="003261EC"/>
    <w:rsid w:val="003263DE"/>
    <w:rsid w:val="0032645B"/>
    <w:rsid w:val="00326473"/>
    <w:rsid w:val="003265F8"/>
    <w:rsid w:val="00326608"/>
    <w:rsid w:val="003268EA"/>
    <w:rsid w:val="00326913"/>
    <w:rsid w:val="00326A47"/>
    <w:rsid w:val="00326AD1"/>
    <w:rsid w:val="00326CBD"/>
    <w:rsid w:val="00326ECD"/>
    <w:rsid w:val="00327015"/>
    <w:rsid w:val="003271AF"/>
    <w:rsid w:val="00327226"/>
    <w:rsid w:val="00327363"/>
    <w:rsid w:val="0032738E"/>
    <w:rsid w:val="0032779A"/>
    <w:rsid w:val="0032785B"/>
    <w:rsid w:val="00327BD0"/>
    <w:rsid w:val="00327CFD"/>
    <w:rsid w:val="00327ED6"/>
    <w:rsid w:val="003300C7"/>
    <w:rsid w:val="00330226"/>
    <w:rsid w:val="0033028F"/>
    <w:rsid w:val="00330492"/>
    <w:rsid w:val="00330B15"/>
    <w:rsid w:val="00330F25"/>
    <w:rsid w:val="00330FAA"/>
    <w:rsid w:val="00331133"/>
    <w:rsid w:val="003311F3"/>
    <w:rsid w:val="0033122B"/>
    <w:rsid w:val="003313FC"/>
    <w:rsid w:val="003316AE"/>
    <w:rsid w:val="003317BC"/>
    <w:rsid w:val="00331CF4"/>
    <w:rsid w:val="00332087"/>
    <w:rsid w:val="00332123"/>
    <w:rsid w:val="0033218C"/>
    <w:rsid w:val="003322E5"/>
    <w:rsid w:val="0033235B"/>
    <w:rsid w:val="003327F9"/>
    <w:rsid w:val="0033296E"/>
    <w:rsid w:val="00332AD5"/>
    <w:rsid w:val="00332E26"/>
    <w:rsid w:val="00332E41"/>
    <w:rsid w:val="00332E6A"/>
    <w:rsid w:val="00332F85"/>
    <w:rsid w:val="0033307C"/>
    <w:rsid w:val="00333104"/>
    <w:rsid w:val="003331F3"/>
    <w:rsid w:val="00333208"/>
    <w:rsid w:val="003332ED"/>
    <w:rsid w:val="003334A3"/>
    <w:rsid w:val="003335B1"/>
    <w:rsid w:val="0033361B"/>
    <w:rsid w:val="00333642"/>
    <w:rsid w:val="0033377D"/>
    <w:rsid w:val="003338EE"/>
    <w:rsid w:val="0033395D"/>
    <w:rsid w:val="00333A1D"/>
    <w:rsid w:val="00333ABC"/>
    <w:rsid w:val="00333CC6"/>
    <w:rsid w:val="00333D2E"/>
    <w:rsid w:val="00333EA6"/>
    <w:rsid w:val="0033443A"/>
    <w:rsid w:val="003344DC"/>
    <w:rsid w:val="003344F5"/>
    <w:rsid w:val="0033462E"/>
    <w:rsid w:val="003347C0"/>
    <w:rsid w:val="003348F4"/>
    <w:rsid w:val="0033490E"/>
    <w:rsid w:val="00334990"/>
    <w:rsid w:val="003349E1"/>
    <w:rsid w:val="00334BED"/>
    <w:rsid w:val="00334D90"/>
    <w:rsid w:val="00334F13"/>
    <w:rsid w:val="00334F8D"/>
    <w:rsid w:val="003350E0"/>
    <w:rsid w:val="003350E9"/>
    <w:rsid w:val="00335355"/>
    <w:rsid w:val="0033542A"/>
    <w:rsid w:val="00335724"/>
    <w:rsid w:val="00335916"/>
    <w:rsid w:val="00335AE5"/>
    <w:rsid w:val="00335BEE"/>
    <w:rsid w:val="00335C38"/>
    <w:rsid w:val="00335C67"/>
    <w:rsid w:val="00335D42"/>
    <w:rsid w:val="00335E63"/>
    <w:rsid w:val="00336128"/>
    <w:rsid w:val="00336218"/>
    <w:rsid w:val="0033638F"/>
    <w:rsid w:val="00336390"/>
    <w:rsid w:val="003367BD"/>
    <w:rsid w:val="00336A0F"/>
    <w:rsid w:val="003370B1"/>
    <w:rsid w:val="003370C7"/>
    <w:rsid w:val="00337147"/>
    <w:rsid w:val="00337510"/>
    <w:rsid w:val="00337624"/>
    <w:rsid w:val="003378BC"/>
    <w:rsid w:val="00337916"/>
    <w:rsid w:val="00337B3C"/>
    <w:rsid w:val="00337E01"/>
    <w:rsid w:val="0034015B"/>
    <w:rsid w:val="00340204"/>
    <w:rsid w:val="00340234"/>
    <w:rsid w:val="00340276"/>
    <w:rsid w:val="003402DB"/>
    <w:rsid w:val="00340642"/>
    <w:rsid w:val="0034065E"/>
    <w:rsid w:val="00340792"/>
    <w:rsid w:val="00340D0A"/>
    <w:rsid w:val="00340DA7"/>
    <w:rsid w:val="00340E03"/>
    <w:rsid w:val="00340E68"/>
    <w:rsid w:val="00341522"/>
    <w:rsid w:val="003415D7"/>
    <w:rsid w:val="00341690"/>
    <w:rsid w:val="0034171D"/>
    <w:rsid w:val="00341752"/>
    <w:rsid w:val="003419B0"/>
    <w:rsid w:val="003419C3"/>
    <w:rsid w:val="00341A3C"/>
    <w:rsid w:val="00341CA6"/>
    <w:rsid w:val="00341D2C"/>
    <w:rsid w:val="00341DBC"/>
    <w:rsid w:val="00341E13"/>
    <w:rsid w:val="00341ED1"/>
    <w:rsid w:val="00342247"/>
    <w:rsid w:val="00342421"/>
    <w:rsid w:val="0034269A"/>
    <w:rsid w:val="0034290F"/>
    <w:rsid w:val="0034295C"/>
    <w:rsid w:val="00342E20"/>
    <w:rsid w:val="00342E24"/>
    <w:rsid w:val="00343058"/>
    <w:rsid w:val="00343108"/>
    <w:rsid w:val="00343431"/>
    <w:rsid w:val="00343579"/>
    <w:rsid w:val="0034359D"/>
    <w:rsid w:val="003435B4"/>
    <w:rsid w:val="0034391E"/>
    <w:rsid w:val="00343B4D"/>
    <w:rsid w:val="00343BC2"/>
    <w:rsid w:val="00343D44"/>
    <w:rsid w:val="00343ECE"/>
    <w:rsid w:val="0034402C"/>
    <w:rsid w:val="003440BD"/>
    <w:rsid w:val="003440D4"/>
    <w:rsid w:val="0034414A"/>
    <w:rsid w:val="00344166"/>
    <w:rsid w:val="00344187"/>
    <w:rsid w:val="003449D6"/>
    <w:rsid w:val="00344ED9"/>
    <w:rsid w:val="00344F59"/>
    <w:rsid w:val="003451BA"/>
    <w:rsid w:val="0034534B"/>
    <w:rsid w:val="003453E9"/>
    <w:rsid w:val="003453FA"/>
    <w:rsid w:val="003454A5"/>
    <w:rsid w:val="0034551E"/>
    <w:rsid w:val="003455F0"/>
    <w:rsid w:val="00345636"/>
    <w:rsid w:val="0034581C"/>
    <w:rsid w:val="00345847"/>
    <w:rsid w:val="00345B23"/>
    <w:rsid w:val="00345C35"/>
    <w:rsid w:val="00345DA2"/>
    <w:rsid w:val="00345FF9"/>
    <w:rsid w:val="003461BE"/>
    <w:rsid w:val="00346255"/>
    <w:rsid w:val="003464CA"/>
    <w:rsid w:val="00346513"/>
    <w:rsid w:val="00346A59"/>
    <w:rsid w:val="00346B01"/>
    <w:rsid w:val="00346C64"/>
    <w:rsid w:val="00346E97"/>
    <w:rsid w:val="00346ED4"/>
    <w:rsid w:val="003470E9"/>
    <w:rsid w:val="0034713E"/>
    <w:rsid w:val="003471D6"/>
    <w:rsid w:val="00347343"/>
    <w:rsid w:val="0034738B"/>
    <w:rsid w:val="00347410"/>
    <w:rsid w:val="003474F5"/>
    <w:rsid w:val="0034768B"/>
    <w:rsid w:val="003479C6"/>
    <w:rsid w:val="00347A90"/>
    <w:rsid w:val="00347BA5"/>
    <w:rsid w:val="00347DC0"/>
    <w:rsid w:val="00347EA4"/>
    <w:rsid w:val="00347F3A"/>
    <w:rsid w:val="00347FC8"/>
    <w:rsid w:val="00350087"/>
    <w:rsid w:val="00350224"/>
    <w:rsid w:val="0035043D"/>
    <w:rsid w:val="0035046D"/>
    <w:rsid w:val="003505DB"/>
    <w:rsid w:val="00350746"/>
    <w:rsid w:val="003508B4"/>
    <w:rsid w:val="003509C5"/>
    <w:rsid w:val="00350B3B"/>
    <w:rsid w:val="00350C2B"/>
    <w:rsid w:val="00350C39"/>
    <w:rsid w:val="00350CE9"/>
    <w:rsid w:val="00350E41"/>
    <w:rsid w:val="00350ECF"/>
    <w:rsid w:val="00350F4E"/>
    <w:rsid w:val="00351442"/>
    <w:rsid w:val="003514A4"/>
    <w:rsid w:val="00351503"/>
    <w:rsid w:val="0035151A"/>
    <w:rsid w:val="003515AD"/>
    <w:rsid w:val="003519D6"/>
    <w:rsid w:val="00351B83"/>
    <w:rsid w:val="00351E0F"/>
    <w:rsid w:val="00351EB5"/>
    <w:rsid w:val="003520D8"/>
    <w:rsid w:val="0035219B"/>
    <w:rsid w:val="00352511"/>
    <w:rsid w:val="003526D5"/>
    <w:rsid w:val="003528A0"/>
    <w:rsid w:val="00352C7C"/>
    <w:rsid w:val="00352E8B"/>
    <w:rsid w:val="00352EB7"/>
    <w:rsid w:val="00352EBE"/>
    <w:rsid w:val="003530DA"/>
    <w:rsid w:val="00353102"/>
    <w:rsid w:val="003533B6"/>
    <w:rsid w:val="0035342D"/>
    <w:rsid w:val="00353468"/>
    <w:rsid w:val="003537F0"/>
    <w:rsid w:val="00353913"/>
    <w:rsid w:val="00353B6D"/>
    <w:rsid w:val="00353C0B"/>
    <w:rsid w:val="00353D36"/>
    <w:rsid w:val="00353FD5"/>
    <w:rsid w:val="003540C3"/>
    <w:rsid w:val="00354533"/>
    <w:rsid w:val="00354603"/>
    <w:rsid w:val="00354643"/>
    <w:rsid w:val="003547C1"/>
    <w:rsid w:val="00354A34"/>
    <w:rsid w:val="00354B0B"/>
    <w:rsid w:val="00354B5B"/>
    <w:rsid w:val="00354E3C"/>
    <w:rsid w:val="003550F7"/>
    <w:rsid w:val="0035522C"/>
    <w:rsid w:val="00355269"/>
    <w:rsid w:val="003553D8"/>
    <w:rsid w:val="003554C9"/>
    <w:rsid w:val="003557BD"/>
    <w:rsid w:val="0035583D"/>
    <w:rsid w:val="00355B70"/>
    <w:rsid w:val="00355B8D"/>
    <w:rsid w:val="00355C3C"/>
    <w:rsid w:val="00355FCE"/>
    <w:rsid w:val="00355FD1"/>
    <w:rsid w:val="00356073"/>
    <w:rsid w:val="00356076"/>
    <w:rsid w:val="0035638F"/>
    <w:rsid w:val="00356436"/>
    <w:rsid w:val="003565CD"/>
    <w:rsid w:val="00356777"/>
    <w:rsid w:val="0035699B"/>
    <w:rsid w:val="00356D2F"/>
    <w:rsid w:val="0035716D"/>
    <w:rsid w:val="0035730C"/>
    <w:rsid w:val="003574E8"/>
    <w:rsid w:val="003575AF"/>
    <w:rsid w:val="0035774E"/>
    <w:rsid w:val="0035799A"/>
    <w:rsid w:val="00357AE7"/>
    <w:rsid w:val="00357B6C"/>
    <w:rsid w:val="00357BD4"/>
    <w:rsid w:val="00357D1A"/>
    <w:rsid w:val="00360407"/>
    <w:rsid w:val="003604E8"/>
    <w:rsid w:val="00360525"/>
    <w:rsid w:val="00360DD7"/>
    <w:rsid w:val="003610B4"/>
    <w:rsid w:val="003610E3"/>
    <w:rsid w:val="00361208"/>
    <w:rsid w:val="00361722"/>
    <w:rsid w:val="00361759"/>
    <w:rsid w:val="0036185A"/>
    <w:rsid w:val="00361AB2"/>
    <w:rsid w:val="00361E00"/>
    <w:rsid w:val="00362025"/>
    <w:rsid w:val="00362032"/>
    <w:rsid w:val="003620E7"/>
    <w:rsid w:val="003624C2"/>
    <w:rsid w:val="00362851"/>
    <w:rsid w:val="0036292D"/>
    <w:rsid w:val="00362DA5"/>
    <w:rsid w:val="0036314A"/>
    <w:rsid w:val="003631A4"/>
    <w:rsid w:val="003631E6"/>
    <w:rsid w:val="00363304"/>
    <w:rsid w:val="003635AD"/>
    <w:rsid w:val="003635BB"/>
    <w:rsid w:val="00363653"/>
    <w:rsid w:val="0036373B"/>
    <w:rsid w:val="00363A48"/>
    <w:rsid w:val="003640DC"/>
    <w:rsid w:val="003641AF"/>
    <w:rsid w:val="0036423C"/>
    <w:rsid w:val="00364309"/>
    <w:rsid w:val="0036441F"/>
    <w:rsid w:val="003645DD"/>
    <w:rsid w:val="003649B9"/>
    <w:rsid w:val="00364A03"/>
    <w:rsid w:val="00364AF6"/>
    <w:rsid w:val="00364B62"/>
    <w:rsid w:val="00364BC5"/>
    <w:rsid w:val="00364DB7"/>
    <w:rsid w:val="00365232"/>
    <w:rsid w:val="0036523D"/>
    <w:rsid w:val="00365485"/>
    <w:rsid w:val="00365521"/>
    <w:rsid w:val="00365930"/>
    <w:rsid w:val="00365A3B"/>
    <w:rsid w:val="00365AFE"/>
    <w:rsid w:val="00365D70"/>
    <w:rsid w:val="00365E9A"/>
    <w:rsid w:val="00365EA0"/>
    <w:rsid w:val="00365EC6"/>
    <w:rsid w:val="00365EE3"/>
    <w:rsid w:val="00366016"/>
    <w:rsid w:val="00366046"/>
    <w:rsid w:val="003660CA"/>
    <w:rsid w:val="003660FF"/>
    <w:rsid w:val="0036640D"/>
    <w:rsid w:val="0036653E"/>
    <w:rsid w:val="00366581"/>
    <w:rsid w:val="003667DD"/>
    <w:rsid w:val="00366888"/>
    <w:rsid w:val="00366955"/>
    <w:rsid w:val="00366962"/>
    <w:rsid w:val="00366A44"/>
    <w:rsid w:val="00366A8B"/>
    <w:rsid w:val="00366AAF"/>
    <w:rsid w:val="00366B22"/>
    <w:rsid w:val="00366EEF"/>
    <w:rsid w:val="00366FD5"/>
    <w:rsid w:val="0036700A"/>
    <w:rsid w:val="00367027"/>
    <w:rsid w:val="00367369"/>
    <w:rsid w:val="00367450"/>
    <w:rsid w:val="00367526"/>
    <w:rsid w:val="003675CE"/>
    <w:rsid w:val="00367641"/>
    <w:rsid w:val="003676BB"/>
    <w:rsid w:val="00367912"/>
    <w:rsid w:val="00367EE9"/>
    <w:rsid w:val="00367FC1"/>
    <w:rsid w:val="00370041"/>
    <w:rsid w:val="00370082"/>
    <w:rsid w:val="003700E7"/>
    <w:rsid w:val="003706DA"/>
    <w:rsid w:val="003709D0"/>
    <w:rsid w:val="003709D3"/>
    <w:rsid w:val="00370C91"/>
    <w:rsid w:val="00370D0C"/>
    <w:rsid w:val="00370DE0"/>
    <w:rsid w:val="00370EBC"/>
    <w:rsid w:val="00371110"/>
    <w:rsid w:val="00371201"/>
    <w:rsid w:val="0037160F"/>
    <w:rsid w:val="003716A8"/>
    <w:rsid w:val="00371879"/>
    <w:rsid w:val="00371907"/>
    <w:rsid w:val="00371DA0"/>
    <w:rsid w:val="00371E1C"/>
    <w:rsid w:val="00371ED2"/>
    <w:rsid w:val="00371F77"/>
    <w:rsid w:val="00371F87"/>
    <w:rsid w:val="00372096"/>
    <w:rsid w:val="0037211B"/>
    <w:rsid w:val="00372166"/>
    <w:rsid w:val="0037221B"/>
    <w:rsid w:val="0037238C"/>
    <w:rsid w:val="003725A3"/>
    <w:rsid w:val="003725D9"/>
    <w:rsid w:val="003725EE"/>
    <w:rsid w:val="0037284D"/>
    <w:rsid w:val="003729D8"/>
    <w:rsid w:val="00372A09"/>
    <w:rsid w:val="00372A20"/>
    <w:rsid w:val="00372CDD"/>
    <w:rsid w:val="00372D62"/>
    <w:rsid w:val="00372E46"/>
    <w:rsid w:val="0037323C"/>
    <w:rsid w:val="003732BF"/>
    <w:rsid w:val="003732FE"/>
    <w:rsid w:val="00373A33"/>
    <w:rsid w:val="00373B03"/>
    <w:rsid w:val="00373D19"/>
    <w:rsid w:val="00373D35"/>
    <w:rsid w:val="00373D5F"/>
    <w:rsid w:val="00373E09"/>
    <w:rsid w:val="00373ECE"/>
    <w:rsid w:val="00373ECF"/>
    <w:rsid w:val="00373EF3"/>
    <w:rsid w:val="00374335"/>
    <w:rsid w:val="00374583"/>
    <w:rsid w:val="003745AB"/>
    <w:rsid w:val="003748F4"/>
    <w:rsid w:val="00374A24"/>
    <w:rsid w:val="00374C1E"/>
    <w:rsid w:val="00374E8A"/>
    <w:rsid w:val="0037538F"/>
    <w:rsid w:val="0037548E"/>
    <w:rsid w:val="00375564"/>
    <w:rsid w:val="0037567F"/>
    <w:rsid w:val="00375A7B"/>
    <w:rsid w:val="00375B5D"/>
    <w:rsid w:val="00375B63"/>
    <w:rsid w:val="00375F10"/>
    <w:rsid w:val="003762A0"/>
    <w:rsid w:val="003763CC"/>
    <w:rsid w:val="003767C7"/>
    <w:rsid w:val="00376899"/>
    <w:rsid w:val="003768C8"/>
    <w:rsid w:val="00376B85"/>
    <w:rsid w:val="00376FF7"/>
    <w:rsid w:val="00377030"/>
    <w:rsid w:val="003770C4"/>
    <w:rsid w:val="00377123"/>
    <w:rsid w:val="0037721C"/>
    <w:rsid w:val="0037733A"/>
    <w:rsid w:val="00377425"/>
    <w:rsid w:val="00377433"/>
    <w:rsid w:val="003774B7"/>
    <w:rsid w:val="0037762B"/>
    <w:rsid w:val="00377660"/>
    <w:rsid w:val="00377A91"/>
    <w:rsid w:val="00377D26"/>
    <w:rsid w:val="00377E8A"/>
    <w:rsid w:val="00380250"/>
    <w:rsid w:val="00380445"/>
    <w:rsid w:val="00380471"/>
    <w:rsid w:val="003804AE"/>
    <w:rsid w:val="003804B5"/>
    <w:rsid w:val="00380589"/>
    <w:rsid w:val="00380836"/>
    <w:rsid w:val="003809CD"/>
    <w:rsid w:val="00380A36"/>
    <w:rsid w:val="00380D4B"/>
    <w:rsid w:val="00380DF8"/>
    <w:rsid w:val="003810EE"/>
    <w:rsid w:val="003814E7"/>
    <w:rsid w:val="00381564"/>
    <w:rsid w:val="0038168F"/>
    <w:rsid w:val="00381871"/>
    <w:rsid w:val="0038196F"/>
    <w:rsid w:val="00381988"/>
    <w:rsid w:val="00381CB9"/>
    <w:rsid w:val="00381E44"/>
    <w:rsid w:val="00381EAF"/>
    <w:rsid w:val="00382017"/>
    <w:rsid w:val="003820C3"/>
    <w:rsid w:val="0038220E"/>
    <w:rsid w:val="00382A11"/>
    <w:rsid w:val="00382A2B"/>
    <w:rsid w:val="00382F5F"/>
    <w:rsid w:val="00383567"/>
    <w:rsid w:val="003836C4"/>
    <w:rsid w:val="00383D88"/>
    <w:rsid w:val="00383ECD"/>
    <w:rsid w:val="00383FA1"/>
    <w:rsid w:val="003844FD"/>
    <w:rsid w:val="00384613"/>
    <w:rsid w:val="003847C8"/>
    <w:rsid w:val="00384876"/>
    <w:rsid w:val="003848E5"/>
    <w:rsid w:val="00384AAD"/>
    <w:rsid w:val="00384D16"/>
    <w:rsid w:val="00384D88"/>
    <w:rsid w:val="00384E04"/>
    <w:rsid w:val="0038508F"/>
    <w:rsid w:val="003854C1"/>
    <w:rsid w:val="003855CF"/>
    <w:rsid w:val="003857ED"/>
    <w:rsid w:val="0038587A"/>
    <w:rsid w:val="0038596B"/>
    <w:rsid w:val="003859B2"/>
    <w:rsid w:val="00385EF8"/>
    <w:rsid w:val="00385FAE"/>
    <w:rsid w:val="003862D8"/>
    <w:rsid w:val="00386430"/>
    <w:rsid w:val="00386630"/>
    <w:rsid w:val="00386780"/>
    <w:rsid w:val="0038685B"/>
    <w:rsid w:val="00386919"/>
    <w:rsid w:val="00386985"/>
    <w:rsid w:val="00386C15"/>
    <w:rsid w:val="00386ED2"/>
    <w:rsid w:val="00387017"/>
    <w:rsid w:val="0038704C"/>
    <w:rsid w:val="003870E3"/>
    <w:rsid w:val="00387221"/>
    <w:rsid w:val="00387225"/>
    <w:rsid w:val="00387280"/>
    <w:rsid w:val="0038778D"/>
    <w:rsid w:val="0038786F"/>
    <w:rsid w:val="00387956"/>
    <w:rsid w:val="00387C2E"/>
    <w:rsid w:val="00387E76"/>
    <w:rsid w:val="00387F52"/>
    <w:rsid w:val="0039004D"/>
    <w:rsid w:val="003901AA"/>
    <w:rsid w:val="003901F9"/>
    <w:rsid w:val="0039029A"/>
    <w:rsid w:val="003905A3"/>
    <w:rsid w:val="00390909"/>
    <w:rsid w:val="00390D91"/>
    <w:rsid w:val="00390E89"/>
    <w:rsid w:val="00390F13"/>
    <w:rsid w:val="00391103"/>
    <w:rsid w:val="00391122"/>
    <w:rsid w:val="003912F2"/>
    <w:rsid w:val="00391475"/>
    <w:rsid w:val="003916F0"/>
    <w:rsid w:val="0039180D"/>
    <w:rsid w:val="0039189A"/>
    <w:rsid w:val="00392122"/>
    <w:rsid w:val="0039218A"/>
    <w:rsid w:val="003921B5"/>
    <w:rsid w:val="00392221"/>
    <w:rsid w:val="00392874"/>
    <w:rsid w:val="00392BF2"/>
    <w:rsid w:val="00392BFE"/>
    <w:rsid w:val="00392EAD"/>
    <w:rsid w:val="00393031"/>
    <w:rsid w:val="00393660"/>
    <w:rsid w:val="00393847"/>
    <w:rsid w:val="00393C5D"/>
    <w:rsid w:val="00393DFC"/>
    <w:rsid w:val="00393DFF"/>
    <w:rsid w:val="00393E78"/>
    <w:rsid w:val="00393F20"/>
    <w:rsid w:val="00393F90"/>
    <w:rsid w:val="00393FF6"/>
    <w:rsid w:val="00394130"/>
    <w:rsid w:val="00394252"/>
    <w:rsid w:val="00394288"/>
    <w:rsid w:val="003942E7"/>
    <w:rsid w:val="00394358"/>
    <w:rsid w:val="0039463A"/>
    <w:rsid w:val="0039470D"/>
    <w:rsid w:val="00394734"/>
    <w:rsid w:val="00394811"/>
    <w:rsid w:val="00394EE7"/>
    <w:rsid w:val="00395604"/>
    <w:rsid w:val="0039598E"/>
    <w:rsid w:val="00395A93"/>
    <w:rsid w:val="00395B28"/>
    <w:rsid w:val="00395BEC"/>
    <w:rsid w:val="00395E4F"/>
    <w:rsid w:val="00395F2F"/>
    <w:rsid w:val="003962EA"/>
    <w:rsid w:val="003962ED"/>
    <w:rsid w:val="003962EE"/>
    <w:rsid w:val="0039637E"/>
    <w:rsid w:val="0039649A"/>
    <w:rsid w:val="003964B2"/>
    <w:rsid w:val="003964D4"/>
    <w:rsid w:val="00396649"/>
    <w:rsid w:val="0039666B"/>
    <w:rsid w:val="00396A29"/>
    <w:rsid w:val="00396BDF"/>
    <w:rsid w:val="00396C9A"/>
    <w:rsid w:val="00396DE5"/>
    <w:rsid w:val="00396F26"/>
    <w:rsid w:val="003971DF"/>
    <w:rsid w:val="0039738B"/>
    <w:rsid w:val="00397460"/>
    <w:rsid w:val="0039753A"/>
    <w:rsid w:val="00397598"/>
    <w:rsid w:val="003977E3"/>
    <w:rsid w:val="00397E78"/>
    <w:rsid w:val="003A02C4"/>
    <w:rsid w:val="003A0408"/>
    <w:rsid w:val="003A0568"/>
    <w:rsid w:val="003A0735"/>
    <w:rsid w:val="003A08E2"/>
    <w:rsid w:val="003A092C"/>
    <w:rsid w:val="003A09C0"/>
    <w:rsid w:val="003A09E4"/>
    <w:rsid w:val="003A0BB9"/>
    <w:rsid w:val="003A0F11"/>
    <w:rsid w:val="003A0FA8"/>
    <w:rsid w:val="003A11D5"/>
    <w:rsid w:val="003A1331"/>
    <w:rsid w:val="003A13F5"/>
    <w:rsid w:val="003A1711"/>
    <w:rsid w:val="003A1773"/>
    <w:rsid w:val="003A17AB"/>
    <w:rsid w:val="003A17E0"/>
    <w:rsid w:val="003A17F0"/>
    <w:rsid w:val="003A183F"/>
    <w:rsid w:val="003A1866"/>
    <w:rsid w:val="003A18F3"/>
    <w:rsid w:val="003A1ACD"/>
    <w:rsid w:val="003A1B5D"/>
    <w:rsid w:val="003A1C9A"/>
    <w:rsid w:val="003A1D8E"/>
    <w:rsid w:val="003A1F27"/>
    <w:rsid w:val="003A1F86"/>
    <w:rsid w:val="003A22E2"/>
    <w:rsid w:val="003A2450"/>
    <w:rsid w:val="003A2571"/>
    <w:rsid w:val="003A257D"/>
    <w:rsid w:val="003A25C8"/>
    <w:rsid w:val="003A26B8"/>
    <w:rsid w:val="003A2852"/>
    <w:rsid w:val="003A2938"/>
    <w:rsid w:val="003A2990"/>
    <w:rsid w:val="003A2DBF"/>
    <w:rsid w:val="003A330B"/>
    <w:rsid w:val="003A34BC"/>
    <w:rsid w:val="003A3747"/>
    <w:rsid w:val="003A384B"/>
    <w:rsid w:val="003A3883"/>
    <w:rsid w:val="003A3A20"/>
    <w:rsid w:val="003A3C08"/>
    <w:rsid w:val="003A3CA2"/>
    <w:rsid w:val="003A3F2C"/>
    <w:rsid w:val="003A4616"/>
    <w:rsid w:val="003A497F"/>
    <w:rsid w:val="003A49AE"/>
    <w:rsid w:val="003A4A32"/>
    <w:rsid w:val="003A4D64"/>
    <w:rsid w:val="003A4FE3"/>
    <w:rsid w:val="003A51C5"/>
    <w:rsid w:val="003A51F1"/>
    <w:rsid w:val="003A539C"/>
    <w:rsid w:val="003A5495"/>
    <w:rsid w:val="003A5D8A"/>
    <w:rsid w:val="003A5FF1"/>
    <w:rsid w:val="003A60AF"/>
    <w:rsid w:val="003A63BE"/>
    <w:rsid w:val="003A6780"/>
    <w:rsid w:val="003A6863"/>
    <w:rsid w:val="003A6B5B"/>
    <w:rsid w:val="003A6D0A"/>
    <w:rsid w:val="003A6E69"/>
    <w:rsid w:val="003A6F2E"/>
    <w:rsid w:val="003A7189"/>
    <w:rsid w:val="003A761A"/>
    <w:rsid w:val="003A7BA5"/>
    <w:rsid w:val="003A7D5F"/>
    <w:rsid w:val="003A7F1B"/>
    <w:rsid w:val="003A7F8A"/>
    <w:rsid w:val="003B0126"/>
    <w:rsid w:val="003B020D"/>
    <w:rsid w:val="003B0260"/>
    <w:rsid w:val="003B03C8"/>
    <w:rsid w:val="003B06B9"/>
    <w:rsid w:val="003B0A6A"/>
    <w:rsid w:val="003B0ADD"/>
    <w:rsid w:val="003B0B95"/>
    <w:rsid w:val="003B0CAF"/>
    <w:rsid w:val="003B0EA1"/>
    <w:rsid w:val="003B0EB2"/>
    <w:rsid w:val="003B14AB"/>
    <w:rsid w:val="003B150A"/>
    <w:rsid w:val="003B17BC"/>
    <w:rsid w:val="003B17E0"/>
    <w:rsid w:val="003B1940"/>
    <w:rsid w:val="003B1CFE"/>
    <w:rsid w:val="003B2390"/>
    <w:rsid w:val="003B24E4"/>
    <w:rsid w:val="003B26FB"/>
    <w:rsid w:val="003B27E1"/>
    <w:rsid w:val="003B2986"/>
    <w:rsid w:val="003B2A1D"/>
    <w:rsid w:val="003B2BD6"/>
    <w:rsid w:val="003B2C0D"/>
    <w:rsid w:val="003B2CE5"/>
    <w:rsid w:val="003B2D56"/>
    <w:rsid w:val="003B2E81"/>
    <w:rsid w:val="003B3012"/>
    <w:rsid w:val="003B3102"/>
    <w:rsid w:val="003B3479"/>
    <w:rsid w:val="003B34E2"/>
    <w:rsid w:val="003B389B"/>
    <w:rsid w:val="003B3A77"/>
    <w:rsid w:val="003B3D4C"/>
    <w:rsid w:val="003B3E0D"/>
    <w:rsid w:val="003B3F02"/>
    <w:rsid w:val="003B40AB"/>
    <w:rsid w:val="003B4174"/>
    <w:rsid w:val="003B41C6"/>
    <w:rsid w:val="003B4235"/>
    <w:rsid w:val="003B4432"/>
    <w:rsid w:val="003B4687"/>
    <w:rsid w:val="003B47AB"/>
    <w:rsid w:val="003B498F"/>
    <w:rsid w:val="003B4A4E"/>
    <w:rsid w:val="003B4C6F"/>
    <w:rsid w:val="003B4CC3"/>
    <w:rsid w:val="003B4D20"/>
    <w:rsid w:val="003B4D30"/>
    <w:rsid w:val="003B5055"/>
    <w:rsid w:val="003B52BD"/>
    <w:rsid w:val="003B5537"/>
    <w:rsid w:val="003B5573"/>
    <w:rsid w:val="003B5598"/>
    <w:rsid w:val="003B571A"/>
    <w:rsid w:val="003B5735"/>
    <w:rsid w:val="003B5CF9"/>
    <w:rsid w:val="003B5FBC"/>
    <w:rsid w:val="003B6287"/>
    <w:rsid w:val="003B62C0"/>
    <w:rsid w:val="003B6472"/>
    <w:rsid w:val="003B69CF"/>
    <w:rsid w:val="003B6A75"/>
    <w:rsid w:val="003B6AF6"/>
    <w:rsid w:val="003B6C34"/>
    <w:rsid w:val="003B6C72"/>
    <w:rsid w:val="003B6CAE"/>
    <w:rsid w:val="003B6CBD"/>
    <w:rsid w:val="003B6CEF"/>
    <w:rsid w:val="003B6E09"/>
    <w:rsid w:val="003B711A"/>
    <w:rsid w:val="003B746E"/>
    <w:rsid w:val="003B7550"/>
    <w:rsid w:val="003B7C0E"/>
    <w:rsid w:val="003B7D02"/>
    <w:rsid w:val="003C0057"/>
    <w:rsid w:val="003C00C3"/>
    <w:rsid w:val="003C01A1"/>
    <w:rsid w:val="003C0218"/>
    <w:rsid w:val="003C025D"/>
    <w:rsid w:val="003C0305"/>
    <w:rsid w:val="003C0389"/>
    <w:rsid w:val="003C05BD"/>
    <w:rsid w:val="003C0624"/>
    <w:rsid w:val="003C064A"/>
    <w:rsid w:val="003C06D1"/>
    <w:rsid w:val="003C0874"/>
    <w:rsid w:val="003C08E6"/>
    <w:rsid w:val="003C0DB3"/>
    <w:rsid w:val="003C0E60"/>
    <w:rsid w:val="003C12D6"/>
    <w:rsid w:val="003C15B0"/>
    <w:rsid w:val="003C1613"/>
    <w:rsid w:val="003C1AAF"/>
    <w:rsid w:val="003C1AB6"/>
    <w:rsid w:val="003C1D4E"/>
    <w:rsid w:val="003C1DD6"/>
    <w:rsid w:val="003C1E96"/>
    <w:rsid w:val="003C1FCB"/>
    <w:rsid w:val="003C22E3"/>
    <w:rsid w:val="003C23C3"/>
    <w:rsid w:val="003C26F4"/>
    <w:rsid w:val="003C2738"/>
    <w:rsid w:val="003C2946"/>
    <w:rsid w:val="003C2AE5"/>
    <w:rsid w:val="003C2AE6"/>
    <w:rsid w:val="003C2C35"/>
    <w:rsid w:val="003C2C50"/>
    <w:rsid w:val="003C2D66"/>
    <w:rsid w:val="003C2F99"/>
    <w:rsid w:val="003C30AD"/>
    <w:rsid w:val="003C3990"/>
    <w:rsid w:val="003C3DCE"/>
    <w:rsid w:val="003C4377"/>
    <w:rsid w:val="003C4460"/>
    <w:rsid w:val="003C4498"/>
    <w:rsid w:val="003C45AC"/>
    <w:rsid w:val="003C45BC"/>
    <w:rsid w:val="003C4AAE"/>
    <w:rsid w:val="003C4BC7"/>
    <w:rsid w:val="003C4DF5"/>
    <w:rsid w:val="003C53F6"/>
    <w:rsid w:val="003C54E3"/>
    <w:rsid w:val="003C5567"/>
    <w:rsid w:val="003C574D"/>
    <w:rsid w:val="003C576E"/>
    <w:rsid w:val="003C57E4"/>
    <w:rsid w:val="003C599F"/>
    <w:rsid w:val="003C59E4"/>
    <w:rsid w:val="003C5B27"/>
    <w:rsid w:val="003C5BC1"/>
    <w:rsid w:val="003C5BC2"/>
    <w:rsid w:val="003C5BFB"/>
    <w:rsid w:val="003C5C3B"/>
    <w:rsid w:val="003C5CFD"/>
    <w:rsid w:val="003C5DA9"/>
    <w:rsid w:val="003C5E42"/>
    <w:rsid w:val="003C5EB4"/>
    <w:rsid w:val="003C5EE1"/>
    <w:rsid w:val="003C622C"/>
    <w:rsid w:val="003C62AA"/>
    <w:rsid w:val="003C63AB"/>
    <w:rsid w:val="003C69A8"/>
    <w:rsid w:val="003C6B9D"/>
    <w:rsid w:val="003C78B5"/>
    <w:rsid w:val="003C78EA"/>
    <w:rsid w:val="003C7AD2"/>
    <w:rsid w:val="003C7AE1"/>
    <w:rsid w:val="003C7B37"/>
    <w:rsid w:val="003D0044"/>
    <w:rsid w:val="003D0070"/>
    <w:rsid w:val="003D050D"/>
    <w:rsid w:val="003D0757"/>
    <w:rsid w:val="003D0884"/>
    <w:rsid w:val="003D08B8"/>
    <w:rsid w:val="003D08DE"/>
    <w:rsid w:val="003D0946"/>
    <w:rsid w:val="003D0951"/>
    <w:rsid w:val="003D0D8C"/>
    <w:rsid w:val="003D0FB0"/>
    <w:rsid w:val="003D1258"/>
    <w:rsid w:val="003D1352"/>
    <w:rsid w:val="003D1392"/>
    <w:rsid w:val="003D1418"/>
    <w:rsid w:val="003D1860"/>
    <w:rsid w:val="003D19C5"/>
    <w:rsid w:val="003D1AA2"/>
    <w:rsid w:val="003D1B66"/>
    <w:rsid w:val="003D1C5A"/>
    <w:rsid w:val="003D1E70"/>
    <w:rsid w:val="003D1F1F"/>
    <w:rsid w:val="003D1F44"/>
    <w:rsid w:val="003D20BD"/>
    <w:rsid w:val="003D2462"/>
    <w:rsid w:val="003D24C5"/>
    <w:rsid w:val="003D2681"/>
    <w:rsid w:val="003D2864"/>
    <w:rsid w:val="003D2A80"/>
    <w:rsid w:val="003D2CF8"/>
    <w:rsid w:val="003D2E2E"/>
    <w:rsid w:val="003D3097"/>
    <w:rsid w:val="003D30C7"/>
    <w:rsid w:val="003D3293"/>
    <w:rsid w:val="003D330C"/>
    <w:rsid w:val="003D335B"/>
    <w:rsid w:val="003D3544"/>
    <w:rsid w:val="003D3612"/>
    <w:rsid w:val="003D370E"/>
    <w:rsid w:val="003D39BB"/>
    <w:rsid w:val="003D3A31"/>
    <w:rsid w:val="003D3A8C"/>
    <w:rsid w:val="003D3C72"/>
    <w:rsid w:val="003D3D6F"/>
    <w:rsid w:val="003D3FD6"/>
    <w:rsid w:val="003D408C"/>
    <w:rsid w:val="003D40A3"/>
    <w:rsid w:val="003D40F7"/>
    <w:rsid w:val="003D4163"/>
    <w:rsid w:val="003D43F8"/>
    <w:rsid w:val="003D49BA"/>
    <w:rsid w:val="003D4AF6"/>
    <w:rsid w:val="003D4B6E"/>
    <w:rsid w:val="003D4C75"/>
    <w:rsid w:val="003D4F23"/>
    <w:rsid w:val="003D4F58"/>
    <w:rsid w:val="003D504A"/>
    <w:rsid w:val="003D5176"/>
    <w:rsid w:val="003D51CC"/>
    <w:rsid w:val="003D5257"/>
    <w:rsid w:val="003D52A8"/>
    <w:rsid w:val="003D559B"/>
    <w:rsid w:val="003D5839"/>
    <w:rsid w:val="003D5A38"/>
    <w:rsid w:val="003D5CFC"/>
    <w:rsid w:val="003D5DEB"/>
    <w:rsid w:val="003D5E67"/>
    <w:rsid w:val="003D5ED4"/>
    <w:rsid w:val="003D62E5"/>
    <w:rsid w:val="003D632D"/>
    <w:rsid w:val="003D66F9"/>
    <w:rsid w:val="003D6F39"/>
    <w:rsid w:val="003D6F74"/>
    <w:rsid w:val="003D6F7C"/>
    <w:rsid w:val="003D72E3"/>
    <w:rsid w:val="003D73EB"/>
    <w:rsid w:val="003D787C"/>
    <w:rsid w:val="003D794B"/>
    <w:rsid w:val="003D7A41"/>
    <w:rsid w:val="003D7BA4"/>
    <w:rsid w:val="003D7CC6"/>
    <w:rsid w:val="003D7D40"/>
    <w:rsid w:val="003D7DBC"/>
    <w:rsid w:val="003D7FFD"/>
    <w:rsid w:val="003E015B"/>
    <w:rsid w:val="003E017D"/>
    <w:rsid w:val="003E034B"/>
    <w:rsid w:val="003E03A6"/>
    <w:rsid w:val="003E05AD"/>
    <w:rsid w:val="003E05B5"/>
    <w:rsid w:val="003E063F"/>
    <w:rsid w:val="003E0926"/>
    <w:rsid w:val="003E09B9"/>
    <w:rsid w:val="003E0D06"/>
    <w:rsid w:val="003E0E53"/>
    <w:rsid w:val="003E0EAC"/>
    <w:rsid w:val="003E10DF"/>
    <w:rsid w:val="003E110E"/>
    <w:rsid w:val="003E11F2"/>
    <w:rsid w:val="003E13B2"/>
    <w:rsid w:val="003E167F"/>
    <w:rsid w:val="003E1775"/>
    <w:rsid w:val="003E190E"/>
    <w:rsid w:val="003E1940"/>
    <w:rsid w:val="003E1A69"/>
    <w:rsid w:val="003E1D12"/>
    <w:rsid w:val="003E1D2B"/>
    <w:rsid w:val="003E1D2D"/>
    <w:rsid w:val="003E1E96"/>
    <w:rsid w:val="003E2132"/>
    <w:rsid w:val="003E23B0"/>
    <w:rsid w:val="003E2591"/>
    <w:rsid w:val="003E2795"/>
    <w:rsid w:val="003E28A2"/>
    <w:rsid w:val="003E2DB9"/>
    <w:rsid w:val="003E2DCA"/>
    <w:rsid w:val="003E2DFE"/>
    <w:rsid w:val="003E3013"/>
    <w:rsid w:val="003E3072"/>
    <w:rsid w:val="003E30B3"/>
    <w:rsid w:val="003E33AC"/>
    <w:rsid w:val="003E33F2"/>
    <w:rsid w:val="003E3555"/>
    <w:rsid w:val="003E3659"/>
    <w:rsid w:val="003E3B12"/>
    <w:rsid w:val="003E409C"/>
    <w:rsid w:val="003E4130"/>
    <w:rsid w:val="003E44FA"/>
    <w:rsid w:val="003E4517"/>
    <w:rsid w:val="003E4619"/>
    <w:rsid w:val="003E46CE"/>
    <w:rsid w:val="003E46D3"/>
    <w:rsid w:val="003E487F"/>
    <w:rsid w:val="003E4C9B"/>
    <w:rsid w:val="003E4CA3"/>
    <w:rsid w:val="003E4F7D"/>
    <w:rsid w:val="003E500F"/>
    <w:rsid w:val="003E56BA"/>
    <w:rsid w:val="003E5708"/>
    <w:rsid w:val="003E5A05"/>
    <w:rsid w:val="003E5EEA"/>
    <w:rsid w:val="003E61E5"/>
    <w:rsid w:val="003E6461"/>
    <w:rsid w:val="003E655D"/>
    <w:rsid w:val="003E661C"/>
    <w:rsid w:val="003E6691"/>
    <w:rsid w:val="003E67F4"/>
    <w:rsid w:val="003E6860"/>
    <w:rsid w:val="003E68FC"/>
    <w:rsid w:val="003E6A82"/>
    <w:rsid w:val="003E6B6A"/>
    <w:rsid w:val="003E6CB8"/>
    <w:rsid w:val="003E6F89"/>
    <w:rsid w:val="003E7071"/>
    <w:rsid w:val="003E713A"/>
    <w:rsid w:val="003E71E1"/>
    <w:rsid w:val="003E721D"/>
    <w:rsid w:val="003E72A9"/>
    <w:rsid w:val="003E72F3"/>
    <w:rsid w:val="003E7419"/>
    <w:rsid w:val="003E76A4"/>
    <w:rsid w:val="003E774A"/>
    <w:rsid w:val="003E77D5"/>
    <w:rsid w:val="003E77EB"/>
    <w:rsid w:val="003E7939"/>
    <w:rsid w:val="003E7CF7"/>
    <w:rsid w:val="003E7E37"/>
    <w:rsid w:val="003E7ECF"/>
    <w:rsid w:val="003F006F"/>
    <w:rsid w:val="003F013D"/>
    <w:rsid w:val="003F0425"/>
    <w:rsid w:val="003F0450"/>
    <w:rsid w:val="003F047F"/>
    <w:rsid w:val="003F0511"/>
    <w:rsid w:val="003F08B4"/>
    <w:rsid w:val="003F0959"/>
    <w:rsid w:val="003F0C1E"/>
    <w:rsid w:val="003F0E0F"/>
    <w:rsid w:val="003F0ECF"/>
    <w:rsid w:val="003F105F"/>
    <w:rsid w:val="003F12EE"/>
    <w:rsid w:val="003F14D3"/>
    <w:rsid w:val="003F1526"/>
    <w:rsid w:val="003F1596"/>
    <w:rsid w:val="003F1A44"/>
    <w:rsid w:val="003F1AD4"/>
    <w:rsid w:val="003F1EC6"/>
    <w:rsid w:val="003F1F8A"/>
    <w:rsid w:val="003F2001"/>
    <w:rsid w:val="003F205F"/>
    <w:rsid w:val="003F216D"/>
    <w:rsid w:val="003F23C5"/>
    <w:rsid w:val="003F24C6"/>
    <w:rsid w:val="003F2588"/>
    <w:rsid w:val="003F2738"/>
    <w:rsid w:val="003F274F"/>
    <w:rsid w:val="003F2756"/>
    <w:rsid w:val="003F2A72"/>
    <w:rsid w:val="003F2B24"/>
    <w:rsid w:val="003F2C0D"/>
    <w:rsid w:val="003F2C3A"/>
    <w:rsid w:val="003F2CF4"/>
    <w:rsid w:val="003F2F3A"/>
    <w:rsid w:val="003F317B"/>
    <w:rsid w:val="003F31C9"/>
    <w:rsid w:val="003F3353"/>
    <w:rsid w:val="003F33A0"/>
    <w:rsid w:val="003F34B9"/>
    <w:rsid w:val="003F3895"/>
    <w:rsid w:val="003F3B22"/>
    <w:rsid w:val="003F3BFD"/>
    <w:rsid w:val="003F3C67"/>
    <w:rsid w:val="003F4102"/>
    <w:rsid w:val="003F42D1"/>
    <w:rsid w:val="003F4461"/>
    <w:rsid w:val="003F4740"/>
    <w:rsid w:val="003F4AEE"/>
    <w:rsid w:val="003F4C12"/>
    <w:rsid w:val="003F4EC5"/>
    <w:rsid w:val="003F4FA4"/>
    <w:rsid w:val="003F5156"/>
    <w:rsid w:val="003F5239"/>
    <w:rsid w:val="003F5411"/>
    <w:rsid w:val="003F5604"/>
    <w:rsid w:val="003F5727"/>
    <w:rsid w:val="003F585D"/>
    <w:rsid w:val="003F5899"/>
    <w:rsid w:val="003F589B"/>
    <w:rsid w:val="003F5C6D"/>
    <w:rsid w:val="003F5DB4"/>
    <w:rsid w:val="003F5DCD"/>
    <w:rsid w:val="003F5E49"/>
    <w:rsid w:val="003F5F0E"/>
    <w:rsid w:val="003F62B7"/>
    <w:rsid w:val="003F6389"/>
    <w:rsid w:val="003F656B"/>
    <w:rsid w:val="003F6756"/>
    <w:rsid w:val="003F67B6"/>
    <w:rsid w:val="003F6882"/>
    <w:rsid w:val="003F69AF"/>
    <w:rsid w:val="003F6A44"/>
    <w:rsid w:val="003F6AAD"/>
    <w:rsid w:val="003F6D36"/>
    <w:rsid w:val="003F6E6C"/>
    <w:rsid w:val="003F6F6F"/>
    <w:rsid w:val="003F70AE"/>
    <w:rsid w:val="003F75D8"/>
    <w:rsid w:val="003F78C6"/>
    <w:rsid w:val="003F7A06"/>
    <w:rsid w:val="003F7A4A"/>
    <w:rsid w:val="003F7C3F"/>
    <w:rsid w:val="0040014D"/>
    <w:rsid w:val="0040036E"/>
    <w:rsid w:val="004003E2"/>
    <w:rsid w:val="004004DD"/>
    <w:rsid w:val="00400586"/>
    <w:rsid w:val="0040083D"/>
    <w:rsid w:val="00400884"/>
    <w:rsid w:val="004009F5"/>
    <w:rsid w:val="00400B13"/>
    <w:rsid w:val="004011B7"/>
    <w:rsid w:val="004011FA"/>
    <w:rsid w:val="00401246"/>
    <w:rsid w:val="00401486"/>
    <w:rsid w:val="004015C9"/>
    <w:rsid w:val="0040163A"/>
    <w:rsid w:val="00401684"/>
    <w:rsid w:val="004016FE"/>
    <w:rsid w:val="00401860"/>
    <w:rsid w:val="00401975"/>
    <w:rsid w:val="00401A9F"/>
    <w:rsid w:val="00401B4F"/>
    <w:rsid w:val="004020B9"/>
    <w:rsid w:val="00402109"/>
    <w:rsid w:val="00402232"/>
    <w:rsid w:val="004025EC"/>
    <w:rsid w:val="004026A6"/>
    <w:rsid w:val="00402890"/>
    <w:rsid w:val="0040290B"/>
    <w:rsid w:val="00402B86"/>
    <w:rsid w:val="00402B9E"/>
    <w:rsid w:val="00402C01"/>
    <w:rsid w:val="00402C64"/>
    <w:rsid w:val="00402D06"/>
    <w:rsid w:val="00402E78"/>
    <w:rsid w:val="00402F0D"/>
    <w:rsid w:val="00402F69"/>
    <w:rsid w:val="0040306E"/>
    <w:rsid w:val="004031BD"/>
    <w:rsid w:val="00403225"/>
    <w:rsid w:val="004034FE"/>
    <w:rsid w:val="0040364D"/>
    <w:rsid w:val="00403C3C"/>
    <w:rsid w:val="00403DE5"/>
    <w:rsid w:val="00403E11"/>
    <w:rsid w:val="00403E9D"/>
    <w:rsid w:val="00403F01"/>
    <w:rsid w:val="00403FB7"/>
    <w:rsid w:val="0040411B"/>
    <w:rsid w:val="004043C0"/>
    <w:rsid w:val="00404462"/>
    <w:rsid w:val="004045A0"/>
    <w:rsid w:val="0040468F"/>
    <w:rsid w:val="00405258"/>
    <w:rsid w:val="00405493"/>
    <w:rsid w:val="00405541"/>
    <w:rsid w:val="004055D9"/>
    <w:rsid w:val="0040576C"/>
    <w:rsid w:val="00405A5C"/>
    <w:rsid w:val="00405C2F"/>
    <w:rsid w:val="00405E0F"/>
    <w:rsid w:val="00405FC4"/>
    <w:rsid w:val="0040626B"/>
    <w:rsid w:val="00406672"/>
    <w:rsid w:val="00406799"/>
    <w:rsid w:val="00406892"/>
    <w:rsid w:val="004069DD"/>
    <w:rsid w:val="00406BEE"/>
    <w:rsid w:val="00406FB5"/>
    <w:rsid w:val="004071E7"/>
    <w:rsid w:val="00407463"/>
    <w:rsid w:val="004075F8"/>
    <w:rsid w:val="00407645"/>
    <w:rsid w:val="00407748"/>
    <w:rsid w:val="00407749"/>
    <w:rsid w:val="004078EB"/>
    <w:rsid w:val="00407921"/>
    <w:rsid w:val="00407ED5"/>
    <w:rsid w:val="00407F4E"/>
    <w:rsid w:val="00407F72"/>
    <w:rsid w:val="00410417"/>
    <w:rsid w:val="00410696"/>
    <w:rsid w:val="0041077C"/>
    <w:rsid w:val="00410982"/>
    <w:rsid w:val="004109AB"/>
    <w:rsid w:val="00410B45"/>
    <w:rsid w:val="00410B76"/>
    <w:rsid w:val="00410CED"/>
    <w:rsid w:val="00410D95"/>
    <w:rsid w:val="00410DE3"/>
    <w:rsid w:val="00410FFC"/>
    <w:rsid w:val="00411154"/>
    <w:rsid w:val="0041116C"/>
    <w:rsid w:val="004115A9"/>
    <w:rsid w:val="004118B6"/>
    <w:rsid w:val="00411D57"/>
    <w:rsid w:val="004120AF"/>
    <w:rsid w:val="0041215E"/>
    <w:rsid w:val="004121FE"/>
    <w:rsid w:val="004122CF"/>
    <w:rsid w:val="0041241A"/>
    <w:rsid w:val="004124D4"/>
    <w:rsid w:val="004124FC"/>
    <w:rsid w:val="004126F9"/>
    <w:rsid w:val="0041273D"/>
    <w:rsid w:val="00412763"/>
    <w:rsid w:val="00412777"/>
    <w:rsid w:val="00412AB5"/>
    <w:rsid w:val="00412C87"/>
    <w:rsid w:val="00412C98"/>
    <w:rsid w:val="00412CB1"/>
    <w:rsid w:val="00412D69"/>
    <w:rsid w:val="00412DF3"/>
    <w:rsid w:val="00412F2C"/>
    <w:rsid w:val="00412F7F"/>
    <w:rsid w:val="0041323A"/>
    <w:rsid w:val="0041324A"/>
    <w:rsid w:val="004136C9"/>
    <w:rsid w:val="004136FF"/>
    <w:rsid w:val="0041375E"/>
    <w:rsid w:val="004137CC"/>
    <w:rsid w:val="004138B6"/>
    <w:rsid w:val="00414051"/>
    <w:rsid w:val="004143E1"/>
    <w:rsid w:val="004148D0"/>
    <w:rsid w:val="00414C70"/>
    <w:rsid w:val="00414F2A"/>
    <w:rsid w:val="004151C5"/>
    <w:rsid w:val="00415225"/>
    <w:rsid w:val="004152BF"/>
    <w:rsid w:val="0041544F"/>
    <w:rsid w:val="00415495"/>
    <w:rsid w:val="00415527"/>
    <w:rsid w:val="00415712"/>
    <w:rsid w:val="00415835"/>
    <w:rsid w:val="004158B5"/>
    <w:rsid w:val="0041609F"/>
    <w:rsid w:val="00416309"/>
    <w:rsid w:val="00416595"/>
    <w:rsid w:val="004165B4"/>
    <w:rsid w:val="00416646"/>
    <w:rsid w:val="00416739"/>
    <w:rsid w:val="0041676F"/>
    <w:rsid w:val="00416773"/>
    <w:rsid w:val="00416806"/>
    <w:rsid w:val="00416B55"/>
    <w:rsid w:val="00416C7F"/>
    <w:rsid w:val="00416EE2"/>
    <w:rsid w:val="00416F4B"/>
    <w:rsid w:val="00416F6A"/>
    <w:rsid w:val="00417078"/>
    <w:rsid w:val="0041711B"/>
    <w:rsid w:val="00417208"/>
    <w:rsid w:val="00417229"/>
    <w:rsid w:val="004172B2"/>
    <w:rsid w:val="0041739D"/>
    <w:rsid w:val="004173B1"/>
    <w:rsid w:val="004174A6"/>
    <w:rsid w:val="004175E2"/>
    <w:rsid w:val="0041763E"/>
    <w:rsid w:val="00417818"/>
    <w:rsid w:val="0041786D"/>
    <w:rsid w:val="004178D3"/>
    <w:rsid w:val="004178E7"/>
    <w:rsid w:val="0041794E"/>
    <w:rsid w:val="00417DB2"/>
    <w:rsid w:val="00417F8F"/>
    <w:rsid w:val="00417F99"/>
    <w:rsid w:val="00420008"/>
    <w:rsid w:val="004202AE"/>
    <w:rsid w:val="0042049E"/>
    <w:rsid w:val="004205AD"/>
    <w:rsid w:val="004205BE"/>
    <w:rsid w:val="004206A8"/>
    <w:rsid w:val="004206BB"/>
    <w:rsid w:val="00420733"/>
    <w:rsid w:val="00420A14"/>
    <w:rsid w:val="00420E60"/>
    <w:rsid w:val="00420F97"/>
    <w:rsid w:val="004212DC"/>
    <w:rsid w:val="00421592"/>
    <w:rsid w:val="004215F5"/>
    <w:rsid w:val="004216CF"/>
    <w:rsid w:val="004218EE"/>
    <w:rsid w:val="00421AA0"/>
    <w:rsid w:val="00421AA9"/>
    <w:rsid w:val="00421B73"/>
    <w:rsid w:val="00421BD3"/>
    <w:rsid w:val="00421C11"/>
    <w:rsid w:val="00421D6D"/>
    <w:rsid w:val="00421E81"/>
    <w:rsid w:val="00422309"/>
    <w:rsid w:val="00422578"/>
    <w:rsid w:val="004225A2"/>
    <w:rsid w:val="00422789"/>
    <w:rsid w:val="00422992"/>
    <w:rsid w:val="00422C22"/>
    <w:rsid w:val="00422CDF"/>
    <w:rsid w:val="00422D89"/>
    <w:rsid w:val="00422DBD"/>
    <w:rsid w:val="00422EDB"/>
    <w:rsid w:val="00423044"/>
    <w:rsid w:val="004232A7"/>
    <w:rsid w:val="00423301"/>
    <w:rsid w:val="00423499"/>
    <w:rsid w:val="0042360D"/>
    <w:rsid w:val="00423711"/>
    <w:rsid w:val="004238DB"/>
    <w:rsid w:val="0042392A"/>
    <w:rsid w:val="00423A25"/>
    <w:rsid w:val="00423A57"/>
    <w:rsid w:val="00423ACC"/>
    <w:rsid w:val="00423C4D"/>
    <w:rsid w:val="00423F5B"/>
    <w:rsid w:val="00424007"/>
    <w:rsid w:val="00424018"/>
    <w:rsid w:val="004241C5"/>
    <w:rsid w:val="00424258"/>
    <w:rsid w:val="0042425B"/>
    <w:rsid w:val="00424606"/>
    <w:rsid w:val="00424745"/>
    <w:rsid w:val="004248E0"/>
    <w:rsid w:val="00424932"/>
    <w:rsid w:val="00424D53"/>
    <w:rsid w:val="00424F0E"/>
    <w:rsid w:val="00425195"/>
    <w:rsid w:val="004251F1"/>
    <w:rsid w:val="004253AF"/>
    <w:rsid w:val="004253E6"/>
    <w:rsid w:val="004255AA"/>
    <w:rsid w:val="004256ED"/>
    <w:rsid w:val="00425768"/>
    <w:rsid w:val="004257D5"/>
    <w:rsid w:val="00425898"/>
    <w:rsid w:val="00425980"/>
    <w:rsid w:val="004259B1"/>
    <w:rsid w:val="00425D49"/>
    <w:rsid w:val="00425E3B"/>
    <w:rsid w:val="00425FA7"/>
    <w:rsid w:val="00426074"/>
    <w:rsid w:val="004260EB"/>
    <w:rsid w:val="004262D8"/>
    <w:rsid w:val="004263EC"/>
    <w:rsid w:val="00426803"/>
    <w:rsid w:val="00426A54"/>
    <w:rsid w:val="00426A8C"/>
    <w:rsid w:val="00426C36"/>
    <w:rsid w:val="00426F65"/>
    <w:rsid w:val="0042712F"/>
    <w:rsid w:val="004273F1"/>
    <w:rsid w:val="004274AC"/>
    <w:rsid w:val="0042759E"/>
    <w:rsid w:val="004275CC"/>
    <w:rsid w:val="00427924"/>
    <w:rsid w:val="0042798B"/>
    <w:rsid w:val="00427C4E"/>
    <w:rsid w:val="00427D3F"/>
    <w:rsid w:val="00427F77"/>
    <w:rsid w:val="0043000D"/>
    <w:rsid w:val="004301B5"/>
    <w:rsid w:val="004304BE"/>
    <w:rsid w:val="004304C4"/>
    <w:rsid w:val="00430605"/>
    <w:rsid w:val="00430707"/>
    <w:rsid w:val="0043073F"/>
    <w:rsid w:val="004307C7"/>
    <w:rsid w:val="004308BB"/>
    <w:rsid w:val="00430A6A"/>
    <w:rsid w:val="00430A81"/>
    <w:rsid w:val="00430B55"/>
    <w:rsid w:val="00430B89"/>
    <w:rsid w:val="00430E2C"/>
    <w:rsid w:val="00431002"/>
    <w:rsid w:val="0043117D"/>
    <w:rsid w:val="00431246"/>
    <w:rsid w:val="004312DF"/>
    <w:rsid w:val="004315DC"/>
    <w:rsid w:val="0043184C"/>
    <w:rsid w:val="00431875"/>
    <w:rsid w:val="004319D4"/>
    <w:rsid w:val="00431C6D"/>
    <w:rsid w:val="00431CB4"/>
    <w:rsid w:val="00431D3F"/>
    <w:rsid w:val="00431F81"/>
    <w:rsid w:val="0043207A"/>
    <w:rsid w:val="004320A5"/>
    <w:rsid w:val="00432220"/>
    <w:rsid w:val="004324FF"/>
    <w:rsid w:val="004328D8"/>
    <w:rsid w:val="00432939"/>
    <w:rsid w:val="00432B5E"/>
    <w:rsid w:val="00432B61"/>
    <w:rsid w:val="00432D61"/>
    <w:rsid w:val="00432DE5"/>
    <w:rsid w:val="00432EBE"/>
    <w:rsid w:val="00432F2A"/>
    <w:rsid w:val="00433136"/>
    <w:rsid w:val="00433188"/>
    <w:rsid w:val="004331BA"/>
    <w:rsid w:val="004334F6"/>
    <w:rsid w:val="00433645"/>
    <w:rsid w:val="00433925"/>
    <w:rsid w:val="004339F8"/>
    <w:rsid w:val="00433A05"/>
    <w:rsid w:val="00433A1F"/>
    <w:rsid w:val="00433C75"/>
    <w:rsid w:val="004341CC"/>
    <w:rsid w:val="00434297"/>
    <w:rsid w:val="00434357"/>
    <w:rsid w:val="00434500"/>
    <w:rsid w:val="00434507"/>
    <w:rsid w:val="004345AC"/>
    <w:rsid w:val="00434869"/>
    <w:rsid w:val="00434A74"/>
    <w:rsid w:val="00434ACB"/>
    <w:rsid w:val="00434CAC"/>
    <w:rsid w:val="00434CAF"/>
    <w:rsid w:val="00434E0E"/>
    <w:rsid w:val="004350E2"/>
    <w:rsid w:val="0043518A"/>
    <w:rsid w:val="004355DD"/>
    <w:rsid w:val="00435621"/>
    <w:rsid w:val="00435627"/>
    <w:rsid w:val="004356AB"/>
    <w:rsid w:val="004358BA"/>
    <w:rsid w:val="00435A9F"/>
    <w:rsid w:val="00435DF2"/>
    <w:rsid w:val="00435EAA"/>
    <w:rsid w:val="0043620A"/>
    <w:rsid w:val="00436396"/>
    <w:rsid w:val="0043644A"/>
    <w:rsid w:val="00436624"/>
    <w:rsid w:val="0043662C"/>
    <w:rsid w:val="00436747"/>
    <w:rsid w:val="004368F4"/>
    <w:rsid w:val="00436B3B"/>
    <w:rsid w:val="00436B8F"/>
    <w:rsid w:val="00436CC5"/>
    <w:rsid w:val="00436CE2"/>
    <w:rsid w:val="004373CE"/>
    <w:rsid w:val="004374B4"/>
    <w:rsid w:val="004375BE"/>
    <w:rsid w:val="004378F1"/>
    <w:rsid w:val="004379A3"/>
    <w:rsid w:val="00437EA1"/>
    <w:rsid w:val="00440039"/>
    <w:rsid w:val="0044007E"/>
    <w:rsid w:val="004402BA"/>
    <w:rsid w:val="004402D4"/>
    <w:rsid w:val="0044034D"/>
    <w:rsid w:val="00440425"/>
    <w:rsid w:val="0044051F"/>
    <w:rsid w:val="00440689"/>
    <w:rsid w:val="004406AB"/>
    <w:rsid w:val="00440936"/>
    <w:rsid w:val="00440975"/>
    <w:rsid w:val="0044098C"/>
    <w:rsid w:val="00440C75"/>
    <w:rsid w:val="00440CCE"/>
    <w:rsid w:val="00440F01"/>
    <w:rsid w:val="0044102A"/>
    <w:rsid w:val="00441155"/>
    <w:rsid w:val="004415F9"/>
    <w:rsid w:val="0044162B"/>
    <w:rsid w:val="004416FF"/>
    <w:rsid w:val="0044194D"/>
    <w:rsid w:val="00441AA9"/>
    <w:rsid w:val="00441ABB"/>
    <w:rsid w:val="00441BB9"/>
    <w:rsid w:val="00441E5F"/>
    <w:rsid w:val="00441FCD"/>
    <w:rsid w:val="00441FF6"/>
    <w:rsid w:val="0044219C"/>
    <w:rsid w:val="0044238B"/>
    <w:rsid w:val="00442616"/>
    <w:rsid w:val="004427E6"/>
    <w:rsid w:val="00442AE9"/>
    <w:rsid w:val="00442CBD"/>
    <w:rsid w:val="00442E9F"/>
    <w:rsid w:val="00442F40"/>
    <w:rsid w:val="00442FC5"/>
    <w:rsid w:val="00443057"/>
    <w:rsid w:val="004430EB"/>
    <w:rsid w:val="0044337B"/>
    <w:rsid w:val="004433D1"/>
    <w:rsid w:val="0044379F"/>
    <w:rsid w:val="004437AA"/>
    <w:rsid w:val="004439D8"/>
    <w:rsid w:val="00443DD8"/>
    <w:rsid w:val="00443EDE"/>
    <w:rsid w:val="00444096"/>
    <w:rsid w:val="004440FC"/>
    <w:rsid w:val="004443A7"/>
    <w:rsid w:val="00444490"/>
    <w:rsid w:val="00444594"/>
    <w:rsid w:val="00444788"/>
    <w:rsid w:val="00444BB8"/>
    <w:rsid w:val="00444E6B"/>
    <w:rsid w:val="00444E8A"/>
    <w:rsid w:val="00444F0C"/>
    <w:rsid w:val="0044524F"/>
    <w:rsid w:val="004452FE"/>
    <w:rsid w:val="00445847"/>
    <w:rsid w:val="004458F2"/>
    <w:rsid w:val="004459D6"/>
    <w:rsid w:val="00445D74"/>
    <w:rsid w:val="00445D98"/>
    <w:rsid w:val="00445ED2"/>
    <w:rsid w:val="00445F58"/>
    <w:rsid w:val="00446041"/>
    <w:rsid w:val="004460B1"/>
    <w:rsid w:val="004463DD"/>
    <w:rsid w:val="004463FA"/>
    <w:rsid w:val="004464D2"/>
    <w:rsid w:val="00446771"/>
    <w:rsid w:val="004467E9"/>
    <w:rsid w:val="004467FC"/>
    <w:rsid w:val="004468ED"/>
    <w:rsid w:val="0044696D"/>
    <w:rsid w:val="00446985"/>
    <w:rsid w:val="00446A4F"/>
    <w:rsid w:val="00446A6C"/>
    <w:rsid w:val="00446BC4"/>
    <w:rsid w:val="00446D12"/>
    <w:rsid w:val="00446D72"/>
    <w:rsid w:val="00446F3B"/>
    <w:rsid w:val="00447096"/>
    <w:rsid w:val="00447248"/>
    <w:rsid w:val="00447258"/>
    <w:rsid w:val="004473C7"/>
    <w:rsid w:val="004475F5"/>
    <w:rsid w:val="004476B2"/>
    <w:rsid w:val="0044778D"/>
    <w:rsid w:val="004477DD"/>
    <w:rsid w:val="004479AF"/>
    <w:rsid w:val="004479EE"/>
    <w:rsid w:val="00447CF9"/>
    <w:rsid w:val="00447F8C"/>
    <w:rsid w:val="004500CD"/>
    <w:rsid w:val="00450340"/>
    <w:rsid w:val="0045064B"/>
    <w:rsid w:val="004508DE"/>
    <w:rsid w:val="00450948"/>
    <w:rsid w:val="004509C4"/>
    <w:rsid w:val="004509F7"/>
    <w:rsid w:val="00450B91"/>
    <w:rsid w:val="00450C3A"/>
    <w:rsid w:val="00450CA3"/>
    <w:rsid w:val="00450E0B"/>
    <w:rsid w:val="00450EB1"/>
    <w:rsid w:val="00450FA8"/>
    <w:rsid w:val="00451344"/>
    <w:rsid w:val="0045156F"/>
    <w:rsid w:val="00451A4C"/>
    <w:rsid w:val="00451C4E"/>
    <w:rsid w:val="00451D6A"/>
    <w:rsid w:val="00451F2C"/>
    <w:rsid w:val="00452517"/>
    <w:rsid w:val="004527E3"/>
    <w:rsid w:val="00452838"/>
    <w:rsid w:val="00452850"/>
    <w:rsid w:val="00452956"/>
    <w:rsid w:val="004529BB"/>
    <w:rsid w:val="004529F8"/>
    <w:rsid w:val="00452A22"/>
    <w:rsid w:val="00452AA5"/>
    <w:rsid w:val="00452BBD"/>
    <w:rsid w:val="00452BC6"/>
    <w:rsid w:val="00452C1F"/>
    <w:rsid w:val="00452EB0"/>
    <w:rsid w:val="00453032"/>
    <w:rsid w:val="00453696"/>
    <w:rsid w:val="004536C4"/>
    <w:rsid w:val="004538AC"/>
    <w:rsid w:val="00453AF0"/>
    <w:rsid w:val="00453C68"/>
    <w:rsid w:val="00453DC2"/>
    <w:rsid w:val="00453E82"/>
    <w:rsid w:val="00453F4C"/>
    <w:rsid w:val="00453F52"/>
    <w:rsid w:val="0045448F"/>
    <w:rsid w:val="0045452E"/>
    <w:rsid w:val="00454535"/>
    <w:rsid w:val="004545F0"/>
    <w:rsid w:val="00454619"/>
    <w:rsid w:val="00454637"/>
    <w:rsid w:val="00454A62"/>
    <w:rsid w:val="00454CBF"/>
    <w:rsid w:val="00454D46"/>
    <w:rsid w:val="00454DBD"/>
    <w:rsid w:val="00454F96"/>
    <w:rsid w:val="00455246"/>
    <w:rsid w:val="0045528D"/>
    <w:rsid w:val="0045555E"/>
    <w:rsid w:val="004558CD"/>
    <w:rsid w:val="0045593A"/>
    <w:rsid w:val="00455C2C"/>
    <w:rsid w:val="00455CE0"/>
    <w:rsid w:val="00455E01"/>
    <w:rsid w:val="00455E7B"/>
    <w:rsid w:val="00455E9D"/>
    <w:rsid w:val="00456183"/>
    <w:rsid w:val="00456583"/>
    <w:rsid w:val="004566CB"/>
    <w:rsid w:val="004567A6"/>
    <w:rsid w:val="00456859"/>
    <w:rsid w:val="00456A1F"/>
    <w:rsid w:val="00456DF8"/>
    <w:rsid w:val="00457064"/>
    <w:rsid w:val="0045711F"/>
    <w:rsid w:val="0045768D"/>
    <w:rsid w:val="0045777C"/>
    <w:rsid w:val="00457BB1"/>
    <w:rsid w:val="00457DE9"/>
    <w:rsid w:val="00457F5E"/>
    <w:rsid w:val="00457F99"/>
    <w:rsid w:val="0046049E"/>
    <w:rsid w:val="00460660"/>
    <w:rsid w:val="0046074E"/>
    <w:rsid w:val="00460750"/>
    <w:rsid w:val="00460B68"/>
    <w:rsid w:val="00460B9C"/>
    <w:rsid w:val="00460D2E"/>
    <w:rsid w:val="00460EC1"/>
    <w:rsid w:val="00461218"/>
    <w:rsid w:val="00461478"/>
    <w:rsid w:val="00461693"/>
    <w:rsid w:val="0046184E"/>
    <w:rsid w:val="00461C01"/>
    <w:rsid w:val="00461C07"/>
    <w:rsid w:val="00461C91"/>
    <w:rsid w:val="00461CB4"/>
    <w:rsid w:val="00461DF0"/>
    <w:rsid w:val="00461EE9"/>
    <w:rsid w:val="00461F72"/>
    <w:rsid w:val="00462485"/>
    <w:rsid w:val="004624A1"/>
    <w:rsid w:val="00462583"/>
    <w:rsid w:val="00462691"/>
    <w:rsid w:val="00462794"/>
    <w:rsid w:val="004627BE"/>
    <w:rsid w:val="004629F5"/>
    <w:rsid w:val="00462A07"/>
    <w:rsid w:val="00462A23"/>
    <w:rsid w:val="00462A7F"/>
    <w:rsid w:val="00462B50"/>
    <w:rsid w:val="00462D0F"/>
    <w:rsid w:val="00462D1A"/>
    <w:rsid w:val="00462E0F"/>
    <w:rsid w:val="00462FA2"/>
    <w:rsid w:val="004633B7"/>
    <w:rsid w:val="0046343D"/>
    <w:rsid w:val="00463469"/>
    <w:rsid w:val="004634A5"/>
    <w:rsid w:val="0046365C"/>
    <w:rsid w:val="004637F4"/>
    <w:rsid w:val="004639C2"/>
    <w:rsid w:val="00463C27"/>
    <w:rsid w:val="00463DD4"/>
    <w:rsid w:val="00463E61"/>
    <w:rsid w:val="00464115"/>
    <w:rsid w:val="004645D0"/>
    <w:rsid w:val="004646BC"/>
    <w:rsid w:val="00464739"/>
    <w:rsid w:val="004648DC"/>
    <w:rsid w:val="00464936"/>
    <w:rsid w:val="0046528A"/>
    <w:rsid w:val="004653F5"/>
    <w:rsid w:val="004654DE"/>
    <w:rsid w:val="00465607"/>
    <w:rsid w:val="00465641"/>
    <w:rsid w:val="004656B4"/>
    <w:rsid w:val="00465914"/>
    <w:rsid w:val="0046592B"/>
    <w:rsid w:val="00465BE1"/>
    <w:rsid w:val="00465EEB"/>
    <w:rsid w:val="00465F95"/>
    <w:rsid w:val="004660D8"/>
    <w:rsid w:val="004660E5"/>
    <w:rsid w:val="0046623A"/>
    <w:rsid w:val="004662BB"/>
    <w:rsid w:val="004663FD"/>
    <w:rsid w:val="00466460"/>
    <w:rsid w:val="00466747"/>
    <w:rsid w:val="0046674C"/>
    <w:rsid w:val="00466874"/>
    <w:rsid w:val="00466880"/>
    <w:rsid w:val="00466A70"/>
    <w:rsid w:val="00466AFC"/>
    <w:rsid w:val="00466CF5"/>
    <w:rsid w:val="00466D83"/>
    <w:rsid w:val="00466F45"/>
    <w:rsid w:val="00466F6F"/>
    <w:rsid w:val="00466FCC"/>
    <w:rsid w:val="00467107"/>
    <w:rsid w:val="00467357"/>
    <w:rsid w:val="00467A31"/>
    <w:rsid w:val="00467D14"/>
    <w:rsid w:val="00467DBD"/>
    <w:rsid w:val="00467E1D"/>
    <w:rsid w:val="00470062"/>
    <w:rsid w:val="00470369"/>
    <w:rsid w:val="00470611"/>
    <w:rsid w:val="00470659"/>
    <w:rsid w:val="00470773"/>
    <w:rsid w:val="004707F3"/>
    <w:rsid w:val="00470996"/>
    <w:rsid w:val="00470EA3"/>
    <w:rsid w:val="004715F7"/>
    <w:rsid w:val="00471606"/>
    <w:rsid w:val="004717B3"/>
    <w:rsid w:val="00471825"/>
    <w:rsid w:val="0047184D"/>
    <w:rsid w:val="004718E9"/>
    <w:rsid w:val="00471B09"/>
    <w:rsid w:val="00471B50"/>
    <w:rsid w:val="00471BA6"/>
    <w:rsid w:val="00471D44"/>
    <w:rsid w:val="00471E56"/>
    <w:rsid w:val="00471E57"/>
    <w:rsid w:val="00471E62"/>
    <w:rsid w:val="00472240"/>
    <w:rsid w:val="00472249"/>
    <w:rsid w:val="0047226C"/>
    <w:rsid w:val="004723A6"/>
    <w:rsid w:val="00472523"/>
    <w:rsid w:val="00472591"/>
    <w:rsid w:val="004725CD"/>
    <w:rsid w:val="004725D6"/>
    <w:rsid w:val="0047266D"/>
    <w:rsid w:val="0047270E"/>
    <w:rsid w:val="00472784"/>
    <w:rsid w:val="004727CB"/>
    <w:rsid w:val="00472DB9"/>
    <w:rsid w:val="00473229"/>
    <w:rsid w:val="004733F2"/>
    <w:rsid w:val="004733FB"/>
    <w:rsid w:val="0047340D"/>
    <w:rsid w:val="004736E3"/>
    <w:rsid w:val="00473749"/>
    <w:rsid w:val="004738CD"/>
    <w:rsid w:val="00473963"/>
    <w:rsid w:val="00473A58"/>
    <w:rsid w:val="00473B0C"/>
    <w:rsid w:val="00474044"/>
    <w:rsid w:val="004741D6"/>
    <w:rsid w:val="004742A2"/>
    <w:rsid w:val="00474564"/>
    <w:rsid w:val="00474694"/>
    <w:rsid w:val="0047479F"/>
    <w:rsid w:val="004747F5"/>
    <w:rsid w:val="004749C9"/>
    <w:rsid w:val="00474AAE"/>
    <w:rsid w:val="00474B7D"/>
    <w:rsid w:val="00474C65"/>
    <w:rsid w:val="00474DF4"/>
    <w:rsid w:val="00474E1C"/>
    <w:rsid w:val="00474EFB"/>
    <w:rsid w:val="00474F18"/>
    <w:rsid w:val="00474F9C"/>
    <w:rsid w:val="0047521C"/>
    <w:rsid w:val="00475362"/>
    <w:rsid w:val="00475368"/>
    <w:rsid w:val="0047544B"/>
    <w:rsid w:val="00475565"/>
    <w:rsid w:val="0047571C"/>
    <w:rsid w:val="00475736"/>
    <w:rsid w:val="004759E6"/>
    <w:rsid w:val="00475CB4"/>
    <w:rsid w:val="00475D1F"/>
    <w:rsid w:val="00475DD1"/>
    <w:rsid w:val="004760C1"/>
    <w:rsid w:val="004761E4"/>
    <w:rsid w:val="00476347"/>
    <w:rsid w:val="00476B21"/>
    <w:rsid w:val="00476C21"/>
    <w:rsid w:val="00476E56"/>
    <w:rsid w:val="00476FEC"/>
    <w:rsid w:val="00477328"/>
    <w:rsid w:val="00477386"/>
    <w:rsid w:val="004773D4"/>
    <w:rsid w:val="00477460"/>
    <w:rsid w:val="004774A2"/>
    <w:rsid w:val="0047757B"/>
    <w:rsid w:val="004775F1"/>
    <w:rsid w:val="00477B03"/>
    <w:rsid w:val="00477C89"/>
    <w:rsid w:val="00477D42"/>
    <w:rsid w:val="00477F59"/>
    <w:rsid w:val="004800A9"/>
    <w:rsid w:val="00480207"/>
    <w:rsid w:val="00480418"/>
    <w:rsid w:val="00480573"/>
    <w:rsid w:val="004806BA"/>
    <w:rsid w:val="00480779"/>
    <w:rsid w:val="004807E9"/>
    <w:rsid w:val="00480A89"/>
    <w:rsid w:val="00480C1B"/>
    <w:rsid w:val="004811DE"/>
    <w:rsid w:val="0048132E"/>
    <w:rsid w:val="00481869"/>
    <w:rsid w:val="00481948"/>
    <w:rsid w:val="00481C62"/>
    <w:rsid w:val="00481E9A"/>
    <w:rsid w:val="004821AE"/>
    <w:rsid w:val="00482353"/>
    <w:rsid w:val="00482484"/>
    <w:rsid w:val="004826C2"/>
    <w:rsid w:val="00482853"/>
    <w:rsid w:val="00482877"/>
    <w:rsid w:val="00482DEF"/>
    <w:rsid w:val="00482EEF"/>
    <w:rsid w:val="00482F28"/>
    <w:rsid w:val="004830C4"/>
    <w:rsid w:val="004830D0"/>
    <w:rsid w:val="004835A2"/>
    <w:rsid w:val="00483A6E"/>
    <w:rsid w:val="00483C52"/>
    <w:rsid w:val="00483ECB"/>
    <w:rsid w:val="00483EF8"/>
    <w:rsid w:val="00483F85"/>
    <w:rsid w:val="004840DB"/>
    <w:rsid w:val="00484209"/>
    <w:rsid w:val="00484254"/>
    <w:rsid w:val="004844B4"/>
    <w:rsid w:val="00484631"/>
    <w:rsid w:val="00484678"/>
    <w:rsid w:val="00484872"/>
    <w:rsid w:val="004848C3"/>
    <w:rsid w:val="00484CB5"/>
    <w:rsid w:val="00484DD8"/>
    <w:rsid w:val="00484EE2"/>
    <w:rsid w:val="00485147"/>
    <w:rsid w:val="00485753"/>
    <w:rsid w:val="0048579B"/>
    <w:rsid w:val="004858A1"/>
    <w:rsid w:val="00485B3B"/>
    <w:rsid w:val="00485F20"/>
    <w:rsid w:val="00486098"/>
    <w:rsid w:val="004860B0"/>
    <w:rsid w:val="00486307"/>
    <w:rsid w:val="004868D5"/>
    <w:rsid w:val="00486ADB"/>
    <w:rsid w:val="00486C50"/>
    <w:rsid w:val="00486D7B"/>
    <w:rsid w:val="00486EB6"/>
    <w:rsid w:val="00486EE8"/>
    <w:rsid w:val="00486F2D"/>
    <w:rsid w:val="0048719B"/>
    <w:rsid w:val="0048757A"/>
    <w:rsid w:val="004876ED"/>
    <w:rsid w:val="00487BE4"/>
    <w:rsid w:val="00487C04"/>
    <w:rsid w:val="00487D46"/>
    <w:rsid w:val="004900F4"/>
    <w:rsid w:val="00490252"/>
    <w:rsid w:val="00490274"/>
    <w:rsid w:val="004902DB"/>
    <w:rsid w:val="004908A3"/>
    <w:rsid w:val="00490DD8"/>
    <w:rsid w:val="00490E4E"/>
    <w:rsid w:val="00490F25"/>
    <w:rsid w:val="004912D1"/>
    <w:rsid w:val="0049153D"/>
    <w:rsid w:val="00491680"/>
    <w:rsid w:val="00491746"/>
    <w:rsid w:val="004917AA"/>
    <w:rsid w:val="00491B0E"/>
    <w:rsid w:val="00491B80"/>
    <w:rsid w:val="00491BF0"/>
    <w:rsid w:val="00491C57"/>
    <w:rsid w:val="00491FA1"/>
    <w:rsid w:val="00491FF1"/>
    <w:rsid w:val="0049210B"/>
    <w:rsid w:val="00492152"/>
    <w:rsid w:val="0049243A"/>
    <w:rsid w:val="0049266F"/>
    <w:rsid w:val="00492720"/>
    <w:rsid w:val="00492AC2"/>
    <w:rsid w:val="00492BAC"/>
    <w:rsid w:val="00492CC2"/>
    <w:rsid w:val="00492DEA"/>
    <w:rsid w:val="00492F43"/>
    <w:rsid w:val="00492F5B"/>
    <w:rsid w:val="00493010"/>
    <w:rsid w:val="00493102"/>
    <w:rsid w:val="004932AA"/>
    <w:rsid w:val="00493367"/>
    <w:rsid w:val="004933D7"/>
    <w:rsid w:val="004935C8"/>
    <w:rsid w:val="00493627"/>
    <w:rsid w:val="00493750"/>
    <w:rsid w:val="004937D7"/>
    <w:rsid w:val="00493866"/>
    <w:rsid w:val="004938B3"/>
    <w:rsid w:val="004938C1"/>
    <w:rsid w:val="00493E09"/>
    <w:rsid w:val="00493EC5"/>
    <w:rsid w:val="00493FE6"/>
    <w:rsid w:val="0049406D"/>
    <w:rsid w:val="004940F5"/>
    <w:rsid w:val="00494167"/>
    <w:rsid w:val="004944D8"/>
    <w:rsid w:val="00494781"/>
    <w:rsid w:val="00494A38"/>
    <w:rsid w:val="00494B92"/>
    <w:rsid w:val="00494C8A"/>
    <w:rsid w:val="00494E13"/>
    <w:rsid w:val="00494E79"/>
    <w:rsid w:val="00494F1A"/>
    <w:rsid w:val="00495192"/>
    <w:rsid w:val="00495358"/>
    <w:rsid w:val="0049549A"/>
    <w:rsid w:val="004955F5"/>
    <w:rsid w:val="0049573B"/>
    <w:rsid w:val="00495D40"/>
    <w:rsid w:val="00495E77"/>
    <w:rsid w:val="004960AE"/>
    <w:rsid w:val="004962D6"/>
    <w:rsid w:val="0049632F"/>
    <w:rsid w:val="00496383"/>
    <w:rsid w:val="0049638E"/>
    <w:rsid w:val="004963CD"/>
    <w:rsid w:val="004964AE"/>
    <w:rsid w:val="0049652A"/>
    <w:rsid w:val="004966BB"/>
    <w:rsid w:val="00496768"/>
    <w:rsid w:val="00496824"/>
    <w:rsid w:val="0049695D"/>
    <w:rsid w:val="00496A5F"/>
    <w:rsid w:val="00496B51"/>
    <w:rsid w:val="00496BB9"/>
    <w:rsid w:val="00496C05"/>
    <w:rsid w:val="00496CF4"/>
    <w:rsid w:val="00496F8E"/>
    <w:rsid w:val="00496FF3"/>
    <w:rsid w:val="004970D3"/>
    <w:rsid w:val="0049726F"/>
    <w:rsid w:val="0049760D"/>
    <w:rsid w:val="004977AF"/>
    <w:rsid w:val="00497808"/>
    <w:rsid w:val="00497A7C"/>
    <w:rsid w:val="00497C85"/>
    <w:rsid w:val="00497E54"/>
    <w:rsid w:val="004A014D"/>
    <w:rsid w:val="004A02CD"/>
    <w:rsid w:val="004A03A7"/>
    <w:rsid w:val="004A0417"/>
    <w:rsid w:val="004A0616"/>
    <w:rsid w:val="004A0B80"/>
    <w:rsid w:val="004A0BAF"/>
    <w:rsid w:val="004A0D20"/>
    <w:rsid w:val="004A102B"/>
    <w:rsid w:val="004A1054"/>
    <w:rsid w:val="004A110C"/>
    <w:rsid w:val="004A12F0"/>
    <w:rsid w:val="004A12F9"/>
    <w:rsid w:val="004A13A3"/>
    <w:rsid w:val="004A13D2"/>
    <w:rsid w:val="004A1527"/>
    <w:rsid w:val="004A1682"/>
    <w:rsid w:val="004A19F8"/>
    <w:rsid w:val="004A1A57"/>
    <w:rsid w:val="004A1F9E"/>
    <w:rsid w:val="004A1FEC"/>
    <w:rsid w:val="004A2287"/>
    <w:rsid w:val="004A27C1"/>
    <w:rsid w:val="004A2804"/>
    <w:rsid w:val="004A28CB"/>
    <w:rsid w:val="004A28D3"/>
    <w:rsid w:val="004A2910"/>
    <w:rsid w:val="004A2B89"/>
    <w:rsid w:val="004A2B96"/>
    <w:rsid w:val="004A2CAF"/>
    <w:rsid w:val="004A2D08"/>
    <w:rsid w:val="004A2E34"/>
    <w:rsid w:val="004A2E8B"/>
    <w:rsid w:val="004A2F06"/>
    <w:rsid w:val="004A313B"/>
    <w:rsid w:val="004A3257"/>
    <w:rsid w:val="004A325E"/>
    <w:rsid w:val="004A3476"/>
    <w:rsid w:val="004A3960"/>
    <w:rsid w:val="004A3984"/>
    <w:rsid w:val="004A39A9"/>
    <w:rsid w:val="004A3DA9"/>
    <w:rsid w:val="004A3E5B"/>
    <w:rsid w:val="004A4039"/>
    <w:rsid w:val="004A417D"/>
    <w:rsid w:val="004A4290"/>
    <w:rsid w:val="004A4414"/>
    <w:rsid w:val="004A45FC"/>
    <w:rsid w:val="004A46A0"/>
    <w:rsid w:val="004A4AE3"/>
    <w:rsid w:val="004A4AF6"/>
    <w:rsid w:val="004A4B6B"/>
    <w:rsid w:val="004A4F8E"/>
    <w:rsid w:val="004A5030"/>
    <w:rsid w:val="004A520B"/>
    <w:rsid w:val="004A551A"/>
    <w:rsid w:val="004A5A38"/>
    <w:rsid w:val="004A5A40"/>
    <w:rsid w:val="004A5B1B"/>
    <w:rsid w:val="004A5D19"/>
    <w:rsid w:val="004A5DC1"/>
    <w:rsid w:val="004A5E3D"/>
    <w:rsid w:val="004A5EA3"/>
    <w:rsid w:val="004A5F31"/>
    <w:rsid w:val="004A6196"/>
    <w:rsid w:val="004A61EA"/>
    <w:rsid w:val="004A6564"/>
    <w:rsid w:val="004A66B0"/>
    <w:rsid w:val="004A682B"/>
    <w:rsid w:val="004A6C58"/>
    <w:rsid w:val="004A6E95"/>
    <w:rsid w:val="004A6F7E"/>
    <w:rsid w:val="004A71CD"/>
    <w:rsid w:val="004A7437"/>
    <w:rsid w:val="004A7463"/>
    <w:rsid w:val="004A75FC"/>
    <w:rsid w:val="004A76C7"/>
    <w:rsid w:val="004A781C"/>
    <w:rsid w:val="004A7A77"/>
    <w:rsid w:val="004A7B90"/>
    <w:rsid w:val="004A7E8E"/>
    <w:rsid w:val="004A7EB8"/>
    <w:rsid w:val="004B01FD"/>
    <w:rsid w:val="004B0245"/>
    <w:rsid w:val="004B0333"/>
    <w:rsid w:val="004B04BA"/>
    <w:rsid w:val="004B0509"/>
    <w:rsid w:val="004B0555"/>
    <w:rsid w:val="004B055E"/>
    <w:rsid w:val="004B05D7"/>
    <w:rsid w:val="004B07DD"/>
    <w:rsid w:val="004B0C71"/>
    <w:rsid w:val="004B0D5B"/>
    <w:rsid w:val="004B0FEB"/>
    <w:rsid w:val="004B139D"/>
    <w:rsid w:val="004B15AE"/>
    <w:rsid w:val="004B15C8"/>
    <w:rsid w:val="004B16E7"/>
    <w:rsid w:val="004B17D7"/>
    <w:rsid w:val="004B1B11"/>
    <w:rsid w:val="004B1EBE"/>
    <w:rsid w:val="004B1F16"/>
    <w:rsid w:val="004B2264"/>
    <w:rsid w:val="004B246A"/>
    <w:rsid w:val="004B25DF"/>
    <w:rsid w:val="004B269B"/>
    <w:rsid w:val="004B27E7"/>
    <w:rsid w:val="004B2901"/>
    <w:rsid w:val="004B2C0A"/>
    <w:rsid w:val="004B30F2"/>
    <w:rsid w:val="004B33B8"/>
    <w:rsid w:val="004B36A3"/>
    <w:rsid w:val="004B3794"/>
    <w:rsid w:val="004B39B9"/>
    <w:rsid w:val="004B3B97"/>
    <w:rsid w:val="004B3BE1"/>
    <w:rsid w:val="004B3C46"/>
    <w:rsid w:val="004B3CC6"/>
    <w:rsid w:val="004B408A"/>
    <w:rsid w:val="004B409D"/>
    <w:rsid w:val="004B411B"/>
    <w:rsid w:val="004B41BC"/>
    <w:rsid w:val="004B4268"/>
    <w:rsid w:val="004B42D9"/>
    <w:rsid w:val="004B43E3"/>
    <w:rsid w:val="004B44F7"/>
    <w:rsid w:val="004B473D"/>
    <w:rsid w:val="004B4791"/>
    <w:rsid w:val="004B4816"/>
    <w:rsid w:val="004B487F"/>
    <w:rsid w:val="004B4999"/>
    <w:rsid w:val="004B4C87"/>
    <w:rsid w:val="004B4D54"/>
    <w:rsid w:val="004B4DBE"/>
    <w:rsid w:val="004B4E4D"/>
    <w:rsid w:val="004B4E64"/>
    <w:rsid w:val="004B5044"/>
    <w:rsid w:val="004B509A"/>
    <w:rsid w:val="004B509B"/>
    <w:rsid w:val="004B50E9"/>
    <w:rsid w:val="004B50EA"/>
    <w:rsid w:val="004B52B1"/>
    <w:rsid w:val="004B5326"/>
    <w:rsid w:val="004B5889"/>
    <w:rsid w:val="004B5945"/>
    <w:rsid w:val="004B5992"/>
    <w:rsid w:val="004B5FF9"/>
    <w:rsid w:val="004B6088"/>
    <w:rsid w:val="004B6460"/>
    <w:rsid w:val="004B64FB"/>
    <w:rsid w:val="004B6519"/>
    <w:rsid w:val="004B65A4"/>
    <w:rsid w:val="004B67E9"/>
    <w:rsid w:val="004B69DA"/>
    <w:rsid w:val="004B6AFE"/>
    <w:rsid w:val="004B6CAA"/>
    <w:rsid w:val="004B6CB5"/>
    <w:rsid w:val="004B6D4F"/>
    <w:rsid w:val="004B6EF7"/>
    <w:rsid w:val="004B70D0"/>
    <w:rsid w:val="004B722C"/>
    <w:rsid w:val="004B774D"/>
    <w:rsid w:val="004B77A1"/>
    <w:rsid w:val="004B79BB"/>
    <w:rsid w:val="004B7A02"/>
    <w:rsid w:val="004B7ABE"/>
    <w:rsid w:val="004B7BF8"/>
    <w:rsid w:val="004B7D0F"/>
    <w:rsid w:val="004B7EAD"/>
    <w:rsid w:val="004B7EC1"/>
    <w:rsid w:val="004B7EFE"/>
    <w:rsid w:val="004B7F3F"/>
    <w:rsid w:val="004B7F47"/>
    <w:rsid w:val="004C02DE"/>
    <w:rsid w:val="004C08F2"/>
    <w:rsid w:val="004C0931"/>
    <w:rsid w:val="004C0CEA"/>
    <w:rsid w:val="004C0D99"/>
    <w:rsid w:val="004C0F01"/>
    <w:rsid w:val="004C0F6B"/>
    <w:rsid w:val="004C1046"/>
    <w:rsid w:val="004C1248"/>
    <w:rsid w:val="004C1326"/>
    <w:rsid w:val="004C13AC"/>
    <w:rsid w:val="004C1467"/>
    <w:rsid w:val="004C19A9"/>
    <w:rsid w:val="004C1A95"/>
    <w:rsid w:val="004C1DFE"/>
    <w:rsid w:val="004C1F03"/>
    <w:rsid w:val="004C1F65"/>
    <w:rsid w:val="004C2498"/>
    <w:rsid w:val="004C24F5"/>
    <w:rsid w:val="004C261B"/>
    <w:rsid w:val="004C26CE"/>
    <w:rsid w:val="004C26CF"/>
    <w:rsid w:val="004C27CA"/>
    <w:rsid w:val="004C28CF"/>
    <w:rsid w:val="004C2A3C"/>
    <w:rsid w:val="004C2AC8"/>
    <w:rsid w:val="004C2BC6"/>
    <w:rsid w:val="004C2CD7"/>
    <w:rsid w:val="004C2D85"/>
    <w:rsid w:val="004C2E0E"/>
    <w:rsid w:val="004C2E48"/>
    <w:rsid w:val="004C2E8F"/>
    <w:rsid w:val="004C2F9B"/>
    <w:rsid w:val="004C33DC"/>
    <w:rsid w:val="004C343C"/>
    <w:rsid w:val="004C35B6"/>
    <w:rsid w:val="004C35BF"/>
    <w:rsid w:val="004C3687"/>
    <w:rsid w:val="004C378D"/>
    <w:rsid w:val="004C37FB"/>
    <w:rsid w:val="004C3980"/>
    <w:rsid w:val="004C3992"/>
    <w:rsid w:val="004C3BE6"/>
    <w:rsid w:val="004C3C70"/>
    <w:rsid w:val="004C3D9F"/>
    <w:rsid w:val="004C3DC6"/>
    <w:rsid w:val="004C3E68"/>
    <w:rsid w:val="004C3EF9"/>
    <w:rsid w:val="004C41A3"/>
    <w:rsid w:val="004C41FC"/>
    <w:rsid w:val="004C45A3"/>
    <w:rsid w:val="004C45D6"/>
    <w:rsid w:val="004C45F6"/>
    <w:rsid w:val="004C480B"/>
    <w:rsid w:val="004C49B3"/>
    <w:rsid w:val="004C49E0"/>
    <w:rsid w:val="004C49E3"/>
    <w:rsid w:val="004C4B6D"/>
    <w:rsid w:val="004C4D54"/>
    <w:rsid w:val="004C4F52"/>
    <w:rsid w:val="004C5066"/>
    <w:rsid w:val="004C51E1"/>
    <w:rsid w:val="004C59C0"/>
    <w:rsid w:val="004C5BB1"/>
    <w:rsid w:val="004C5F87"/>
    <w:rsid w:val="004C5FC9"/>
    <w:rsid w:val="004C645E"/>
    <w:rsid w:val="004C64B7"/>
    <w:rsid w:val="004C662D"/>
    <w:rsid w:val="004C6905"/>
    <w:rsid w:val="004C6C63"/>
    <w:rsid w:val="004C6C78"/>
    <w:rsid w:val="004C6D6B"/>
    <w:rsid w:val="004C6E5C"/>
    <w:rsid w:val="004C744C"/>
    <w:rsid w:val="004C745F"/>
    <w:rsid w:val="004C7561"/>
    <w:rsid w:val="004C75B9"/>
    <w:rsid w:val="004C7619"/>
    <w:rsid w:val="004C770F"/>
    <w:rsid w:val="004C78F0"/>
    <w:rsid w:val="004C7B9F"/>
    <w:rsid w:val="004C7BAE"/>
    <w:rsid w:val="004C7BD0"/>
    <w:rsid w:val="004C7D8D"/>
    <w:rsid w:val="004C7D9A"/>
    <w:rsid w:val="004C7EDA"/>
    <w:rsid w:val="004C7EFE"/>
    <w:rsid w:val="004D01AD"/>
    <w:rsid w:val="004D0499"/>
    <w:rsid w:val="004D0877"/>
    <w:rsid w:val="004D1249"/>
    <w:rsid w:val="004D140F"/>
    <w:rsid w:val="004D1681"/>
    <w:rsid w:val="004D184C"/>
    <w:rsid w:val="004D1977"/>
    <w:rsid w:val="004D1C5F"/>
    <w:rsid w:val="004D1CF4"/>
    <w:rsid w:val="004D1DE6"/>
    <w:rsid w:val="004D1F72"/>
    <w:rsid w:val="004D1FE6"/>
    <w:rsid w:val="004D2278"/>
    <w:rsid w:val="004D2300"/>
    <w:rsid w:val="004D2890"/>
    <w:rsid w:val="004D28B6"/>
    <w:rsid w:val="004D29AE"/>
    <w:rsid w:val="004D2AB7"/>
    <w:rsid w:val="004D2B1A"/>
    <w:rsid w:val="004D2C4D"/>
    <w:rsid w:val="004D2E96"/>
    <w:rsid w:val="004D2F41"/>
    <w:rsid w:val="004D302C"/>
    <w:rsid w:val="004D30EC"/>
    <w:rsid w:val="004D322B"/>
    <w:rsid w:val="004D32C4"/>
    <w:rsid w:val="004D3589"/>
    <w:rsid w:val="004D37A2"/>
    <w:rsid w:val="004D39B4"/>
    <w:rsid w:val="004D3AC5"/>
    <w:rsid w:val="004D4163"/>
    <w:rsid w:val="004D42F9"/>
    <w:rsid w:val="004D438E"/>
    <w:rsid w:val="004D4656"/>
    <w:rsid w:val="004D49D1"/>
    <w:rsid w:val="004D4B23"/>
    <w:rsid w:val="004D4BF8"/>
    <w:rsid w:val="004D4EA6"/>
    <w:rsid w:val="004D4EC2"/>
    <w:rsid w:val="004D4ED7"/>
    <w:rsid w:val="004D5166"/>
    <w:rsid w:val="004D53D9"/>
    <w:rsid w:val="004D54C6"/>
    <w:rsid w:val="004D56A1"/>
    <w:rsid w:val="004D56C3"/>
    <w:rsid w:val="004D56C9"/>
    <w:rsid w:val="004D5929"/>
    <w:rsid w:val="004D5ACC"/>
    <w:rsid w:val="004D5D95"/>
    <w:rsid w:val="004D5E1D"/>
    <w:rsid w:val="004D5EF4"/>
    <w:rsid w:val="004D5F90"/>
    <w:rsid w:val="004D638F"/>
    <w:rsid w:val="004D63B6"/>
    <w:rsid w:val="004D646F"/>
    <w:rsid w:val="004D6553"/>
    <w:rsid w:val="004D689D"/>
    <w:rsid w:val="004D6AA5"/>
    <w:rsid w:val="004D6AC4"/>
    <w:rsid w:val="004D6D87"/>
    <w:rsid w:val="004D6E8D"/>
    <w:rsid w:val="004D6ED3"/>
    <w:rsid w:val="004D7051"/>
    <w:rsid w:val="004D7060"/>
    <w:rsid w:val="004D71E5"/>
    <w:rsid w:val="004D73A6"/>
    <w:rsid w:val="004D778C"/>
    <w:rsid w:val="004D7876"/>
    <w:rsid w:val="004D7B08"/>
    <w:rsid w:val="004D7C68"/>
    <w:rsid w:val="004D7DE2"/>
    <w:rsid w:val="004D7FF1"/>
    <w:rsid w:val="004E01E1"/>
    <w:rsid w:val="004E07C1"/>
    <w:rsid w:val="004E0DD1"/>
    <w:rsid w:val="004E0F1A"/>
    <w:rsid w:val="004E138A"/>
    <w:rsid w:val="004E13AA"/>
    <w:rsid w:val="004E152D"/>
    <w:rsid w:val="004E161E"/>
    <w:rsid w:val="004E16EB"/>
    <w:rsid w:val="004E1781"/>
    <w:rsid w:val="004E187F"/>
    <w:rsid w:val="004E1CE3"/>
    <w:rsid w:val="004E1DF5"/>
    <w:rsid w:val="004E21F5"/>
    <w:rsid w:val="004E2428"/>
    <w:rsid w:val="004E27F0"/>
    <w:rsid w:val="004E29DE"/>
    <w:rsid w:val="004E2B8A"/>
    <w:rsid w:val="004E2CE2"/>
    <w:rsid w:val="004E2D42"/>
    <w:rsid w:val="004E2F6F"/>
    <w:rsid w:val="004E3021"/>
    <w:rsid w:val="004E3137"/>
    <w:rsid w:val="004E330B"/>
    <w:rsid w:val="004E3803"/>
    <w:rsid w:val="004E3940"/>
    <w:rsid w:val="004E3A4F"/>
    <w:rsid w:val="004E3BAA"/>
    <w:rsid w:val="004E3C0A"/>
    <w:rsid w:val="004E3CF8"/>
    <w:rsid w:val="004E3EF8"/>
    <w:rsid w:val="004E4098"/>
    <w:rsid w:val="004E4205"/>
    <w:rsid w:val="004E447B"/>
    <w:rsid w:val="004E46D6"/>
    <w:rsid w:val="004E4905"/>
    <w:rsid w:val="004E49F1"/>
    <w:rsid w:val="004E49FC"/>
    <w:rsid w:val="004E4C39"/>
    <w:rsid w:val="004E4CA9"/>
    <w:rsid w:val="004E4EF4"/>
    <w:rsid w:val="004E52DC"/>
    <w:rsid w:val="004E54D1"/>
    <w:rsid w:val="004E5575"/>
    <w:rsid w:val="004E55C6"/>
    <w:rsid w:val="004E5662"/>
    <w:rsid w:val="004E567A"/>
    <w:rsid w:val="004E56C5"/>
    <w:rsid w:val="004E5998"/>
    <w:rsid w:val="004E59C1"/>
    <w:rsid w:val="004E5B91"/>
    <w:rsid w:val="004E5E62"/>
    <w:rsid w:val="004E5EE9"/>
    <w:rsid w:val="004E6011"/>
    <w:rsid w:val="004E61ED"/>
    <w:rsid w:val="004E621C"/>
    <w:rsid w:val="004E62F2"/>
    <w:rsid w:val="004E64B9"/>
    <w:rsid w:val="004E65A7"/>
    <w:rsid w:val="004E67C5"/>
    <w:rsid w:val="004E67F3"/>
    <w:rsid w:val="004E6830"/>
    <w:rsid w:val="004E6A9D"/>
    <w:rsid w:val="004E6C16"/>
    <w:rsid w:val="004E6D44"/>
    <w:rsid w:val="004E6DE3"/>
    <w:rsid w:val="004E6DF8"/>
    <w:rsid w:val="004E6FDF"/>
    <w:rsid w:val="004E7001"/>
    <w:rsid w:val="004E7262"/>
    <w:rsid w:val="004E731E"/>
    <w:rsid w:val="004E769D"/>
    <w:rsid w:val="004E76B0"/>
    <w:rsid w:val="004E79CA"/>
    <w:rsid w:val="004E79D5"/>
    <w:rsid w:val="004F001F"/>
    <w:rsid w:val="004F00EC"/>
    <w:rsid w:val="004F0359"/>
    <w:rsid w:val="004F0387"/>
    <w:rsid w:val="004F0503"/>
    <w:rsid w:val="004F057D"/>
    <w:rsid w:val="004F0620"/>
    <w:rsid w:val="004F078F"/>
    <w:rsid w:val="004F0BD5"/>
    <w:rsid w:val="004F0CF5"/>
    <w:rsid w:val="004F0D91"/>
    <w:rsid w:val="004F0F0D"/>
    <w:rsid w:val="004F0F36"/>
    <w:rsid w:val="004F100D"/>
    <w:rsid w:val="004F10A9"/>
    <w:rsid w:val="004F10F9"/>
    <w:rsid w:val="004F1141"/>
    <w:rsid w:val="004F1235"/>
    <w:rsid w:val="004F1467"/>
    <w:rsid w:val="004F1803"/>
    <w:rsid w:val="004F181E"/>
    <w:rsid w:val="004F1AE7"/>
    <w:rsid w:val="004F1BAE"/>
    <w:rsid w:val="004F1CC5"/>
    <w:rsid w:val="004F1DDB"/>
    <w:rsid w:val="004F2021"/>
    <w:rsid w:val="004F236B"/>
    <w:rsid w:val="004F2376"/>
    <w:rsid w:val="004F23E9"/>
    <w:rsid w:val="004F2738"/>
    <w:rsid w:val="004F2749"/>
    <w:rsid w:val="004F289E"/>
    <w:rsid w:val="004F2B06"/>
    <w:rsid w:val="004F2B12"/>
    <w:rsid w:val="004F2E45"/>
    <w:rsid w:val="004F3004"/>
    <w:rsid w:val="004F30E5"/>
    <w:rsid w:val="004F310F"/>
    <w:rsid w:val="004F3356"/>
    <w:rsid w:val="004F370F"/>
    <w:rsid w:val="004F37A1"/>
    <w:rsid w:val="004F39C0"/>
    <w:rsid w:val="004F3AC5"/>
    <w:rsid w:val="004F3E34"/>
    <w:rsid w:val="004F3F31"/>
    <w:rsid w:val="004F4262"/>
    <w:rsid w:val="004F42EC"/>
    <w:rsid w:val="004F45B4"/>
    <w:rsid w:val="004F466B"/>
    <w:rsid w:val="004F49E0"/>
    <w:rsid w:val="004F4A73"/>
    <w:rsid w:val="004F4BBD"/>
    <w:rsid w:val="004F4CA0"/>
    <w:rsid w:val="004F532B"/>
    <w:rsid w:val="004F54E5"/>
    <w:rsid w:val="004F56D5"/>
    <w:rsid w:val="004F5715"/>
    <w:rsid w:val="004F5B05"/>
    <w:rsid w:val="004F5DD5"/>
    <w:rsid w:val="004F5EF1"/>
    <w:rsid w:val="004F606F"/>
    <w:rsid w:val="004F6605"/>
    <w:rsid w:val="004F6710"/>
    <w:rsid w:val="004F67AA"/>
    <w:rsid w:val="004F6ABE"/>
    <w:rsid w:val="004F6D62"/>
    <w:rsid w:val="004F6EFB"/>
    <w:rsid w:val="004F7057"/>
    <w:rsid w:val="004F7265"/>
    <w:rsid w:val="004F7547"/>
    <w:rsid w:val="004F7809"/>
    <w:rsid w:val="004F7AA7"/>
    <w:rsid w:val="004F7AAD"/>
    <w:rsid w:val="004F7B61"/>
    <w:rsid w:val="004F7D57"/>
    <w:rsid w:val="004F7FF8"/>
    <w:rsid w:val="0050039D"/>
    <w:rsid w:val="00500488"/>
    <w:rsid w:val="00500531"/>
    <w:rsid w:val="0050058C"/>
    <w:rsid w:val="005006FC"/>
    <w:rsid w:val="00500E2C"/>
    <w:rsid w:val="0050105E"/>
    <w:rsid w:val="00501068"/>
    <w:rsid w:val="00501633"/>
    <w:rsid w:val="0050164B"/>
    <w:rsid w:val="005016A6"/>
    <w:rsid w:val="0050185C"/>
    <w:rsid w:val="005018E1"/>
    <w:rsid w:val="00501959"/>
    <w:rsid w:val="0050195C"/>
    <w:rsid w:val="00501BF7"/>
    <w:rsid w:val="00501CAF"/>
    <w:rsid w:val="00501E1D"/>
    <w:rsid w:val="00501E9C"/>
    <w:rsid w:val="00501EE8"/>
    <w:rsid w:val="00502125"/>
    <w:rsid w:val="00502352"/>
    <w:rsid w:val="005024B1"/>
    <w:rsid w:val="005024CC"/>
    <w:rsid w:val="005025ED"/>
    <w:rsid w:val="005027BE"/>
    <w:rsid w:val="00502801"/>
    <w:rsid w:val="00502993"/>
    <w:rsid w:val="00502B2C"/>
    <w:rsid w:val="00502B46"/>
    <w:rsid w:val="00502F56"/>
    <w:rsid w:val="005033FF"/>
    <w:rsid w:val="0050353B"/>
    <w:rsid w:val="0050372E"/>
    <w:rsid w:val="005037AA"/>
    <w:rsid w:val="00503827"/>
    <w:rsid w:val="00503952"/>
    <w:rsid w:val="00503CD5"/>
    <w:rsid w:val="00503CF2"/>
    <w:rsid w:val="00503D21"/>
    <w:rsid w:val="00503EB1"/>
    <w:rsid w:val="005040D2"/>
    <w:rsid w:val="00504103"/>
    <w:rsid w:val="0050430D"/>
    <w:rsid w:val="005044AB"/>
    <w:rsid w:val="005044E0"/>
    <w:rsid w:val="0050459B"/>
    <w:rsid w:val="0050489B"/>
    <w:rsid w:val="00504B50"/>
    <w:rsid w:val="00504E04"/>
    <w:rsid w:val="005052D5"/>
    <w:rsid w:val="0050598C"/>
    <w:rsid w:val="00505A70"/>
    <w:rsid w:val="00505B0C"/>
    <w:rsid w:val="00505BF3"/>
    <w:rsid w:val="00505D92"/>
    <w:rsid w:val="00505D9F"/>
    <w:rsid w:val="00505E22"/>
    <w:rsid w:val="0050608F"/>
    <w:rsid w:val="005060BD"/>
    <w:rsid w:val="005061D8"/>
    <w:rsid w:val="00506384"/>
    <w:rsid w:val="00506448"/>
    <w:rsid w:val="0050658B"/>
    <w:rsid w:val="00506977"/>
    <w:rsid w:val="00506A5A"/>
    <w:rsid w:val="00506A8F"/>
    <w:rsid w:val="00506B5B"/>
    <w:rsid w:val="00506C61"/>
    <w:rsid w:val="00506C93"/>
    <w:rsid w:val="00506DB7"/>
    <w:rsid w:val="00506EAB"/>
    <w:rsid w:val="00506F00"/>
    <w:rsid w:val="00507041"/>
    <w:rsid w:val="005075F6"/>
    <w:rsid w:val="00507610"/>
    <w:rsid w:val="0050782B"/>
    <w:rsid w:val="0050785E"/>
    <w:rsid w:val="005078A4"/>
    <w:rsid w:val="00507968"/>
    <w:rsid w:val="005079FC"/>
    <w:rsid w:val="00507A80"/>
    <w:rsid w:val="00507AF9"/>
    <w:rsid w:val="00507D45"/>
    <w:rsid w:val="00507F4F"/>
    <w:rsid w:val="00510004"/>
    <w:rsid w:val="0051017A"/>
    <w:rsid w:val="005101B5"/>
    <w:rsid w:val="005102D5"/>
    <w:rsid w:val="00510336"/>
    <w:rsid w:val="0051044B"/>
    <w:rsid w:val="00510581"/>
    <w:rsid w:val="00510593"/>
    <w:rsid w:val="00510627"/>
    <w:rsid w:val="00510794"/>
    <w:rsid w:val="00510873"/>
    <w:rsid w:val="005108C7"/>
    <w:rsid w:val="005108D7"/>
    <w:rsid w:val="00510920"/>
    <w:rsid w:val="00510B14"/>
    <w:rsid w:val="00510DE8"/>
    <w:rsid w:val="00511042"/>
    <w:rsid w:val="0051105C"/>
    <w:rsid w:val="005110B5"/>
    <w:rsid w:val="00511467"/>
    <w:rsid w:val="005115E7"/>
    <w:rsid w:val="0051163D"/>
    <w:rsid w:val="0051180B"/>
    <w:rsid w:val="00511996"/>
    <w:rsid w:val="00511A3A"/>
    <w:rsid w:val="00511BFF"/>
    <w:rsid w:val="00511CDB"/>
    <w:rsid w:val="00511E95"/>
    <w:rsid w:val="00511FAF"/>
    <w:rsid w:val="00511FDB"/>
    <w:rsid w:val="00512208"/>
    <w:rsid w:val="00512544"/>
    <w:rsid w:val="00512599"/>
    <w:rsid w:val="005126D0"/>
    <w:rsid w:val="005126F7"/>
    <w:rsid w:val="00512855"/>
    <w:rsid w:val="0051291C"/>
    <w:rsid w:val="005129FC"/>
    <w:rsid w:val="00512A5A"/>
    <w:rsid w:val="00512BA9"/>
    <w:rsid w:val="00512DA6"/>
    <w:rsid w:val="00512ED8"/>
    <w:rsid w:val="005130CB"/>
    <w:rsid w:val="005131B1"/>
    <w:rsid w:val="00513210"/>
    <w:rsid w:val="00513451"/>
    <w:rsid w:val="0051372F"/>
    <w:rsid w:val="00513AFF"/>
    <w:rsid w:val="00513B5F"/>
    <w:rsid w:val="00513BA1"/>
    <w:rsid w:val="00513C89"/>
    <w:rsid w:val="00513E7E"/>
    <w:rsid w:val="00513FC1"/>
    <w:rsid w:val="005141FF"/>
    <w:rsid w:val="00514448"/>
    <w:rsid w:val="005145A2"/>
    <w:rsid w:val="005146BD"/>
    <w:rsid w:val="005149ED"/>
    <w:rsid w:val="005149FD"/>
    <w:rsid w:val="00514A79"/>
    <w:rsid w:val="00514BB3"/>
    <w:rsid w:val="00514E50"/>
    <w:rsid w:val="005150F6"/>
    <w:rsid w:val="00515114"/>
    <w:rsid w:val="0051524F"/>
    <w:rsid w:val="00515277"/>
    <w:rsid w:val="00515603"/>
    <w:rsid w:val="00515669"/>
    <w:rsid w:val="005158CA"/>
    <w:rsid w:val="005158FC"/>
    <w:rsid w:val="00515AE2"/>
    <w:rsid w:val="00515C45"/>
    <w:rsid w:val="00515DB4"/>
    <w:rsid w:val="00515FF9"/>
    <w:rsid w:val="00516440"/>
    <w:rsid w:val="00516484"/>
    <w:rsid w:val="0051660E"/>
    <w:rsid w:val="00516CB0"/>
    <w:rsid w:val="00516FD9"/>
    <w:rsid w:val="00517103"/>
    <w:rsid w:val="00517104"/>
    <w:rsid w:val="0051754E"/>
    <w:rsid w:val="00517778"/>
    <w:rsid w:val="00517785"/>
    <w:rsid w:val="0051785E"/>
    <w:rsid w:val="00517912"/>
    <w:rsid w:val="005179DC"/>
    <w:rsid w:val="00517AA2"/>
    <w:rsid w:val="00517BB2"/>
    <w:rsid w:val="00517DFE"/>
    <w:rsid w:val="00517EA1"/>
    <w:rsid w:val="0052005E"/>
    <w:rsid w:val="00520192"/>
    <w:rsid w:val="00520199"/>
    <w:rsid w:val="005203AC"/>
    <w:rsid w:val="0052046C"/>
    <w:rsid w:val="005204B6"/>
    <w:rsid w:val="005206CA"/>
    <w:rsid w:val="0052070A"/>
    <w:rsid w:val="005207CC"/>
    <w:rsid w:val="005207D5"/>
    <w:rsid w:val="00520818"/>
    <w:rsid w:val="00520857"/>
    <w:rsid w:val="005208C1"/>
    <w:rsid w:val="00520BF2"/>
    <w:rsid w:val="0052125D"/>
    <w:rsid w:val="00521312"/>
    <w:rsid w:val="00521412"/>
    <w:rsid w:val="00521650"/>
    <w:rsid w:val="00521779"/>
    <w:rsid w:val="005219B3"/>
    <w:rsid w:val="005219EA"/>
    <w:rsid w:val="00521C97"/>
    <w:rsid w:val="00521D80"/>
    <w:rsid w:val="00521FE3"/>
    <w:rsid w:val="00522057"/>
    <w:rsid w:val="0052225C"/>
    <w:rsid w:val="00522282"/>
    <w:rsid w:val="005228A3"/>
    <w:rsid w:val="00522C1C"/>
    <w:rsid w:val="00522C4A"/>
    <w:rsid w:val="00522E30"/>
    <w:rsid w:val="00522F91"/>
    <w:rsid w:val="005230D0"/>
    <w:rsid w:val="0052313C"/>
    <w:rsid w:val="00523176"/>
    <w:rsid w:val="005232FF"/>
    <w:rsid w:val="00523419"/>
    <w:rsid w:val="00523599"/>
    <w:rsid w:val="00523D00"/>
    <w:rsid w:val="00523EE1"/>
    <w:rsid w:val="00524095"/>
    <w:rsid w:val="00524316"/>
    <w:rsid w:val="0052444B"/>
    <w:rsid w:val="005244A1"/>
    <w:rsid w:val="005244BD"/>
    <w:rsid w:val="0052450B"/>
    <w:rsid w:val="00524551"/>
    <w:rsid w:val="0052474C"/>
    <w:rsid w:val="00524758"/>
    <w:rsid w:val="00524792"/>
    <w:rsid w:val="00524854"/>
    <w:rsid w:val="00524AED"/>
    <w:rsid w:val="00524C8E"/>
    <w:rsid w:val="00524DDC"/>
    <w:rsid w:val="0052540F"/>
    <w:rsid w:val="00525414"/>
    <w:rsid w:val="005254B8"/>
    <w:rsid w:val="0052564D"/>
    <w:rsid w:val="00525857"/>
    <w:rsid w:val="00525C98"/>
    <w:rsid w:val="00525CD7"/>
    <w:rsid w:val="00525E94"/>
    <w:rsid w:val="005260CE"/>
    <w:rsid w:val="005260D5"/>
    <w:rsid w:val="00526628"/>
    <w:rsid w:val="00526700"/>
    <w:rsid w:val="005269E0"/>
    <w:rsid w:val="005269F8"/>
    <w:rsid w:val="00526BAA"/>
    <w:rsid w:val="00526E8A"/>
    <w:rsid w:val="00526EF2"/>
    <w:rsid w:val="005272C6"/>
    <w:rsid w:val="0052764F"/>
    <w:rsid w:val="00527721"/>
    <w:rsid w:val="00527862"/>
    <w:rsid w:val="0052799A"/>
    <w:rsid w:val="00527A11"/>
    <w:rsid w:val="00527A7A"/>
    <w:rsid w:val="00527AB0"/>
    <w:rsid w:val="00527C6D"/>
    <w:rsid w:val="00527E93"/>
    <w:rsid w:val="00527F73"/>
    <w:rsid w:val="00527FC6"/>
    <w:rsid w:val="00530117"/>
    <w:rsid w:val="0053038D"/>
    <w:rsid w:val="005308B3"/>
    <w:rsid w:val="00530B6F"/>
    <w:rsid w:val="00530C66"/>
    <w:rsid w:val="00531491"/>
    <w:rsid w:val="00531520"/>
    <w:rsid w:val="0053167F"/>
    <w:rsid w:val="00531A5D"/>
    <w:rsid w:val="00531B03"/>
    <w:rsid w:val="00531E5A"/>
    <w:rsid w:val="00531E5C"/>
    <w:rsid w:val="00531EC7"/>
    <w:rsid w:val="00531EFA"/>
    <w:rsid w:val="00532220"/>
    <w:rsid w:val="0053227F"/>
    <w:rsid w:val="005323BA"/>
    <w:rsid w:val="005323F8"/>
    <w:rsid w:val="00532474"/>
    <w:rsid w:val="00532612"/>
    <w:rsid w:val="0053265B"/>
    <w:rsid w:val="0053281D"/>
    <w:rsid w:val="00532880"/>
    <w:rsid w:val="00532B87"/>
    <w:rsid w:val="00532EB3"/>
    <w:rsid w:val="00532EF2"/>
    <w:rsid w:val="0053308C"/>
    <w:rsid w:val="00533745"/>
    <w:rsid w:val="005339F0"/>
    <w:rsid w:val="00533AAA"/>
    <w:rsid w:val="00533BB8"/>
    <w:rsid w:val="00533EC8"/>
    <w:rsid w:val="00533ED9"/>
    <w:rsid w:val="00533F99"/>
    <w:rsid w:val="00533FDB"/>
    <w:rsid w:val="00533FEB"/>
    <w:rsid w:val="005341F3"/>
    <w:rsid w:val="00534207"/>
    <w:rsid w:val="0053431C"/>
    <w:rsid w:val="00534461"/>
    <w:rsid w:val="00534663"/>
    <w:rsid w:val="00534AA9"/>
    <w:rsid w:val="00534CA7"/>
    <w:rsid w:val="00534E0D"/>
    <w:rsid w:val="00534F4A"/>
    <w:rsid w:val="00535288"/>
    <w:rsid w:val="0053562B"/>
    <w:rsid w:val="0053571C"/>
    <w:rsid w:val="005358B7"/>
    <w:rsid w:val="00535909"/>
    <w:rsid w:val="0053590C"/>
    <w:rsid w:val="0053598C"/>
    <w:rsid w:val="0053598F"/>
    <w:rsid w:val="005359CE"/>
    <w:rsid w:val="00535D83"/>
    <w:rsid w:val="00535F1B"/>
    <w:rsid w:val="005361F3"/>
    <w:rsid w:val="00536244"/>
    <w:rsid w:val="0053625E"/>
    <w:rsid w:val="005362C3"/>
    <w:rsid w:val="0053634A"/>
    <w:rsid w:val="0053687F"/>
    <w:rsid w:val="00536DDC"/>
    <w:rsid w:val="00536E46"/>
    <w:rsid w:val="005371CF"/>
    <w:rsid w:val="005375F0"/>
    <w:rsid w:val="005376EC"/>
    <w:rsid w:val="005377F8"/>
    <w:rsid w:val="00537811"/>
    <w:rsid w:val="00537973"/>
    <w:rsid w:val="00537ADC"/>
    <w:rsid w:val="00537C93"/>
    <w:rsid w:val="00537CE9"/>
    <w:rsid w:val="00537D13"/>
    <w:rsid w:val="00540016"/>
    <w:rsid w:val="00540172"/>
    <w:rsid w:val="0054025A"/>
    <w:rsid w:val="0054026E"/>
    <w:rsid w:val="00540359"/>
    <w:rsid w:val="00540881"/>
    <w:rsid w:val="00540AE5"/>
    <w:rsid w:val="00540C58"/>
    <w:rsid w:val="00540C5B"/>
    <w:rsid w:val="00540F62"/>
    <w:rsid w:val="005410BF"/>
    <w:rsid w:val="005410D4"/>
    <w:rsid w:val="005411A5"/>
    <w:rsid w:val="005412A5"/>
    <w:rsid w:val="00541395"/>
    <w:rsid w:val="005413E2"/>
    <w:rsid w:val="005414E8"/>
    <w:rsid w:val="00541679"/>
    <w:rsid w:val="0054179F"/>
    <w:rsid w:val="005417FB"/>
    <w:rsid w:val="005418BE"/>
    <w:rsid w:val="0054196D"/>
    <w:rsid w:val="0054197D"/>
    <w:rsid w:val="00541A02"/>
    <w:rsid w:val="00541A72"/>
    <w:rsid w:val="00541D0C"/>
    <w:rsid w:val="00541ECB"/>
    <w:rsid w:val="00541ED7"/>
    <w:rsid w:val="00541FA6"/>
    <w:rsid w:val="005421FB"/>
    <w:rsid w:val="0054244B"/>
    <w:rsid w:val="0054249E"/>
    <w:rsid w:val="005424E6"/>
    <w:rsid w:val="00542546"/>
    <w:rsid w:val="00542839"/>
    <w:rsid w:val="00542A40"/>
    <w:rsid w:val="00542BAF"/>
    <w:rsid w:val="00542E96"/>
    <w:rsid w:val="0054332C"/>
    <w:rsid w:val="00543340"/>
    <w:rsid w:val="00543365"/>
    <w:rsid w:val="005433E6"/>
    <w:rsid w:val="005434D3"/>
    <w:rsid w:val="00543CD7"/>
    <w:rsid w:val="00543EC3"/>
    <w:rsid w:val="00543FFC"/>
    <w:rsid w:val="0054404B"/>
    <w:rsid w:val="0054424B"/>
    <w:rsid w:val="005442EB"/>
    <w:rsid w:val="0054499A"/>
    <w:rsid w:val="00544A8D"/>
    <w:rsid w:val="00544AB5"/>
    <w:rsid w:val="00544C8A"/>
    <w:rsid w:val="00544CCD"/>
    <w:rsid w:val="00544EAC"/>
    <w:rsid w:val="00544F4C"/>
    <w:rsid w:val="0054507E"/>
    <w:rsid w:val="0054511D"/>
    <w:rsid w:val="005452EF"/>
    <w:rsid w:val="005453B2"/>
    <w:rsid w:val="005453C1"/>
    <w:rsid w:val="005457E1"/>
    <w:rsid w:val="00545850"/>
    <w:rsid w:val="0054591D"/>
    <w:rsid w:val="00545CAA"/>
    <w:rsid w:val="00545FE6"/>
    <w:rsid w:val="00546061"/>
    <w:rsid w:val="0054650C"/>
    <w:rsid w:val="005465AA"/>
    <w:rsid w:val="005466C6"/>
    <w:rsid w:val="005469A6"/>
    <w:rsid w:val="00546B88"/>
    <w:rsid w:val="00546D30"/>
    <w:rsid w:val="00546DAA"/>
    <w:rsid w:val="00546E24"/>
    <w:rsid w:val="00546F20"/>
    <w:rsid w:val="00547572"/>
    <w:rsid w:val="0054797C"/>
    <w:rsid w:val="00547ACB"/>
    <w:rsid w:val="00547B49"/>
    <w:rsid w:val="00547BE6"/>
    <w:rsid w:val="00547F48"/>
    <w:rsid w:val="00550054"/>
    <w:rsid w:val="00550110"/>
    <w:rsid w:val="0055015B"/>
    <w:rsid w:val="005501A5"/>
    <w:rsid w:val="005502CD"/>
    <w:rsid w:val="00550398"/>
    <w:rsid w:val="00550568"/>
    <w:rsid w:val="00550809"/>
    <w:rsid w:val="00550821"/>
    <w:rsid w:val="00550A11"/>
    <w:rsid w:val="00550A41"/>
    <w:rsid w:val="00550B79"/>
    <w:rsid w:val="005512A4"/>
    <w:rsid w:val="00551454"/>
    <w:rsid w:val="0055150D"/>
    <w:rsid w:val="0055181E"/>
    <w:rsid w:val="00551851"/>
    <w:rsid w:val="00551AA8"/>
    <w:rsid w:val="00551FC8"/>
    <w:rsid w:val="005525EF"/>
    <w:rsid w:val="005525F0"/>
    <w:rsid w:val="00552A46"/>
    <w:rsid w:val="00552B61"/>
    <w:rsid w:val="00553146"/>
    <w:rsid w:val="0055314F"/>
    <w:rsid w:val="00553371"/>
    <w:rsid w:val="00553389"/>
    <w:rsid w:val="005533FE"/>
    <w:rsid w:val="005535F6"/>
    <w:rsid w:val="005536BD"/>
    <w:rsid w:val="005539FD"/>
    <w:rsid w:val="00553A2E"/>
    <w:rsid w:val="00553B5E"/>
    <w:rsid w:val="00553B73"/>
    <w:rsid w:val="00553C81"/>
    <w:rsid w:val="00553DC1"/>
    <w:rsid w:val="00553E9B"/>
    <w:rsid w:val="00553EA9"/>
    <w:rsid w:val="0055409E"/>
    <w:rsid w:val="00554135"/>
    <w:rsid w:val="00554329"/>
    <w:rsid w:val="005543EC"/>
    <w:rsid w:val="005547D4"/>
    <w:rsid w:val="00554B14"/>
    <w:rsid w:val="00554C56"/>
    <w:rsid w:val="00554CA0"/>
    <w:rsid w:val="00554DE0"/>
    <w:rsid w:val="00554F3C"/>
    <w:rsid w:val="00555152"/>
    <w:rsid w:val="005551F9"/>
    <w:rsid w:val="00555213"/>
    <w:rsid w:val="005555B2"/>
    <w:rsid w:val="005556F5"/>
    <w:rsid w:val="00555AB4"/>
    <w:rsid w:val="00555B5A"/>
    <w:rsid w:val="00555D9E"/>
    <w:rsid w:val="00555DA3"/>
    <w:rsid w:val="00555E38"/>
    <w:rsid w:val="00555F9B"/>
    <w:rsid w:val="00556017"/>
    <w:rsid w:val="00556081"/>
    <w:rsid w:val="005561B0"/>
    <w:rsid w:val="00556328"/>
    <w:rsid w:val="005565C8"/>
    <w:rsid w:val="00556927"/>
    <w:rsid w:val="00556A58"/>
    <w:rsid w:val="00556B71"/>
    <w:rsid w:val="00556D29"/>
    <w:rsid w:val="00556DAF"/>
    <w:rsid w:val="005571C6"/>
    <w:rsid w:val="005574F7"/>
    <w:rsid w:val="00557C4E"/>
    <w:rsid w:val="00557C70"/>
    <w:rsid w:val="00557CEA"/>
    <w:rsid w:val="00557EA7"/>
    <w:rsid w:val="00557F85"/>
    <w:rsid w:val="0056046E"/>
    <w:rsid w:val="00560C24"/>
    <w:rsid w:val="00560D9A"/>
    <w:rsid w:val="00560F35"/>
    <w:rsid w:val="0056104A"/>
    <w:rsid w:val="005615DC"/>
    <w:rsid w:val="00561612"/>
    <w:rsid w:val="0056168B"/>
    <w:rsid w:val="00561995"/>
    <w:rsid w:val="005619D7"/>
    <w:rsid w:val="005619F8"/>
    <w:rsid w:val="00561C41"/>
    <w:rsid w:val="00561D61"/>
    <w:rsid w:val="00562242"/>
    <w:rsid w:val="00562338"/>
    <w:rsid w:val="00562355"/>
    <w:rsid w:val="00562396"/>
    <w:rsid w:val="00562473"/>
    <w:rsid w:val="00562666"/>
    <w:rsid w:val="005627E9"/>
    <w:rsid w:val="005628F0"/>
    <w:rsid w:val="00562946"/>
    <w:rsid w:val="00562F15"/>
    <w:rsid w:val="00562FC4"/>
    <w:rsid w:val="005631AE"/>
    <w:rsid w:val="00563374"/>
    <w:rsid w:val="00563978"/>
    <w:rsid w:val="00563C17"/>
    <w:rsid w:val="00563F29"/>
    <w:rsid w:val="005640A1"/>
    <w:rsid w:val="00564347"/>
    <w:rsid w:val="0056441A"/>
    <w:rsid w:val="00564601"/>
    <w:rsid w:val="0056495C"/>
    <w:rsid w:val="00564A17"/>
    <w:rsid w:val="00564B93"/>
    <w:rsid w:val="00564CA5"/>
    <w:rsid w:val="00564CB4"/>
    <w:rsid w:val="00564CF7"/>
    <w:rsid w:val="00564D9C"/>
    <w:rsid w:val="00564E3F"/>
    <w:rsid w:val="00564EBE"/>
    <w:rsid w:val="00564FD0"/>
    <w:rsid w:val="005651EA"/>
    <w:rsid w:val="005654F3"/>
    <w:rsid w:val="005655A4"/>
    <w:rsid w:val="00565708"/>
    <w:rsid w:val="00565771"/>
    <w:rsid w:val="00565798"/>
    <w:rsid w:val="00565C4E"/>
    <w:rsid w:val="00565D53"/>
    <w:rsid w:val="00565EAD"/>
    <w:rsid w:val="00565EDD"/>
    <w:rsid w:val="005660C0"/>
    <w:rsid w:val="005662C6"/>
    <w:rsid w:val="00566315"/>
    <w:rsid w:val="00566774"/>
    <w:rsid w:val="0056682D"/>
    <w:rsid w:val="00566A79"/>
    <w:rsid w:val="00566EB8"/>
    <w:rsid w:val="00566F60"/>
    <w:rsid w:val="005671F2"/>
    <w:rsid w:val="00567266"/>
    <w:rsid w:val="00567313"/>
    <w:rsid w:val="0056779E"/>
    <w:rsid w:val="005677A0"/>
    <w:rsid w:val="00567853"/>
    <w:rsid w:val="0056792A"/>
    <w:rsid w:val="005679FA"/>
    <w:rsid w:val="00567D04"/>
    <w:rsid w:val="00567E97"/>
    <w:rsid w:val="00570282"/>
    <w:rsid w:val="0057037C"/>
    <w:rsid w:val="00570515"/>
    <w:rsid w:val="005705B8"/>
    <w:rsid w:val="00570893"/>
    <w:rsid w:val="005709CA"/>
    <w:rsid w:val="00570A08"/>
    <w:rsid w:val="00570A2A"/>
    <w:rsid w:val="00570E39"/>
    <w:rsid w:val="005710F6"/>
    <w:rsid w:val="0057123A"/>
    <w:rsid w:val="00571574"/>
    <w:rsid w:val="0057174E"/>
    <w:rsid w:val="00571887"/>
    <w:rsid w:val="005719CE"/>
    <w:rsid w:val="00571BF7"/>
    <w:rsid w:val="00571EBD"/>
    <w:rsid w:val="005727A5"/>
    <w:rsid w:val="00572967"/>
    <w:rsid w:val="00572A4B"/>
    <w:rsid w:val="00572C4F"/>
    <w:rsid w:val="00572CEA"/>
    <w:rsid w:val="00572F30"/>
    <w:rsid w:val="005731E3"/>
    <w:rsid w:val="00573360"/>
    <w:rsid w:val="005733C4"/>
    <w:rsid w:val="0057374F"/>
    <w:rsid w:val="0057375F"/>
    <w:rsid w:val="00573858"/>
    <w:rsid w:val="005739F6"/>
    <w:rsid w:val="00573A2B"/>
    <w:rsid w:val="00573CF9"/>
    <w:rsid w:val="00573EA2"/>
    <w:rsid w:val="00573EF8"/>
    <w:rsid w:val="00573F22"/>
    <w:rsid w:val="00574070"/>
    <w:rsid w:val="00574236"/>
    <w:rsid w:val="0057426C"/>
    <w:rsid w:val="005745A9"/>
    <w:rsid w:val="005747B2"/>
    <w:rsid w:val="005747CA"/>
    <w:rsid w:val="00574DE0"/>
    <w:rsid w:val="00574EAB"/>
    <w:rsid w:val="00574EE5"/>
    <w:rsid w:val="00574F93"/>
    <w:rsid w:val="005754F9"/>
    <w:rsid w:val="005756DD"/>
    <w:rsid w:val="0057576C"/>
    <w:rsid w:val="00575801"/>
    <w:rsid w:val="00575BD0"/>
    <w:rsid w:val="00575C4C"/>
    <w:rsid w:val="00575F6A"/>
    <w:rsid w:val="005761DA"/>
    <w:rsid w:val="0057658A"/>
    <w:rsid w:val="005765CD"/>
    <w:rsid w:val="00576B97"/>
    <w:rsid w:val="00576C52"/>
    <w:rsid w:val="00576D55"/>
    <w:rsid w:val="00576F2F"/>
    <w:rsid w:val="0057728D"/>
    <w:rsid w:val="00577328"/>
    <w:rsid w:val="005773F2"/>
    <w:rsid w:val="0057772A"/>
    <w:rsid w:val="0057787C"/>
    <w:rsid w:val="00577BE8"/>
    <w:rsid w:val="00577CFB"/>
    <w:rsid w:val="00577E6A"/>
    <w:rsid w:val="00577F77"/>
    <w:rsid w:val="00580025"/>
    <w:rsid w:val="00580266"/>
    <w:rsid w:val="005802C5"/>
    <w:rsid w:val="00580345"/>
    <w:rsid w:val="005804DF"/>
    <w:rsid w:val="00580911"/>
    <w:rsid w:val="00580999"/>
    <w:rsid w:val="005809B6"/>
    <w:rsid w:val="00580B92"/>
    <w:rsid w:val="00580C14"/>
    <w:rsid w:val="00580C59"/>
    <w:rsid w:val="00580CC6"/>
    <w:rsid w:val="00580DE5"/>
    <w:rsid w:val="005811F0"/>
    <w:rsid w:val="00581386"/>
    <w:rsid w:val="005813CA"/>
    <w:rsid w:val="005814FD"/>
    <w:rsid w:val="005815B3"/>
    <w:rsid w:val="00581601"/>
    <w:rsid w:val="005817B1"/>
    <w:rsid w:val="005817F3"/>
    <w:rsid w:val="005818FA"/>
    <w:rsid w:val="00581E1D"/>
    <w:rsid w:val="005821D1"/>
    <w:rsid w:val="005828EC"/>
    <w:rsid w:val="00582977"/>
    <w:rsid w:val="00582D7F"/>
    <w:rsid w:val="00582E1B"/>
    <w:rsid w:val="00582E40"/>
    <w:rsid w:val="00582F32"/>
    <w:rsid w:val="00582F41"/>
    <w:rsid w:val="0058329C"/>
    <w:rsid w:val="005838D9"/>
    <w:rsid w:val="005838E9"/>
    <w:rsid w:val="0058399B"/>
    <w:rsid w:val="00583A76"/>
    <w:rsid w:val="00583A9D"/>
    <w:rsid w:val="00583BE6"/>
    <w:rsid w:val="00583F4F"/>
    <w:rsid w:val="005840C1"/>
    <w:rsid w:val="00584356"/>
    <w:rsid w:val="005846F5"/>
    <w:rsid w:val="00584736"/>
    <w:rsid w:val="005847AB"/>
    <w:rsid w:val="00584811"/>
    <w:rsid w:val="0058495A"/>
    <w:rsid w:val="00584961"/>
    <w:rsid w:val="00584A08"/>
    <w:rsid w:val="00584D55"/>
    <w:rsid w:val="00584E66"/>
    <w:rsid w:val="0058500A"/>
    <w:rsid w:val="00585406"/>
    <w:rsid w:val="00585579"/>
    <w:rsid w:val="005855EE"/>
    <w:rsid w:val="00585695"/>
    <w:rsid w:val="00585969"/>
    <w:rsid w:val="00585EEA"/>
    <w:rsid w:val="005861D3"/>
    <w:rsid w:val="005864C1"/>
    <w:rsid w:val="00586612"/>
    <w:rsid w:val="005867C2"/>
    <w:rsid w:val="00586C17"/>
    <w:rsid w:val="00586C7A"/>
    <w:rsid w:val="00586CF2"/>
    <w:rsid w:val="00586E9B"/>
    <w:rsid w:val="00586FA9"/>
    <w:rsid w:val="00587004"/>
    <w:rsid w:val="0058759D"/>
    <w:rsid w:val="0058765E"/>
    <w:rsid w:val="0058767F"/>
    <w:rsid w:val="00587C13"/>
    <w:rsid w:val="00587D39"/>
    <w:rsid w:val="005902AE"/>
    <w:rsid w:val="005903E2"/>
    <w:rsid w:val="00590474"/>
    <w:rsid w:val="0059065B"/>
    <w:rsid w:val="0059077C"/>
    <w:rsid w:val="00590783"/>
    <w:rsid w:val="005907E1"/>
    <w:rsid w:val="00590EDA"/>
    <w:rsid w:val="0059101C"/>
    <w:rsid w:val="00591178"/>
    <w:rsid w:val="0059137C"/>
    <w:rsid w:val="005914A8"/>
    <w:rsid w:val="0059161D"/>
    <w:rsid w:val="0059165F"/>
    <w:rsid w:val="00591714"/>
    <w:rsid w:val="005917FB"/>
    <w:rsid w:val="005918FA"/>
    <w:rsid w:val="00591AAB"/>
    <w:rsid w:val="00591BFE"/>
    <w:rsid w:val="00591DC8"/>
    <w:rsid w:val="005920E7"/>
    <w:rsid w:val="005922EA"/>
    <w:rsid w:val="005924C9"/>
    <w:rsid w:val="00592726"/>
    <w:rsid w:val="0059275C"/>
    <w:rsid w:val="00592F5E"/>
    <w:rsid w:val="00592F89"/>
    <w:rsid w:val="00592FC0"/>
    <w:rsid w:val="005933DC"/>
    <w:rsid w:val="0059341D"/>
    <w:rsid w:val="00593865"/>
    <w:rsid w:val="00593932"/>
    <w:rsid w:val="00593A31"/>
    <w:rsid w:val="00593B9B"/>
    <w:rsid w:val="00593F43"/>
    <w:rsid w:val="0059411D"/>
    <w:rsid w:val="00594684"/>
    <w:rsid w:val="00594DBD"/>
    <w:rsid w:val="00594F47"/>
    <w:rsid w:val="00594F72"/>
    <w:rsid w:val="005953BE"/>
    <w:rsid w:val="005954A4"/>
    <w:rsid w:val="00595525"/>
    <w:rsid w:val="00595784"/>
    <w:rsid w:val="0059587D"/>
    <w:rsid w:val="00595F4A"/>
    <w:rsid w:val="00595FE5"/>
    <w:rsid w:val="00596093"/>
    <w:rsid w:val="005960E8"/>
    <w:rsid w:val="0059620B"/>
    <w:rsid w:val="00596391"/>
    <w:rsid w:val="00596659"/>
    <w:rsid w:val="00596797"/>
    <w:rsid w:val="005969E4"/>
    <w:rsid w:val="00596A44"/>
    <w:rsid w:val="00596A9E"/>
    <w:rsid w:val="00596FA5"/>
    <w:rsid w:val="00597499"/>
    <w:rsid w:val="005974E3"/>
    <w:rsid w:val="0059756E"/>
    <w:rsid w:val="005977F0"/>
    <w:rsid w:val="00597A7F"/>
    <w:rsid w:val="00597C1D"/>
    <w:rsid w:val="00597DE2"/>
    <w:rsid w:val="005A000F"/>
    <w:rsid w:val="005A00B0"/>
    <w:rsid w:val="005A00DB"/>
    <w:rsid w:val="005A0178"/>
    <w:rsid w:val="005A021E"/>
    <w:rsid w:val="005A0259"/>
    <w:rsid w:val="005A03F8"/>
    <w:rsid w:val="005A04CE"/>
    <w:rsid w:val="005A054A"/>
    <w:rsid w:val="005A0735"/>
    <w:rsid w:val="005A07B7"/>
    <w:rsid w:val="005A0802"/>
    <w:rsid w:val="005A085C"/>
    <w:rsid w:val="005A087D"/>
    <w:rsid w:val="005A096C"/>
    <w:rsid w:val="005A0C13"/>
    <w:rsid w:val="005A0DB9"/>
    <w:rsid w:val="005A10D7"/>
    <w:rsid w:val="005A10E2"/>
    <w:rsid w:val="005A11D5"/>
    <w:rsid w:val="005A1231"/>
    <w:rsid w:val="005A14D5"/>
    <w:rsid w:val="005A16AB"/>
    <w:rsid w:val="005A198B"/>
    <w:rsid w:val="005A1BD7"/>
    <w:rsid w:val="005A208E"/>
    <w:rsid w:val="005A211E"/>
    <w:rsid w:val="005A229B"/>
    <w:rsid w:val="005A279D"/>
    <w:rsid w:val="005A283E"/>
    <w:rsid w:val="005A28D7"/>
    <w:rsid w:val="005A2A51"/>
    <w:rsid w:val="005A2B66"/>
    <w:rsid w:val="005A2B9D"/>
    <w:rsid w:val="005A2BBF"/>
    <w:rsid w:val="005A2C17"/>
    <w:rsid w:val="005A2DD0"/>
    <w:rsid w:val="005A2E4E"/>
    <w:rsid w:val="005A2E6D"/>
    <w:rsid w:val="005A2E75"/>
    <w:rsid w:val="005A2EBA"/>
    <w:rsid w:val="005A2F10"/>
    <w:rsid w:val="005A2F4D"/>
    <w:rsid w:val="005A2FB1"/>
    <w:rsid w:val="005A2FC2"/>
    <w:rsid w:val="005A3273"/>
    <w:rsid w:val="005A33ED"/>
    <w:rsid w:val="005A344F"/>
    <w:rsid w:val="005A39B3"/>
    <w:rsid w:val="005A3CF8"/>
    <w:rsid w:val="005A3DEC"/>
    <w:rsid w:val="005A42D1"/>
    <w:rsid w:val="005A44BB"/>
    <w:rsid w:val="005A4964"/>
    <w:rsid w:val="005A4AA7"/>
    <w:rsid w:val="005A4BE2"/>
    <w:rsid w:val="005A4D60"/>
    <w:rsid w:val="005A5139"/>
    <w:rsid w:val="005A51E8"/>
    <w:rsid w:val="005A5258"/>
    <w:rsid w:val="005A5401"/>
    <w:rsid w:val="005A5555"/>
    <w:rsid w:val="005A5582"/>
    <w:rsid w:val="005A6181"/>
    <w:rsid w:val="005A6209"/>
    <w:rsid w:val="005A6234"/>
    <w:rsid w:val="005A62FB"/>
    <w:rsid w:val="005A6334"/>
    <w:rsid w:val="005A644C"/>
    <w:rsid w:val="005A6569"/>
    <w:rsid w:val="005A66F9"/>
    <w:rsid w:val="005A687C"/>
    <w:rsid w:val="005A68AD"/>
    <w:rsid w:val="005A6993"/>
    <w:rsid w:val="005A7010"/>
    <w:rsid w:val="005A7152"/>
    <w:rsid w:val="005A729B"/>
    <w:rsid w:val="005A7826"/>
    <w:rsid w:val="005A78D9"/>
    <w:rsid w:val="005A796F"/>
    <w:rsid w:val="005A7A28"/>
    <w:rsid w:val="005A7ACA"/>
    <w:rsid w:val="005A7B4A"/>
    <w:rsid w:val="005A7F6F"/>
    <w:rsid w:val="005A7FB5"/>
    <w:rsid w:val="005B0098"/>
    <w:rsid w:val="005B0104"/>
    <w:rsid w:val="005B039F"/>
    <w:rsid w:val="005B045C"/>
    <w:rsid w:val="005B0516"/>
    <w:rsid w:val="005B0540"/>
    <w:rsid w:val="005B05EA"/>
    <w:rsid w:val="005B070F"/>
    <w:rsid w:val="005B07E5"/>
    <w:rsid w:val="005B0861"/>
    <w:rsid w:val="005B0BCF"/>
    <w:rsid w:val="005B0D7F"/>
    <w:rsid w:val="005B0E5F"/>
    <w:rsid w:val="005B0EB6"/>
    <w:rsid w:val="005B141F"/>
    <w:rsid w:val="005B159D"/>
    <w:rsid w:val="005B16A8"/>
    <w:rsid w:val="005B175D"/>
    <w:rsid w:val="005B1763"/>
    <w:rsid w:val="005B19B2"/>
    <w:rsid w:val="005B2488"/>
    <w:rsid w:val="005B26B4"/>
    <w:rsid w:val="005B2817"/>
    <w:rsid w:val="005B2841"/>
    <w:rsid w:val="005B2A5A"/>
    <w:rsid w:val="005B2AAA"/>
    <w:rsid w:val="005B2B13"/>
    <w:rsid w:val="005B2C80"/>
    <w:rsid w:val="005B2D11"/>
    <w:rsid w:val="005B2FB4"/>
    <w:rsid w:val="005B3032"/>
    <w:rsid w:val="005B32D6"/>
    <w:rsid w:val="005B349D"/>
    <w:rsid w:val="005B3A28"/>
    <w:rsid w:val="005B3A5A"/>
    <w:rsid w:val="005B3AAB"/>
    <w:rsid w:val="005B3DE2"/>
    <w:rsid w:val="005B3DF8"/>
    <w:rsid w:val="005B3F34"/>
    <w:rsid w:val="005B426C"/>
    <w:rsid w:val="005B4489"/>
    <w:rsid w:val="005B44BB"/>
    <w:rsid w:val="005B45AC"/>
    <w:rsid w:val="005B461E"/>
    <w:rsid w:val="005B484F"/>
    <w:rsid w:val="005B4CBC"/>
    <w:rsid w:val="005B4E63"/>
    <w:rsid w:val="005B4F5D"/>
    <w:rsid w:val="005B5018"/>
    <w:rsid w:val="005B5348"/>
    <w:rsid w:val="005B5470"/>
    <w:rsid w:val="005B57AD"/>
    <w:rsid w:val="005B597D"/>
    <w:rsid w:val="005B5CE0"/>
    <w:rsid w:val="005B5D57"/>
    <w:rsid w:val="005B5E34"/>
    <w:rsid w:val="005B5F15"/>
    <w:rsid w:val="005B61ED"/>
    <w:rsid w:val="005B6402"/>
    <w:rsid w:val="005B6570"/>
    <w:rsid w:val="005B65D2"/>
    <w:rsid w:val="005B68C8"/>
    <w:rsid w:val="005B6910"/>
    <w:rsid w:val="005B69C7"/>
    <w:rsid w:val="005B6A6F"/>
    <w:rsid w:val="005B6ACC"/>
    <w:rsid w:val="005B6C5C"/>
    <w:rsid w:val="005B6F75"/>
    <w:rsid w:val="005B714B"/>
    <w:rsid w:val="005B72EA"/>
    <w:rsid w:val="005B74F4"/>
    <w:rsid w:val="005B7520"/>
    <w:rsid w:val="005B7543"/>
    <w:rsid w:val="005B769A"/>
    <w:rsid w:val="005B7828"/>
    <w:rsid w:val="005B7B0B"/>
    <w:rsid w:val="005B7C99"/>
    <w:rsid w:val="005B7D97"/>
    <w:rsid w:val="005B7DDE"/>
    <w:rsid w:val="005C0106"/>
    <w:rsid w:val="005C0282"/>
    <w:rsid w:val="005C0515"/>
    <w:rsid w:val="005C0789"/>
    <w:rsid w:val="005C0A4A"/>
    <w:rsid w:val="005C0CE3"/>
    <w:rsid w:val="005C0CED"/>
    <w:rsid w:val="005C0D41"/>
    <w:rsid w:val="005C0FA9"/>
    <w:rsid w:val="005C102A"/>
    <w:rsid w:val="005C1117"/>
    <w:rsid w:val="005C11C5"/>
    <w:rsid w:val="005C1339"/>
    <w:rsid w:val="005C136E"/>
    <w:rsid w:val="005C1384"/>
    <w:rsid w:val="005C18B5"/>
    <w:rsid w:val="005C1AFA"/>
    <w:rsid w:val="005C1B2A"/>
    <w:rsid w:val="005C1D4E"/>
    <w:rsid w:val="005C1DDD"/>
    <w:rsid w:val="005C1DFE"/>
    <w:rsid w:val="005C1F38"/>
    <w:rsid w:val="005C2034"/>
    <w:rsid w:val="005C23EC"/>
    <w:rsid w:val="005C243A"/>
    <w:rsid w:val="005C2778"/>
    <w:rsid w:val="005C289D"/>
    <w:rsid w:val="005C2A17"/>
    <w:rsid w:val="005C2ABE"/>
    <w:rsid w:val="005C2D09"/>
    <w:rsid w:val="005C2DD3"/>
    <w:rsid w:val="005C2EB8"/>
    <w:rsid w:val="005C3599"/>
    <w:rsid w:val="005C35A1"/>
    <w:rsid w:val="005C36EE"/>
    <w:rsid w:val="005C3780"/>
    <w:rsid w:val="005C39BD"/>
    <w:rsid w:val="005C3B06"/>
    <w:rsid w:val="005C3BC2"/>
    <w:rsid w:val="005C3C9E"/>
    <w:rsid w:val="005C3D3C"/>
    <w:rsid w:val="005C438B"/>
    <w:rsid w:val="005C4408"/>
    <w:rsid w:val="005C4727"/>
    <w:rsid w:val="005C4835"/>
    <w:rsid w:val="005C4A4B"/>
    <w:rsid w:val="005C4D29"/>
    <w:rsid w:val="005C5069"/>
    <w:rsid w:val="005C557D"/>
    <w:rsid w:val="005C563F"/>
    <w:rsid w:val="005C581B"/>
    <w:rsid w:val="005C5872"/>
    <w:rsid w:val="005C5A26"/>
    <w:rsid w:val="005C5A52"/>
    <w:rsid w:val="005C5A93"/>
    <w:rsid w:val="005C5BD0"/>
    <w:rsid w:val="005C5C57"/>
    <w:rsid w:val="005C5D93"/>
    <w:rsid w:val="005C6092"/>
    <w:rsid w:val="005C632D"/>
    <w:rsid w:val="005C65A0"/>
    <w:rsid w:val="005C6608"/>
    <w:rsid w:val="005C6A9B"/>
    <w:rsid w:val="005C6B8C"/>
    <w:rsid w:val="005C6F85"/>
    <w:rsid w:val="005C6FB5"/>
    <w:rsid w:val="005C7082"/>
    <w:rsid w:val="005C7140"/>
    <w:rsid w:val="005C7331"/>
    <w:rsid w:val="005C75A4"/>
    <w:rsid w:val="005C75F0"/>
    <w:rsid w:val="005C768B"/>
    <w:rsid w:val="005C7986"/>
    <w:rsid w:val="005C7B61"/>
    <w:rsid w:val="005C7B84"/>
    <w:rsid w:val="005C7BBE"/>
    <w:rsid w:val="005C7D0F"/>
    <w:rsid w:val="005D000D"/>
    <w:rsid w:val="005D0272"/>
    <w:rsid w:val="005D04A7"/>
    <w:rsid w:val="005D06A3"/>
    <w:rsid w:val="005D0986"/>
    <w:rsid w:val="005D0B19"/>
    <w:rsid w:val="005D0D0A"/>
    <w:rsid w:val="005D0D7C"/>
    <w:rsid w:val="005D0E29"/>
    <w:rsid w:val="005D11B3"/>
    <w:rsid w:val="005D1262"/>
    <w:rsid w:val="005D12EF"/>
    <w:rsid w:val="005D131F"/>
    <w:rsid w:val="005D1465"/>
    <w:rsid w:val="005D1930"/>
    <w:rsid w:val="005D19C9"/>
    <w:rsid w:val="005D19F5"/>
    <w:rsid w:val="005D1A5E"/>
    <w:rsid w:val="005D1B26"/>
    <w:rsid w:val="005D1CD6"/>
    <w:rsid w:val="005D1DC7"/>
    <w:rsid w:val="005D1E1D"/>
    <w:rsid w:val="005D1FE0"/>
    <w:rsid w:val="005D239F"/>
    <w:rsid w:val="005D23E0"/>
    <w:rsid w:val="005D2572"/>
    <w:rsid w:val="005D26B8"/>
    <w:rsid w:val="005D2826"/>
    <w:rsid w:val="005D28BA"/>
    <w:rsid w:val="005D2905"/>
    <w:rsid w:val="005D2920"/>
    <w:rsid w:val="005D292F"/>
    <w:rsid w:val="005D2985"/>
    <w:rsid w:val="005D2D8C"/>
    <w:rsid w:val="005D2E60"/>
    <w:rsid w:val="005D2EEE"/>
    <w:rsid w:val="005D304A"/>
    <w:rsid w:val="005D3317"/>
    <w:rsid w:val="005D34C9"/>
    <w:rsid w:val="005D3667"/>
    <w:rsid w:val="005D38C7"/>
    <w:rsid w:val="005D3908"/>
    <w:rsid w:val="005D3BC8"/>
    <w:rsid w:val="005D3F6F"/>
    <w:rsid w:val="005D3F7E"/>
    <w:rsid w:val="005D453E"/>
    <w:rsid w:val="005D4619"/>
    <w:rsid w:val="005D4859"/>
    <w:rsid w:val="005D493C"/>
    <w:rsid w:val="005D4A7D"/>
    <w:rsid w:val="005D4E64"/>
    <w:rsid w:val="005D529C"/>
    <w:rsid w:val="005D5A03"/>
    <w:rsid w:val="005D5AF8"/>
    <w:rsid w:val="005D5B4B"/>
    <w:rsid w:val="005D5B73"/>
    <w:rsid w:val="005D5D19"/>
    <w:rsid w:val="005D5DE0"/>
    <w:rsid w:val="005D6328"/>
    <w:rsid w:val="005D6470"/>
    <w:rsid w:val="005D6827"/>
    <w:rsid w:val="005D69CA"/>
    <w:rsid w:val="005D6A2D"/>
    <w:rsid w:val="005D6A6F"/>
    <w:rsid w:val="005D6AE0"/>
    <w:rsid w:val="005D6B9B"/>
    <w:rsid w:val="005D6C4C"/>
    <w:rsid w:val="005D6F34"/>
    <w:rsid w:val="005D70B6"/>
    <w:rsid w:val="005D70DA"/>
    <w:rsid w:val="005D7196"/>
    <w:rsid w:val="005D71E2"/>
    <w:rsid w:val="005D7217"/>
    <w:rsid w:val="005D730C"/>
    <w:rsid w:val="005D764B"/>
    <w:rsid w:val="005D7698"/>
    <w:rsid w:val="005D77BB"/>
    <w:rsid w:val="005D78B4"/>
    <w:rsid w:val="005D7BED"/>
    <w:rsid w:val="005D7DFB"/>
    <w:rsid w:val="005D7E37"/>
    <w:rsid w:val="005E04DB"/>
    <w:rsid w:val="005E062F"/>
    <w:rsid w:val="005E0636"/>
    <w:rsid w:val="005E065E"/>
    <w:rsid w:val="005E0C2D"/>
    <w:rsid w:val="005E0E5A"/>
    <w:rsid w:val="005E0ED7"/>
    <w:rsid w:val="005E1076"/>
    <w:rsid w:val="005E10E0"/>
    <w:rsid w:val="005E1152"/>
    <w:rsid w:val="005E12BD"/>
    <w:rsid w:val="005E187F"/>
    <w:rsid w:val="005E194D"/>
    <w:rsid w:val="005E199F"/>
    <w:rsid w:val="005E19F5"/>
    <w:rsid w:val="005E1A99"/>
    <w:rsid w:val="005E1D3B"/>
    <w:rsid w:val="005E1F2C"/>
    <w:rsid w:val="005E2175"/>
    <w:rsid w:val="005E2208"/>
    <w:rsid w:val="005E2353"/>
    <w:rsid w:val="005E254E"/>
    <w:rsid w:val="005E289B"/>
    <w:rsid w:val="005E293B"/>
    <w:rsid w:val="005E2A52"/>
    <w:rsid w:val="005E2BF2"/>
    <w:rsid w:val="005E2C1A"/>
    <w:rsid w:val="005E2D5F"/>
    <w:rsid w:val="005E2F33"/>
    <w:rsid w:val="005E3108"/>
    <w:rsid w:val="005E327A"/>
    <w:rsid w:val="005E33F0"/>
    <w:rsid w:val="005E3837"/>
    <w:rsid w:val="005E38AA"/>
    <w:rsid w:val="005E38AD"/>
    <w:rsid w:val="005E38CE"/>
    <w:rsid w:val="005E390F"/>
    <w:rsid w:val="005E395B"/>
    <w:rsid w:val="005E3CAD"/>
    <w:rsid w:val="005E3E3F"/>
    <w:rsid w:val="005E3EC9"/>
    <w:rsid w:val="005E3F4D"/>
    <w:rsid w:val="005E3F8D"/>
    <w:rsid w:val="005E4003"/>
    <w:rsid w:val="005E40A8"/>
    <w:rsid w:val="005E40C9"/>
    <w:rsid w:val="005E40F8"/>
    <w:rsid w:val="005E41C0"/>
    <w:rsid w:val="005E41D1"/>
    <w:rsid w:val="005E4208"/>
    <w:rsid w:val="005E4262"/>
    <w:rsid w:val="005E44D7"/>
    <w:rsid w:val="005E4928"/>
    <w:rsid w:val="005E4A88"/>
    <w:rsid w:val="005E4C0F"/>
    <w:rsid w:val="005E4DD5"/>
    <w:rsid w:val="005E4ED0"/>
    <w:rsid w:val="005E51EF"/>
    <w:rsid w:val="005E5343"/>
    <w:rsid w:val="005E5361"/>
    <w:rsid w:val="005E53D6"/>
    <w:rsid w:val="005E5496"/>
    <w:rsid w:val="005E5520"/>
    <w:rsid w:val="005E5689"/>
    <w:rsid w:val="005E57A2"/>
    <w:rsid w:val="005E58E5"/>
    <w:rsid w:val="005E594E"/>
    <w:rsid w:val="005E5AD2"/>
    <w:rsid w:val="005E5C2E"/>
    <w:rsid w:val="005E5C37"/>
    <w:rsid w:val="005E5DC9"/>
    <w:rsid w:val="005E5DD6"/>
    <w:rsid w:val="005E6725"/>
    <w:rsid w:val="005E69DB"/>
    <w:rsid w:val="005E6DF6"/>
    <w:rsid w:val="005E725D"/>
    <w:rsid w:val="005E72F6"/>
    <w:rsid w:val="005E7989"/>
    <w:rsid w:val="005E7AAA"/>
    <w:rsid w:val="005E7B80"/>
    <w:rsid w:val="005E7B94"/>
    <w:rsid w:val="005E7BA7"/>
    <w:rsid w:val="005E7BD6"/>
    <w:rsid w:val="005E7C0B"/>
    <w:rsid w:val="005E7D31"/>
    <w:rsid w:val="005E7E7D"/>
    <w:rsid w:val="005E7EFF"/>
    <w:rsid w:val="005F002C"/>
    <w:rsid w:val="005F0149"/>
    <w:rsid w:val="005F03C3"/>
    <w:rsid w:val="005F03DA"/>
    <w:rsid w:val="005F04A6"/>
    <w:rsid w:val="005F05EF"/>
    <w:rsid w:val="005F073C"/>
    <w:rsid w:val="005F0865"/>
    <w:rsid w:val="005F09A0"/>
    <w:rsid w:val="005F09EB"/>
    <w:rsid w:val="005F0A77"/>
    <w:rsid w:val="005F0CA5"/>
    <w:rsid w:val="005F0D49"/>
    <w:rsid w:val="005F0E70"/>
    <w:rsid w:val="005F0F65"/>
    <w:rsid w:val="005F112F"/>
    <w:rsid w:val="005F165A"/>
    <w:rsid w:val="005F1B32"/>
    <w:rsid w:val="005F1FF7"/>
    <w:rsid w:val="005F2000"/>
    <w:rsid w:val="005F21FC"/>
    <w:rsid w:val="005F22E0"/>
    <w:rsid w:val="005F2410"/>
    <w:rsid w:val="005F2588"/>
    <w:rsid w:val="005F284C"/>
    <w:rsid w:val="005F2A64"/>
    <w:rsid w:val="005F2C09"/>
    <w:rsid w:val="005F2DA4"/>
    <w:rsid w:val="005F30CA"/>
    <w:rsid w:val="005F33A8"/>
    <w:rsid w:val="005F33D3"/>
    <w:rsid w:val="005F3479"/>
    <w:rsid w:val="005F3557"/>
    <w:rsid w:val="005F359B"/>
    <w:rsid w:val="005F35F7"/>
    <w:rsid w:val="005F3A17"/>
    <w:rsid w:val="005F3A8E"/>
    <w:rsid w:val="005F3EFB"/>
    <w:rsid w:val="005F41DC"/>
    <w:rsid w:val="005F41E2"/>
    <w:rsid w:val="005F42DF"/>
    <w:rsid w:val="005F43D5"/>
    <w:rsid w:val="005F452D"/>
    <w:rsid w:val="005F462F"/>
    <w:rsid w:val="005F4A78"/>
    <w:rsid w:val="005F4CF1"/>
    <w:rsid w:val="005F5062"/>
    <w:rsid w:val="005F54A1"/>
    <w:rsid w:val="005F54A3"/>
    <w:rsid w:val="005F568F"/>
    <w:rsid w:val="005F5762"/>
    <w:rsid w:val="005F5879"/>
    <w:rsid w:val="005F5FE9"/>
    <w:rsid w:val="005F6111"/>
    <w:rsid w:val="005F61BD"/>
    <w:rsid w:val="005F61D7"/>
    <w:rsid w:val="005F6340"/>
    <w:rsid w:val="005F63B2"/>
    <w:rsid w:val="005F6527"/>
    <w:rsid w:val="005F6626"/>
    <w:rsid w:val="005F67B4"/>
    <w:rsid w:val="005F6875"/>
    <w:rsid w:val="005F6C77"/>
    <w:rsid w:val="005F6D74"/>
    <w:rsid w:val="005F6F35"/>
    <w:rsid w:val="005F6F43"/>
    <w:rsid w:val="005F7092"/>
    <w:rsid w:val="005F7165"/>
    <w:rsid w:val="005F728F"/>
    <w:rsid w:val="005F7396"/>
    <w:rsid w:val="005F740C"/>
    <w:rsid w:val="005F7561"/>
    <w:rsid w:val="005F7744"/>
    <w:rsid w:val="005F7BF6"/>
    <w:rsid w:val="005F7CA6"/>
    <w:rsid w:val="005F7D2E"/>
    <w:rsid w:val="005F7DEB"/>
    <w:rsid w:val="005F7DEC"/>
    <w:rsid w:val="005F7DFA"/>
    <w:rsid w:val="005F7E9E"/>
    <w:rsid w:val="005F7EFF"/>
    <w:rsid w:val="00600126"/>
    <w:rsid w:val="006002F8"/>
    <w:rsid w:val="006004EA"/>
    <w:rsid w:val="006007C2"/>
    <w:rsid w:val="0060089D"/>
    <w:rsid w:val="00600AF0"/>
    <w:rsid w:val="00600C18"/>
    <w:rsid w:val="006015A6"/>
    <w:rsid w:val="006016E8"/>
    <w:rsid w:val="006017F7"/>
    <w:rsid w:val="00601AD6"/>
    <w:rsid w:val="00601EB3"/>
    <w:rsid w:val="00601EFF"/>
    <w:rsid w:val="00601FA9"/>
    <w:rsid w:val="006021E9"/>
    <w:rsid w:val="00602290"/>
    <w:rsid w:val="006026F1"/>
    <w:rsid w:val="0060284A"/>
    <w:rsid w:val="006028D0"/>
    <w:rsid w:val="0060290B"/>
    <w:rsid w:val="00602A55"/>
    <w:rsid w:val="00602AFF"/>
    <w:rsid w:val="00602B40"/>
    <w:rsid w:val="00602C9F"/>
    <w:rsid w:val="00602DFC"/>
    <w:rsid w:val="00602FAD"/>
    <w:rsid w:val="00603042"/>
    <w:rsid w:val="00603156"/>
    <w:rsid w:val="0060354B"/>
    <w:rsid w:val="0060360D"/>
    <w:rsid w:val="00603737"/>
    <w:rsid w:val="00603932"/>
    <w:rsid w:val="0060397B"/>
    <w:rsid w:val="006039F8"/>
    <w:rsid w:val="00603ADC"/>
    <w:rsid w:val="00603B06"/>
    <w:rsid w:val="00603D5B"/>
    <w:rsid w:val="00603EE3"/>
    <w:rsid w:val="0060401C"/>
    <w:rsid w:val="00604079"/>
    <w:rsid w:val="006041C2"/>
    <w:rsid w:val="0060428E"/>
    <w:rsid w:val="006045B0"/>
    <w:rsid w:val="0060471B"/>
    <w:rsid w:val="006048D2"/>
    <w:rsid w:val="00604A8F"/>
    <w:rsid w:val="00604CF0"/>
    <w:rsid w:val="00604E86"/>
    <w:rsid w:val="00604F35"/>
    <w:rsid w:val="00604FCF"/>
    <w:rsid w:val="00605016"/>
    <w:rsid w:val="00605131"/>
    <w:rsid w:val="00605138"/>
    <w:rsid w:val="006051D0"/>
    <w:rsid w:val="00605269"/>
    <w:rsid w:val="006055AF"/>
    <w:rsid w:val="006056AC"/>
    <w:rsid w:val="006057DE"/>
    <w:rsid w:val="00605864"/>
    <w:rsid w:val="00605922"/>
    <w:rsid w:val="006059DE"/>
    <w:rsid w:val="00605AE7"/>
    <w:rsid w:val="0060609D"/>
    <w:rsid w:val="0060623B"/>
    <w:rsid w:val="006062D6"/>
    <w:rsid w:val="006064BA"/>
    <w:rsid w:val="006067B5"/>
    <w:rsid w:val="0060692A"/>
    <w:rsid w:val="00606950"/>
    <w:rsid w:val="00606A5A"/>
    <w:rsid w:val="00606B61"/>
    <w:rsid w:val="00606BD2"/>
    <w:rsid w:val="00606EE0"/>
    <w:rsid w:val="00606FD5"/>
    <w:rsid w:val="00607296"/>
    <w:rsid w:val="006072A3"/>
    <w:rsid w:val="0060759B"/>
    <w:rsid w:val="0060771E"/>
    <w:rsid w:val="0060781E"/>
    <w:rsid w:val="00607838"/>
    <w:rsid w:val="0060788D"/>
    <w:rsid w:val="00607B93"/>
    <w:rsid w:val="00607D33"/>
    <w:rsid w:val="00607D3B"/>
    <w:rsid w:val="00607DC4"/>
    <w:rsid w:val="00607E81"/>
    <w:rsid w:val="00607F25"/>
    <w:rsid w:val="006100A7"/>
    <w:rsid w:val="00610402"/>
    <w:rsid w:val="00610722"/>
    <w:rsid w:val="0061097A"/>
    <w:rsid w:val="006109DE"/>
    <w:rsid w:val="00610B31"/>
    <w:rsid w:val="00610D40"/>
    <w:rsid w:val="00610E89"/>
    <w:rsid w:val="006111B7"/>
    <w:rsid w:val="006113B4"/>
    <w:rsid w:val="0061184F"/>
    <w:rsid w:val="00611927"/>
    <w:rsid w:val="006119EA"/>
    <w:rsid w:val="00611D11"/>
    <w:rsid w:val="00611F9A"/>
    <w:rsid w:val="00612217"/>
    <w:rsid w:val="00612258"/>
    <w:rsid w:val="006122B1"/>
    <w:rsid w:val="00612537"/>
    <w:rsid w:val="00612682"/>
    <w:rsid w:val="0061289A"/>
    <w:rsid w:val="006128DD"/>
    <w:rsid w:val="00612920"/>
    <w:rsid w:val="00612A45"/>
    <w:rsid w:val="00612A7A"/>
    <w:rsid w:val="00612AC8"/>
    <w:rsid w:val="00612C92"/>
    <w:rsid w:val="00612EF3"/>
    <w:rsid w:val="00612EFF"/>
    <w:rsid w:val="00612FC4"/>
    <w:rsid w:val="006131F0"/>
    <w:rsid w:val="00613216"/>
    <w:rsid w:val="006132B5"/>
    <w:rsid w:val="00613357"/>
    <w:rsid w:val="00613378"/>
    <w:rsid w:val="00613681"/>
    <w:rsid w:val="006136D3"/>
    <w:rsid w:val="00613820"/>
    <w:rsid w:val="00613906"/>
    <w:rsid w:val="00613BD4"/>
    <w:rsid w:val="00613C12"/>
    <w:rsid w:val="00613D2D"/>
    <w:rsid w:val="00613DD3"/>
    <w:rsid w:val="00613ED5"/>
    <w:rsid w:val="00613FBF"/>
    <w:rsid w:val="006140A8"/>
    <w:rsid w:val="006140CB"/>
    <w:rsid w:val="00614320"/>
    <w:rsid w:val="00614375"/>
    <w:rsid w:val="00614376"/>
    <w:rsid w:val="006148DE"/>
    <w:rsid w:val="00614BBF"/>
    <w:rsid w:val="00614CC1"/>
    <w:rsid w:val="00614CCD"/>
    <w:rsid w:val="00615008"/>
    <w:rsid w:val="006150D2"/>
    <w:rsid w:val="006151C3"/>
    <w:rsid w:val="006151CF"/>
    <w:rsid w:val="00615653"/>
    <w:rsid w:val="00615665"/>
    <w:rsid w:val="006156B8"/>
    <w:rsid w:val="006156EE"/>
    <w:rsid w:val="00615ADC"/>
    <w:rsid w:val="00615B37"/>
    <w:rsid w:val="00615BEC"/>
    <w:rsid w:val="00615D43"/>
    <w:rsid w:val="00615D77"/>
    <w:rsid w:val="00615DEA"/>
    <w:rsid w:val="00615E2E"/>
    <w:rsid w:val="00615F66"/>
    <w:rsid w:val="006161EB"/>
    <w:rsid w:val="00616650"/>
    <w:rsid w:val="00616681"/>
    <w:rsid w:val="006168B5"/>
    <w:rsid w:val="00616B5C"/>
    <w:rsid w:val="00616BDD"/>
    <w:rsid w:val="00616EF5"/>
    <w:rsid w:val="00617333"/>
    <w:rsid w:val="00617414"/>
    <w:rsid w:val="006174B3"/>
    <w:rsid w:val="00617506"/>
    <w:rsid w:val="00617653"/>
    <w:rsid w:val="006176C6"/>
    <w:rsid w:val="00617723"/>
    <w:rsid w:val="00617932"/>
    <w:rsid w:val="00617DCA"/>
    <w:rsid w:val="0062022C"/>
    <w:rsid w:val="00620285"/>
    <w:rsid w:val="00620331"/>
    <w:rsid w:val="0062045F"/>
    <w:rsid w:val="0062048E"/>
    <w:rsid w:val="00620617"/>
    <w:rsid w:val="00620640"/>
    <w:rsid w:val="00620823"/>
    <w:rsid w:val="00620955"/>
    <w:rsid w:val="00620B0E"/>
    <w:rsid w:val="00620BCB"/>
    <w:rsid w:val="00620D2E"/>
    <w:rsid w:val="00620D4A"/>
    <w:rsid w:val="00620D88"/>
    <w:rsid w:val="0062111C"/>
    <w:rsid w:val="006212D0"/>
    <w:rsid w:val="0062135A"/>
    <w:rsid w:val="006213A8"/>
    <w:rsid w:val="006214EE"/>
    <w:rsid w:val="00621711"/>
    <w:rsid w:val="00621989"/>
    <w:rsid w:val="00621AC9"/>
    <w:rsid w:val="00621B94"/>
    <w:rsid w:val="00621C6F"/>
    <w:rsid w:val="00621E52"/>
    <w:rsid w:val="00621ED2"/>
    <w:rsid w:val="00621F90"/>
    <w:rsid w:val="0062263C"/>
    <w:rsid w:val="006226EB"/>
    <w:rsid w:val="006226F9"/>
    <w:rsid w:val="00622860"/>
    <w:rsid w:val="0062289C"/>
    <w:rsid w:val="00622954"/>
    <w:rsid w:val="0062295B"/>
    <w:rsid w:val="00622BEA"/>
    <w:rsid w:val="00622C0D"/>
    <w:rsid w:val="00622C1A"/>
    <w:rsid w:val="00622C26"/>
    <w:rsid w:val="00622D7A"/>
    <w:rsid w:val="00622DF4"/>
    <w:rsid w:val="00622E5C"/>
    <w:rsid w:val="00622F4C"/>
    <w:rsid w:val="0062315B"/>
    <w:rsid w:val="00623223"/>
    <w:rsid w:val="0062326E"/>
    <w:rsid w:val="00623292"/>
    <w:rsid w:val="00623853"/>
    <w:rsid w:val="00623AA1"/>
    <w:rsid w:val="00623F66"/>
    <w:rsid w:val="00624020"/>
    <w:rsid w:val="00624038"/>
    <w:rsid w:val="0062405C"/>
    <w:rsid w:val="00624072"/>
    <w:rsid w:val="0062409D"/>
    <w:rsid w:val="0062421E"/>
    <w:rsid w:val="00624581"/>
    <w:rsid w:val="0062467E"/>
    <w:rsid w:val="006248A6"/>
    <w:rsid w:val="006248DF"/>
    <w:rsid w:val="0062497F"/>
    <w:rsid w:val="00624D36"/>
    <w:rsid w:val="00624F09"/>
    <w:rsid w:val="00624F40"/>
    <w:rsid w:val="00624FDF"/>
    <w:rsid w:val="00625004"/>
    <w:rsid w:val="00625125"/>
    <w:rsid w:val="006255FF"/>
    <w:rsid w:val="00625680"/>
    <w:rsid w:val="006256C8"/>
    <w:rsid w:val="00625706"/>
    <w:rsid w:val="006258CF"/>
    <w:rsid w:val="006259BF"/>
    <w:rsid w:val="00625D83"/>
    <w:rsid w:val="00625FE5"/>
    <w:rsid w:val="006260FF"/>
    <w:rsid w:val="0062621F"/>
    <w:rsid w:val="0062632D"/>
    <w:rsid w:val="00626380"/>
    <w:rsid w:val="00626405"/>
    <w:rsid w:val="006264B3"/>
    <w:rsid w:val="00626652"/>
    <w:rsid w:val="00626ABC"/>
    <w:rsid w:val="00626B65"/>
    <w:rsid w:val="00626EDF"/>
    <w:rsid w:val="00626F25"/>
    <w:rsid w:val="00626FA5"/>
    <w:rsid w:val="0062703A"/>
    <w:rsid w:val="006272FD"/>
    <w:rsid w:val="0062742A"/>
    <w:rsid w:val="0062760D"/>
    <w:rsid w:val="006277DD"/>
    <w:rsid w:val="0062786B"/>
    <w:rsid w:val="00627CB3"/>
    <w:rsid w:val="00627E86"/>
    <w:rsid w:val="00627FF7"/>
    <w:rsid w:val="0063060F"/>
    <w:rsid w:val="00630739"/>
    <w:rsid w:val="0063078E"/>
    <w:rsid w:val="00630885"/>
    <w:rsid w:val="00630974"/>
    <w:rsid w:val="006309B3"/>
    <w:rsid w:val="00630CDF"/>
    <w:rsid w:val="00630D67"/>
    <w:rsid w:val="00630E26"/>
    <w:rsid w:val="00630F7E"/>
    <w:rsid w:val="006311BF"/>
    <w:rsid w:val="006311FD"/>
    <w:rsid w:val="0063124B"/>
    <w:rsid w:val="006314EB"/>
    <w:rsid w:val="0063168D"/>
    <w:rsid w:val="00631729"/>
    <w:rsid w:val="0063195B"/>
    <w:rsid w:val="00631BC9"/>
    <w:rsid w:val="00631DCC"/>
    <w:rsid w:val="00631EDF"/>
    <w:rsid w:val="00631F81"/>
    <w:rsid w:val="00631F8B"/>
    <w:rsid w:val="0063205E"/>
    <w:rsid w:val="006320FA"/>
    <w:rsid w:val="00632233"/>
    <w:rsid w:val="006325B0"/>
    <w:rsid w:val="006326CD"/>
    <w:rsid w:val="0063273A"/>
    <w:rsid w:val="00632A37"/>
    <w:rsid w:val="00632BBA"/>
    <w:rsid w:val="00632C55"/>
    <w:rsid w:val="006331E0"/>
    <w:rsid w:val="006331E6"/>
    <w:rsid w:val="006331F7"/>
    <w:rsid w:val="0063323A"/>
    <w:rsid w:val="006332DB"/>
    <w:rsid w:val="00633382"/>
    <w:rsid w:val="0063345F"/>
    <w:rsid w:val="00633624"/>
    <w:rsid w:val="00633632"/>
    <w:rsid w:val="0063364E"/>
    <w:rsid w:val="0063378E"/>
    <w:rsid w:val="006337CD"/>
    <w:rsid w:val="0063388A"/>
    <w:rsid w:val="006338A2"/>
    <w:rsid w:val="006339C4"/>
    <w:rsid w:val="00633BD1"/>
    <w:rsid w:val="00634003"/>
    <w:rsid w:val="006342D8"/>
    <w:rsid w:val="00634331"/>
    <w:rsid w:val="00634405"/>
    <w:rsid w:val="0063444C"/>
    <w:rsid w:val="0063450A"/>
    <w:rsid w:val="0063485F"/>
    <w:rsid w:val="00634870"/>
    <w:rsid w:val="00634896"/>
    <w:rsid w:val="00634B3C"/>
    <w:rsid w:val="00634BFF"/>
    <w:rsid w:val="00634C6B"/>
    <w:rsid w:val="00634D87"/>
    <w:rsid w:val="00634E0A"/>
    <w:rsid w:val="00634F15"/>
    <w:rsid w:val="00635208"/>
    <w:rsid w:val="00635343"/>
    <w:rsid w:val="006353FE"/>
    <w:rsid w:val="00635660"/>
    <w:rsid w:val="0063588C"/>
    <w:rsid w:val="00635C83"/>
    <w:rsid w:val="00635CCD"/>
    <w:rsid w:val="00635E47"/>
    <w:rsid w:val="0063648A"/>
    <w:rsid w:val="00636492"/>
    <w:rsid w:val="0063649B"/>
    <w:rsid w:val="006364B0"/>
    <w:rsid w:val="00636500"/>
    <w:rsid w:val="00636509"/>
    <w:rsid w:val="00636527"/>
    <w:rsid w:val="00636754"/>
    <w:rsid w:val="006367B6"/>
    <w:rsid w:val="00636910"/>
    <w:rsid w:val="00636A10"/>
    <w:rsid w:val="00636A9D"/>
    <w:rsid w:val="00636BB1"/>
    <w:rsid w:val="00636C3A"/>
    <w:rsid w:val="00636D38"/>
    <w:rsid w:val="00636E7D"/>
    <w:rsid w:val="006370A3"/>
    <w:rsid w:val="006370E1"/>
    <w:rsid w:val="0063735E"/>
    <w:rsid w:val="00637781"/>
    <w:rsid w:val="00637868"/>
    <w:rsid w:val="006378F2"/>
    <w:rsid w:val="00637B86"/>
    <w:rsid w:val="00637D5C"/>
    <w:rsid w:val="006401C4"/>
    <w:rsid w:val="00640463"/>
    <w:rsid w:val="00640471"/>
    <w:rsid w:val="00640668"/>
    <w:rsid w:val="00640AB4"/>
    <w:rsid w:val="00640C92"/>
    <w:rsid w:val="00640F0D"/>
    <w:rsid w:val="00641009"/>
    <w:rsid w:val="00641406"/>
    <w:rsid w:val="006415AC"/>
    <w:rsid w:val="00641762"/>
    <w:rsid w:val="00641D27"/>
    <w:rsid w:val="00641EEF"/>
    <w:rsid w:val="006425C4"/>
    <w:rsid w:val="00642A3F"/>
    <w:rsid w:val="00642C02"/>
    <w:rsid w:val="00642E6F"/>
    <w:rsid w:val="00642F83"/>
    <w:rsid w:val="006436B7"/>
    <w:rsid w:val="006438B1"/>
    <w:rsid w:val="00643916"/>
    <w:rsid w:val="00643AC3"/>
    <w:rsid w:val="00643ADF"/>
    <w:rsid w:val="00643B40"/>
    <w:rsid w:val="00643C3C"/>
    <w:rsid w:val="00643EFB"/>
    <w:rsid w:val="0064415A"/>
    <w:rsid w:val="006441D0"/>
    <w:rsid w:val="0064435E"/>
    <w:rsid w:val="006446E4"/>
    <w:rsid w:val="006447FB"/>
    <w:rsid w:val="00644817"/>
    <w:rsid w:val="0064489B"/>
    <w:rsid w:val="00644F74"/>
    <w:rsid w:val="00645085"/>
    <w:rsid w:val="00645147"/>
    <w:rsid w:val="00645226"/>
    <w:rsid w:val="006454D0"/>
    <w:rsid w:val="00645829"/>
    <w:rsid w:val="00645969"/>
    <w:rsid w:val="00645B88"/>
    <w:rsid w:val="0064608E"/>
    <w:rsid w:val="00646173"/>
    <w:rsid w:val="00646217"/>
    <w:rsid w:val="0064643C"/>
    <w:rsid w:val="00646537"/>
    <w:rsid w:val="006465C4"/>
    <w:rsid w:val="0064660F"/>
    <w:rsid w:val="0064677C"/>
    <w:rsid w:val="00646D17"/>
    <w:rsid w:val="00646E04"/>
    <w:rsid w:val="0064712B"/>
    <w:rsid w:val="00647164"/>
    <w:rsid w:val="006471CF"/>
    <w:rsid w:val="0064773B"/>
    <w:rsid w:val="006477FA"/>
    <w:rsid w:val="00647863"/>
    <w:rsid w:val="0064799F"/>
    <w:rsid w:val="00647A18"/>
    <w:rsid w:val="00647A98"/>
    <w:rsid w:val="00647BB5"/>
    <w:rsid w:val="00650079"/>
    <w:rsid w:val="0065078B"/>
    <w:rsid w:val="006507D1"/>
    <w:rsid w:val="00650851"/>
    <w:rsid w:val="00650907"/>
    <w:rsid w:val="00650A4F"/>
    <w:rsid w:val="00650C1B"/>
    <w:rsid w:val="00650C57"/>
    <w:rsid w:val="00650D19"/>
    <w:rsid w:val="00650E9E"/>
    <w:rsid w:val="0065114E"/>
    <w:rsid w:val="0065129E"/>
    <w:rsid w:val="006512E7"/>
    <w:rsid w:val="006513DA"/>
    <w:rsid w:val="006516EA"/>
    <w:rsid w:val="006516F4"/>
    <w:rsid w:val="00651732"/>
    <w:rsid w:val="00651A26"/>
    <w:rsid w:val="00651ACE"/>
    <w:rsid w:val="00651C33"/>
    <w:rsid w:val="00651DCE"/>
    <w:rsid w:val="00651ED4"/>
    <w:rsid w:val="00651F13"/>
    <w:rsid w:val="00651FD3"/>
    <w:rsid w:val="0065205B"/>
    <w:rsid w:val="0065208E"/>
    <w:rsid w:val="006520A8"/>
    <w:rsid w:val="006520D7"/>
    <w:rsid w:val="006525A3"/>
    <w:rsid w:val="006526CF"/>
    <w:rsid w:val="006526DA"/>
    <w:rsid w:val="00652771"/>
    <w:rsid w:val="006528BD"/>
    <w:rsid w:val="0065292A"/>
    <w:rsid w:val="00652AA3"/>
    <w:rsid w:val="00652C0A"/>
    <w:rsid w:val="00652CCD"/>
    <w:rsid w:val="00652D68"/>
    <w:rsid w:val="00652DA7"/>
    <w:rsid w:val="00652F0E"/>
    <w:rsid w:val="006530B2"/>
    <w:rsid w:val="006532AB"/>
    <w:rsid w:val="006535AF"/>
    <w:rsid w:val="00653613"/>
    <w:rsid w:val="0065378E"/>
    <w:rsid w:val="006537ED"/>
    <w:rsid w:val="0065397D"/>
    <w:rsid w:val="00653C48"/>
    <w:rsid w:val="00653CF5"/>
    <w:rsid w:val="00653E5B"/>
    <w:rsid w:val="00653EA0"/>
    <w:rsid w:val="006540C1"/>
    <w:rsid w:val="00654108"/>
    <w:rsid w:val="00654275"/>
    <w:rsid w:val="00654289"/>
    <w:rsid w:val="00654743"/>
    <w:rsid w:val="00654C46"/>
    <w:rsid w:val="006552C9"/>
    <w:rsid w:val="00655561"/>
    <w:rsid w:val="006555C9"/>
    <w:rsid w:val="00655927"/>
    <w:rsid w:val="00655A43"/>
    <w:rsid w:val="00655A7F"/>
    <w:rsid w:val="00655F61"/>
    <w:rsid w:val="006560D9"/>
    <w:rsid w:val="00656183"/>
    <w:rsid w:val="00656264"/>
    <w:rsid w:val="00656377"/>
    <w:rsid w:val="00656494"/>
    <w:rsid w:val="00656639"/>
    <w:rsid w:val="00656764"/>
    <w:rsid w:val="006567A9"/>
    <w:rsid w:val="0065682A"/>
    <w:rsid w:val="0065682B"/>
    <w:rsid w:val="00656909"/>
    <w:rsid w:val="00656EB1"/>
    <w:rsid w:val="00657065"/>
    <w:rsid w:val="006570BB"/>
    <w:rsid w:val="006571B8"/>
    <w:rsid w:val="0065723F"/>
    <w:rsid w:val="0065730E"/>
    <w:rsid w:val="006573D6"/>
    <w:rsid w:val="006574DB"/>
    <w:rsid w:val="0065758E"/>
    <w:rsid w:val="006575AD"/>
    <w:rsid w:val="0065762B"/>
    <w:rsid w:val="006578F9"/>
    <w:rsid w:val="00657B95"/>
    <w:rsid w:val="00657C2F"/>
    <w:rsid w:val="00657CE6"/>
    <w:rsid w:val="00657D87"/>
    <w:rsid w:val="00657DDD"/>
    <w:rsid w:val="00657F4E"/>
    <w:rsid w:val="00660092"/>
    <w:rsid w:val="00660204"/>
    <w:rsid w:val="006603C8"/>
    <w:rsid w:val="006604CF"/>
    <w:rsid w:val="00660576"/>
    <w:rsid w:val="00660ACE"/>
    <w:rsid w:val="00660D92"/>
    <w:rsid w:val="00660EA3"/>
    <w:rsid w:val="006610AB"/>
    <w:rsid w:val="00661280"/>
    <w:rsid w:val="006613BF"/>
    <w:rsid w:val="0066148E"/>
    <w:rsid w:val="00661537"/>
    <w:rsid w:val="006616F4"/>
    <w:rsid w:val="006617FD"/>
    <w:rsid w:val="00661B84"/>
    <w:rsid w:val="00661C17"/>
    <w:rsid w:val="00661D87"/>
    <w:rsid w:val="006624BE"/>
    <w:rsid w:val="00662795"/>
    <w:rsid w:val="006628E8"/>
    <w:rsid w:val="00662B25"/>
    <w:rsid w:val="00662C73"/>
    <w:rsid w:val="00662DD5"/>
    <w:rsid w:val="00662FC3"/>
    <w:rsid w:val="00663118"/>
    <w:rsid w:val="00663314"/>
    <w:rsid w:val="006633EC"/>
    <w:rsid w:val="00663455"/>
    <w:rsid w:val="006634B8"/>
    <w:rsid w:val="006634FB"/>
    <w:rsid w:val="00663866"/>
    <w:rsid w:val="00663EF7"/>
    <w:rsid w:val="00664160"/>
    <w:rsid w:val="00664193"/>
    <w:rsid w:val="00664286"/>
    <w:rsid w:val="00664339"/>
    <w:rsid w:val="00664D26"/>
    <w:rsid w:val="00664FCC"/>
    <w:rsid w:val="0066516A"/>
    <w:rsid w:val="00665177"/>
    <w:rsid w:val="006652EC"/>
    <w:rsid w:val="00665378"/>
    <w:rsid w:val="00665C01"/>
    <w:rsid w:val="00665C8E"/>
    <w:rsid w:val="00665CCA"/>
    <w:rsid w:val="00665F95"/>
    <w:rsid w:val="00666066"/>
    <w:rsid w:val="006663B9"/>
    <w:rsid w:val="00666469"/>
    <w:rsid w:val="00666511"/>
    <w:rsid w:val="006665A9"/>
    <w:rsid w:val="00666BF4"/>
    <w:rsid w:val="00666DD8"/>
    <w:rsid w:val="00666E1D"/>
    <w:rsid w:val="0066716F"/>
    <w:rsid w:val="0066717C"/>
    <w:rsid w:val="006676C9"/>
    <w:rsid w:val="00667A19"/>
    <w:rsid w:val="00667AB6"/>
    <w:rsid w:val="00667B31"/>
    <w:rsid w:val="00667B4E"/>
    <w:rsid w:val="00667D9A"/>
    <w:rsid w:val="00667E9B"/>
    <w:rsid w:val="00667F8C"/>
    <w:rsid w:val="006700D0"/>
    <w:rsid w:val="00670114"/>
    <w:rsid w:val="006704AA"/>
    <w:rsid w:val="006705D3"/>
    <w:rsid w:val="006706CE"/>
    <w:rsid w:val="006709ED"/>
    <w:rsid w:val="00670A22"/>
    <w:rsid w:val="00670EE8"/>
    <w:rsid w:val="00670F36"/>
    <w:rsid w:val="00670FDD"/>
    <w:rsid w:val="00671035"/>
    <w:rsid w:val="00671190"/>
    <w:rsid w:val="00671306"/>
    <w:rsid w:val="00671412"/>
    <w:rsid w:val="006714D4"/>
    <w:rsid w:val="00671531"/>
    <w:rsid w:val="0067155A"/>
    <w:rsid w:val="006718BD"/>
    <w:rsid w:val="006719E2"/>
    <w:rsid w:val="00671A98"/>
    <w:rsid w:val="00671B0A"/>
    <w:rsid w:val="00671D4C"/>
    <w:rsid w:val="00672099"/>
    <w:rsid w:val="006720C0"/>
    <w:rsid w:val="0067217B"/>
    <w:rsid w:val="0067218E"/>
    <w:rsid w:val="00672445"/>
    <w:rsid w:val="00672845"/>
    <w:rsid w:val="0067298D"/>
    <w:rsid w:val="00672C8D"/>
    <w:rsid w:val="00672D61"/>
    <w:rsid w:val="00672F1B"/>
    <w:rsid w:val="006730F2"/>
    <w:rsid w:val="00673525"/>
    <w:rsid w:val="00673679"/>
    <w:rsid w:val="006739F7"/>
    <w:rsid w:val="00673A37"/>
    <w:rsid w:val="00673A4F"/>
    <w:rsid w:val="00673C62"/>
    <w:rsid w:val="00673D75"/>
    <w:rsid w:val="00673E20"/>
    <w:rsid w:val="00673E2A"/>
    <w:rsid w:val="00673FEE"/>
    <w:rsid w:val="0067405E"/>
    <w:rsid w:val="0067407C"/>
    <w:rsid w:val="0067429E"/>
    <w:rsid w:val="006742E0"/>
    <w:rsid w:val="0067437D"/>
    <w:rsid w:val="006743CF"/>
    <w:rsid w:val="0067447D"/>
    <w:rsid w:val="00674525"/>
    <w:rsid w:val="00674611"/>
    <w:rsid w:val="0067462E"/>
    <w:rsid w:val="006746C8"/>
    <w:rsid w:val="00674756"/>
    <w:rsid w:val="0067478E"/>
    <w:rsid w:val="00674A7C"/>
    <w:rsid w:val="00674B35"/>
    <w:rsid w:val="00674B40"/>
    <w:rsid w:val="00674CE0"/>
    <w:rsid w:val="00674D89"/>
    <w:rsid w:val="00674E12"/>
    <w:rsid w:val="00674EC7"/>
    <w:rsid w:val="00674F4F"/>
    <w:rsid w:val="00674FF9"/>
    <w:rsid w:val="006750DE"/>
    <w:rsid w:val="00675109"/>
    <w:rsid w:val="00675186"/>
    <w:rsid w:val="006754AF"/>
    <w:rsid w:val="006754ED"/>
    <w:rsid w:val="00675843"/>
    <w:rsid w:val="00675AF4"/>
    <w:rsid w:val="00675E12"/>
    <w:rsid w:val="0067600B"/>
    <w:rsid w:val="0067628E"/>
    <w:rsid w:val="0067664A"/>
    <w:rsid w:val="006769CC"/>
    <w:rsid w:val="00676BB3"/>
    <w:rsid w:val="00676BD3"/>
    <w:rsid w:val="00676F20"/>
    <w:rsid w:val="006771CD"/>
    <w:rsid w:val="006771E6"/>
    <w:rsid w:val="0067757F"/>
    <w:rsid w:val="006775C3"/>
    <w:rsid w:val="00677A3A"/>
    <w:rsid w:val="00677A75"/>
    <w:rsid w:val="00677C0D"/>
    <w:rsid w:val="00677FD0"/>
    <w:rsid w:val="0068046F"/>
    <w:rsid w:val="006806A9"/>
    <w:rsid w:val="006806D0"/>
    <w:rsid w:val="00680757"/>
    <w:rsid w:val="006807F2"/>
    <w:rsid w:val="006808B8"/>
    <w:rsid w:val="00680961"/>
    <w:rsid w:val="00680A5C"/>
    <w:rsid w:val="00680EE8"/>
    <w:rsid w:val="0068101C"/>
    <w:rsid w:val="006810D1"/>
    <w:rsid w:val="00681170"/>
    <w:rsid w:val="00681311"/>
    <w:rsid w:val="00681488"/>
    <w:rsid w:val="006817EE"/>
    <w:rsid w:val="00681847"/>
    <w:rsid w:val="00681873"/>
    <w:rsid w:val="0068187B"/>
    <w:rsid w:val="006819CB"/>
    <w:rsid w:val="00681A13"/>
    <w:rsid w:val="00681A5F"/>
    <w:rsid w:val="00681B0A"/>
    <w:rsid w:val="00681B92"/>
    <w:rsid w:val="006820AC"/>
    <w:rsid w:val="0068218E"/>
    <w:rsid w:val="006822F5"/>
    <w:rsid w:val="00682702"/>
    <w:rsid w:val="006828E9"/>
    <w:rsid w:val="00682DF7"/>
    <w:rsid w:val="00682EB4"/>
    <w:rsid w:val="00682FE7"/>
    <w:rsid w:val="00682FEA"/>
    <w:rsid w:val="00683067"/>
    <w:rsid w:val="00683145"/>
    <w:rsid w:val="006831C1"/>
    <w:rsid w:val="0068349A"/>
    <w:rsid w:val="006834AF"/>
    <w:rsid w:val="00683523"/>
    <w:rsid w:val="0068352B"/>
    <w:rsid w:val="006837F8"/>
    <w:rsid w:val="006839C5"/>
    <w:rsid w:val="00683A74"/>
    <w:rsid w:val="00683DE6"/>
    <w:rsid w:val="00683E2E"/>
    <w:rsid w:val="00683F3C"/>
    <w:rsid w:val="00683F87"/>
    <w:rsid w:val="006843DA"/>
    <w:rsid w:val="00684971"/>
    <w:rsid w:val="00684A1F"/>
    <w:rsid w:val="00684B1A"/>
    <w:rsid w:val="00684C4F"/>
    <w:rsid w:val="00684D15"/>
    <w:rsid w:val="00684D52"/>
    <w:rsid w:val="00684EAA"/>
    <w:rsid w:val="0068506B"/>
    <w:rsid w:val="006851B0"/>
    <w:rsid w:val="006851DF"/>
    <w:rsid w:val="00685269"/>
    <w:rsid w:val="006853B0"/>
    <w:rsid w:val="0068553B"/>
    <w:rsid w:val="00685605"/>
    <w:rsid w:val="00685759"/>
    <w:rsid w:val="006857B0"/>
    <w:rsid w:val="00685F15"/>
    <w:rsid w:val="0068609F"/>
    <w:rsid w:val="006860B7"/>
    <w:rsid w:val="006863CA"/>
    <w:rsid w:val="00686401"/>
    <w:rsid w:val="006866E3"/>
    <w:rsid w:val="0068696B"/>
    <w:rsid w:val="00686A4F"/>
    <w:rsid w:val="00686A50"/>
    <w:rsid w:val="00686AD7"/>
    <w:rsid w:val="00686B85"/>
    <w:rsid w:val="00686C22"/>
    <w:rsid w:val="00686DD3"/>
    <w:rsid w:val="00686FE8"/>
    <w:rsid w:val="00687160"/>
    <w:rsid w:val="006871BA"/>
    <w:rsid w:val="006872BB"/>
    <w:rsid w:val="006873CA"/>
    <w:rsid w:val="00687480"/>
    <w:rsid w:val="00687485"/>
    <w:rsid w:val="006877F3"/>
    <w:rsid w:val="00687854"/>
    <w:rsid w:val="0068795D"/>
    <w:rsid w:val="00687B16"/>
    <w:rsid w:val="00687C5F"/>
    <w:rsid w:val="00687FF3"/>
    <w:rsid w:val="006902E4"/>
    <w:rsid w:val="006902E9"/>
    <w:rsid w:val="00690459"/>
    <w:rsid w:val="006909B3"/>
    <w:rsid w:val="006909E8"/>
    <w:rsid w:val="00690A56"/>
    <w:rsid w:val="00690A6B"/>
    <w:rsid w:val="00690D38"/>
    <w:rsid w:val="00690EE6"/>
    <w:rsid w:val="006911B2"/>
    <w:rsid w:val="0069128E"/>
    <w:rsid w:val="0069132D"/>
    <w:rsid w:val="006918D3"/>
    <w:rsid w:val="00691A69"/>
    <w:rsid w:val="00691AC8"/>
    <w:rsid w:val="00691B95"/>
    <w:rsid w:val="00691C7C"/>
    <w:rsid w:val="00691D96"/>
    <w:rsid w:val="00691DC6"/>
    <w:rsid w:val="00691DD6"/>
    <w:rsid w:val="006920DB"/>
    <w:rsid w:val="006920F4"/>
    <w:rsid w:val="00692226"/>
    <w:rsid w:val="006922B8"/>
    <w:rsid w:val="00692358"/>
    <w:rsid w:val="00692513"/>
    <w:rsid w:val="00692540"/>
    <w:rsid w:val="006927B1"/>
    <w:rsid w:val="0069295A"/>
    <w:rsid w:val="00692B83"/>
    <w:rsid w:val="00692BA1"/>
    <w:rsid w:val="00692E46"/>
    <w:rsid w:val="00692E56"/>
    <w:rsid w:val="006930FE"/>
    <w:rsid w:val="006931A9"/>
    <w:rsid w:val="00693301"/>
    <w:rsid w:val="0069347F"/>
    <w:rsid w:val="00693722"/>
    <w:rsid w:val="00693905"/>
    <w:rsid w:val="00693D43"/>
    <w:rsid w:val="00693DF1"/>
    <w:rsid w:val="00693F7E"/>
    <w:rsid w:val="006940D0"/>
    <w:rsid w:val="0069417D"/>
    <w:rsid w:val="00694212"/>
    <w:rsid w:val="006943EA"/>
    <w:rsid w:val="00694566"/>
    <w:rsid w:val="006945EE"/>
    <w:rsid w:val="006946CD"/>
    <w:rsid w:val="00694774"/>
    <w:rsid w:val="006947D7"/>
    <w:rsid w:val="00694876"/>
    <w:rsid w:val="0069488D"/>
    <w:rsid w:val="00694AFA"/>
    <w:rsid w:val="00694CD9"/>
    <w:rsid w:val="006950F2"/>
    <w:rsid w:val="00695152"/>
    <w:rsid w:val="006954CB"/>
    <w:rsid w:val="006954FA"/>
    <w:rsid w:val="0069557B"/>
    <w:rsid w:val="00695664"/>
    <w:rsid w:val="006956B7"/>
    <w:rsid w:val="006957DC"/>
    <w:rsid w:val="0069592F"/>
    <w:rsid w:val="006959F3"/>
    <w:rsid w:val="00695D52"/>
    <w:rsid w:val="00696142"/>
    <w:rsid w:val="00696246"/>
    <w:rsid w:val="0069632C"/>
    <w:rsid w:val="0069644D"/>
    <w:rsid w:val="006966FB"/>
    <w:rsid w:val="00696970"/>
    <w:rsid w:val="00696973"/>
    <w:rsid w:val="006969DA"/>
    <w:rsid w:val="00696A6D"/>
    <w:rsid w:val="00696BA2"/>
    <w:rsid w:val="00697200"/>
    <w:rsid w:val="00697506"/>
    <w:rsid w:val="00697568"/>
    <w:rsid w:val="0069769F"/>
    <w:rsid w:val="006977EA"/>
    <w:rsid w:val="006979A9"/>
    <w:rsid w:val="00697A0A"/>
    <w:rsid w:val="00697EEB"/>
    <w:rsid w:val="006A02D6"/>
    <w:rsid w:val="006A0387"/>
    <w:rsid w:val="006A0696"/>
    <w:rsid w:val="006A0A8B"/>
    <w:rsid w:val="006A0AFC"/>
    <w:rsid w:val="006A0B85"/>
    <w:rsid w:val="006A0D47"/>
    <w:rsid w:val="006A0E11"/>
    <w:rsid w:val="006A1204"/>
    <w:rsid w:val="006A147A"/>
    <w:rsid w:val="006A1579"/>
    <w:rsid w:val="006A197C"/>
    <w:rsid w:val="006A1999"/>
    <w:rsid w:val="006A1B46"/>
    <w:rsid w:val="006A1D79"/>
    <w:rsid w:val="006A1D85"/>
    <w:rsid w:val="006A20B4"/>
    <w:rsid w:val="006A2127"/>
    <w:rsid w:val="006A2338"/>
    <w:rsid w:val="006A25F8"/>
    <w:rsid w:val="006A2668"/>
    <w:rsid w:val="006A27AF"/>
    <w:rsid w:val="006A27C4"/>
    <w:rsid w:val="006A282E"/>
    <w:rsid w:val="006A288D"/>
    <w:rsid w:val="006A2CA3"/>
    <w:rsid w:val="006A2EE6"/>
    <w:rsid w:val="006A2F88"/>
    <w:rsid w:val="006A3071"/>
    <w:rsid w:val="006A3311"/>
    <w:rsid w:val="006A346E"/>
    <w:rsid w:val="006A3973"/>
    <w:rsid w:val="006A3A77"/>
    <w:rsid w:val="006A3A99"/>
    <w:rsid w:val="006A3BB0"/>
    <w:rsid w:val="006A418F"/>
    <w:rsid w:val="006A422E"/>
    <w:rsid w:val="006A423F"/>
    <w:rsid w:val="006A4283"/>
    <w:rsid w:val="006A437D"/>
    <w:rsid w:val="006A4535"/>
    <w:rsid w:val="006A455F"/>
    <w:rsid w:val="006A48B4"/>
    <w:rsid w:val="006A4A42"/>
    <w:rsid w:val="006A51D2"/>
    <w:rsid w:val="006A52E5"/>
    <w:rsid w:val="006A550E"/>
    <w:rsid w:val="006A5555"/>
    <w:rsid w:val="006A592E"/>
    <w:rsid w:val="006A59A3"/>
    <w:rsid w:val="006A5AC6"/>
    <w:rsid w:val="006A5B41"/>
    <w:rsid w:val="006A5D64"/>
    <w:rsid w:val="006A5E02"/>
    <w:rsid w:val="006A6090"/>
    <w:rsid w:val="006A6120"/>
    <w:rsid w:val="006A6408"/>
    <w:rsid w:val="006A6468"/>
    <w:rsid w:val="006A6481"/>
    <w:rsid w:val="006A649E"/>
    <w:rsid w:val="006A6591"/>
    <w:rsid w:val="006A66AE"/>
    <w:rsid w:val="006A66D1"/>
    <w:rsid w:val="006A66D3"/>
    <w:rsid w:val="006A6795"/>
    <w:rsid w:val="006A68D0"/>
    <w:rsid w:val="006A6C38"/>
    <w:rsid w:val="006A6D82"/>
    <w:rsid w:val="006A6DED"/>
    <w:rsid w:val="006A724F"/>
    <w:rsid w:val="006A774A"/>
    <w:rsid w:val="006A7804"/>
    <w:rsid w:val="006A79B5"/>
    <w:rsid w:val="006A7CEE"/>
    <w:rsid w:val="006B020A"/>
    <w:rsid w:val="006B03CF"/>
    <w:rsid w:val="006B0442"/>
    <w:rsid w:val="006B04C1"/>
    <w:rsid w:val="006B085C"/>
    <w:rsid w:val="006B08EF"/>
    <w:rsid w:val="006B0988"/>
    <w:rsid w:val="006B0AE5"/>
    <w:rsid w:val="006B0BEF"/>
    <w:rsid w:val="006B0C52"/>
    <w:rsid w:val="006B0CEA"/>
    <w:rsid w:val="006B0E54"/>
    <w:rsid w:val="006B1425"/>
    <w:rsid w:val="006B14D7"/>
    <w:rsid w:val="006B180B"/>
    <w:rsid w:val="006B18E8"/>
    <w:rsid w:val="006B193D"/>
    <w:rsid w:val="006B194A"/>
    <w:rsid w:val="006B198A"/>
    <w:rsid w:val="006B1A93"/>
    <w:rsid w:val="006B1AA4"/>
    <w:rsid w:val="006B1EAD"/>
    <w:rsid w:val="006B209D"/>
    <w:rsid w:val="006B2288"/>
    <w:rsid w:val="006B25D6"/>
    <w:rsid w:val="006B269D"/>
    <w:rsid w:val="006B28C9"/>
    <w:rsid w:val="006B29A7"/>
    <w:rsid w:val="006B2A70"/>
    <w:rsid w:val="006B2FE8"/>
    <w:rsid w:val="006B3172"/>
    <w:rsid w:val="006B3223"/>
    <w:rsid w:val="006B3415"/>
    <w:rsid w:val="006B3510"/>
    <w:rsid w:val="006B36B9"/>
    <w:rsid w:val="006B36D4"/>
    <w:rsid w:val="006B382F"/>
    <w:rsid w:val="006B388F"/>
    <w:rsid w:val="006B38DE"/>
    <w:rsid w:val="006B398D"/>
    <w:rsid w:val="006B3DE6"/>
    <w:rsid w:val="006B411C"/>
    <w:rsid w:val="006B420E"/>
    <w:rsid w:val="006B4477"/>
    <w:rsid w:val="006B44DD"/>
    <w:rsid w:val="006B46AE"/>
    <w:rsid w:val="006B46EA"/>
    <w:rsid w:val="006B480C"/>
    <w:rsid w:val="006B48BE"/>
    <w:rsid w:val="006B4E1C"/>
    <w:rsid w:val="006B4E8F"/>
    <w:rsid w:val="006B513F"/>
    <w:rsid w:val="006B516E"/>
    <w:rsid w:val="006B53B8"/>
    <w:rsid w:val="006B5708"/>
    <w:rsid w:val="006B5926"/>
    <w:rsid w:val="006B5C1E"/>
    <w:rsid w:val="006B6002"/>
    <w:rsid w:val="006B603F"/>
    <w:rsid w:val="006B6289"/>
    <w:rsid w:val="006B62FD"/>
    <w:rsid w:val="006B63B8"/>
    <w:rsid w:val="006B65EF"/>
    <w:rsid w:val="006B67D7"/>
    <w:rsid w:val="006B68B2"/>
    <w:rsid w:val="006B6AB4"/>
    <w:rsid w:val="006B6D17"/>
    <w:rsid w:val="006B6E10"/>
    <w:rsid w:val="006B6FDD"/>
    <w:rsid w:val="006B706F"/>
    <w:rsid w:val="006B7092"/>
    <w:rsid w:val="006B711A"/>
    <w:rsid w:val="006B729D"/>
    <w:rsid w:val="006B72A2"/>
    <w:rsid w:val="006B7547"/>
    <w:rsid w:val="006B757D"/>
    <w:rsid w:val="006B75B4"/>
    <w:rsid w:val="006B75CD"/>
    <w:rsid w:val="006B760D"/>
    <w:rsid w:val="006B7755"/>
    <w:rsid w:val="006B7821"/>
    <w:rsid w:val="006B7892"/>
    <w:rsid w:val="006B79A5"/>
    <w:rsid w:val="006B7CE6"/>
    <w:rsid w:val="006B7D4D"/>
    <w:rsid w:val="006C001E"/>
    <w:rsid w:val="006C03E5"/>
    <w:rsid w:val="006C0672"/>
    <w:rsid w:val="006C089E"/>
    <w:rsid w:val="006C09A4"/>
    <w:rsid w:val="006C0A6B"/>
    <w:rsid w:val="006C0C30"/>
    <w:rsid w:val="006C0FF3"/>
    <w:rsid w:val="006C104B"/>
    <w:rsid w:val="006C1239"/>
    <w:rsid w:val="006C138E"/>
    <w:rsid w:val="006C14DE"/>
    <w:rsid w:val="006C1514"/>
    <w:rsid w:val="006C15FA"/>
    <w:rsid w:val="006C166E"/>
    <w:rsid w:val="006C17CD"/>
    <w:rsid w:val="006C1924"/>
    <w:rsid w:val="006C19BA"/>
    <w:rsid w:val="006C1B57"/>
    <w:rsid w:val="006C1CC6"/>
    <w:rsid w:val="006C2010"/>
    <w:rsid w:val="006C211D"/>
    <w:rsid w:val="006C22BE"/>
    <w:rsid w:val="006C286F"/>
    <w:rsid w:val="006C2A1D"/>
    <w:rsid w:val="006C2AC1"/>
    <w:rsid w:val="006C2C04"/>
    <w:rsid w:val="006C306C"/>
    <w:rsid w:val="006C31A5"/>
    <w:rsid w:val="006C32A4"/>
    <w:rsid w:val="006C32F0"/>
    <w:rsid w:val="006C3576"/>
    <w:rsid w:val="006C369C"/>
    <w:rsid w:val="006C369F"/>
    <w:rsid w:val="006C3805"/>
    <w:rsid w:val="006C381D"/>
    <w:rsid w:val="006C3AAB"/>
    <w:rsid w:val="006C3AC0"/>
    <w:rsid w:val="006C3B17"/>
    <w:rsid w:val="006C3D4C"/>
    <w:rsid w:val="006C3DE2"/>
    <w:rsid w:val="006C40C0"/>
    <w:rsid w:val="006C41EC"/>
    <w:rsid w:val="006C4223"/>
    <w:rsid w:val="006C4441"/>
    <w:rsid w:val="006C47C3"/>
    <w:rsid w:val="006C483A"/>
    <w:rsid w:val="006C4864"/>
    <w:rsid w:val="006C4CD0"/>
    <w:rsid w:val="006C4E4F"/>
    <w:rsid w:val="006C5021"/>
    <w:rsid w:val="006C5063"/>
    <w:rsid w:val="006C50EE"/>
    <w:rsid w:val="006C53BB"/>
    <w:rsid w:val="006C53FD"/>
    <w:rsid w:val="006C5430"/>
    <w:rsid w:val="006C5A49"/>
    <w:rsid w:val="006C5B22"/>
    <w:rsid w:val="006C5BF2"/>
    <w:rsid w:val="006C5C07"/>
    <w:rsid w:val="006C5D14"/>
    <w:rsid w:val="006C5E2C"/>
    <w:rsid w:val="006C5EC9"/>
    <w:rsid w:val="006C60EF"/>
    <w:rsid w:val="006C62EF"/>
    <w:rsid w:val="006C684F"/>
    <w:rsid w:val="006C686C"/>
    <w:rsid w:val="006C695E"/>
    <w:rsid w:val="006C6AD1"/>
    <w:rsid w:val="006C6C36"/>
    <w:rsid w:val="006C6C63"/>
    <w:rsid w:val="006C6C82"/>
    <w:rsid w:val="006C6E22"/>
    <w:rsid w:val="006C6E2B"/>
    <w:rsid w:val="006C6F57"/>
    <w:rsid w:val="006C7303"/>
    <w:rsid w:val="006C7305"/>
    <w:rsid w:val="006C7544"/>
    <w:rsid w:val="006C7556"/>
    <w:rsid w:val="006C76D7"/>
    <w:rsid w:val="006C76F0"/>
    <w:rsid w:val="006C7770"/>
    <w:rsid w:val="006C77D6"/>
    <w:rsid w:val="006C7C94"/>
    <w:rsid w:val="006C7EF9"/>
    <w:rsid w:val="006D00B1"/>
    <w:rsid w:val="006D01AB"/>
    <w:rsid w:val="006D0284"/>
    <w:rsid w:val="006D02B0"/>
    <w:rsid w:val="006D03A8"/>
    <w:rsid w:val="006D03EB"/>
    <w:rsid w:val="006D0645"/>
    <w:rsid w:val="006D069C"/>
    <w:rsid w:val="006D08C9"/>
    <w:rsid w:val="006D09B9"/>
    <w:rsid w:val="006D0ACA"/>
    <w:rsid w:val="006D0BE0"/>
    <w:rsid w:val="006D0D2B"/>
    <w:rsid w:val="006D0E01"/>
    <w:rsid w:val="006D1084"/>
    <w:rsid w:val="006D1219"/>
    <w:rsid w:val="006D1291"/>
    <w:rsid w:val="006D12AF"/>
    <w:rsid w:val="006D16FC"/>
    <w:rsid w:val="006D18A5"/>
    <w:rsid w:val="006D1AA7"/>
    <w:rsid w:val="006D1ACE"/>
    <w:rsid w:val="006D1CF4"/>
    <w:rsid w:val="006D1FCD"/>
    <w:rsid w:val="006D2134"/>
    <w:rsid w:val="006D2236"/>
    <w:rsid w:val="006D24A1"/>
    <w:rsid w:val="006D25D3"/>
    <w:rsid w:val="006D25EB"/>
    <w:rsid w:val="006D2A6E"/>
    <w:rsid w:val="006D2AE5"/>
    <w:rsid w:val="006D2BD4"/>
    <w:rsid w:val="006D2BDD"/>
    <w:rsid w:val="006D3165"/>
    <w:rsid w:val="006D31B7"/>
    <w:rsid w:val="006D3608"/>
    <w:rsid w:val="006D37B0"/>
    <w:rsid w:val="006D37D6"/>
    <w:rsid w:val="006D3B40"/>
    <w:rsid w:val="006D40BD"/>
    <w:rsid w:val="006D4290"/>
    <w:rsid w:val="006D4479"/>
    <w:rsid w:val="006D4765"/>
    <w:rsid w:val="006D47DE"/>
    <w:rsid w:val="006D4A8D"/>
    <w:rsid w:val="006D4B0B"/>
    <w:rsid w:val="006D4BAF"/>
    <w:rsid w:val="006D4BE8"/>
    <w:rsid w:val="006D4DC7"/>
    <w:rsid w:val="006D4E0C"/>
    <w:rsid w:val="006D4F88"/>
    <w:rsid w:val="006D51BE"/>
    <w:rsid w:val="006D5324"/>
    <w:rsid w:val="006D574D"/>
    <w:rsid w:val="006D576D"/>
    <w:rsid w:val="006D5809"/>
    <w:rsid w:val="006D5D03"/>
    <w:rsid w:val="006D5E64"/>
    <w:rsid w:val="006D5F21"/>
    <w:rsid w:val="006D5F24"/>
    <w:rsid w:val="006D5F75"/>
    <w:rsid w:val="006D6092"/>
    <w:rsid w:val="006D61B8"/>
    <w:rsid w:val="006D635A"/>
    <w:rsid w:val="006D642F"/>
    <w:rsid w:val="006D643C"/>
    <w:rsid w:val="006D6773"/>
    <w:rsid w:val="006D68AD"/>
    <w:rsid w:val="006D69B7"/>
    <w:rsid w:val="006D6AC6"/>
    <w:rsid w:val="006D6F5E"/>
    <w:rsid w:val="006D7189"/>
    <w:rsid w:val="006D7374"/>
    <w:rsid w:val="006D762D"/>
    <w:rsid w:val="006D7656"/>
    <w:rsid w:val="006D7A92"/>
    <w:rsid w:val="006D7B10"/>
    <w:rsid w:val="006D7BCF"/>
    <w:rsid w:val="006D7C95"/>
    <w:rsid w:val="006D7E1F"/>
    <w:rsid w:val="006D7E8A"/>
    <w:rsid w:val="006E004B"/>
    <w:rsid w:val="006E00F8"/>
    <w:rsid w:val="006E0349"/>
    <w:rsid w:val="006E04A7"/>
    <w:rsid w:val="006E04FE"/>
    <w:rsid w:val="006E0A49"/>
    <w:rsid w:val="006E0BBE"/>
    <w:rsid w:val="006E0F77"/>
    <w:rsid w:val="006E11FA"/>
    <w:rsid w:val="006E124D"/>
    <w:rsid w:val="006E12A3"/>
    <w:rsid w:val="006E1362"/>
    <w:rsid w:val="006E15CB"/>
    <w:rsid w:val="006E1CBC"/>
    <w:rsid w:val="006E1CDD"/>
    <w:rsid w:val="006E1D90"/>
    <w:rsid w:val="006E1EC3"/>
    <w:rsid w:val="006E2214"/>
    <w:rsid w:val="006E22C3"/>
    <w:rsid w:val="006E2350"/>
    <w:rsid w:val="006E23DC"/>
    <w:rsid w:val="006E2522"/>
    <w:rsid w:val="006E266E"/>
    <w:rsid w:val="006E2934"/>
    <w:rsid w:val="006E29C4"/>
    <w:rsid w:val="006E2B26"/>
    <w:rsid w:val="006E2B7E"/>
    <w:rsid w:val="006E2CB0"/>
    <w:rsid w:val="006E2CCB"/>
    <w:rsid w:val="006E2E2D"/>
    <w:rsid w:val="006E2F28"/>
    <w:rsid w:val="006E32CB"/>
    <w:rsid w:val="006E3464"/>
    <w:rsid w:val="006E3615"/>
    <w:rsid w:val="006E36EA"/>
    <w:rsid w:val="006E3813"/>
    <w:rsid w:val="006E38F8"/>
    <w:rsid w:val="006E3A34"/>
    <w:rsid w:val="006E3FFC"/>
    <w:rsid w:val="006E4321"/>
    <w:rsid w:val="006E4405"/>
    <w:rsid w:val="006E4477"/>
    <w:rsid w:val="006E464D"/>
    <w:rsid w:val="006E4793"/>
    <w:rsid w:val="006E480F"/>
    <w:rsid w:val="006E4955"/>
    <w:rsid w:val="006E4ABB"/>
    <w:rsid w:val="006E4B2B"/>
    <w:rsid w:val="006E4B3A"/>
    <w:rsid w:val="006E5104"/>
    <w:rsid w:val="006E5185"/>
    <w:rsid w:val="006E5284"/>
    <w:rsid w:val="006E5317"/>
    <w:rsid w:val="006E5591"/>
    <w:rsid w:val="006E56AC"/>
    <w:rsid w:val="006E5932"/>
    <w:rsid w:val="006E596A"/>
    <w:rsid w:val="006E5B64"/>
    <w:rsid w:val="006E5ECC"/>
    <w:rsid w:val="006E5FF6"/>
    <w:rsid w:val="006E60A6"/>
    <w:rsid w:val="006E618B"/>
    <w:rsid w:val="006E6207"/>
    <w:rsid w:val="006E63DB"/>
    <w:rsid w:val="006E6841"/>
    <w:rsid w:val="006E6DB6"/>
    <w:rsid w:val="006E6DC6"/>
    <w:rsid w:val="006E6E43"/>
    <w:rsid w:val="006E7469"/>
    <w:rsid w:val="006E7823"/>
    <w:rsid w:val="006E7BEE"/>
    <w:rsid w:val="006E7C49"/>
    <w:rsid w:val="006E7C9D"/>
    <w:rsid w:val="006F0030"/>
    <w:rsid w:val="006F0441"/>
    <w:rsid w:val="006F0666"/>
    <w:rsid w:val="006F06CB"/>
    <w:rsid w:val="006F07D8"/>
    <w:rsid w:val="006F08C8"/>
    <w:rsid w:val="006F0AF5"/>
    <w:rsid w:val="006F0DBD"/>
    <w:rsid w:val="006F0F2E"/>
    <w:rsid w:val="006F1292"/>
    <w:rsid w:val="006F1475"/>
    <w:rsid w:val="006F1846"/>
    <w:rsid w:val="006F1AD7"/>
    <w:rsid w:val="006F1AE0"/>
    <w:rsid w:val="006F1DF7"/>
    <w:rsid w:val="006F21C9"/>
    <w:rsid w:val="006F23E8"/>
    <w:rsid w:val="006F24D9"/>
    <w:rsid w:val="006F24E5"/>
    <w:rsid w:val="006F2AD8"/>
    <w:rsid w:val="006F2E81"/>
    <w:rsid w:val="006F2FE4"/>
    <w:rsid w:val="006F3198"/>
    <w:rsid w:val="006F33D2"/>
    <w:rsid w:val="006F350E"/>
    <w:rsid w:val="006F3E68"/>
    <w:rsid w:val="006F4022"/>
    <w:rsid w:val="006F41D6"/>
    <w:rsid w:val="006F41FB"/>
    <w:rsid w:val="006F4235"/>
    <w:rsid w:val="006F442D"/>
    <w:rsid w:val="006F466F"/>
    <w:rsid w:val="006F472B"/>
    <w:rsid w:val="006F4870"/>
    <w:rsid w:val="006F4939"/>
    <w:rsid w:val="006F494B"/>
    <w:rsid w:val="006F507D"/>
    <w:rsid w:val="006F5131"/>
    <w:rsid w:val="006F51DA"/>
    <w:rsid w:val="006F51E4"/>
    <w:rsid w:val="006F5297"/>
    <w:rsid w:val="006F52D2"/>
    <w:rsid w:val="006F5463"/>
    <w:rsid w:val="006F56BA"/>
    <w:rsid w:val="006F572B"/>
    <w:rsid w:val="006F577E"/>
    <w:rsid w:val="006F5882"/>
    <w:rsid w:val="006F5985"/>
    <w:rsid w:val="006F5AED"/>
    <w:rsid w:val="006F5AF0"/>
    <w:rsid w:val="006F5D25"/>
    <w:rsid w:val="006F5D7D"/>
    <w:rsid w:val="006F5FC2"/>
    <w:rsid w:val="006F6122"/>
    <w:rsid w:val="006F6567"/>
    <w:rsid w:val="006F6B21"/>
    <w:rsid w:val="006F6B6A"/>
    <w:rsid w:val="006F6CBA"/>
    <w:rsid w:val="006F6DDD"/>
    <w:rsid w:val="006F70BD"/>
    <w:rsid w:val="006F71E0"/>
    <w:rsid w:val="006F72EF"/>
    <w:rsid w:val="006F740B"/>
    <w:rsid w:val="006F7508"/>
    <w:rsid w:val="006F7532"/>
    <w:rsid w:val="006F76C3"/>
    <w:rsid w:val="006F7705"/>
    <w:rsid w:val="006F7927"/>
    <w:rsid w:val="006F7936"/>
    <w:rsid w:val="006F7ACD"/>
    <w:rsid w:val="006F7DD4"/>
    <w:rsid w:val="006F7E46"/>
    <w:rsid w:val="006F7F11"/>
    <w:rsid w:val="0070015B"/>
    <w:rsid w:val="007001DC"/>
    <w:rsid w:val="00700251"/>
    <w:rsid w:val="00700612"/>
    <w:rsid w:val="00700617"/>
    <w:rsid w:val="0070073A"/>
    <w:rsid w:val="007007B3"/>
    <w:rsid w:val="0070092D"/>
    <w:rsid w:val="00700BED"/>
    <w:rsid w:val="00700C22"/>
    <w:rsid w:val="00700D49"/>
    <w:rsid w:val="00700E9A"/>
    <w:rsid w:val="00700F1B"/>
    <w:rsid w:val="00701105"/>
    <w:rsid w:val="00701198"/>
    <w:rsid w:val="007012D7"/>
    <w:rsid w:val="00701339"/>
    <w:rsid w:val="00701352"/>
    <w:rsid w:val="007014E7"/>
    <w:rsid w:val="00701974"/>
    <w:rsid w:val="007019DC"/>
    <w:rsid w:val="00701A6A"/>
    <w:rsid w:val="00701AF3"/>
    <w:rsid w:val="007021D0"/>
    <w:rsid w:val="0070248A"/>
    <w:rsid w:val="0070254F"/>
    <w:rsid w:val="00702734"/>
    <w:rsid w:val="00702843"/>
    <w:rsid w:val="00702A45"/>
    <w:rsid w:val="00702ACA"/>
    <w:rsid w:val="00702C36"/>
    <w:rsid w:val="00702CB2"/>
    <w:rsid w:val="00702DCD"/>
    <w:rsid w:val="0070307C"/>
    <w:rsid w:val="007032FE"/>
    <w:rsid w:val="00703578"/>
    <w:rsid w:val="007035FB"/>
    <w:rsid w:val="0070364A"/>
    <w:rsid w:val="007036CB"/>
    <w:rsid w:val="007037C5"/>
    <w:rsid w:val="00703809"/>
    <w:rsid w:val="0070389E"/>
    <w:rsid w:val="00703A35"/>
    <w:rsid w:val="00703C2F"/>
    <w:rsid w:val="00703E5D"/>
    <w:rsid w:val="00703F2C"/>
    <w:rsid w:val="00704209"/>
    <w:rsid w:val="0070447B"/>
    <w:rsid w:val="007044A1"/>
    <w:rsid w:val="007045D9"/>
    <w:rsid w:val="00704609"/>
    <w:rsid w:val="007047D5"/>
    <w:rsid w:val="0070483B"/>
    <w:rsid w:val="00704A4A"/>
    <w:rsid w:val="00704AE8"/>
    <w:rsid w:val="00704B78"/>
    <w:rsid w:val="00704CA0"/>
    <w:rsid w:val="00704D1E"/>
    <w:rsid w:val="00704D90"/>
    <w:rsid w:val="00705109"/>
    <w:rsid w:val="00705223"/>
    <w:rsid w:val="00705262"/>
    <w:rsid w:val="007055CF"/>
    <w:rsid w:val="0070584C"/>
    <w:rsid w:val="0070585E"/>
    <w:rsid w:val="00705884"/>
    <w:rsid w:val="00705A96"/>
    <w:rsid w:val="00705ACB"/>
    <w:rsid w:val="00705C97"/>
    <w:rsid w:val="00705CDF"/>
    <w:rsid w:val="00705CF2"/>
    <w:rsid w:val="00705D31"/>
    <w:rsid w:val="00705DF2"/>
    <w:rsid w:val="00705E74"/>
    <w:rsid w:val="00705E8E"/>
    <w:rsid w:val="007062FD"/>
    <w:rsid w:val="00706374"/>
    <w:rsid w:val="00706473"/>
    <w:rsid w:val="00706628"/>
    <w:rsid w:val="00706B1B"/>
    <w:rsid w:val="00706EC5"/>
    <w:rsid w:val="00706EEB"/>
    <w:rsid w:val="007070FE"/>
    <w:rsid w:val="007071C0"/>
    <w:rsid w:val="00707377"/>
    <w:rsid w:val="00707763"/>
    <w:rsid w:val="00707C01"/>
    <w:rsid w:val="00707C5F"/>
    <w:rsid w:val="00710237"/>
    <w:rsid w:val="00710B78"/>
    <w:rsid w:val="0071108B"/>
    <w:rsid w:val="0071116D"/>
    <w:rsid w:val="0071124C"/>
    <w:rsid w:val="007112CF"/>
    <w:rsid w:val="00711485"/>
    <w:rsid w:val="0071148F"/>
    <w:rsid w:val="007114A0"/>
    <w:rsid w:val="007114B3"/>
    <w:rsid w:val="00711705"/>
    <w:rsid w:val="00711772"/>
    <w:rsid w:val="00711B6D"/>
    <w:rsid w:val="00711DE0"/>
    <w:rsid w:val="00711EE7"/>
    <w:rsid w:val="00712112"/>
    <w:rsid w:val="00712145"/>
    <w:rsid w:val="0071243F"/>
    <w:rsid w:val="007124E7"/>
    <w:rsid w:val="0071250E"/>
    <w:rsid w:val="00712748"/>
    <w:rsid w:val="00712A1D"/>
    <w:rsid w:val="00712F8E"/>
    <w:rsid w:val="00712FFE"/>
    <w:rsid w:val="0071314E"/>
    <w:rsid w:val="0071317B"/>
    <w:rsid w:val="007131D2"/>
    <w:rsid w:val="007138A6"/>
    <w:rsid w:val="007138FF"/>
    <w:rsid w:val="007139AB"/>
    <w:rsid w:val="00713A4F"/>
    <w:rsid w:val="00713BA4"/>
    <w:rsid w:val="00713E20"/>
    <w:rsid w:val="00713FD8"/>
    <w:rsid w:val="00713FF8"/>
    <w:rsid w:val="00714052"/>
    <w:rsid w:val="007141CA"/>
    <w:rsid w:val="007147AC"/>
    <w:rsid w:val="00714B06"/>
    <w:rsid w:val="00714CAC"/>
    <w:rsid w:val="00714CB9"/>
    <w:rsid w:val="00714CDF"/>
    <w:rsid w:val="00714D8B"/>
    <w:rsid w:val="00714E0D"/>
    <w:rsid w:val="00714FDD"/>
    <w:rsid w:val="0071550F"/>
    <w:rsid w:val="00715531"/>
    <w:rsid w:val="007155CF"/>
    <w:rsid w:val="0071561E"/>
    <w:rsid w:val="00715828"/>
    <w:rsid w:val="0071596F"/>
    <w:rsid w:val="00715D24"/>
    <w:rsid w:val="00715D28"/>
    <w:rsid w:val="00715F36"/>
    <w:rsid w:val="007161FC"/>
    <w:rsid w:val="00716289"/>
    <w:rsid w:val="007162AA"/>
    <w:rsid w:val="00716324"/>
    <w:rsid w:val="0071636A"/>
    <w:rsid w:val="00716526"/>
    <w:rsid w:val="007168CE"/>
    <w:rsid w:val="007168F0"/>
    <w:rsid w:val="00716A1A"/>
    <w:rsid w:val="00716A65"/>
    <w:rsid w:val="00716AC3"/>
    <w:rsid w:val="00716B7C"/>
    <w:rsid w:val="00716DBD"/>
    <w:rsid w:val="00716E6D"/>
    <w:rsid w:val="00716FC0"/>
    <w:rsid w:val="00717147"/>
    <w:rsid w:val="0071728C"/>
    <w:rsid w:val="00717452"/>
    <w:rsid w:val="00717495"/>
    <w:rsid w:val="0071755F"/>
    <w:rsid w:val="00717963"/>
    <w:rsid w:val="0071796A"/>
    <w:rsid w:val="00717A1D"/>
    <w:rsid w:val="00717B7D"/>
    <w:rsid w:val="00717BC6"/>
    <w:rsid w:val="00720075"/>
    <w:rsid w:val="00720500"/>
    <w:rsid w:val="00720653"/>
    <w:rsid w:val="00720821"/>
    <w:rsid w:val="0072087B"/>
    <w:rsid w:val="00720922"/>
    <w:rsid w:val="00720B8B"/>
    <w:rsid w:val="00720C59"/>
    <w:rsid w:val="00720EAF"/>
    <w:rsid w:val="0072167A"/>
    <w:rsid w:val="00721926"/>
    <w:rsid w:val="00721B39"/>
    <w:rsid w:val="00721D05"/>
    <w:rsid w:val="00721EBD"/>
    <w:rsid w:val="0072210F"/>
    <w:rsid w:val="00722313"/>
    <w:rsid w:val="00722362"/>
    <w:rsid w:val="007225A8"/>
    <w:rsid w:val="00722941"/>
    <w:rsid w:val="00722BA3"/>
    <w:rsid w:val="007230AA"/>
    <w:rsid w:val="0072325F"/>
    <w:rsid w:val="0072328E"/>
    <w:rsid w:val="00723410"/>
    <w:rsid w:val="0072341A"/>
    <w:rsid w:val="0072355C"/>
    <w:rsid w:val="007236E3"/>
    <w:rsid w:val="007239B0"/>
    <w:rsid w:val="007239C0"/>
    <w:rsid w:val="00723AFA"/>
    <w:rsid w:val="00723D19"/>
    <w:rsid w:val="00723D4B"/>
    <w:rsid w:val="00724154"/>
    <w:rsid w:val="007244B0"/>
    <w:rsid w:val="00724687"/>
    <w:rsid w:val="0072475D"/>
    <w:rsid w:val="00724833"/>
    <w:rsid w:val="00724F52"/>
    <w:rsid w:val="00724F6E"/>
    <w:rsid w:val="007250B9"/>
    <w:rsid w:val="00725746"/>
    <w:rsid w:val="00725980"/>
    <w:rsid w:val="00725A46"/>
    <w:rsid w:val="00725DAA"/>
    <w:rsid w:val="00725DF8"/>
    <w:rsid w:val="007260E0"/>
    <w:rsid w:val="0072625B"/>
    <w:rsid w:val="0072629B"/>
    <w:rsid w:val="0072651F"/>
    <w:rsid w:val="0072668F"/>
    <w:rsid w:val="007266F0"/>
    <w:rsid w:val="00726818"/>
    <w:rsid w:val="00726843"/>
    <w:rsid w:val="0072686A"/>
    <w:rsid w:val="0072688D"/>
    <w:rsid w:val="00726AFE"/>
    <w:rsid w:val="00726C23"/>
    <w:rsid w:val="00726C26"/>
    <w:rsid w:val="00726CE3"/>
    <w:rsid w:val="00726F36"/>
    <w:rsid w:val="00727051"/>
    <w:rsid w:val="0072733A"/>
    <w:rsid w:val="00727422"/>
    <w:rsid w:val="0072755B"/>
    <w:rsid w:val="007275FF"/>
    <w:rsid w:val="00727851"/>
    <w:rsid w:val="00727A75"/>
    <w:rsid w:val="00727B06"/>
    <w:rsid w:val="00727B2B"/>
    <w:rsid w:val="00727DB5"/>
    <w:rsid w:val="0073012B"/>
    <w:rsid w:val="00730581"/>
    <w:rsid w:val="0073061E"/>
    <w:rsid w:val="0073066B"/>
    <w:rsid w:val="0073080E"/>
    <w:rsid w:val="00730E56"/>
    <w:rsid w:val="00730F0A"/>
    <w:rsid w:val="007311EE"/>
    <w:rsid w:val="00731576"/>
    <w:rsid w:val="00731ABC"/>
    <w:rsid w:val="00731B2E"/>
    <w:rsid w:val="00731D7C"/>
    <w:rsid w:val="00731DD0"/>
    <w:rsid w:val="00732366"/>
    <w:rsid w:val="00732647"/>
    <w:rsid w:val="00732818"/>
    <w:rsid w:val="007328CE"/>
    <w:rsid w:val="00732F5E"/>
    <w:rsid w:val="00733034"/>
    <w:rsid w:val="00733563"/>
    <w:rsid w:val="0073370E"/>
    <w:rsid w:val="00733849"/>
    <w:rsid w:val="00733943"/>
    <w:rsid w:val="007339E3"/>
    <w:rsid w:val="007339E7"/>
    <w:rsid w:val="00733A44"/>
    <w:rsid w:val="00733AAC"/>
    <w:rsid w:val="00733B15"/>
    <w:rsid w:val="00733E18"/>
    <w:rsid w:val="007340FD"/>
    <w:rsid w:val="00734341"/>
    <w:rsid w:val="00734377"/>
    <w:rsid w:val="00734415"/>
    <w:rsid w:val="00734471"/>
    <w:rsid w:val="007345BD"/>
    <w:rsid w:val="00734D77"/>
    <w:rsid w:val="00734ED4"/>
    <w:rsid w:val="00734F27"/>
    <w:rsid w:val="00735095"/>
    <w:rsid w:val="0073534F"/>
    <w:rsid w:val="007354E3"/>
    <w:rsid w:val="007354F4"/>
    <w:rsid w:val="0073578A"/>
    <w:rsid w:val="0073588C"/>
    <w:rsid w:val="00735962"/>
    <w:rsid w:val="00735A5D"/>
    <w:rsid w:val="00735C0B"/>
    <w:rsid w:val="00735CFA"/>
    <w:rsid w:val="00735D70"/>
    <w:rsid w:val="00735DB9"/>
    <w:rsid w:val="007362F1"/>
    <w:rsid w:val="007364BA"/>
    <w:rsid w:val="0073653C"/>
    <w:rsid w:val="007367C6"/>
    <w:rsid w:val="007368D8"/>
    <w:rsid w:val="00736A5F"/>
    <w:rsid w:val="00736B19"/>
    <w:rsid w:val="00736B35"/>
    <w:rsid w:val="00736B61"/>
    <w:rsid w:val="00736E1E"/>
    <w:rsid w:val="00737135"/>
    <w:rsid w:val="007371A2"/>
    <w:rsid w:val="00737354"/>
    <w:rsid w:val="007376CC"/>
    <w:rsid w:val="007377D3"/>
    <w:rsid w:val="00737B32"/>
    <w:rsid w:val="00737D48"/>
    <w:rsid w:val="00740001"/>
    <w:rsid w:val="007401DB"/>
    <w:rsid w:val="007404AE"/>
    <w:rsid w:val="00740529"/>
    <w:rsid w:val="00740625"/>
    <w:rsid w:val="00740654"/>
    <w:rsid w:val="00740A32"/>
    <w:rsid w:val="00740AB1"/>
    <w:rsid w:val="00740D8A"/>
    <w:rsid w:val="0074134D"/>
    <w:rsid w:val="007413FB"/>
    <w:rsid w:val="007414B1"/>
    <w:rsid w:val="0074150F"/>
    <w:rsid w:val="0074157C"/>
    <w:rsid w:val="00741679"/>
    <w:rsid w:val="00741A27"/>
    <w:rsid w:val="00741A9D"/>
    <w:rsid w:val="00741BAA"/>
    <w:rsid w:val="00741C77"/>
    <w:rsid w:val="00741C81"/>
    <w:rsid w:val="00741EC5"/>
    <w:rsid w:val="00741F71"/>
    <w:rsid w:val="00741F9C"/>
    <w:rsid w:val="00742086"/>
    <w:rsid w:val="007421BF"/>
    <w:rsid w:val="00742442"/>
    <w:rsid w:val="007426B9"/>
    <w:rsid w:val="0074272E"/>
    <w:rsid w:val="007427A2"/>
    <w:rsid w:val="00742865"/>
    <w:rsid w:val="00742980"/>
    <w:rsid w:val="00742B09"/>
    <w:rsid w:val="00742B5C"/>
    <w:rsid w:val="00742BFA"/>
    <w:rsid w:val="00742FB8"/>
    <w:rsid w:val="0074332A"/>
    <w:rsid w:val="0074332E"/>
    <w:rsid w:val="0074358F"/>
    <w:rsid w:val="0074396F"/>
    <w:rsid w:val="00743A00"/>
    <w:rsid w:val="00743E22"/>
    <w:rsid w:val="00743F88"/>
    <w:rsid w:val="007441A5"/>
    <w:rsid w:val="00744202"/>
    <w:rsid w:val="007442FB"/>
    <w:rsid w:val="00744481"/>
    <w:rsid w:val="007444E6"/>
    <w:rsid w:val="007445F4"/>
    <w:rsid w:val="00744625"/>
    <w:rsid w:val="007447E2"/>
    <w:rsid w:val="00744883"/>
    <w:rsid w:val="0074492B"/>
    <w:rsid w:val="00744B0B"/>
    <w:rsid w:val="00744C3E"/>
    <w:rsid w:val="00744C57"/>
    <w:rsid w:val="00744F1A"/>
    <w:rsid w:val="0074504E"/>
    <w:rsid w:val="007450AD"/>
    <w:rsid w:val="00745154"/>
    <w:rsid w:val="0074529C"/>
    <w:rsid w:val="0074529F"/>
    <w:rsid w:val="00745574"/>
    <w:rsid w:val="00745695"/>
    <w:rsid w:val="00745971"/>
    <w:rsid w:val="007459A1"/>
    <w:rsid w:val="00745ECB"/>
    <w:rsid w:val="0074626E"/>
    <w:rsid w:val="00746301"/>
    <w:rsid w:val="007465D7"/>
    <w:rsid w:val="00746671"/>
    <w:rsid w:val="00746742"/>
    <w:rsid w:val="00746940"/>
    <w:rsid w:val="00746A5B"/>
    <w:rsid w:val="00746AB6"/>
    <w:rsid w:val="00746B1E"/>
    <w:rsid w:val="00746B32"/>
    <w:rsid w:val="00746B41"/>
    <w:rsid w:val="00746BE9"/>
    <w:rsid w:val="00746E22"/>
    <w:rsid w:val="00747085"/>
    <w:rsid w:val="0074714A"/>
    <w:rsid w:val="0074763B"/>
    <w:rsid w:val="00747867"/>
    <w:rsid w:val="007478D3"/>
    <w:rsid w:val="0074798D"/>
    <w:rsid w:val="00747AB9"/>
    <w:rsid w:val="00747C38"/>
    <w:rsid w:val="00747EB8"/>
    <w:rsid w:val="00747FF5"/>
    <w:rsid w:val="00750044"/>
    <w:rsid w:val="00750079"/>
    <w:rsid w:val="0075038E"/>
    <w:rsid w:val="007503B1"/>
    <w:rsid w:val="0075051F"/>
    <w:rsid w:val="00750557"/>
    <w:rsid w:val="0075061F"/>
    <w:rsid w:val="007506CE"/>
    <w:rsid w:val="00750CD4"/>
    <w:rsid w:val="00750EEA"/>
    <w:rsid w:val="007514D6"/>
    <w:rsid w:val="007516D0"/>
    <w:rsid w:val="0075172E"/>
    <w:rsid w:val="007518F3"/>
    <w:rsid w:val="007519D4"/>
    <w:rsid w:val="00751E88"/>
    <w:rsid w:val="007522B0"/>
    <w:rsid w:val="007523FC"/>
    <w:rsid w:val="007528AD"/>
    <w:rsid w:val="007528B3"/>
    <w:rsid w:val="00752BAC"/>
    <w:rsid w:val="00752BC5"/>
    <w:rsid w:val="00752F67"/>
    <w:rsid w:val="00752FE4"/>
    <w:rsid w:val="00753102"/>
    <w:rsid w:val="0075312D"/>
    <w:rsid w:val="007531B2"/>
    <w:rsid w:val="0075332E"/>
    <w:rsid w:val="00753431"/>
    <w:rsid w:val="00753899"/>
    <w:rsid w:val="00753D9B"/>
    <w:rsid w:val="00754172"/>
    <w:rsid w:val="0075453D"/>
    <w:rsid w:val="0075474E"/>
    <w:rsid w:val="00754969"/>
    <w:rsid w:val="007550AC"/>
    <w:rsid w:val="00755185"/>
    <w:rsid w:val="007551D7"/>
    <w:rsid w:val="0075528F"/>
    <w:rsid w:val="00755302"/>
    <w:rsid w:val="00755475"/>
    <w:rsid w:val="00755487"/>
    <w:rsid w:val="00755550"/>
    <w:rsid w:val="007555C8"/>
    <w:rsid w:val="007556A5"/>
    <w:rsid w:val="0075587D"/>
    <w:rsid w:val="00755A2E"/>
    <w:rsid w:val="00755E43"/>
    <w:rsid w:val="00755F6B"/>
    <w:rsid w:val="007560A9"/>
    <w:rsid w:val="007561D5"/>
    <w:rsid w:val="00756268"/>
    <w:rsid w:val="007563C8"/>
    <w:rsid w:val="0075644A"/>
    <w:rsid w:val="007565A2"/>
    <w:rsid w:val="00756AFF"/>
    <w:rsid w:val="00756B9A"/>
    <w:rsid w:val="00756CE3"/>
    <w:rsid w:val="007571D6"/>
    <w:rsid w:val="007572C8"/>
    <w:rsid w:val="007573D6"/>
    <w:rsid w:val="007575E3"/>
    <w:rsid w:val="00757760"/>
    <w:rsid w:val="00757769"/>
    <w:rsid w:val="0075784E"/>
    <w:rsid w:val="007578DF"/>
    <w:rsid w:val="007578F7"/>
    <w:rsid w:val="00757949"/>
    <w:rsid w:val="00757A0E"/>
    <w:rsid w:val="00757AA7"/>
    <w:rsid w:val="00757B83"/>
    <w:rsid w:val="00757C8F"/>
    <w:rsid w:val="00757E63"/>
    <w:rsid w:val="00757F54"/>
    <w:rsid w:val="00757F5C"/>
    <w:rsid w:val="0076017D"/>
    <w:rsid w:val="007602FA"/>
    <w:rsid w:val="0076030A"/>
    <w:rsid w:val="00760376"/>
    <w:rsid w:val="007603F8"/>
    <w:rsid w:val="007604AA"/>
    <w:rsid w:val="00760752"/>
    <w:rsid w:val="00760793"/>
    <w:rsid w:val="00760946"/>
    <w:rsid w:val="00760AB5"/>
    <w:rsid w:val="00760B5D"/>
    <w:rsid w:val="00760D27"/>
    <w:rsid w:val="00760F19"/>
    <w:rsid w:val="00760F33"/>
    <w:rsid w:val="00760F58"/>
    <w:rsid w:val="007611F0"/>
    <w:rsid w:val="00761404"/>
    <w:rsid w:val="00761701"/>
    <w:rsid w:val="007617C3"/>
    <w:rsid w:val="00761988"/>
    <w:rsid w:val="00761D64"/>
    <w:rsid w:val="00761DD3"/>
    <w:rsid w:val="00761E83"/>
    <w:rsid w:val="0076208A"/>
    <w:rsid w:val="007620AB"/>
    <w:rsid w:val="007623B0"/>
    <w:rsid w:val="007623E2"/>
    <w:rsid w:val="007623F5"/>
    <w:rsid w:val="00762600"/>
    <w:rsid w:val="00762C16"/>
    <w:rsid w:val="00762CB2"/>
    <w:rsid w:val="00763091"/>
    <w:rsid w:val="00763258"/>
    <w:rsid w:val="00763463"/>
    <w:rsid w:val="007634EC"/>
    <w:rsid w:val="00763508"/>
    <w:rsid w:val="007635DF"/>
    <w:rsid w:val="00763806"/>
    <w:rsid w:val="0076389C"/>
    <w:rsid w:val="00763B50"/>
    <w:rsid w:val="0076411E"/>
    <w:rsid w:val="00764160"/>
    <w:rsid w:val="007643DC"/>
    <w:rsid w:val="007644DE"/>
    <w:rsid w:val="00764530"/>
    <w:rsid w:val="00764542"/>
    <w:rsid w:val="0076460B"/>
    <w:rsid w:val="00764654"/>
    <w:rsid w:val="00764808"/>
    <w:rsid w:val="007648F9"/>
    <w:rsid w:val="00764919"/>
    <w:rsid w:val="007649DF"/>
    <w:rsid w:val="00764A4F"/>
    <w:rsid w:val="00764B78"/>
    <w:rsid w:val="00764BEF"/>
    <w:rsid w:val="00764D79"/>
    <w:rsid w:val="007652D6"/>
    <w:rsid w:val="007652E0"/>
    <w:rsid w:val="0076561D"/>
    <w:rsid w:val="00765621"/>
    <w:rsid w:val="00765636"/>
    <w:rsid w:val="007657B9"/>
    <w:rsid w:val="00765A7B"/>
    <w:rsid w:val="00765AAB"/>
    <w:rsid w:val="00765D25"/>
    <w:rsid w:val="00766114"/>
    <w:rsid w:val="007661AE"/>
    <w:rsid w:val="007661F4"/>
    <w:rsid w:val="00766266"/>
    <w:rsid w:val="007663A1"/>
    <w:rsid w:val="00766573"/>
    <w:rsid w:val="007665B0"/>
    <w:rsid w:val="00766627"/>
    <w:rsid w:val="0076664B"/>
    <w:rsid w:val="00766B54"/>
    <w:rsid w:val="00766B8D"/>
    <w:rsid w:val="00766CC9"/>
    <w:rsid w:val="00766F52"/>
    <w:rsid w:val="007672AA"/>
    <w:rsid w:val="0076746E"/>
    <w:rsid w:val="0076763B"/>
    <w:rsid w:val="007677C0"/>
    <w:rsid w:val="0076784F"/>
    <w:rsid w:val="00767B94"/>
    <w:rsid w:val="00767C25"/>
    <w:rsid w:val="00767E05"/>
    <w:rsid w:val="00767F8E"/>
    <w:rsid w:val="00767FCB"/>
    <w:rsid w:val="0077000B"/>
    <w:rsid w:val="0077022D"/>
    <w:rsid w:val="0077057D"/>
    <w:rsid w:val="00770590"/>
    <w:rsid w:val="00770719"/>
    <w:rsid w:val="00770AE8"/>
    <w:rsid w:val="00770DCE"/>
    <w:rsid w:val="00770FD4"/>
    <w:rsid w:val="007710CC"/>
    <w:rsid w:val="007710D5"/>
    <w:rsid w:val="0077139A"/>
    <w:rsid w:val="00771477"/>
    <w:rsid w:val="007716CE"/>
    <w:rsid w:val="00771C15"/>
    <w:rsid w:val="00771C1C"/>
    <w:rsid w:val="00771E3A"/>
    <w:rsid w:val="00771E61"/>
    <w:rsid w:val="00771F63"/>
    <w:rsid w:val="00771FA3"/>
    <w:rsid w:val="0077215E"/>
    <w:rsid w:val="007725C8"/>
    <w:rsid w:val="007727D3"/>
    <w:rsid w:val="00772851"/>
    <w:rsid w:val="007728B3"/>
    <w:rsid w:val="00772B61"/>
    <w:rsid w:val="00772C4F"/>
    <w:rsid w:val="00772E6F"/>
    <w:rsid w:val="00772F28"/>
    <w:rsid w:val="00772F5E"/>
    <w:rsid w:val="007737D7"/>
    <w:rsid w:val="007737E2"/>
    <w:rsid w:val="00773810"/>
    <w:rsid w:val="00773826"/>
    <w:rsid w:val="00773BBE"/>
    <w:rsid w:val="00773BD1"/>
    <w:rsid w:val="00773E7F"/>
    <w:rsid w:val="00773EF3"/>
    <w:rsid w:val="0077439E"/>
    <w:rsid w:val="007743A7"/>
    <w:rsid w:val="00774538"/>
    <w:rsid w:val="00774757"/>
    <w:rsid w:val="00774C70"/>
    <w:rsid w:val="00774D81"/>
    <w:rsid w:val="00774DEA"/>
    <w:rsid w:val="00774F66"/>
    <w:rsid w:val="00775174"/>
    <w:rsid w:val="00775249"/>
    <w:rsid w:val="007757A1"/>
    <w:rsid w:val="007758EC"/>
    <w:rsid w:val="00775A35"/>
    <w:rsid w:val="00775A66"/>
    <w:rsid w:val="00775CBA"/>
    <w:rsid w:val="00775FF1"/>
    <w:rsid w:val="00776074"/>
    <w:rsid w:val="007761D5"/>
    <w:rsid w:val="00776251"/>
    <w:rsid w:val="0077629E"/>
    <w:rsid w:val="00776501"/>
    <w:rsid w:val="00776510"/>
    <w:rsid w:val="00776575"/>
    <w:rsid w:val="00776883"/>
    <w:rsid w:val="00776AD4"/>
    <w:rsid w:val="00776D9D"/>
    <w:rsid w:val="00776EB7"/>
    <w:rsid w:val="00777014"/>
    <w:rsid w:val="0077707D"/>
    <w:rsid w:val="00777555"/>
    <w:rsid w:val="0077766B"/>
    <w:rsid w:val="007777C6"/>
    <w:rsid w:val="007778C9"/>
    <w:rsid w:val="00777B05"/>
    <w:rsid w:val="00777B34"/>
    <w:rsid w:val="00777CC7"/>
    <w:rsid w:val="00777DEA"/>
    <w:rsid w:val="00777F46"/>
    <w:rsid w:val="00777FD0"/>
    <w:rsid w:val="0078027E"/>
    <w:rsid w:val="007803CF"/>
    <w:rsid w:val="007803D6"/>
    <w:rsid w:val="00780492"/>
    <w:rsid w:val="00780506"/>
    <w:rsid w:val="00780523"/>
    <w:rsid w:val="00780587"/>
    <w:rsid w:val="007805CD"/>
    <w:rsid w:val="0078064D"/>
    <w:rsid w:val="00780673"/>
    <w:rsid w:val="007807E5"/>
    <w:rsid w:val="00780A08"/>
    <w:rsid w:val="00780D17"/>
    <w:rsid w:val="00780D71"/>
    <w:rsid w:val="00780E13"/>
    <w:rsid w:val="007810A0"/>
    <w:rsid w:val="007814EC"/>
    <w:rsid w:val="007817AB"/>
    <w:rsid w:val="00781A5A"/>
    <w:rsid w:val="00781A7F"/>
    <w:rsid w:val="00781B82"/>
    <w:rsid w:val="00781C6D"/>
    <w:rsid w:val="007820A7"/>
    <w:rsid w:val="0078214F"/>
    <w:rsid w:val="0078219C"/>
    <w:rsid w:val="00782259"/>
    <w:rsid w:val="007823B1"/>
    <w:rsid w:val="007824C3"/>
    <w:rsid w:val="0078260B"/>
    <w:rsid w:val="00782B4A"/>
    <w:rsid w:val="00782DF5"/>
    <w:rsid w:val="00782F8B"/>
    <w:rsid w:val="00782FFF"/>
    <w:rsid w:val="007831C0"/>
    <w:rsid w:val="00783207"/>
    <w:rsid w:val="00783249"/>
    <w:rsid w:val="0078356E"/>
    <w:rsid w:val="00783664"/>
    <w:rsid w:val="00783A80"/>
    <w:rsid w:val="00783B25"/>
    <w:rsid w:val="00783E76"/>
    <w:rsid w:val="00784116"/>
    <w:rsid w:val="0078422E"/>
    <w:rsid w:val="007842FB"/>
    <w:rsid w:val="007843A6"/>
    <w:rsid w:val="00784574"/>
    <w:rsid w:val="007845AB"/>
    <w:rsid w:val="007847ED"/>
    <w:rsid w:val="00784835"/>
    <w:rsid w:val="00784941"/>
    <w:rsid w:val="00784BD7"/>
    <w:rsid w:val="00784D20"/>
    <w:rsid w:val="00784E4D"/>
    <w:rsid w:val="00784E80"/>
    <w:rsid w:val="00784EBF"/>
    <w:rsid w:val="00784FF9"/>
    <w:rsid w:val="007852FF"/>
    <w:rsid w:val="007853E5"/>
    <w:rsid w:val="00785811"/>
    <w:rsid w:val="00785DDB"/>
    <w:rsid w:val="00785EAD"/>
    <w:rsid w:val="00785EDC"/>
    <w:rsid w:val="007861BF"/>
    <w:rsid w:val="0078623A"/>
    <w:rsid w:val="00786509"/>
    <w:rsid w:val="0078669F"/>
    <w:rsid w:val="00786B19"/>
    <w:rsid w:val="00786B92"/>
    <w:rsid w:val="00786C0D"/>
    <w:rsid w:val="00786E3C"/>
    <w:rsid w:val="00786E49"/>
    <w:rsid w:val="00786E9C"/>
    <w:rsid w:val="00787133"/>
    <w:rsid w:val="007872B3"/>
    <w:rsid w:val="0078752D"/>
    <w:rsid w:val="007876D9"/>
    <w:rsid w:val="00787C3E"/>
    <w:rsid w:val="00787CC2"/>
    <w:rsid w:val="00787D22"/>
    <w:rsid w:val="00787F29"/>
    <w:rsid w:val="0079009D"/>
    <w:rsid w:val="00790141"/>
    <w:rsid w:val="00790357"/>
    <w:rsid w:val="007906C7"/>
    <w:rsid w:val="00790B71"/>
    <w:rsid w:val="00790C04"/>
    <w:rsid w:val="00790DB9"/>
    <w:rsid w:val="0079103F"/>
    <w:rsid w:val="00791492"/>
    <w:rsid w:val="007915E8"/>
    <w:rsid w:val="00791795"/>
    <w:rsid w:val="0079180E"/>
    <w:rsid w:val="00791849"/>
    <w:rsid w:val="00791969"/>
    <w:rsid w:val="007919C2"/>
    <w:rsid w:val="0079252E"/>
    <w:rsid w:val="007928F7"/>
    <w:rsid w:val="0079295C"/>
    <w:rsid w:val="00792A1D"/>
    <w:rsid w:val="00792BFB"/>
    <w:rsid w:val="00792D9F"/>
    <w:rsid w:val="00792F64"/>
    <w:rsid w:val="007930D1"/>
    <w:rsid w:val="00793237"/>
    <w:rsid w:val="00793341"/>
    <w:rsid w:val="0079358F"/>
    <w:rsid w:val="0079359E"/>
    <w:rsid w:val="0079362E"/>
    <w:rsid w:val="007937E7"/>
    <w:rsid w:val="00793994"/>
    <w:rsid w:val="00793E3A"/>
    <w:rsid w:val="00793E8A"/>
    <w:rsid w:val="007940AA"/>
    <w:rsid w:val="007941DE"/>
    <w:rsid w:val="007942AE"/>
    <w:rsid w:val="0079436C"/>
    <w:rsid w:val="0079436F"/>
    <w:rsid w:val="00794555"/>
    <w:rsid w:val="0079481B"/>
    <w:rsid w:val="00794A62"/>
    <w:rsid w:val="00794CEF"/>
    <w:rsid w:val="00794FA2"/>
    <w:rsid w:val="0079522E"/>
    <w:rsid w:val="00795264"/>
    <w:rsid w:val="00795518"/>
    <w:rsid w:val="00795698"/>
    <w:rsid w:val="00795827"/>
    <w:rsid w:val="0079583C"/>
    <w:rsid w:val="007959D3"/>
    <w:rsid w:val="00795A3A"/>
    <w:rsid w:val="00795BC8"/>
    <w:rsid w:val="00795DFB"/>
    <w:rsid w:val="00796004"/>
    <w:rsid w:val="0079648E"/>
    <w:rsid w:val="007965B2"/>
    <w:rsid w:val="007968C2"/>
    <w:rsid w:val="00796B47"/>
    <w:rsid w:val="00796BC2"/>
    <w:rsid w:val="00796D15"/>
    <w:rsid w:val="00796D9B"/>
    <w:rsid w:val="00796DC3"/>
    <w:rsid w:val="00796E88"/>
    <w:rsid w:val="00796EFC"/>
    <w:rsid w:val="00797189"/>
    <w:rsid w:val="00797518"/>
    <w:rsid w:val="007976BF"/>
    <w:rsid w:val="00797BF2"/>
    <w:rsid w:val="00797D0D"/>
    <w:rsid w:val="00797D3A"/>
    <w:rsid w:val="00797D8C"/>
    <w:rsid w:val="00797E62"/>
    <w:rsid w:val="007A00A8"/>
    <w:rsid w:val="007A01B9"/>
    <w:rsid w:val="007A025A"/>
    <w:rsid w:val="007A026D"/>
    <w:rsid w:val="007A02C1"/>
    <w:rsid w:val="007A092F"/>
    <w:rsid w:val="007A09FF"/>
    <w:rsid w:val="007A0BB0"/>
    <w:rsid w:val="007A0C72"/>
    <w:rsid w:val="007A0DCD"/>
    <w:rsid w:val="007A0F6D"/>
    <w:rsid w:val="007A119B"/>
    <w:rsid w:val="007A12F6"/>
    <w:rsid w:val="007A140A"/>
    <w:rsid w:val="007A1513"/>
    <w:rsid w:val="007A16F0"/>
    <w:rsid w:val="007A16F1"/>
    <w:rsid w:val="007A1B0D"/>
    <w:rsid w:val="007A1C5C"/>
    <w:rsid w:val="007A1FC1"/>
    <w:rsid w:val="007A2101"/>
    <w:rsid w:val="007A2161"/>
    <w:rsid w:val="007A2215"/>
    <w:rsid w:val="007A2469"/>
    <w:rsid w:val="007A2633"/>
    <w:rsid w:val="007A273B"/>
    <w:rsid w:val="007A2761"/>
    <w:rsid w:val="007A27FC"/>
    <w:rsid w:val="007A281B"/>
    <w:rsid w:val="007A288C"/>
    <w:rsid w:val="007A2A12"/>
    <w:rsid w:val="007A2DA5"/>
    <w:rsid w:val="007A319C"/>
    <w:rsid w:val="007A3402"/>
    <w:rsid w:val="007A353B"/>
    <w:rsid w:val="007A36C7"/>
    <w:rsid w:val="007A3883"/>
    <w:rsid w:val="007A3894"/>
    <w:rsid w:val="007A3974"/>
    <w:rsid w:val="007A3B30"/>
    <w:rsid w:val="007A3BFE"/>
    <w:rsid w:val="007A3E4F"/>
    <w:rsid w:val="007A3ECC"/>
    <w:rsid w:val="007A3F82"/>
    <w:rsid w:val="007A413D"/>
    <w:rsid w:val="007A41CE"/>
    <w:rsid w:val="007A4408"/>
    <w:rsid w:val="007A4494"/>
    <w:rsid w:val="007A4537"/>
    <w:rsid w:val="007A4948"/>
    <w:rsid w:val="007A4C99"/>
    <w:rsid w:val="007A4D4A"/>
    <w:rsid w:val="007A4DE1"/>
    <w:rsid w:val="007A4F2F"/>
    <w:rsid w:val="007A50FA"/>
    <w:rsid w:val="007A5129"/>
    <w:rsid w:val="007A5146"/>
    <w:rsid w:val="007A52E3"/>
    <w:rsid w:val="007A52E5"/>
    <w:rsid w:val="007A5437"/>
    <w:rsid w:val="007A5446"/>
    <w:rsid w:val="007A54A6"/>
    <w:rsid w:val="007A571D"/>
    <w:rsid w:val="007A57C5"/>
    <w:rsid w:val="007A5B62"/>
    <w:rsid w:val="007A5D1D"/>
    <w:rsid w:val="007A5D39"/>
    <w:rsid w:val="007A5D83"/>
    <w:rsid w:val="007A5DA2"/>
    <w:rsid w:val="007A5DC7"/>
    <w:rsid w:val="007A5E8E"/>
    <w:rsid w:val="007A6038"/>
    <w:rsid w:val="007A613E"/>
    <w:rsid w:val="007A61EF"/>
    <w:rsid w:val="007A6307"/>
    <w:rsid w:val="007A651A"/>
    <w:rsid w:val="007A65CA"/>
    <w:rsid w:val="007A6644"/>
    <w:rsid w:val="007A677F"/>
    <w:rsid w:val="007A6800"/>
    <w:rsid w:val="007A68E8"/>
    <w:rsid w:val="007A6D7A"/>
    <w:rsid w:val="007A6FBB"/>
    <w:rsid w:val="007A72B8"/>
    <w:rsid w:val="007A7385"/>
    <w:rsid w:val="007A7394"/>
    <w:rsid w:val="007A7431"/>
    <w:rsid w:val="007A7444"/>
    <w:rsid w:val="007A752A"/>
    <w:rsid w:val="007A75E7"/>
    <w:rsid w:val="007A77C8"/>
    <w:rsid w:val="007A7928"/>
    <w:rsid w:val="007A7B93"/>
    <w:rsid w:val="007A7E0F"/>
    <w:rsid w:val="007A7E58"/>
    <w:rsid w:val="007A7E6C"/>
    <w:rsid w:val="007A7ECA"/>
    <w:rsid w:val="007B0128"/>
    <w:rsid w:val="007B0282"/>
    <w:rsid w:val="007B02FC"/>
    <w:rsid w:val="007B0417"/>
    <w:rsid w:val="007B04AD"/>
    <w:rsid w:val="007B06CE"/>
    <w:rsid w:val="007B076C"/>
    <w:rsid w:val="007B085C"/>
    <w:rsid w:val="007B0F1C"/>
    <w:rsid w:val="007B0FDC"/>
    <w:rsid w:val="007B138D"/>
    <w:rsid w:val="007B17C0"/>
    <w:rsid w:val="007B1ACC"/>
    <w:rsid w:val="007B1F81"/>
    <w:rsid w:val="007B1F8C"/>
    <w:rsid w:val="007B22F6"/>
    <w:rsid w:val="007B2441"/>
    <w:rsid w:val="007B252A"/>
    <w:rsid w:val="007B2629"/>
    <w:rsid w:val="007B27D4"/>
    <w:rsid w:val="007B28A9"/>
    <w:rsid w:val="007B2B9E"/>
    <w:rsid w:val="007B3194"/>
    <w:rsid w:val="007B321A"/>
    <w:rsid w:val="007B361A"/>
    <w:rsid w:val="007B38EF"/>
    <w:rsid w:val="007B3A8E"/>
    <w:rsid w:val="007B3DCC"/>
    <w:rsid w:val="007B3FD7"/>
    <w:rsid w:val="007B4444"/>
    <w:rsid w:val="007B4591"/>
    <w:rsid w:val="007B4864"/>
    <w:rsid w:val="007B49E0"/>
    <w:rsid w:val="007B4AE9"/>
    <w:rsid w:val="007B4ED5"/>
    <w:rsid w:val="007B5163"/>
    <w:rsid w:val="007B53F4"/>
    <w:rsid w:val="007B55A8"/>
    <w:rsid w:val="007B599C"/>
    <w:rsid w:val="007B59EB"/>
    <w:rsid w:val="007B5A8D"/>
    <w:rsid w:val="007B5C6C"/>
    <w:rsid w:val="007B5C84"/>
    <w:rsid w:val="007B5EBC"/>
    <w:rsid w:val="007B6444"/>
    <w:rsid w:val="007B6541"/>
    <w:rsid w:val="007B675E"/>
    <w:rsid w:val="007B6A8D"/>
    <w:rsid w:val="007B6EA6"/>
    <w:rsid w:val="007B719C"/>
    <w:rsid w:val="007B71B6"/>
    <w:rsid w:val="007B724C"/>
    <w:rsid w:val="007B7480"/>
    <w:rsid w:val="007B76CA"/>
    <w:rsid w:val="007B782F"/>
    <w:rsid w:val="007B7A60"/>
    <w:rsid w:val="007B7A63"/>
    <w:rsid w:val="007B7F13"/>
    <w:rsid w:val="007B7F8F"/>
    <w:rsid w:val="007B7FFE"/>
    <w:rsid w:val="007C028E"/>
    <w:rsid w:val="007C0530"/>
    <w:rsid w:val="007C09DD"/>
    <w:rsid w:val="007C0DA6"/>
    <w:rsid w:val="007C0E11"/>
    <w:rsid w:val="007C0F5B"/>
    <w:rsid w:val="007C1167"/>
    <w:rsid w:val="007C1243"/>
    <w:rsid w:val="007C180F"/>
    <w:rsid w:val="007C1AC1"/>
    <w:rsid w:val="007C1AF7"/>
    <w:rsid w:val="007C1D7C"/>
    <w:rsid w:val="007C1EE0"/>
    <w:rsid w:val="007C2113"/>
    <w:rsid w:val="007C2186"/>
    <w:rsid w:val="007C23E4"/>
    <w:rsid w:val="007C2452"/>
    <w:rsid w:val="007C24A0"/>
    <w:rsid w:val="007C2543"/>
    <w:rsid w:val="007C2783"/>
    <w:rsid w:val="007C27EF"/>
    <w:rsid w:val="007C284B"/>
    <w:rsid w:val="007C289D"/>
    <w:rsid w:val="007C2C0A"/>
    <w:rsid w:val="007C2C74"/>
    <w:rsid w:val="007C2CBC"/>
    <w:rsid w:val="007C2DD8"/>
    <w:rsid w:val="007C2F42"/>
    <w:rsid w:val="007C30FF"/>
    <w:rsid w:val="007C34EB"/>
    <w:rsid w:val="007C368F"/>
    <w:rsid w:val="007C39C1"/>
    <w:rsid w:val="007C39C8"/>
    <w:rsid w:val="007C3D0F"/>
    <w:rsid w:val="007C3DD3"/>
    <w:rsid w:val="007C4186"/>
    <w:rsid w:val="007C4386"/>
    <w:rsid w:val="007C43A1"/>
    <w:rsid w:val="007C445B"/>
    <w:rsid w:val="007C44EC"/>
    <w:rsid w:val="007C4544"/>
    <w:rsid w:val="007C45AE"/>
    <w:rsid w:val="007C4874"/>
    <w:rsid w:val="007C4890"/>
    <w:rsid w:val="007C4CA0"/>
    <w:rsid w:val="007C4DEA"/>
    <w:rsid w:val="007C5073"/>
    <w:rsid w:val="007C51D6"/>
    <w:rsid w:val="007C5534"/>
    <w:rsid w:val="007C5546"/>
    <w:rsid w:val="007C565B"/>
    <w:rsid w:val="007C58A4"/>
    <w:rsid w:val="007C5A37"/>
    <w:rsid w:val="007C5B8B"/>
    <w:rsid w:val="007C5BC4"/>
    <w:rsid w:val="007C5CBD"/>
    <w:rsid w:val="007C5EAD"/>
    <w:rsid w:val="007C635E"/>
    <w:rsid w:val="007C6397"/>
    <w:rsid w:val="007C63EB"/>
    <w:rsid w:val="007C6706"/>
    <w:rsid w:val="007C67B4"/>
    <w:rsid w:val="007C68D3"/>
    <w:rsid w:val="007C6CCF"/>
    <w:rsid w:val="007C6E94"/>
    <w:rsid w:val="007C6EAF"/>
    <w:rsid w:val="007C7074"/>
    <w:rsid w:val="007C7076"/>
    <w:rsid w:val="007C7595"/>
    <w:rsid w:val="007C763D"/>
    <w:rsid w:val="007C79DE"/>
    <w:rsid w:val="007C7A3C"/>
    <w:rsid w:val="007C7A64"/>
    <w:rsid w:val="007C7A6F"/>
    <w:rsid w:val="007C7B32"/>
    <w:rsid w:val="007C7CE2"/>
    <w:rsid w:val="007C7D00"/>
    <w:rsid w:val="007C7E3A"/>
    <w:rsid w:val="007C7E98"/>
    <w:rsid w:val="007D00A1"/>
    <w:rsid w:val="007D00A6"/>
    <w:rsid w:val="007D0124"/>
    <w:rsid w:val="007D048B"/>
    <w:rsid w:val="007D051A"/>
    <w:rsid w:val="007D075A"/>
    <w:rsid w:val="007D07F7"/>
    <w:rsid w:val="007D0E9A"/>
    <w:rsid w:val="007D0E9E"/>
    <w:rsid w:val="007D0F8C"/>
    <w:rsid w:val="007D1362"/>
    <w:rsid w:val="007D13AD"/>
    <w:rsid w:val="007D15C8"/>
    <w:rsid w:val="007D16BC"/>
    <w:rsid w:val="007D1AE1"/>
    <w:rsid w:val="007D1D35"/>
    <w:rsid w:val="007D1DAE"/>
    <w:rsid w:val="007D1F0F"/>
    <w:rsid w:val="007D21A3"/>
    <w:rsid w:val="007D21BE"/>
    <w:rsid w:val="007D2551"/>
    <w:rsid w:val="007D27F0"/>
    <w:rsid w:val="007D2842"/>
    <w:rsid w:val="007D2927"/>
    <w:rsid w:val="007D2A56"/>
    <w:rsid w:val="007D2AD8"/>
    <w:rsid w:val="007D2C0A"/>
    <w:rsid w:val="007D2D10"/>
    <w:rsid w:val="007D2DA1"/>
    <w:rsid w:val="007D2EDC"/>
    <w:rsid w:val="007D2F1E"/>
    <w:rsid w:val="007D3079"/>
    <w:rsid w:val="007D309A"/>
    <w:rsid w:val="007D30C4"/>
    <w:rsid w:val="007D3121"/>
    <w:rsid w:val="007D330A"/>
    <w:rsid w:val="007D3579"/>
    <w:rsid w:val="007D369F"/>
    <w:rsid w:val="007D3705"/>
    <w:rsid w:val="007D37BD"/>
    <w:rsid w:val="007D382B"/>
    <w:rsid w:val="007D3A71"/>
    <w:rsid w:val="007D3B52"/>
    <w:rsid w:val="007D3B61"/>
    <w:rsid w:val="007D3B78"/>
    <w:rsid w:val="007D3F2D"/>
    <w:rsid w:val="007D40E6"/>
    <w:rsid w:val="007D40F9"/>
    <w:rsid w:val="007D424A"/>
    <w:rsid w:val="007D425B"/>
    <w:rsid w:val="007D4265"/>
    <w:rsid w:val="007D42E0"/>
    <w:rsid w:val="007D43E1"/>
    <w:rsid w:val="007D465D"/>
    <w:rsid w:val="007D468F"/>
    <w:rsid w:val="007D4748"/>
    <w:rsid w:val="007D4906"/>
    <w:rsid w:val="007D498B"/>
    <w:rsid w:val="007D4B63"/>
    <w:rsid w:val="007D4C4B"/>
    <w:rsid w:val="007D4F10"/>
    <w:rsid w:val="007D50FD"/>
    <w:rsid w:val="007D527C"/>
    <w:rsid w:val="007D56C8"/>
    <w:rsid w:val="007D5942"/>
    <w:rsid w:val="007D5A11"/>
    <w:rsid w:val="007D5A48"/>
    <w:rsid w:val="007D5B12"/>
    <w:rsid w:val="007D5B36"/>
    <w:rsid w:val="007D5DCB"/>
    <w:rsid w:val="007D655F"/>
    <w:rsid w:val="007D6731"/>
    <w:rsid w:val="007D6997"/>
    <w:rsid w:val="007D69CB"/>
    <w:rsid w:val="007D69E9"/>
    <w:rsid w:val="007D6E52"/>
    <w:rsid w:val="007D6EE8"/>
    <w:rsid w:val="007D721C"/>
    <w:rsid w:val="007D737D"/>
    <w:rsid w:val="007D749C"/>
    <w:rsid w:val="007D765E"/>
    <w:rsid w:val="007D77E5"/>
    <w:rsid w:val="007D79F4"/>
    <w:rsid w:val="007D7AB5"/>
    <w:rsid w:val="007D7B32"/>
    <w:rsid w:val="007D7C93"/>
    <w:rsid w:val="007D7D06"/>
    <w:rsid w:val="007D7DCE"/>
    <w:rsid w:val="007D7E8E"/>
    <w:rsid w:val="007D7EEE"/>
    <w:rsid w:val="007E0114"/>
    <w:rsid w:val="007E0136"/>
    <w:rsid w:val="007E01C6"/>
    <w:rsid w:val="007E0261"/>
    <w:rsid w:val="007E04E8"/>
    <w:rsid w:val="007E058E"/>
    <w:rsid w:val="007E0650"/>
    <w:rsid w:val="007E07FB"/>
    <w:rsid w:val="007E0E53"/>
    <w:rsid w:val="007E1020"/>
    <w:rsid w:val="007E1081"/>
    <w:rsid w:val="007E12BB"/>
    <w:rsid w:val="007E176F"/>
    <w:rsid w:val="007E1A07"/>
    <w:rsid w:val="007E1AA2"/>
    <w:rsid w:val="007E1DD9"/>
    <w:rsid w:val="007E20AC"/>
    <w:rsid w:val="007E21B0"/>
    <w:rsid w:val="007E221C"/>
    <w:rsid w:val="007E2486"/>
    <w:rsid w:val="007E25C8"/>
    <w:rsid w:val="007E2853"/>
    <w:rsid w:val="007E2C3C"/>
    <w:rsid w:val="007E2C87"/>
    <w:rsid w:val="007E2CD2"/>
    <w:rsid w:val="007E2DE3"/>
    <w:rsid w:val="007E2DEA"/>
    <w:rsid w:val="007E3196"/>
    <w:rsid w:val="007E3635"/>
    <w:rsid w:val="007E363D"/>
    <w:rsid w:val="007E37DD"/>
    <w:rsid w:val="007E3C5F"/>
    <w:rsid w:val="007E3D76"/>
    <w:rsid w:val="007E3DA7"/>
    <w:rsid w:val="007E3E05"/>
    <w:rsid w:val="007E411B"/>
    <w:rsid w:val="007E43F2"/>
    <w:rsid w:val="007E459D"/>
    <w:rsid w:val="007E4765"/>
    <w:rsid w:val="007E48AA"/>
    <w:rsid w:val="007E521F"/>
    <w:rsid w:val="007E53AA"/>
    <w:rsid w:val="007E5536"/>
    <w:rsid w:val="007E55AE"/>
    <w:rsid w:val="007E560D"/>
    <w:rsid w:val="007E563F"/>
    <w:rsid w:val="007E5A54"/>
    <w:rsid w:val="007E5B52"/>
    <w:rsid w:val="007E5E50"/>
    <w:rsid w:val="007E5E83"/>
    <w:rsid w:val="007E5F06"/>
    <w:rsid w:val="007E5F78"/>
    <w:rsid w:val="007E60E0"/>
    <w:rsid w:val="007E61BA"/>
    <w:rsid w:val="007E63A6"/>
    <w:rsid w:val="007E63A7"/>
    <w:rsid w:val="007E63CD"/>
    <w:rsid w:val="007E64D4"/>
    <w:rsid w:val="007E6679"/>
    <w:rsid w:val="007E6734"/>
    <w:rsid w:val="007E674D"/>
    <w:rsid w:val="007E68D5"/>
    <w:rsid w:val="007E6944"/>
    <w:rsid w:val="007E6986"/>
    <w:rsid w:val="007E6C39"/>
    <w:rsid w:val="007E6CD3"/>
    <w:rsid w:val="007E6FC1"/>
    <w:rsid w:val="007E6FE7"/>
    <w:rsid w:val="007E70DB"/>
    <w:rsid w:val="007E7167"/>
    <w:rsid w:val="007E720F"/>
    <w:rsid w:val="007E7542"/>
    <w:rsid w:val="007E763A"/>
    <w:rsid w:val="007E787E"/>
    <w:rsid w:val="007E78BE"/>
    <w:rsid w:val="007E79FB"/>
    <w:rsid w:val="007E7C1A"/>
    <w:rsid w:val="007E7C46"/>
    <w:rsid w:val="007E7E62"/>
    <w:rsid w:val="007E7F9A"/>
    <w:rsid w:val="007F00E3"/>
    <w:rsid w:val="007F02DB"/>
    <w:rsid w:val="007F0494"/>
    <w:rsid w:val="007F085B"/>
    <w:rsid w:val="007F0892"/>
    <w:rsid w:val="007F0ABF"/>
    <w:rsid w:val="007F0FE1"/>
    <w:rsid w:val="007F1767"/>
    <w:rsid w:val="007F18F4"/>
    <w:rsid w:val="007F1B5A"/>
    <w:rsid w:val="007F1DFD"/>
    <w:rsid w:val="007F1FB9"/>
    <w:rsid w:val="007F20AF"/>
    <w:rsid w:val="007F219C"/>
    <w:rsid w:val="007F24BB"/>
    <w:rsid w:val="007F250A"/>
    <w:rsid w:val="007F2639"/>
    <w:rsid w:val="007F2888"/>
    <w:rsid w:val="007F28AA"/>
    <w:rsid w:val="007F2948"/>
    <w:rsid w:val="007F2962"/>
    <w:rsid w:val="007F2B15"/>
    <w:rsid w:val="007F2B50"/>
    <w:rsid w:val="007F2BC9"/>
    <w:rsid w:val="007F2BDF"/>
    <w:rsid w:val="007F2E47"/>
    <w:rsid w:val="007F2F4B"/>
    <w:rsid w:val="007F2FBA"/>
    <w:rsid w:val="007F33FC"/>
    <w:rsid w:val="007F3670"/>
    <w:rsid w:val="007F3726"/>
    <w:rsid w:val="007F39BE"/>
    <w:rsid w:val="007F3A09"/>
    <w:rsid w:val="007F3AD6"/>
    <w:rsid w:val="007F3AEB"/>
    <w:rsid w:val="007F3D6E"/>
    <w:rsid w:val="007F3F6D"/>
    <w:rsid w:val="007F401F"/>
    <w:rsid w:val="007F407B"/>
    <w:rsid w:val="007F4170"/>
    <w:rsid w:val="007F42C4"/>
    <w:rsid w:val="007F436E"/>
    <w:rsid w:val="007F43C9"/>
    <w:rsid w:val="007F44E9"/>
    <w:rsid w:val="007F4785"/>
    <w:rsid w:val="007F486E"/>
    <w:rsid w:val="007F4B58"/>
    <w:rsid w:val="007F4C84"/>
    <w:rsid w:val="007F4CD4"/>
    <w:rsid w:val="007F4D14"/>
    <w:rsid w:val="007F5223"/>
    <w:rsid w:val="007F57F2"/>
    <w:rsid w:val="007F58FF"/>
    <w:rsid w:val="007F5923"/>
    <w:rsid w:val="007F5D2A"/>
    <w:rsid w:val="007F5E18"/>
    <w:rsid w:val="007F5E31"/>
    <w:rsid w:val="007F62B8"/>
    <w:rsid w:val="007F62DB"/>
    <w:rsid w:val="007F643C"/>
    <w:rsid w:val="007F64ED"/>
    <w:rsid w:val="007F6591"/>
    <w:rsid w:val="007F6694"/>
    <w:rsid w:val="007F672D"/>
    <w:rsid w:val="007F680D"/>
    <w:rsid w:val="007F68B6"/>
    <w:rsid w:val="007F696B"/>
    <w:rsid w:val="007F6A8C"/>
    <w:rsid w:val="007F6AA8"/>
    <w:rsid w:val="007F6D25"/>
    <w:rsid w:val="007F72D9"/>
    <w:rsid w:val="007F73BD"/>
    <w:rsid w:val="007F74F6"/>
    <w:rsid w:val="007F76F8"/>
    <w:rsid w:val="007F7706"/>
    <w:rsid w:val="007F77D1"/>
    <w:rsid w:val="007F77E2"/>
    <w:rsid w:val="007F7829"/>
    <w:rsid w:val="007F7834"/>
    <w:rsid w:val="007F7933"/>
    <w:rsid w:val="007F79F9"/>
    <w:rsid w:val="007F7C4E"/>
    <w:rsid w:val="007F7CEC"/>
    <w:rsid w:val="007F7D22"/>
    <w:rsid w:val="008000EC"/>
    <w:rsid w:val="00800503"/>
    <w:rsid w:val="0080076B"/>
    <w:rsid w:val="0080087C"/>
    <w:rsid w:val="00800E0E"/>
    <w:rsid w:val="008010FF"/>
    <w:rsid w:val="008014A8"/>
    <w:rsid w:val="008015F9"/>
    <w:rsid w:val="00801661"/>
    <w:rsid w:val="00801A02"/>
    <w:rsid w:val="00801A06"/>
    <w:rsid w:val="00801A52"/>
    <w:rsid w:val="00801B8E"/>
    <w:rsid w:val="00801EE6"/>
    <w:rsid w:val="00801F4A"/>
    <w:rsid w:val="008020E6"/>
    <w:rsid w:val="0080210B"/>
    <w:rsid w:val="008021BA"/>
    <w:rsid w:val="00802258"/>
    <w:rsid w:val="00802542"/>
    <w:rsid w:val="0080262C"/>
    <w:rsid w:val="00802818"/>
    <w:rsid w:val="008029A1"/>
    <w:rsid w:val="00802ADD"/>
    <w:rsid w:val="00802D95"/>
    <w:rsid w:val="00803157"/>
    <w:rsid w:val="008031CB"/>
    <w:rsid w:val="00803251"/>
    <w:rsid w:val="0080328E"/>
    <w:rsid w:val="00803752"/>
    <w:rsid w:val="008039F7"/>
    <w:rsid w:val="00803BEA"/>
    <w:rsid w:val="00803E29"/>
    <w:rsid w:val="00803EC8"/>
    <w:rsid w:val="00803FB7"/>
    <w:rsid w:val="00804105"/>
    <w:rsid w:val="0080413B"/>
    <w:rsid w:val="0080416F"/>
    <w:rsid w:val="00804511"/>
    <w:rsid w:val="0080456D"/>
    <w:rsid w:val="00804618"/>
    <w:rsid w:val="00804622"/>
    <w:rsid w:val="00804AEF"/>
    <w:rsid w:val="00804C80"/>
    <w:rsid w:val="00804D38"/>
    <w:rsid w:val="00804D62"/>
    <w:rsid w:val="00804D8A"/>
    <w:rsid w:val="00804F26"/>
    <w:rsid w:val="00804F4D"/>
    <w:rsid w:val="00804F76"/>
    <w:rsid w:val="00804F8A"/>
    <w:rsid w:val="00805099"/>
    <w:rsid w:val="008052DB"/>
    <w:rsid w:val="008054D0"/>
    <w:rsid w:val="008054D1"/>
    <w:rsid w:val="00805552"/>
    <w:rsid w:val="008058E8"/>
    <w:rsid w:val="00805AFE"/>
    <w:rsid w:val="00805CD0"/>
    <w:rsid w:val="00805CFC"/>
    <w:rsid w:val="00805E44"/>
    <w:rsid w:val="00805EA5"/>
    <w:rsid w:val="00805F1C"/>
    <w:rsid w:val="00805F8D"/>
    <w:rsid w:val="00806089"/>
    <w:rsid w:val="0080631D"/>
    <w:rsid w:val="0080643E"/>
    <w:rsid w:val="00806B91"/>
    <w:rsid w:val="00806C40"/>
    <w:rsid w:val="00806D5B"/>
    <w:rsid w:val="00806DC4"/>
    <w:rsid w:val="0080723C"/>
    <w:rsid w:val="0080724E"/>
    <w:rsid w:val="008072D0"/>
    <w:rsid w:val="0080771A"/>
    <w:rsid w:val="00807730"/>
    <w:rsid w:val="00807A46"/>
    <w:rsid w:val="00807A58"/>
    <w:rsid w:val="00807A88"/>
    <w:rsid w:val="00807BC0"/>
    <w:rsid w:val="00807BE6"/>
    <w:rsid w:val="00807C3A"/>
    <w:rsid w:val="00807C63"/>
    <w:rsid w:val="00807CF6"/>
    <w:rsid w:val="00807D3B"/>
    <w:rsid w:val="00807D77"/>
    <w:rsid w:val="00807E3B"/>
    <w:rsid w:val="00807EAE"/>
    <w:rsid w:val="0081058B"/>
    <w:rsid w:val="0081077D"/>
    <w:rsid w:val="008108DE"/>
    <w:rsid w:val="008109AA"/>
    <w:rsid w:val="00810A1F"/>
    <w:rsid w:val="00810A5B"/>
    <w:rsid w:val="00810B87"/>
    <w:rsid w:val="00810C43"/>
    <w:rsid w:val="00810DB3"/>
    <w:rsid w:val="00811A45"/>
    <w:rsid w:val="00811BA2"/>
    <w:rsid w:val="00811C0C"/>
    <w:rsid w:val="00811CAA"/>
    <w:rsid w:val="00811D24"/>
    <w:rsid w:val="00811F2A"/>
    <w:rsid w:val="0081205A"/>
    <w:rsid w:val="00812293"/>
    <w:rsid w:val="0081230E"/>
    <w:rsid w:val="0081257F"/>
    <w:rsid w:val="0081297B"/>
    <w:rsid w:val="00812B10"/>
    <w:rsid w:val="00812B4D"/>
    <w:rsid w:val="00812C6C"/>
    <w:rsid w:val="00812CAF"/>
    <w:rsid w:val="00813100"/>
    <w:rsid w:val="00813392"/>
    <w:rsid w:val="008137F6"/>
    <w:rsid w:val="008137FF"/>
    <w:rsid w:val="0081390A"/>
    <w:rsid w:val="00813B31"/>
    <w:rsid w:val="00813D40"/>
    <w:rsid w:val="00813D84"/>
    <w:rsid w:val="00814350"/>
    <w:rsid w:val="008144F5"/>
    <w:rsid w:val="0081450B"/>
    <w:rsid w:val="008145B6"/>
    <w:rsid w:val="00814646"/>
    <w:rsid w:val="0081472C"/>
    <w:rsid w:val="00814767"/>
    <w:rsid w:val="0081480C"/>
    <w:rsid w:val="00814AB7"/>
    <w:rsid w:val="00815030"/>
    <w:rsid w:val="00815161"/>
    <w:rsid w:val="00815286"/>
    <w:rsid w:val="008155B2"/>
    <w:rsid w:val="00815668"/>
    <w:rsid w:val="008159C0"/>
    <w:rsid w:val="00815A4F"/>
    <w:rsid w:val="00815A69"/>
    <w:rsid w:val="00815B97"/>
    <w:rsid w:val="00815BAD"/>
    <w:rsid w:val="00815C39"/>
    <w:rsid w:val="00815E96"/>
    <w:rsid w:val="008161B6"/>
    <w:rsid w:val="0081643D"/>
    <w:rsid w:val="0081653D"/>
    <w:rsid w:val="00816627"/>
    <w:rsid w:val="0081667B"/>
    <w:rsid w:val="0081693E"/>
    <w:rsid w:val="00816C24"/>
    <w:rsid w:val="00816C36"/>
    <w:rsid w:val="00816F3B"/>
    <w:rsid w:val="00816FE5"/>
    <w:rsid w:val="00817152"/>
    <w:rsid w:val="00817178"/>
    <w:rsid w:val="0081718E"/>
    <w:rsid w:val="008173FA"/>
    <w:rsid w:val="0081753D"/>
    <w:rsid w:val="008176E6"/>
    <w:rsid w:val="00817802"/>
    <w:rsid w:val="00817834"/>
    <w:rsid w:val="00817BC8"/>
    <w:rsid w:val="00817BD7"/>
    <w:rsid w:val="00817C43"/>
    <w:rsid w:val="00817CF0"/>
    <w:rsid w:val="00820037"/>
    <w:rsid w:val="0082010A"/>
    <w:rsid w:val="008201B9"/>
    <w:rsid w:val="008203EA"/>
    <w:rsid w:val="008205A9"/>
    <w:rsid w:val="008206AC"/>
    <w:rsid w:val="00820720"/>
    <w:rsid w:val="00820739"/>
    <w:rsid w:val="00820A13"/>
    <w:rsid w:val="00820A56"/>
    <w:rsid w:val="00820B64"/>
    <w:rsid w:val="00820DD2"/>
    <w:rsid w:val="00820DDD"/>
    <w:rsid w:val="0082183A"/>
    <w:rsid w:val="00821BE9"/>
    <w:rsid w:val="00821DA2"/>
    <w:rsid w:val="00821E30"/>
    <w:rsid w:val="00821FC4"/>
    <w:rsid w:val="008220C5"/>
    <w:rsid w:val="008221CB"/>
    <w:rsid w:val="0082221D"/>
    <w:rsid w:val="008223BF"/>
    <w:rsid w:val="008225A5"/>
    <w:rsid w:val="008225A8"/>
    <w:rsid w:val="00822680"/>
    <w:rsid w:val="00822CFF"/>
    <w:rsid w:val="00822FB0"/>
    <w:rsid w:val="00823151"/>
    <w:rsid w:val="008231BC"/>
    <w:rsid w:val="0082332A"/>
    <w:rsid w:val="00823553"/>
    <w:rsid w:val="008236DA"/>
    <w:rsid w:val="00823737"/>
    <w:rsid w:val="00823BA9"/>
    <w:rsid w:val="00823CCB"/>
    <w:rsid w:val="0082414A"/>
    <w:rsid w:val="008242F7"/>
    <w:rsid w:val="008244C2"/>
    <w:rsid w:val="0082484E"/>
    <w:rsid w:val="008249AE"/>
    <w:rsid w:val="00824B03"/>
    <w:rsid w:val="00824FB7"/>
    <w:rsid w:val="00825070"/>
    <w:rsid w:val="00825186"/>
    <w:rsid w:val="008251CC"/>
    <w:rsid w:val="008252EF"/>
    <w:rsid w:val="0082548F"/>
    <w:rsid w:val="00825502"/>
    <w:rsid w:val="008255E4"/>
    <w:rsid w:val="00825742"/>
    <w:rsid w:val="008258C4"/>
    <w:rsid w:val="00825931"/>
    <w:rsid w:val="00825973"/>
    <w:rsid w:val="00825C0F"/>
    <w:rsid w:val="00825C62"/>
    <w:rsid w:val="00825EF5"/>
    <w:rsid w:val="00825F27"/>
    <w:rsid w:val="008260FD"/>
    <w:rsid w:val="008262B2"/>
    <w:rsid w:val="008263A6"/>
    <w:rsid w:val="008263FC"/>
    <w:rsid w:val="00826413"/>
    <w:rsid w:val="00826471"/>
    <w:rsid w:val="008264DC"/>
    <w:rsid w:val="008266B9"/>
    <w:rsid w:val="008266E7"/>
    <w:rsid w:val="00826966"/>
    <w:rsid w:val="00826983"/>
    <w:rsid w:val="00826E54"/>
    <w:rsid w:val="00826FC8"/>
    <w:rsid w:val="0082707F"/>
    <w:rsid w:val="008270B1"/>
    <w:rsid w:val="00827128"/>
    <w:rsid w:val="008275B6"/>
    <w:rsid w:val="00827620"/>
    <w:rsid w:val="00827891"/>
    <w:rsid w:val="00827C27"/>
    <w:rsid w:val="00827E2D"/>
    <w:rsid w:val="00827E89"/>
    <w:rsid w:val="00827EB3"/>
    <w:rsid w:val="00830098"/>
    <w:rsid w:val="008301BB"/>
    <w:rsid w:val="008301DE"/>
    <w:rsid w:val="008302C7"/>
    <w:rsid w:val="00830563"/>
    <w:rsid w:val="008305C2"/>
    <w:rsid w:val="00830943"/>
    <w:rsid w:val="008309C0"/>
    <w:rsid w:val="00830A01"/>
    <w:rsid w:val="00830C6C"/>
    <w:rsid w:val="00830D95"/>
    <w:rsid w:val="00830DAB"/>
    <w:rsid w:val="00830E22"/>
    <w:rsid w:val="00831169"/>
    <w:rsid w:val="00831191"/>
    <w:rsid w:val="0083129D"/>
    <w:rsid w:val="0083133F"/>
    <w:rsid w:val="008316EE"/>
    <w:rsid w:val="00831C94"/>
    <w:rsid w:val="00831D5C"/>
    <w:rsid w:val="00831EF2"/>
    <w:rsid w:val="00832074"/>
    <w:rsid w:val="008320F2"/>
    <w:rsid w:val="0083223F"/>
    <w:rsid w:val="00832268"/>
    <w:rsid w:val="00832356"/>
    <w:rsid w:val="00832696"/>
    <w:rsid w:val="0083289A"/>
    <w:rsid w:val="00832B57"/>
    <w:rsid w:val="00832BEC"/>
    <w:rsid w:val="00832F68"/>
    <w:rsid w:val="00832F97"/>
    <w:rsid w:val="00832FF2"/>
    <w:rsid w:val="00833140"/>
    <w:rsid w:val="0083339F"/>
    <w:rsid w:val="00833421"/>
    <w:rsid w:val="00833644"/>
    <w:rsid w:val="00833A34"/>
    <w:rsid w:val="00833A97"/>
    <w:rsid w:val="00833BE8"/>
    <w:rsid w:val="00833EDF"/>
    <w:rsid w:val="00833F99"/>
    <w:rsid w:val="00834246"/>
    <w:rsid w:val="00834268"/>
    <w:rsid w:val="00834400"/>
    <w:rsid w:val="00834603"/>
    <w:rsid w:val="0083469A"/>
    <w:rsid w:val="00834846"/>
    <w:rsid w:val="008348B8"/>
    <w:rsid w:val="00834995"/>
    <w:rsid w:val="00834B57"/>
    <w:rsid w:val="00834B73"/>
    <w:rsid w:val="008352BF"/>
    <w:rsid w:val="00835421"/>
    <w:rsid w:val="00835471"/>
    <w:rsid w:val="00835DE5"/>
    <w:rsid w:val="00836097"/>
    <w:rsid w:val="00836431"/>
    <w:rsid w:val="008365FD"/>
    <w:rsid w:val="00836662"/>
    <w:rsid w:val="00836FC8"/>
    <w:rsid w:val="00837476"/>
    <w:rsid w:val="008374DF"/>
    <w:rsid w:val="008377AD"/>
    <w:rsid w:val="00837985"/>
    <w:rsid w:val="008379FD"/>
    <w:rsid w:val="00837A08"/>
    <w:rsid w:val="00837ACA"/>
    <w:rsid w:val="00837B49"/>
    <w:rsid w:val="00837DD3"/>
    <w:rsid w:val="00837ECA"/>
    <w:rsid w:val="008400C3"/>
    <w:rsid w:val="0084021D"/>
    <w:rsid w:val="008402B7"/>
    <w:rsid w:val="008402EA"/>
    <w:rsid w:val="0084030C"/>
    <w:rsid w:val="008403FC"/>
    <w:rsid w:val="00840772"/>
    <w:rsid w:val="008408AA"/>
    <w:rsid w:val="008408F6"/>
    <w:rsid w:val="00840A07"/>
    <w:rsid w:val="00840A82"/>
    <w:rsid w:val="00840AB1"/>
    <w:rsid w:val="00840B03"/>
    <w:rsid w:val="00840E70"/>
    <w:rsid w:val="00841260"/>
    <w:rsid w:val="00841397"/>
    <w:rsid w:val="00841718"/>
    <w:rsid w:val="0084176A"/>
    <w:rsid w:val="0084196B"/>
    <w:rsid w:val="0084198D"/>
    <w:rsid w:val="00841B1D"/>
    <w:rsid w:val="00841C49"/>
    <w:rsid w:val="00841E05"/>
    <w:rsid w:val="008421B9"/>
    <w:rsid w:val="00842433"/>
    <w:rsid w:val="00842440"/>
    <w:rsid w:val="00842459"/>
    <w:rsid w:val="00842610"/>
    <w:rsid w:val="00842611"/>
    <w:rsid w:val="00842720"/>
    <w:rsid w:val="00842AF2"/>
    <w:rsid w:val="00842C3A"/>
    <w:rsid w:val="00842E7B"/>
    <w:rsid w:val="00842ECE"/>
    <w:rsid w:val="00842F3A"/>
    <w:rsid w:val="00842FAC"/>
    <w:rsid w:val="00842FB0"/>
    <w:rsid w:val="00842FD4"/>
    <w:rsid w:val="0084305F"/>
    <w:rsid w:val="00843211"/>
    <w:rsid w:val="00843238"/>
    <w:rsid w:val="008432BF"/>
    <w:rsid w:val="00843585"/>
    <w:rsid w:val="008435A1"/>
    <w:rsid w:val="008437AD"/>
    <w:rsid w:val="0084397F"/>
    <w:rsid w:val="008439C9"/>
    <w:rsid w:val="00843A6E"/>
    <w:rsid w:val="00843A9C"/>
    <w:rsid w:val="00843B16"/>
    <w:rsid w:val="00843BEC"/>
    <w:rsid w:val="00843F34"/>
    <w:rsid w:val="008440DF"/>
    <w:rsid w:val="00844122"/>
    <w:rsid w:val="008441FB"/>
    <w:rsid w:val="0084426E"/>
    <w:rsid w:val="00844881"/>
    <w:rsid w:val="00844BA9"/>
    <w:rsid w:val="00844BCC"/>
    <w:rsid w:val="00844C29"/>
    <w:rsid w:val="00844D22"/>
    <w:rsid w:val="00844DF6"/>
    <w:rsid w:val="00844E04"/>
    <w:rsid w:val="00844E8B"/>
    <w:rsid w:val="0084524D"/>
    <w:rsid w:val="008453DA"/>
    <w:rsid w:val="008456DD"/>
    <w:rsid w:val="008456F4"/>
    <w:rsid w:val="00845853"/>
    <w:rsid w:val="00845BCD"/>
    <w:rsid w:val="00845D77"/>
    <w:rsid w:val="00845E1A"/>
    <w:rsid w:val="00846037"/>
    <w:rsid w:val="00846384"/>
    <w:rsid w:val="0084673A"/>
    <w:rsid w:val="00846CD2"/>
    <w:rsid w:val="00846ECB"/>
    <w:rsid w:val="00846F14"/>
    <w:rsid w:val="0084701E"/>
    <w:rsid w:val="008472C0"/>
    <w:rsid w:val="008473BA"/>
    <w:rsid w:val="00847400"/>
    <w:rsid w:val="00847429"/>
    <w:rsid w:val="008475E4"/>
    <w:rsid w:val="0084781B"/>
    <w:rsid w:val="008479D1"/>
    <w:rsid w:val="00847C27"/>
    <w:rsid w:val="00847DC6"/>
    <w:rsid w:val="00847E3D"/>
    <w:rsid w:val="00847E76"/>
    <w:rsid w:val="0085064A"/>
    <w:rsid w:val="0085087A"/>
    <w:rsid w:val="0085087E"/>
    <w:rsid w:val="008508E1"/>
    <w:rsid w:val="00850F88"/>
    <w:rsid w:val="008518AF"/>
    <w:rsid w:val="00851973"/>
    <w:rsid w:val="00851C2C"/>
    <w:rsid w:val="00851DFC"/>
    <w:rsid w:val="00851FE2"/>
    <w:rsid w:val="0085201F"/>
    <w:rsid w:val="0085224F"/>
    <w:rsid w:val="008522CC"/>
    <w:rsid w:val="008523D7"/>
    <w:rsid w:val="00852436"/>
    <w:rsid w:val="00852601"/>
    <w:rsid w:val="008526B9"/>
    <w:rsid w:val="00852A36"/>
    <w:rsid w:val="00852A46"/>
    <w:rsid w:val="00852BA1"/>
    <w:rsid w:val="00852EFC"/>
    <w:rsid w:val="0085328C"/>
    <w:rsid w:val="00853798"/>
    <w:rsid w:val="008538B8"/>
    <w:rsid w:val="008538EE"/>
    <w:rsid w:val="00853A5A"/>
    <w:rsid w:val="00853C99"/>
    <w:rsid w:val="00853D85"/>
    <w:rsid w:val="00853DDD"/>
    <w:rsid w:val="00853FAE"/>
    <w:rsid w:val="0085413B"/>
    <w:rsid w:val="00854335"/>
    <w:rsid w:val="0085445A"/>
    <w:rsid w:val="0085447F"/>
    <w:rsid w:val="008544D3"/>
    <w:rsid w:val="008549D7"/>
    <w:rsid w:val="0085515B"/>
    <w:rsid w:val="00855420"/>
    <w:rsid w:val="00855666"/>
    <w:rsid w:val="0085590A"/>
    <w:rsid w:val="00855B58"/>
    <w:rsid w:val="00855B79"/>
    <w:rsid w:val="00855E85"/>
    <w:rsid w:val="00855EC7"/>
    <w:rsid w:val="00856001"/>
    <w:rsid w:val="00856342"/>
    <w:rsid w:val="00856694"/>
    <w:rsid w:val="008566FD"/>
    <w:rsid w:val="0085672F"/>
    <w:rsid w:val="00856D76"/>
    <w:rsid w:val="00856DB9"/>
    <w:rsid w:val="00856E3E"/>
    <w:rsid w:val="0085716D"/>
    <w:rsid w:val="008571DC"/>
    <w:rsid w:val="008572DA"/>
    <w:rsid w:val="00857663"/>
    <w:rsid w:val="00857781"/>
    <w:rsid w:val="008578AC"/>
    <w:rsid w:val="008579F4"/>
    <w:rsid w:val="00857DB5"/>
    <w:rsid w:val="00860074"/>
    <w:rsid w:val="0086007A"/>
    <w:rsid w:val="008602F1"/>
    <w:rsid w:val="008604C1"/>
    <w:rsid w:val="008604DB"/>
    <w:rsid w:val="00860CD6"/>
    <w:rsid w:val="00860D43"/>
    <w:rsid w:val="00860E98"/>
    <w:rsid w:val="00860EC3"/>
    <w:rsid w:val="00860EF7"/>
    <w:rsid w:val="00860F90"/>
    <w:rsid w:val="00861219"/>
    <w:rsid w:val="0086134D"/>
    <w:rsid w:val="008614B9"/>
    <w:rsid w:val="008618EB"/>
    <w:rsid w:val="00861903"/>
    <w:rsid w:val="0086199C"/>
    <w:rsid w:val="008619EE"/>
    <w:rsid w:val="00861ACC"/>
    <w:rsid w:val="00861E2A"/>
    <w:rsid w:val="00861E5B"/>
    <w:rsid w:val="0086212F"/>
    <w:rsid w:val="00862216"/>
    <w:rsid w:val="008622E0"/>
    <w:rsid w:val="008623D1"/>
    <w:rsid w:val="008623DD"/>
    <w:rsid w:val="0086254A"/>
    <w:rsid w:val="0086269E"/>
    <w:rsid w:val="00862710"/>
    <w:rsid w:val="00862830"/>
    <w:rsid w:val="00862AAF"/>
    <w:rsid w:val="00862B18"/>
    <w:rsid w:val="00862C9A"/>
    <w:rsid w:val="00862FAD"/>
    <w:rsid w:val="008633C0"/>
    <w:rsid w:val="00863625"/>
    <w:rsid w:val="0086381A"/>
    <w:rsid w:val="0086388C"/>
    <w:rsid w:val="00863C19"/>
    <w:rsid w:val="00863CCE"/>
    <w:rsid w:val="00863DFC"/>
    <w:rsid w:val="008640D7"/>
    <w:rsid w:val="00864327"/>
    <w:rsid w:val="008644F0"/>
    <w:rsid w:val="0086454C"/>
    <w:rsid w:val="008645A5"/>
    <w:rsid w:val="00864758"/>
    <w:rsid w:val="00864866"/>
    <w:rsid w:val="008649EB"/>
    <w:rsid w:val="00864BEA"/>
    <w:rsid w:val="00864CFF"/>
    <w:rsid w:val="00864D03"/>
    <w:rsid w:val="00864E9F"/>
    <w:rsid w:val="00864FAD"/>
    <w:rsid w:val="008651CF"/>
    <w:rsid w:val="00865396"/>
    <w:rsid w:val="00865611"/>
    <w:rsid w:val="00865CDB"/>
    <w:rsid w:val="00865DB8"/>
    <w:rsid w:val="00865F8B"/>
    <w:rsid w:val="00866163"/>
    <w:rsid w:val="0086639B"/>
    <w:rsid w:val="00866735"/>
    <w:rsid w:val="00866925"/>
    <w:rsid w:val="00866AC4"/>
    <w:rsid w:val="00866AFE"/>
    <w:rsid w:val="00866B74"/>
    <w:rsid w:val="00866C8D"/>
    <w:rsid w:val="00866D02"/>
    <w:rsid w:val="00866F0A"/>
    <w:rsid w:val="00867120"/>
    <w:rsid w:val="00867246"/>
    <w:rsid w:val="008675F4"/>
    <w:rsid w:val="008675FA"/>
    <w:rsid w:val="00867807"/>
    <w:rsid w:val="0086795B"/>
    <w:rsid w:val="00867A81"/>
    <w:rsid w:val="00867AB1"/>
    <w:rsid w:val="00867CA0"/>
    <w:rsid w:val="00867CDD"/>
    <w:rsid w:val="00867D38"/>
    <w:rsid w:val="00867D74"/>
    <w:rsid w:val="00867E27"/>
    <w:rsid w:val="00867FAC"/>
    <w:rsid w:val="00867FB3"/>
    <w:rsid w:val="00870220"/>
    <w:rsid w:val="0087024E"/>
    <w:rsid w:val="008707BD"/>
    <w:rsid w:val="008707D9"/>
    <w:rsid w:val="0087099F"/>
    <w:rsid w:val="00870A0D"/>
    <w:rsid w:val="00870CAD"/>
    <w:rsid w:val="00870E3F"/>
    <w:rsid w:val="00870E7C"/>
    <w:rsid w:val="00870F40"/>
    <w:rsid w:val="00870FC7"/>
    <w:rsid w:val="008712ED"/>
    <w:rsid w:val="008716D3"/>
    <w:rsid w:val="008717AF"/>
    <w:rsid w:val="0087181F"/>
    <w:rsid w:val="008718BD"/>
    <w:rsid w:val="008718C4"/>
    <w:rsid w:val="0087199F"/>
    <w:rsid w:val="00871DB9"/>
    <w:rsid w:val="00871E08"/>
    <w:rsid w:val="00872138"/>
    <w:rsid w:val="00872285"/>
    <w:rsid w:val="0087238B"/>
    <w:rsid w:val="0087245A"/>
    <w:rsid w:val="0087246A"/>
    <w:rsid w:val="0087253B"/>
    <w:rsid w:val="00872772"/>
    <w:rsid w:val="0087292C"/>
    <w:rsid w:val="008729A0"/>
    <w:rsid w:val="008729D6"/>
    <w:rsid w:val="00872ABC"/>
    <w:rsid w:val="00872D03"/>
    <w:rsid w:val="00872D0B"/>
    <w:rsid w:val="00872D61"/>
    <w:rsid w:val="00873139"/>
    <w:rsid w:val="008731A9"/>
    <w:rsid w:val="008732A3"/>
    <w:rsid w:val="00873326"/>
    <w:rsid w:val="0087364C"/>
    <w:rsid w:val="00873B49"/>
    <w:rsid w:val="00873BFD"/>
    <w:rsid w:val="00873CEE"/>
    <w:rsid w:val="00873E0F"/>
    <w:rsid w:val="00873E83"/>
    <w:rsid w:val="00873EFD"/>
    <w:rsid w:val="00873F8B"/>
    <w:rsid w:val="008741C3"/>
    <w:rsid w:val="00874449"/>
    <w:rsid w:val="00874827"/>
    <w:rsid w:val="00874848"/>
    <w:rsid w:val="0087495E"/>
    <w:rsid w:val="00874A8A"/>
    <w:rsid w:val="00874A9D"/>
    <w:rsid w:val="00874BBB"/>
    <w:rsid w:val="00874BF8"/>
    <w:rsid w:val="00874C83"/>
    <w:rsid w:val="0087538F"/>
    <w:rsid w:val="0087553B"/>
    <w:rsid w:val="008756BD"/>
    <w:rsid w:val="0087593B"/>
    <w:rsid w:val="00875997"/>
    <w:rsid w:val="00875A8E"/>
    <w:rsid w:val="00875B4E"/>
    <w:rsid w:val="00875C84"/>
    <w:rsid w:val="00875F15"/>
    <w:rsid w:val="00876090"/>
    <w:rsid w:val="00876278"/>
    <w:rsid w:val="00876411"/>
    <w:rsid w:val="0087657A"/>
    <w:rsid w:val="00876595"/>
    <w:rsid w:val="00876669"/>
    <w:rsid w:val="008767A7"/>
    <w:rsid w:val="00876D13"/>
    <w:rsid w:val="00876F00"/>
    <w:rsid w:val="0087702E"/>
    <w:rsid w:val="00877085"/>
    <w:rsid w:val="0087712D"/>
    <w:rsid w:val="00877233"/>
    <w:rsid w:val="008772E0"/>
    <w:rsid w:val="0087768F"/>
    <w:rsid w:val="0087782D"/>
    <w:rsid w:val="0087786B"/>
    <w:rsid w:val="0087799D"/>
    <w:rsid w:val="00877BAA"/>
    <w:rsid w:val="00877CE0"/>
    <w:rsid w:val="00877F57"/>
    <w:rsid w:val="00877FE2"/>
    <w:rsid w:val="0088014D"/>
    <w:rsid w:val="008802A8"/>
    <w:rsid w:val="008802EF"/>
    <w:rsid w:val="0088041F"/>
    <w:rsid w:val="008806DE"/>
    <w:rsid w:val="0088081E"/>
    <w:rsid w:val="00880849"/>
    <w:rsid w:val="0088090D"/>
    <w:rsid w:val="0088093A"/>
    <w:rsid w:val="00880A14"/>
    <w:rsid w:val="00880A59"/>
    <w:rsid w:val="00880BCF"/>
    <w:rsid w:val="00880CA1"/>
    <w:rsid w:val="00880F8D"/>
    <w:rsid w:val="0088127A"/>
    <w:rsid w:val="008812C9"/>
    <w:rsid w:val="008812F6"/>
    <w:rsid w:val="00881478"/>
    <w:rsid w:val="00881848"/>
    <w:rsid w:val="0088185C"/>
    <w:rsid w:val="00881895"/>
    <w:rsid w:val="00881C96"/>
    <w:rsid w:val="0088207C"/>
    <w:rsid w:val="008820E2"/>
    <w:rsid w:val="008821B3"/>
    <w:rsid w:val="00882841"/>
    <w:rsid w:val="00882979"/>
    <w:rsid w:val="00882A7B"/>
    <w:rsid w:val="00882D41"/>
    <w:rsid w:val="00882F1A"/>
    <w:rsid w:val="00883340"/>
    <w:rsid w:val="00883469"/>
    <w:rsid w:val="008835D1"/>
    <w:rsid w:val="008836FD"/>
    <w:rsid w:val="00883908"/>
    <w:rsid w:val="00883977"/>
    <w:rsid w:val="008839FD"/>
    <w:rsid w:val="00883B7B"/>
    <w:rsid w:val="00883BCE"/>
    <w:rsid w:val="00883C17"/>
    <w:rsid w:val="00883D0B"/>
    <w:rsid w:val="00883DF0"/>
    <w:rsid w:val="00883FBD"/>
    <w:rsid w:val="008841C8"/>
    <w:rsid w:val="0088428C"/>
    <w:rsid w:val="008844DC"/>
    <w:rsid w:val="00884717"/>
    <w:rsid w:val="00884C5D"/>
    <w:rsid w:val="00884DCF"/>
    <w:rsid w:val="00884E3A"/>
    <w:rsid w:val="00884E50"/>
    <w:rsid w:val="00885028"/>
    <w:rsid w:val="00885184"/>
    <w:rsid w:val="008852EB"/>
    <w:rsid w:val="00885386"/>
    <w:rsid w:val="008856D3"/>
    <w:rsid w:val="00885DFE"/>
    <w:rsid w:val="00885EAA"/>
    <w:rsid w:val="00886120"/>
    <w:rsid w:val="00886166"/>
    <w:rsid w:val="0088645C"/>
    <w:rsid w:val="00886460"/>
    <w:rsid w:val="0088660E"/>
    <w:rsid w:val="008866A5"/>
    <w:rsid w:val="00886CCE"/>
    <w:rsid w:val="00887001"/>
    <w:rsid w:val="00887008"/>
    <w:rsid w:val="008870DA"/>
    <w:rsid w:val="008870EA"/>
    <w:rsid w:val="0088718E"/>
    <w:rsid w:val="00887320"/>
    <w:rsid w:val="00887400"/>
    <w:rsid w:val="00887670"/>
    <w:rsid w:val="008876DE"/>
    <w:rsid w:val="00887E80"/>
    <w:rsid w:val="00887FB9"/>
    <w:rsid w:val="008901D3"/>
    <w:rsid w:val="00890226"/>
    <w:rsid w:val="00890448"/>
    <w:rsid w:val="008904AD"/>
    <w:rsid w:val="00890A91"/>
    <w:rsid w:val="00890B57"/>
    <w:rsid w:val="00890D3B"/>
    <w:rsid w:val="00891019"/>
    <w:rsid w:val="00891050"/>
    <w:rsid w:val="008910A4"/>
    <w:rsid w:val="00891292"/>
    <w:rsid w:val="00891AC3"/>
    <w:rsid w:val="00891AFC"/>
    <w:rsid w:val="00891B78"/>
    <w:rsid w:val="00891C1A"/>
    <w:rsid w:val="00891C25"/>
    <w:rsid w:val="00891C55"/>
    <w:rsid w:val="00891DAD"/>
    <w:rsid w:val="00891EF3"/>
    <w:rsid w:val="00891F7F"/>
    <w:rsid w:val="008920DA"/>
    <w:rsid w:val="00892216"/>
    <w:rsid w:val="0089228D"/>
    <w:rsid w:val="00892348"/>
    <w:rsid w:val="0089241D"/>
    <w:rsid w:val="0089260A"/>
    <w:rsid w:val="0089264D"/>
    <w:rsid w:val="00892767"/>
    <w:rsid w:val="008927AD"/>
    <w:rsid w:val="00892A13"/>
    <w:rsid w:val="00892B87"/>
    <w:rsid w:val="00892BFA"/>
    <w:rsid w:val="00892DEF"/>
    <w:rsid w:val="00892F8F"/>
    <w:rsid w:val="00892FD2"/>
    <w:rsid w:val="008930D2"/>
    <w:rsid w:val="00893153"/>
    <w:rsid w:val="008937AA"/>
    <w:rsid w:val="00893A1D"/>
    <w:rsid w:val="00893AED"/>
    <w:rsid w:val="00893CBC"/>
    <w:rsid w:val="00893DAB"/>
    <w:rsid w:val="00893E2F"/>
    <w:rsid w:val="008940E6"/>
    <w:rsid w:val="008942D6"/>
    <w:rsid w:val="00894402"/>
    <w:rsid w:val="0089442B"/>
    <w:rsid w:val="008944F9"/>
    <w:rsid w:val="0089476D"/>
    <w:rsid w:val="00894A2E"/>
    <w:rsid w:val="00894C6D"/>
    <w:rsid w:val="00894F07"/>
    <w:rsid w:val="00895199"/>
    <w:rsid w:val="0089576A"/>
    <w:rsid w:val="00895885"/>
    <w:rsid w:val="00895F14"/>
    <w:rsid w:val="00896191"/>
    <w:rsid w:val="0089664E"/>
    <w:rsid w:val="008966F9"/>
    <w:rsid w:val="008967C0"/>
    <w:rsid w:val="00896988"/>
    <w:rsid w:val="00896A8C"/>
    <w:rsid w:val="00896BB8"/>
    <w:rsid w:val="00896C81"/>
    <w:rsid w:val="00896C9F"/>
    <w:rsid w:val="008970B4"/>
    <w:rsid w:val="008971CA"/>
    <w:rsid w:val="008971F9"/>
    <w:rsid w:val="00897336"/>
    <w:rsid w:val="008973C9"/>
    <w:rsid w:val="008974A4"/>
    <w:rsid w:val="008976FD"/>
    <w:rsid w:val="008977F1"/>
    <w:rsid w:val="00897937"/>
    <w:rsid w:val="008979AB"/>
    <w:rsid w:val="00897C77"/>
    <w:rsid w:val="00897CD8"/>
    <w:rsid w:val="00897DF7"/>
    <w:rsid w:val="008A0175"/>
    <w:rsid w:val="008A027D"/>
    <w:rsid w:val="008A04EB"/>
    <w:rsid w:val="008A0627"/>
    <w:rsid w:val="008A077E"/>
    <w:rsid w:val="008A0839"/>
    <w:rsid w:val="008A08DA"/>
    <w:rsid w:val="008A090D"/>
    <w:rsid w:val="008A0B3D"/>
    <w:rsid w:val="008A0F5E"/>
    <w:rsid w:val="008A1149"/>
    <w:rsid w:val="008A11F3"/>
    <w:rsid w:val="008A1208"/>
    <w:rsid w:val="008A122D"/>
    <w:rsid w:val="008A1359"/>
    <w:rsid w:val="008A1495"/>
    <w:rsid w:val="008A1558"/>
    <w:rsid w:val="008A19C0"/>
    <w:rsid w:val="008A1CFD"/>
    <w:rsid w:val="008A1E73"/>
    <w:rsid w:val="008A1EA2"/>
    <w:rsid w:val="008A201F"/>
    <w:rsid w:val="008A202D"/>
    <w:rsid w:val="008A20B5"/>
    <w:rsid w:val="008A22C5"/>
    <w:rsid w:val="008A22EF"/>
    <w:rsid w:val="008A23F0"/>
    <w:rsid w:val="008A276B"/>
    <w:rsid w:val="008A27B4"/>
    <w:rsid w:val="008A289F"/>
    <w:rsid w:val="008A293A"/>
    <w:rsid w:val="008A2B6E"/>
    <w:rsid w:val="008A31A7"/>
    <w:rsid w:val="008A35DC"/>
    <w:rsid w:val="008A3636"/>
    <w:rsid w:val="008A3746"/>
    <w:rsid w:val="008A3A3C"/>
    <w:rsid w:val="008A3A86"/>
    <w:rsid w:val="008A3BDC"/>
    <w:rsid w:val="008A3DFF"/>
    <w:rsid w:val="008A3E02"/>
    <w:rsid w:val="008A3F0C"/>
    <w:rsid w:val="008A4038"/>
    <w:rsid w:val="008A4100"/>
    <w:rsid w:val="008A41B0"/>
    <w:rsid w:val="008A442B"/>
    <w:rsid w:val="008A44A2"/>
    <w:rsid w:val="008A48C9"/>
    <w:rsid w:val="008A4917"/>
    <w:rsid w:val="008A4A16"/>
    <w:rsid w:val="008A4E33"/>
    <w:rsid w:val="008A4EDA"/>
    <w:rsid w:val="008A4EE2"/>
    <w:rsid w:val="008A533D"/>
    <w:rsid w:val="008A5390"/>
    <w:rsid w:val="008A54A7"/>
    <w:rsid w:val="008A563D"/>
    <w:rsid w:val="008A56C6"/>
    <w:rsid w:val="008A5812"/>
    <w:rsid w:val="008A5855"/>
    <w:rsid w:val="008A58C8"/>
    <w:rsid w:val="008A5A30"/>
    <w:rsid w:val="008A5CB5"/>
    <w:rsid w:val="008A5CF6"/>
    <w:rsid w:val="008A5E16"/>
    <w:rsid w:val="008A64EE"/>
    <w:rsid w:val="008A65D6"/>
    <w:rsid w:val="008A661C"/>
    <w:rsid w:val="008A67B6"/>
    <w:rsid w:val="008A6871"/>
    <w:rsid w:val="008A6919"/>
    <w:rsid w:val="008A6BE6"/>
    <w:rsid w:val="008A6C40"/>
    <w:rsid w:val="008A6FDC"/>
    <w:rsid w:val="008A6FF2"/>
    <w:rsid w:val="008A702F"/>
    <w:rsid w:val="008A7307"/>
    <w:rsid w:val="008A74B1"/>
    <w:rsid w:val="008A7581"/>
    <w:rsid w:val="008A784B"/>
    <w:rsid w:val="008A7BEF"/>
    <w:rsid w:val="008A7C69"/>
    <w:rsid w:val="008A7D95"/>
    <w:rsid w:val="008A7DD4"/>
    <w:rsid w:val="008A7EC0"/>
    <w:rsid w:val="008A7F85"/>
    <w:rsid w:val="008A7F99"/>
    <w:rsid w:val="008A7FC9"/>
    <w:rsid w:val="008B043E"/>
    <w:rsid w:val="008B0511"/>
    <w:rsid w:val="008B066A"/>
    <w:rsid w:val="008B09A9"/>
    <w:rsid w:val="008B0B74"/>
    <w:rsid w:val="008B0FE1"/>
    <w:rsid w:val="008B126F"/>
    <w:rsid w:val="008B13C0"/>
    <w:rsid w:val="008B13F9"/>
    <w:rsid w:val="008B145E"/>
    <w:rsid w:val="008B1668"/>
    <w:rsid w:val="008B193E"/>
    <w:rsid w:val="008B1DAB"/>
    <w:rsid w:val="008B1FEF"/>
    <w:rsid w:val="008B251E"/>
    <w:rsid w:val="008B26EC"/>
    <w:rsid w:val="008B2977"/>
    <w:rsid w:val="008B2BC6"/>
    <w:rsid w:val="008B2C2D"/>
    <w:rsid w:val="008B2C9D"/>
    <w:rsid w:val="008B2E0A"/>
    <w:rsid w:val="008B2E32"/>
    <w:rsid w:val="008B2F8F"/>
    <w:rsid w:val="008B31F2"/>
    <w:rsid w:val="008B38AC"/>
    <w:rsid w:val="008B3910"/>
    <w:rsid w:val="008B3FE8"/>
    <w:rsid w:val="008B3FFE"/>
    <w:rsid w:val="008B4271"/>
    <w:rsid w:val="008B4424"/>
    <w:rsid w:val="008B49F5"/>
    <w:rsid w:val="008B4AA0"/>
    <w:rsid w:val="008B4BB3"/>
    <w:rsid w:val="008B4C3A"/>
    <w:rsid w:val="008B4CFA"/>
    <w:rsid w:val="008B4DA6"/>
    <w:rsid w:val="008B4E75"/>
    <w:rsid w:val="008B4EEE"/>
    <w:rsid w:val="008B500A"/>
    <w:rsid w:val="008B50AF"/>
    <w:rsid w:val="008B50B8"/>
    <w:rsid w:val="008B52CE"/>
    <w:rsid w:val="008B5362"/>
    <w:rsid w:val="008B549A"/>
    <w:rsid w:val="008B5588"/>
    <w:rsid w:val="008B56E0"/>
    <w:rsid w:val="008B5BE0"/>
    <w:rsid w:val="008B5BEC"/>
    <w:rsid w:val="008B5D15"/>
    <w:rsid w:val="008B5D79"/>
    <w:rsid w:val="008B5DF3"/>
    <w:rsid w:val="008B5EAB"/>
    <w:rsid w:val="008B5F4C"/>
    <w:rsid w:val="008B60CA"/>
    <w:rsid w:val="008B61B1"/>
    <w:rsid w:val="008B626C"/>
    <w:rsid w:val="008B62F4"/>
    <w:rsid w:val="008B6340"/>
    <w:rsid w:val="008B6426"/>
    <w:rsid w:val="008B6581"/>
    <w:rsid w:val="008B67CE"/>
    <w:rsid w:val="008B6830"/>
    <w:rsid w:val="008B6B27"/>
    <w:rsid w:val="008B6C6C"/>
    <w:rsid w:val="008B6DE2"/>
    <w:rsid w:val="008B6EE6"/>
    <w:rsid w:val="008B6F92"/>
    <w:rsid w:val="008B72F5"/>
    <w:rsid w:val="008B77AB"/>
    <w:rsid w:val="008B79BA"/>
    <w:rsid w:val="008B7B35"/>
    <w:rsid w:val="008B7F9F"/>
    <w:rsid w:val="008C013F"/>
    <w:rsid w:val="008C01B4"/>
    <w:rsid w:val="008C0236"/>
    <w:rsid w:val="008C04D0"/>
    <w:rsid w:val="008C0613"/>
    <w:rsid w:val="008C08CF"/>
    <w:rsid w:val="008C0A54"/>
    <w:rsid w:val="008C0B26"/>
    <w:rsid w:val="008C0C48"/>
    <w:rsid w:val="008C0C71"/>
    <w:rsid w:val="008C0EDD"/>
    <w:rsid w:val="008C107A"/>
    <w:rsid w:val="008C10ED"/>
    <w:rsid w:val="008C10EF"/>
    <w:rsid w:val="008C112D"/>
    <w:rsid w:val="008C14D6"/>
    <w:rsid w:val="008C152A"/>
    <w:rsid w:val="008C157E"/>
    <w:rsid w:val="008C15B3"/>
    <w:rsid w:val="008C15B5"/>
    <w:rsid w:val="008C1726"/>
    <w:rsid w:val="008C1808"/>
    <w:rsid w:val="008C1885"/>
    <w:rsid w:val="008C1CE2"/>
    <w:rsid w:val="008C1D93"/>
    <w:rsid w:val="008C1E98"/>
    <w:rsid w:val="008C1EE2"/>
    <w:rsid w:val="008C1F0E"/>
    <w:rsid w:val="008C231B"/>
    <w:rsid w:val="008C2326"/>
    <w:rsid w:val="008C28CB"/>
    <w:rsid w:val="008C29ED"/>
    <w:rsid w:val="008C2DEF"/>
    <w:rsid w:val="008C35E4"/>
    <w:rsid w:val="008C35F9"/>
    <w:rsid w:val="008C36B3"/>
    <w:rsid w:val="008C3C46"/>
    <w:rsid w:val="008C3DC4"/>
    <w:rsid w:val="008C3EAE"/>
    <w:rsid w:val="008C3EFB"/>
    <w:rsid w:val="008C3F86"/>
    <w:rsid w:val="008C3FFB"/>
    <w:rsid w:val="008C40B0"/>
    <w:rsid w:val="008C4203"/>
    <w:rsid w:val="008C47E6"/>
    <w:rsid w:val="008C4B58"/>
    <w:rsid w:val="008C4CD7"/>
    <w:rsid w:val="008C4CF3"/>
    <w:rsid w:val="008C4D60"/>
    <w:rsid w:val="008C4D98"/>
    <w:rsid w:val="008C4DBA"/>
    <w:rsid w:val="008C4DD9"/>
    <w:rsid w:val="008C4E41"/>
    <w:rsid w:val="008C52C6"/>
    <w:rsid w:val="008C54AC"/>
    <w:rsid w:val="008C5501"/>
    <w:rsid w:val="008C5517"/>
    <w:rsid w:val="008C55D7"/>
    <w:rsid w:val="008C5CDA"/>
    <w:rsid w:val="008C5D59"/>
    <w:rsid w:val="008C5F03"/>
    <w:rsid w:val="008C612D"/>
    <w:rsid w:val="008C6145"/>
    <w:rsid w:val="008C623A"/>
    <w:rsid w:val="008C6567"/>
    <w:rsid w:val="008C689F"/>
    <w:rsid w:val="008C68D9"/>
    <w:rsid w:val="008C69E2"/>
    <w:rsid w:val="008C69F4"/>
    <w:rsid w:val="008C6AB6"/>
    <w:rsid w:val="008C7127"/>
    <w:rsid w:val="008C7149"/>
    <w:rsid w:val="008C72BE"/>
    <w:rsid w:val="008C7609"/>
    <w:rsid w:val="008C76C7"/>
    <w:rsid w:val="008C7721"/>
    <w:rsid w:val="008C7989"/>
    <w:rsid w:val="008C7A24"/>
    <w:rsid w:val="008C7C47"/>
    <w:rsid w:val="008C7EDF"/>
    <w:rsid w:val="008C7F1C"/>
    <w:rsid w:val="008D0052"/>
    <w:rsid w:val="008D0207"/>
    <w:rsid w:val="008D0261"/>
    <w:rsid w:val="008D03AC"/>
    <w:rsid w:val="008D048D"/>
    <w:rsid w:val="008D07E7"/>
    <w:rsid w:val="008D0BB5"/>
    <w:rsid w:val="008D0D3D"/>
    <w:rsid w:val="008D0ED8"/>
    <w:rsid w:val="008D1020"/>
    <w:rsid w:val="008D1083"/>
    <w:rsid w:val="008D1176"/>
    <w:rsid w:val="008D14B5"/>
    <w:rsid w:val="008D1524"/>
    <w:rsid w:val="008D154F"/>
    <w:rsid w:val="008D171C"/>
    <w:rsid w:val="008D1745"/>
    <w:rsid w:val="008D1759"/>
    <w:rsid w:val="008D1D23"/>
    <w:rsid w:val="008D1FAA"/>
    <w:rsid w:val="008D2043"/>
    <w:rsid w:val="008D209C"/>
    <w:rsid w:val="008D20B6"/>
    <w:rsid w:val="008D2492"/>
    <w:rsid w:val="008D2515"/>
    <w:rsid w:val="008D2539"/>
    <w:rsid w:val="008D2732"/>
    <w:rsid w:val="008D2787"/>
    <w:rsid w:val="008D29B7"/>
    <w:rsid w:val="008D2BD9"/>
    <w:rsid w:val="008D2C98"/>
    <w:rsid w:val="008D2EE2"/>
    <w:rsid w:val="008D2FEB"/>
    <w:rsid w:val="008D308F"/>
    <w:rsid w:val="008D3165"/>
    <w:rsid w:val="008D345A"/>
    <w:rsid w:val="008D3752"/>
    <w:rsid w:val="008D37E1"/>
    <w:rsid w:val="008D384F"/>
    <w:rsid w:val="008D38C4"/>
    <w:rsid w:val="008D38FC"/>
    <w:rsid w:val="008D3A02"/>
    <w:rsid w:val="008D3BB6"/>
    <w:rsid w:val="008D3BD4"/>
    <w:rsid w:val="008D3E14"/>
    <w:rsid w:val="008D3F98"/>
    <w:rsid w:val="008D425E"/>
    <w:rsid w:val="008D43F7"/>
    <w:rsid w:val="008D461C"/>
    <w:rsid w:val="008D4756"/>
    <w:rsid w:val="008D4A82"/>
    <w:rsid w:val="008D4A91"/>
    <w:rsid w:val="008D4C1D"/>
    <w:rsid w:val="008D52EC"/>
    <w:rsid w:val="008D552A"/>
    <w:rsid w:val="008D57F3"/>
    <w:rsid w:val="008D5810"/>
    <w:rsid w:val="008D59A0"/>
    <w:rsid w:val="008D5B98"/>
    <w:rsid w:val="008D5C81"/>
    <w:rsid w:val="008D5D8B"/>
    <w:rsid w:val="008D5F42"/>
    <w:rsid w:val="008D5F66"/>
    <w:rsid w:val="008D5F87"/>
    <w:rsid w:val="008D5F9C"/>
    <w:rsid w:val="008D60BF"/>
    <w:rsid w:val="008D62B5"/>
    <w:rsid w:val="008D6373"/>
    <w:rsid w:val="008D6498"/>
    <w:rsid w:val="008D666D"/>
    <w:rsid w:val="008D6688"/>
    <w:rsid w:val="008D66EB"/>
    <w:rsid w:val="008D6AC6"/>
    <w:rsid w:val="008D6BC8"/>
    <w:rsid w:val="008D6DCC"/>
    <w:rsid w:val="008D722C"/>
    <w:rsid w:val="008D745B"/>
    <w:rsid w:val="008D74F4"/>
    <w:rsid w:val="008D7567"/>
    <w:rsid w:val="008D79C0"/>
    <w:rsid w:val="008D7A76"/>
    <w:rsid w:val="008D7AC4"/>
    <w:rsid w:val="008D7B66"/>
    <w:rsid w:val="008D7BAF"/>
    <w:rsid w:val="008D7BD8"/>
    <w:rsid w:val="008D7C7F"/>
    <w:rsid w:val="008E00E0"/>
    <w:rsid w:val="008E0AE0"/>
    <w:rsid w:val="008E0EAB"/>
    <w:rsid w:val="008E0F78"/>
    <w:rsid w:val="008E10A7"/>
    <w:rsid w:val="008E1329"/>
    <w:rsid w:val="008E1376"/>
    <w:rsid w:val="008E1624"/>
    <w:rsid w:val="008E16E6"/>
    <w:rsid w:val="008E1748"/>
    <w:rsid w:val="008E182F"/>
    <w:rsid w:val="008E19C3"/>
    <w:rsid w:val="008E1A17"/>
    <w:rsid w:val="008E1AB1"/>
    <w:rsid w:val="008E1B84"/>
    <w:rsid w:val="008E1F0F"/>
    <w:rsid w:val="008E1FCF"/>
    <w:rsid w:val="008E2061"/>
    <w:rsid w:val="008E206B"/>
    <w:rsid w:val="008E2078"/>
    <w:rsid w:val="008E20AB"/>
    <w:rsid w:val="008E23A9"/>
    <w:rsid w:val="008E26DF"/>
    <w:rsid w:val="008E2759"/>
    <w:rsid w:val="008E2897"/>
    <w:rsid w:val="008E327E"/>
    <w:rsid w:val="008E3338"/>
    <w:rsid w:val="008E33CD"/>
    <w:rsid w:val="008E3510"/>
    <w:rsid w:val="008E36D0"/>
    <w:rsid w:val="008E3717"/>
    <w:rsid w:val="008E381E"/>
    <w:rsid w:val="008E3830"/>
    <w:rsid w:val="008E38DC"/>
    <w:rsid w:val="008E3DEF"/>
    <w:rsid w:val="008E3EBC"/>
    <w:rsid w:val="008E3EBD"/>
    <w:rsid w:val="008E3FA9"/>
    <w:rsid w:val="008E41F0"/>
    <w:rsid w:val="008E42EA"/>
    <w:rsid w:val="008E4338"/>
    <w:rsid w:val="008E4561"/>
    <w:rsid w:val="008E4C43"/>
    <w:rsid w:val="008E4D99"/>
    <w:rsid w:val="008E50E0"/>
    <w:rsid w:val="008E5115"/>
    <w:rsid w:val="008E511A"/>
    <w:rsid w:val="008E5954"/>
    <w:rsid w:val="008E596C"/>
    <w:rsid w:val="008E59FE"/>
    <w:rsid w:val="008E5A57"/>
    <w:rsid w:val="008E5AE0"/>
    <w:rsid w:val="008E6161"/>
    <w:rsid w:val="008E61D0"/>
    <w:rsid w:val="008E64BD"/>
    <w:rsid w:val="008E661A"/>
    <w:rsid w:val="008E67F3"/>
    <w:rsid w:val="008E684E"/>
    <w:rsid w:val="008E68C5"/>
    <w:rsid w:val="008E6C09"/>
    <w:rsid w:val="008E6C43"/>
    <w:rsid w:val="008E7068"/>
    <w:rsid w:val="008E719F"/>
    <w:rsid w:val="008E72AE"/>
    <w:rsid w:val="008E72DD"/>
    <w:rsid w:val="008E7411"/>
    <w:rsid w:val="008E754B"/>
    <w:rsid w:val="008E7C07"/>
    <w:rsid w:val="008E7C13"/>
    <w:rsid w:val="008F0152"/>
    <w:rsid w:val="008F028C"/>
    <w:rsid w:val="008F033D"/>
    <w:rsid w:val="008F0374"/>
    <w:rsid w:val="008F0513"/>
    <w:rsid w:val="008F0569"/>
    <w:rsid w:val="008F058D"/>
    <w:rsid w:val="008F05A0"/>
    <w:rsid w:val="008F085E"/>
    <w:rsid w:val="008F08CF"/>
    <w:rsid w:val="008F09B6"/>
    <w:rsid w:val="008F0B60"/>
    <w:rsid w:val="008F0EA4"/>
    <w:rsid w:val="008F0F5C"/>
    <w:rsid w:val="008F0F86"/>
    <w:rsid w:val="008F1289"/>
    <w:rsid w:val="008F1389"/>
    <w:rsid w:val="008F148A"/>
    <w:rsid w:val="008F19AC"/>
    <w:rsid w:val="008F1A3C"/>
    <w:rsid w:val="008F1B7B"/>
    <w:rsid w:val="008F1BB5"/>
    <w:rsid w:val="008F2583"/>
    <w:rsid w:val="008F2587"/>
    <w:rsid w:val="008F2763"/>
    <w:rsid w:val="008F27A6"/>
    <w:rsid w:val="008F29F3"/>
    <w:rsid w:val="008F2AC9"/>
    <w:rsid w:val="008F2ACA"/>
    <w:rsid w:val="008F2BC7"/>
    <w:rsid w:val="008F2E0F"/>
    <w:rsid w:val="008F2E4B"/>
    <w:rsid w:val="008F3117"/>
    <w:rsid w:val="008F33F4"/>
    <w:rsid w:val="008F37B0"/>
    <w:rsid w:val="008F37FB"/>
    <w:rsid w:val="008F3B77"/>
    <w:rsid w:val="008F3DB4"/>
    <w:rsid w:val="008F4225"/>
    <w:rsid w:val="008F433E"/>
    <w:rsid w:val="008F4462"/>
    <w:rsid w:val="008F4633"/>
    <w:rsid w:val="008F4793"/>
    <w:rsid w:val="008F48A5"/>
    <w:rsid w:val="008F4AA2"/>
    <w:rsid w:val="008F4C4A"/>
    <w:rsid w:val="008F4E39"/>
    <w:rsid w:val="008F4F25"/>
    <w:rsid w:val="008F4F58"/>
    <w:rsid w:val="008F5103"/>
    <w:rsid w:val="008F5242"/>
    <w:rsid w:val="008F5322"/>
    <w:rsid w:val="008F53BB"/>
    <w:rsid w:val="008F54F7"/>
    <w:rsid w:val="008F5943"/>
    <w:rsid w:val="008F5DF8"/>
    <w:rsid w:val="008F5E05"/>
    <w:rsid w:val="008F5F8A"/>
    <w:rsid w:val="008F5FCD"/>
    <w:rsid w:val="008F60C6"/>
    <w:rsid w:val="008F6189"/>
    <w:rsid w:val="008F6351"/>
    <w:rsid w:val="008F6408"/>
    <w:rsid w:val="008F64CE"/>
    <w:rsid w:val="008F68CB"/>
    <w:rsid w:val="008F6AEE"/>
    <w:rsid w:val="008F6AF6"/>
    <w:rsid w:val="008F6D2D"/>
    <w:rsid w:val="008F6E9E"/>
    <w:rsid w:val="008F70C5"/>
    <w:rsid w:val="008F71EA"/>
    <w:rsid w:val="008F72A8"/>
    <w:rsid w:val="008F72FB"/>
    <w:rsid w:val="008F73B7"/>
    <w:rsid w:val="008F752A"/>
    <w:rsid w:val="008F7C1A"/>
    <w:rsid w:val="008F7D58"/>
    <w:rsid w:val="008F7E62"/>
    <w:rsid w:val="008F7E9D"/>
    <w:rsid w:val="008F7ED9"/>
    <w:rsid w:val="00900395"/>
    <w:rsid w:val="00900882"/>
    <w:rsid w:val="00900B1A"/>
    <w:rsid w:val="00900FC5"/>
    <w:rsid w:val="009010A4"/>
    <w:rsid w:val="0090114F"/>
    <w:rsid w:val="00901530"/>
    <w:rsid w:val="009016E8"/>
    <w:rsid w:val="00901708"/>
    <w:rsid w:val="00901751"/>
    <w:rsid w:val="009018BA"/>
    <w:rsid w:val="00901A5A"/>
    <w:rsid w:val="00901B6C"/>
    <w:rsid w:val="00901CBC"/>
    <w:rsid w:val="00901CFA"/>
    <w:rsid w:val="00901E51"/>
    <w:rsid w:val="00901FFB"/>
    <w:rsid w:val="009022EB"/>
    <w:rsid w:val="009024FF"/>
    <w:rsid w:val="0090295B"/>
    <w:rsid w:val="00902A1B"/>
    <w:rsid w:val="00902E08"/>
    <w:rsid w:val="00902E1E"/>
    <w:rsid w:val="00902F45"/>
    <w:rsid w:val="00902F8E"/>
    <w:rsid w:val="00902FEA"/>
    <w:rsid w:val="009030F7"/>
    <w:rsid w:val="009031AB"/>
    <w:rsid w:val="00903422"/>
    <w:rsid w:val="00903753"/>
    <w:rsid w:val="00903948"/>
    <w:rsid w:val="00903992"/>
    <w:rsid w:val="00903AE9"/>
    <w:rsid w:val="00903B63"/>
    <w:rsid w:val="00903C5B"/>
    <w:rsid w:val="00903D72"/>
    <w:rsid w:val="00903DEB"/>
    <w:rsid w:val="00904317"/>
    <w:rsid w:val="00904602"/>
    <w:rsid w:val="00904845"/>
    <w:rsid w:val="00904D5F"/>
    <w:rsid w:val="00904DB6"/>
    <w:rsid w:val="00904E5B"/>
    <w:rsid w:val="00904FF2"/>
    <w:rsid w:val="009052EF"/>
    <w:rsid w:val="00905350"/>
    <w:rsid w:val="00905392"/>
    <w:rsid w:val="009054F3"/>
    <w:rsid w:val="00905535"/>
    <w:rsid w:val="0090554D"/>
    <w:rsid w:val="009056AE"/>
    <w:rsid w:val="009056E4"/>
    <w:rsid w:val="009057A7"/>
    <w:rsid w:val="00905AA7"/>
    <w:rsid w:val="00905AB0"/>
    <w:rsid w:val="00905B5A"/>
    <w:rsid w:val="00905DF4"/>
    <w:rsid w:val="00905DFA"/>
    <w:rsid w:val="00905E94"/>
    <w:rsid w:val="00905F30"/>
    <w:rsid w:val="009061D6"/>
    <w:rsid w:val="0090626F"/>
    <w:rsid w:val="009063C0"/>
    <w:rsid w:val="0090673E"/>
    <w:rsid w:val="00906748"/>
    <w:rsid w:val="009068C6"/>
    <w:rsid w:val="009068C9"/>
    <w:rsid w:val="00906B0A"/>
    <w:rsid w:val="00906CA0"/>
    <w:rsid w:val="00906CEE"/>
    <w:rsid w:val="00906E88"/>
    <w:rsid w:val="00906F54"/>
    <w:rsid w:val="009071FA"/>
    <w:rsid w:val="00907410"/>
    <w:rsid w:val="0090743B"/>
    <w:rsid w:val="009074B6"/>
    <w:rsid w:val="009078CB"/>
    <w:rsid w:val="00907B5F"/>
    <w:rsid w:val="00907BA9"/>
    <w:rsid w:val="00907E97"/>
    <w:rsid w:val="00907F47"/>
    <w:rsid w:val="00907F57"/>
    <w:rsid w:val="009100F0"/>
    <w:rsid w:val="00910272"/>
    <w:rsid w:val="009108D8"/>
    <w:rsid w:val="0091097C"/>
    <w:rsid w:val="00910B5B"/>
    <w:rsid w:val="00910BA1"/>
    <w:rsid w:val="00910BD7"/>
    <w:rsid w:val="00910D70"/>
    <w:rsid w:val="009115BA"/>
    <w:rsid w:val="009117C1"/>
    <w:rsid w:val="009119D9"/>
    <w:rsid w:val="00911E0D"/>
    <w:rsid w:val="00911F0D"/>
    <w:rsid w:val="00912288"/>
    <w:rsid w:val="0091294B"/>
    <w:rsid w:val="0091295C"/>
    <w:rsid w:val="009129F0"/>
    <w:rsid w:val="00912B44"/>
    <w:rsid w:val="00912E17"/>
    <w:rsid w:val="00912E44"/>
    <w:rsid w:val="00912F6C"/>
    <w:rsid w:val="009131A5"/>
    <w:rsid w:val="0091358E"/>
    <w:rsid w:val="00913610"/>
    <w:rsid w:val="00913636"/>
    <w:rsid w:val="00913785"/>
    <w:rsid w:val="00913825"/>
    <w:rsid w:val="00913828"/>
    <w:rsid w:val="00913A36"/>
    <w:rsid w:val="00913BFB"/>
    <w:rsid w:val="00913CA5"/>
    <w:rsid w:val="00913CC7"/>
    <w:rsid w:val="00913E8D"/>
    <w:rsid w:val="0091401D"/>
    <w:rsid w:val="009142DF"/>
    <w:rsid w:val="00914613"/>
    <w:rsid w:val="009147E9"/>
    <w:rsid w:val="009148D4"/>
    <w:rsid w:val="009148D8"/>
    <w:rsid w:val="0091493F"/>
    <w:rsid w:val="009149DE"/>
    <w:rsid w:val="00914A2D"/>
    <w:rsid w:val="00914C90"/>
    <w:rsid w:val="00914E5A"/>
    <w:rsid w:val="00914FDB"/>
    <w:rsid w:val="009150B8"/>
    <w:rsid w:val="00915226"/>
    <w:rsid w:val="0091548B"/>
    <w:rsid w:val="009154BE"/>
    <w:rsid w:val="0091556D"/>
    <w:rsid w:val="009156F4"/>
    <w:rsid w:val="009157FF"/>
    <w:rsid w:val="00915B31"/>
    <w:rsid w:val="00915E5B"/>
    <w:rsid w:val="009160CB"/>
    <w:rsid w:val="009161DF"/>
    <w:rsid w:val="0091644F"/>
    <w:rsid w:val="0091655A"/>
    <w:rsid w:val="0091668A"/>
    <w:rsid w:val="00916750"/>
    <w:rsid w:val="0091692E"/>
    <w:rsid w:val="00916A4B"/>
    <w:rsid w:val="00916B70"/>
    <w:rsid w:val="00916B9D"/>
    <w:rsid w:val="00916E03"/>
    <w:rsid w:val="00917080"/>
    <w:rsid w:val="0091722A"/>
    <w:rsid w:val="009172C3"/>
    <w:rsid w:val="009172D6"/>
    <w:rsid w:val="00917841"/>
    <w:rsid w:val="00917926"/>
    <w:rsid w:val="009179E9"/>
    <w:rsid w:val="00917D23"/>
    <w:rsid w:val="00917E8B"/>
    <w:rsid w:val="00917EE7"/>
    <w:rsid w:val="00917F31"/>
    <w:rsid w:val="00917F82"/>
    <w:rsid w:val="00917FB4"/>
    <w:rsid w:val="00920222"/>
    <w:rsid w:val="009202DB"/>
    <w:rsid w:val="00920532"/>
    <w:rsid w:val="0092073D"/>
    <w:rsid w:val="00920776"/>
    <w:rsid w:val="00920946"/>
    <w:rsid w:val="00920960"/>
    <w:rsid w:val="00920A28"/>
    <w:rsid w:val="00920B54"/>
    <w:rsid w:val="00920F62"/>
    <w:rsid w:val="00921096"/>
    <w:rsid w:val="009210A7"/>
    <w:rsid w:val="00921256"/>
    <w:rsid w:val="009213FD"/>
    <w:rsid w:val="0092142C"/>
    <w:rsid w:val="00921561"/>
    <w:rsid w:val="009216AE"/>
    <w:rsid w:val="009216D8"/>
    <w:rsid w:val="0092171F"/>
    <w:rsid w:val="009217C7"/>
    <w:rsid w:val="00921868"/>
    <w:rsid w:val="0092187C"/>
    <w:rsid w:val="00921886"/>
    <w:rsid w:val="009218E3"/>
    <w:rsid w:val="009219A9"/>
    <w:rsid w:val="00921A39"/>
    <w:rsid w:val="00921BDE"/>
    <w:rsid w:val="00921D50"/>
    <w:rsid w:val="00921DB2"/>
    <w:rsid w:val="00922014"/>
    <w:rsid w:val="009225B7"/>
    <w:rsid w:val="00922992"/>
    <w:rsid w:val="00922F81"/>
    <w:rsid w:val="00922FB8"/>
    <w:rsid w:val="0092308C"/>
    <w:rsid w:val="009230C8"/>
    <w:rsid w:val="00923160"/>
    <w:rsid w:val="00923442"/>
    <w:rsid w:val="009239E0"/>
    <w:rsid w:val="00923DDB"/>
    <w:rsid w:val="0092412E"/>
    <w:rsid w:val="0092435D"/>
    <w:rsid w:val="00924593"/>
    <w:rsid w:val="00924680"/>
    <w:rsid w:val="009248C4"/>
    <w:rsid w:val="0092492C"/>
    <w:rsid w:val="00924CEC"/>
    <w:rsid w:val="00924D93"/>
    <w:rsid w:val="00924E65"/>
    <w:rsid w:val="00924F4B"/>
    <w:rsid w:val="00924F60"/>
    <w:rsid w:val="00925089"/>
    <w:rsid w:val="009253EF"/>
    <w:rsid w:val="009254B5"/>
    <w:rsid w:val="0092553C"/>
    <w:rsid w:val="00925597"/>
    <w:rsid w:val="00925ADB"/>
    <w:rsid w:val="00925C2E"/>
    <w:rsid w:val="00925C49"/>
    <w:rsid w:val="00925D50"/>
    <w:rsid w:val="00925DA3"/>
    <w:rsid w:val="00925DBC"/>
    <w:rsid w:val="00925DD7"/>
    <w:rsid w:val="00925E11"/>
    <w:rsid w:val="00925F3A"/>
    <w:rsid w:val="00925F45"/>
    <w:rsid w:val="00925F50"/>
    <w:rsid w:val="00926120"/>
    <w:rsid w:val="00926139"/>
    <w:rsid w:val="0092613B"/>
    <w:rsid w:val="009262FD"/>
    <w:rsid w:val="00926552"/>
    <w:rsid w:val="009265E2"/>
    <w:rsid w:val="00926800"/>
    <w:rsid w:val="009268BA"/>
    <w:rsid w:val="00926AD5"/>
    <w:rsid w:val="00926B23"/>
    <w:rsid w:val="00926D0B"/>
    <w:rsid w:val="00926DD6"/>
    <w:rsid w:val="0092727A"/>
    <w:rsid w:val="009272B9"/>
    <w:rsid w:val="009274B8"/>
    <w:rsid w:val="00927649"/>
    <w:rsid w:val="00927685"/>
    <w:rsid w:val="00927D9C"/>
    <w:rsid w:val="00927F68"/>
    <w:rsid w:val="00927F6F"/>
    <w:rsid w:val="009300D3"/>
    <w:rsid w:val="009301EA"/>
    <w:rsid w:val="009302BD"/>
    <w:rsid w:val="009306D9"/>
    <w:rsid w:val="0093088D"/>
    <w:rsid w:val="00930A57"/>
    <w:rsid w:val="00930DEA"/>
    <w:rsid w:val="00930E54"/>
    <w:rsid w:val="00930F22"/>
    <w:rsid w:val="009311CA"/>
    <w:rsid w:val="009312A7"/>
    <w:rsid w:val="009312E1"/>
    <w:rsid w:val="00931993"/>
    <w:rsid w:val="00931F1B"/>
    <w:rsid w:val="00931FBE"/>
    <w:rsid w:val="009322AA"/>
    <w:rsid w:val="009322CF"/>
    <w:rsid w:val="009324D5"/>
    <w:rsid w:val="0093268A"/>
    <w:rsid w:val="009326A4"/>
    <w:rsid w:val="00932830"/>
    <w:rsid w:val="00932A36"/>
    <w:rsid w:val="00932B8E"/>
    <w:rsid w:val="00932C20"/>
    <w:rsid w:val="00932F77"/>
    <w:rsid w:val="009330AB"/>
    <w:rsid w:val="009331C6"/>
    <w:rsid w:val="00933324"/>
    <w:rsid w:val="00933561"/>
    <w:rsid w:val="00933702"/>
    <w:rsid w:val="00933A5A"/>
    <w:rsid w:val="00933BED"/>
    <w:rsid w:val="00933D8A"/>
    <w:rsid w:val="00933E5F"/>
    <w:rsid w:val="00933F7E"/>
    <w:rsid w:val="00933F91"/>
    <w:rsid w:val="00933F94"/>
    <w:rsid w:val="00933FC4"/>
    <w:rsid w:val="00933FF7"/>
    <w:rsid w:val="009340C0"/>
    <w:rsid w:val="0093443A"/>
    <w:rsid w:val="009345D3"/>
    <w:rsid w:val="00934761"/>
    <w:rsid w:val="00934C60"/>
    <w:rsid w:val="00934DD7"/>
    <w:rsid w:val="00935015"/>
    <w:rsid w:val="0093516E"/>
    <w:rsid w:val="009354BC"/>
    <w:rsid w:val="009356EA"/>
    <w:rsid w:val="00935CDC"/>
    <w:rsid w:val="0093600F"/>
    <w:rsid w:val="0093614D"/>
    <w:rsid w:val="0093649D"/>
    <w:rsid w:val="0093673C"/>
    <w:rsid w:val="00936858"/>
    <w:rsid w:val="009369CE"/>
    <w:rsid w:val="00936AF5"/>
    <w:rsid w:val="00936BC0"/>
    <w:rsid w:val="00936D1C"/>
    <w:rsid w:val="00936F4C"/>
    <w:rsid w:val="00937144"/>
    <w:rsid w:val="0093732A"/>
    <w:rsid w:val="0093734E"/>
    <w:rsid w:val="009376CD"/>
    <w:rsid w:val="009376E2"/>
    <w:rsid w:val="00937A04"/>
    <w:rsid w:val="00937A8A"/>
    <w:rsid w:val="00937AC8"/>
    <w:rsid w:val="00937D13"/>
    <w:rsid w:val="00937E3A"/>
    <w:rsid w:val="00940385"/>
    <w:rsid w:val="00940BCA"/>
    <w:rsid w:val="00940C7A"/>
    <w:rsid w:val="00940CAB"/>
    <w:rsid w:val="00940DD8"/>
    <w:rsid w:val="00940E87"/>
    <w:rsid w:val="00940E96"/>
    <w:rsid w:val="00940EBE"/>
    <w:rsid w:val="0094110D"/>
    <w:rsid w:val="009412AE"/>
    <w:rsid w:val="00941334"/>
    <w:rsid w:val="00941521"/>
    <w:rsid w:val="009418EE"/>
    <w:rsid w:val="0094195F"/>
    <w:rsid w:val="00941ABA"/>
    <w:rsid w:val="00941B50"/>
    <w:rsid w:val="00941D81"/>
    <w:rsid w:val="00941E74"/>
    <w:rsid w:val="0094210E"/>
    <w:rsid w:val="0094240C"/>
    <w:rsid w:val="00942759"/>
    <w:rsid w:val="0094277A"/>
    <w:rsid w:val="00942E22"/>
    <w:rsid w:val="00942EAA"/>
    <w:rsid w:val="00942ED5"/>
    <w:rsid w:val="00943682"/>
    <w:rsid w:val="00943717"/>
    <w:rsid w:val="00943795"/>
    <w:rsid w:val="00943822"/>
    <w:rsid w:val="00943A7D"/>
    <w:rsid w:val="00943AEF"/>
    <w:rsid w:val="00943B31"/>
    <w:rsid w:val="00943B38"/>
    <w:rsid w:val="00943C48"/>
    <w:rsid w:val="00943D84"/>
    <w:rsid w:val="00943E20"/>
    <w:rsid w:val="00943F29"/>
    <w:rsid w:val="009441B6"/>
    <w:rsid w:val="009442AE"/>
    <w:rsid w:val="0094445C"/>
    <w:rsid w:val="00944571"/>
    <w:rsid w:val="009446B8"/>
    <w:rsid w:val="009447D0"/>
    <w:rsid w:val="009448AD"/>
    <w:rsid w:val="00944ACA"/>
    <w:rsid w:val="00944B15"/>
    <w:rsid w:val="00944CFD"/>
    <w:rsid w:val="00944D21"/>
    <w:rsid w:val="00944F27"/>
    <w:rsid w:val="00944F8E"/>
    <w:rsid w:val="00944FCF"/>
    <w:rsid w:val="009450A8"/>
    <w:rsid w:val="009450AE"/>
    <w:rsid w:val="009450B8"/>
    <w:rsid w:val="00945232"/>
    <w:rsid w:val="009453BA"/>
    <w:rsid w:val="00945859"/>
    <w:rsid w:val="00945898"/>
    <w:rsid w:val="009459A0"/>
    <w:rsid w:val="00945AB5"/>
    <w:rsid w:val="00945ADD"/>
    <w:rsid w:val="00945B24"/>
    <w:rsid w:val="00945C7A"/>
    <w:rsid w:val="00945DB0"/>
    <w:rsid w:val="00945EA2"/>
    <w:rsid w:val="00945EE0"/>
    <w:rsid w:val="00946370"/>
    <w:rsid w:val="00946374"/>
    <w:rsid w:val="009466D7"/>
    <w:rsid w:val="009466F7"/>
    <w:rsid w:val="0094670A"/>
    <w:rsid w:val="0094670B"/>
    <w:rsid w:val="00946C59"/>
    <w:rsid w:val="00946DC7"/>
    <w:rsid w:val="00946ED7"/>
    <w:rsid w:val="00946EFE"/>
    <w:rsid w:val="00946FDC"/>
    <w:rsid w:val="009471E2"/>
    <w:rsid w:val="00947361"/>
    <w:rsid w:val="009475B5"/>
    <w:rsid w:val="00947A33"/>
    <w:rsid w:val="00947AD7"/>
    <w:rsid w:val="00947B43"/>
    <w:rsid w:val="00947BB0"/>
    <w:rsid w:val="00947CB9"/>
    <w:rsid w:val="00947CE1"/>
    <w:rsid w:val="00947D27"/>
    <w:rsid w:val="00950204"/>
    <w:rsid w:val="009504E6"/>
    <w:rsid w:val="00950785"/>
    <w:rsid w:val="00950978"/>
    <w:rsid w:val="00950DD4"/>
    <w:rsid w:val="00950E2D"/>
    <w:rsid w:val="0095134D"/>
    <w:rsid w:val="009513D7"/>
    <w:rsid w:val="00951514"/>
    <w:rsid w:val="009515AD"/>
    <w:rsid w:val="009517F2"/>
    <w:rsid w:val="0095181E"/>
    <w:rsid w:val="009524AD"/>
    <w:rsid w:val="009524F9"/>
    <w:rsid w:val="0095255A"/>
    <w:rsid w:val="009526F1"/>
    <w:rsid w:val="00952B28"/>
    <w:rsid w:val="00952DAE"/>
    <w:rsid w:val="00952DB3"/>
    <w:rsid w:val="00952E2B"/>
    <w:rsid w:val="00953017"/>
    <w:rsid w:val="00953024"/>
    <w:rsid w:val="009532BA"/>
    <w:rsid w:val="00953669"/>
    <w:rsid w:val="009536A0"/>
    <w:rsid w:val="00953B96"/>
    <w:rsid w:val="00953E4B"/>
    <w:rsid w:val="00953F03"/>
    <w:rsid w:val="009540CF"/>
    <w:rsid w:val="00954101"/>
    <w:rsid w:val="0095445E"/>
    <w:rsid w:val="009544A8"/>
    <w:rsid w:val="009547D7"/>
    <w:rsid w:val="00954814"/>
    <w:rsid w:val="0095490E"/>
    <w:rsid w:val="00954B47"/>
    <w:rsid w:val="00954C1A"/>
    <w:rsid w:val="00954C2D"/>
    <w:rsid w:val="00954ECC"/>
    <w:rsid w:val="00954F3C"/>
    <w:rsid w:val="0095521A"/>
    <w:rsid w:val="009552AF"/>
    <w:rsid w:val="009553E5"/>
    <w:rsid w:val="009553F8"/>
    <w:rsid w:val="00955544"/>
    <w:rsid w:val="0095554A"/>
    <w:rsid w:val="0095560B"/>
    <w:rsid w:val="009556ED"/>
    <w:rsid w:val="00955885"/>
    <w:rsid w:val="00955A26"/>
    <w:rsid w:val="00955B05"/>
    <w:rsid w:val="00955B0E"/>
    <w:rsid w:val="00955D74"/>
    <w:rsid w:val="00955E8D"/>
    <w:rsid w:val="00955F4F"/>
    <w:rsid w:val="0095604C"/>
    <w:rsid w:val="0095638B"/>
    <w:rsid w:val="009563E9"/>
    <w:rsid w:val="00956417"/>
    <w:rsid w:val="009567A0"/>
    <w:rsid w:val="0095694F"/>
    <w:rsid w:val="00956B12"/>
    <w:rsid w:val="00956C03"/>
    <w:rsid w:val="00956CB0"/>
    <w:rsid w:val="00956DC1"/>
    <w:rsid w:val="00957117"/>
    <w:rsid w:val="0095732D"/>
    <w:rsid w:val="009576EF"/>
    <w:rsid w:val="0095783D"/>
    <w:rsid w:val="00957BEA"/>
    <w:rsid w:val="00957F7D"/>
    <w:rsid w:val="00960044"/>
    <w:rsid w:val="0096017D"/>
    <w:rsid w:val="0096070A"/>
    <w:rsid w:val="0096073C"/>
    <w:rsid w:val="009609D3"/>
    <w:rsid w:val="00960A73"/>
    <w:rsid w:val="00960B80"/>
    <w:rsid w:val="00960BB7"/>
    <w:rsid w:val="00961248"/>
    <w:rsid w:val="00961314"/>
    <w:rsid w:val="009613F0"/>
    <w:rsid w:val="009613F9"/>
    <w:rsid w:val="0096147B"/>
    <w:rsid w:val="00961579"/>
    <w:rsid w:val="009615FC"/>
    <w:rsid w:val="00961712"/>
    <w:rsid w:val="0096171A"/>
    <w:rsid w:val="0096189E"/>
    <w:rsid w:val="00961979"/>
    <w:rsid w:val="00961A07"/>
    <w:rsid w:val="00961B56"/>
    <w:rsid w:val="00961BF1"/>
    <w:rsid w:val="00961C38"/>
    <w:rsid w:val="00961D4F"/>
    <w:rsid w:val="00961D8A"/>
    <w:rsid w:val="00961DB1"/>
    <w:rsid w:val="00961EE0"/>
    <w:rsid w:val="00961FCD"/>
    <w:rsid w:val="0096213B"/>
    <w:rsid w:val="009623F9"/>
    <w:rsid w:val="00962571"/>
    <w:rsid w:val="009625C9"/>
    <w:rsid w:val="00962AB4"/>
    <w:rsid w:val="00962DAE"/>
    <w:rsid w:val="00962E3E"/>
    <w:rsid w:val="00962E5C"/>
    <w:rsid w:val="009630BE"/>
    <w:rsid w:val="00963219"/>
    <w:rsid w:val="0096325B"/>
    <w:rsid w:val="00963424"/>
    <w:rsid w:val="0096342B"/>
    <w:rsid w:val="00963713"/>
    <w:rsid w:val="00963718"/>
    <w:rsid w:val="009637A1"/>
    <w:rsid w:val="00963A89"/>
    <w:rsid w:val="00963C3E"/>
    <w:rsid w:val="00963CE2"/>
    <w:rsid w:val="009640B3"/>
    <w:rsid w:val="0096415A"/>
    <w:rsid w:val="009641E4"/>
    <w:rsid w:val="0096425D"/>
    <w:rsid w:val="00964323"/>
    <w:rsid w:val="00964367"/>
    <w:rsid w:val="009643EE"/>
    <w:rsid w:val="0096447B"/>
    <w:rsid w:val="009644D1"/>
    <w:rsid w:val="00964578"/>
    <w:rsid w:val="009648C2"/>
    <w:rsid w:val="00964F11"/>
    <w:rsid w:val="00964FAA"/>
    <w:rsid w:val="00964FC0"/>
    <w:rsid w:val="009652C8"/>
    <w:rsid w:val="00965324"/>
    <w:rsid w:val="0096550D"/>
    <w:rsid w:val="009655B4"/>
    <w:rsid w:val="0096568A"/>
    <w:rsid w:val="0096573B"/>
    <w:rsid w:val="0096580B"/>
    <w:rsid w:val="009658E1"/>
    <w:rsid w:val="00965994"/>
    <w:rsid w:val="00965C93"/>
    <w:rsid w:val="00965E9E"/>
    <w:rsid w:val="00965ED0"/>
    <w:rsid w:val="00965F0A"/>
    <w:rsid w:val="009667F8"/>
    <w:rsid w:val="00966B8A"/>
    <w:rsid w:val="00966C02"/>
    <w:rsid w:val="00966C9C"/>
    <w:rsid w:val="00966EE9"/>
    <w:rsid w:val="00967570"/>
    <w:rsid w:val="009675C7"/>
    <w:rsid w:val="00967709"/>
    <w:rsid w:val="009677C4"/>
    <w:rsid w:val="009678EE"/>
    <w:rsid w:val="009678F1"/>
    <w:rsid w:val="00967A9C"/>
    <w:rsid w:val="00967B58"/>
    <w:rsid w:val="00967E7C"/>
    <w:rsid w:val="00967F58"/>
    <w:rsid w:val="00970331"/>
    <w:rsid w:val="00970462"/>
    <w:rsid w:val="0097047D"/>
    <w:rsid w:val="009705B9"/>
    <w:rsid w:val="009705EB"/>
    <w:rsid w:val="009705FA"/>
    <w:rsid w:val="0097083F"/>
    <w:rsid w:val="00970C73"/>
    <w:rsid w:val="00970EED"/>
    <w:rsid w:val="00970F4E"/>
    <w:rsid w:val="0097110A"/>
    <w:rsid w:val="009711E6"/>
    <w:rsid w:val="009712E5"/>
    <w:rsid w:val="009715C9"/>
    <w:rsid w:val="009715CA"/>
    <w:rsid w:val="009716B2"/>
    <w:rsid w:val="0097192F"/>
    <w:rsid w:val="00971CBA"/>
    <w:rsid w:val="00971CE7"/>
    <w:rsid w:val="00971E1D"/>
    <w:rsid w:val="00972108"/>
    <w:rsid w:val="00972135"/>
    <w:rsid w:val="009722BD"/>
    <w:rsid w:val="00972486"/>
    <w:rsid w:val="0097270E"/>
    <w:rsid w:val="00972962"/>
    <w:rsid w:val="00972A04"/>
    <w:rsid w:val="00972A8C"/>
    <w:rsid w:val="00972AE5"/>
    <w:rsid w:val="00972C7B"/>
    <w:rsid w:val="00972CFC"/>
    <w:rsid w:val="00972DDA"/>
    <w:rsid w:val="00972F46"/>
    <w:rsid w:val="00972F7E"/>
    <w:rsid w:val="009730D8"/>
    <w:rsid w:val="009733B9"/>
    <w:rsid w:val="00973433"/>
    <w:rsid w:val="0097380D"/>
    <w:rsid w:val="00973C1E"/>
    <w:rsid w:val="00973CBC"/>
    <w:rsid w:val="00973CF1"/>
    <w:rsid w:val="00973D83"/>
    <w:rsid w:val="00973FD5"/>
    <w:rsid w:val="00974386"/>
    <w:rsid w:val="00974673"/>
    <w:rsid w:val="00974959"/>
    <w:rsid w:val="009749C0"/>
    <w:rsid w:val="00974B84"/>
    <w:rsid w:val="00974D37"/>
    <w:rsid w:val="00975237"/>
    <w:rsid w:val="009752AB"/>
    <w:rsid w:val="0097534B"/>
    <w:rsid w:val="009755B1"/>
    <w:rsid w:val="00975689"/>
    <w:rsid w:val="009756E7"/>
    <w:rsid w:val="0097582C"/>
    <w:rsid w:val="009759E5"/>
    <w:rsid w:val="00975A88"/>
    <w:rsid w:val="00975ABB"/>
    <w:rsid w:val="00975BE2"/>
    <w:rsid w:val="00975C83"/>
    <w:rsid w:val="00975CBD"/>
    <w:rsid w:val="00975D87"/>
    <w:rsid w:val="00975FF2"/>
    <w:rsid w:val="0097605C"/>
    <w:rsid w:val="009763FC"/>
    <w:rsid w:val="00976563"/>
    <w:rsid w:val="009765CA"/>
    <w:rsid w:val="009769B6"/>
    <w:rsid w:val="00976B76"/>
    <w:rsid w:val="00976CBF"/>
    <w:rsid w:val="00976E3D"/>
    <w:rsid w:val="00976F07"/>
    <w:rsid w:val="0097743B"/>
    <w:rsid w:val="009778A3"/>
    <w:rsid w:val="00977D60"/>
    <w:rsid w:val="00977DB3"/>
    <w:rsid w:val="00980104"/>
    <w:rsid w:val="00980171"/>
    <w:rsid w:val="009804F6"/>
    <w:rsid w:val="009806A0"/>
    <w:rsid w:val="00980781"/>
    <w:rsid w:val="0098089C"/>
    <w:rsid w:val="009808AB"/>
    <w:rsid w:val="00980C22"/>
    <w:rsid w:val="00980F1A"/>
    <w:rsid w:val="009812BA"/>
    <w:rsid w:val="00981360"/>
    <w:rsid w:val="00981828"/>
    <w:rsid w:val="0098183F"/>
    <w:rsid w:val="00981853"/>
    <w:rsid w:val="00981C0E"/>
    <w:rsid w:val="00981CF3"/>
    <w:rsid w:val="00981D16"/>
    <w:rsid w:val="00981DEF"/>
    <w:rsid w:val="00981E60"/>
    <w:rsid w:val="00981FA8"/>
    <w:rsid w:val="00981FD0"/>
    <w:rsid w:val="009822D0"/>
    <w:rsid w:val="009823E7"/>
    <w:rsid w:val="009826DE"/>
    <w:rsid w:val="00982773"/>
    <w:rsid w:val="00982821"/>
    <w:rsid w:val="00982858"/>
    <w:rsid w:val="00982971"/>
    <w:rsid w:val="00982B31"/>
    <w:rsid w:val="00982ED7"/>
    <w:rsid w:val="00982F82"/>
    <w:rsid w:val="00983058"/>
    <w:rsid w:val="009831DD"/>
    <w:rsid w:val="009837DB"/>
    <w:rsid w:val="0098384C"/>
    <w:rsid w:val="00983894"/>
    <w:rsid w:val="009838B0"/>
    <w:rsid w:val="00983E25"/>
    <w:rsid w:val="00984036"/>
    <w:rsid w:val="009843F8"/>
    <w:rsid w:val="00984A60"/>
    <w:rsid w:val="00984C7E"/>
    <w:rsid w:val="00984CBA"/>
    <w:rsid w:val="0098501A"/>
    <w:rsid w:val="00985045"/>
    <w:rsid w:val="009850C9"/>
    <w:rsid w:val="00985127"/>
    <w:rsid w:val="009851E7"/>
    <w:rsid w:val="0098522F"/>
    <w:rsid w:val="0098539E"/>
    <w:rsid w:val="0098541F"/>
    <w:rsid w:val="009854E1"/>
    <w:rsid w:val="009855EB"/>
    <w:rsid w:val="00985897"/>
    <w:rsid w:val="00985B1C"/>
    <w:rsid w:val="00985C39"/>
    <w:rsid w:val="00985C93"/>
    <w:rsid w:val="00985D49"/>
    <w:rsid w:val="00985D9D"/>
    <w:rsid w:val="00985ED2"/>
    <w:rsid w:val="00986153"/>
    <w:rsid w:val="009861B2"/>
    <w:rsid w:val="0098655A"/>
    <w:rsid w:val="009866D5"/>
    <w:rsid w:val="00986967"/>
    <w:rsid w:val="00986E25"/>
    <w:rsid w:val="00986E73"/>
    <w:rsid w:val="00986EF7"/>
    <w:rsid w:val="00987038"/>
    <w:rsid w:val="009872B1"/>
    <w:rsid w:val="00987508"/>
    <w:rsid w:val="009877C9"/>
    <w:rsid w:val="009878F3"/>
    <w:rsid w:val="00987975"/>
    <w:rsid w:val="00987E75"/>
    <w:rsid w:val="00990092"/>
    <w:rsid w:val="00990177"/>
    <w:rsid w:val="00990212"/>
    <w:rsid w:val="009903BE"/>
    <w:rsid w:val="0099042D"/>
    <w:rsid w:val="009904EE"/>
    <w:rsid w:val="00990753"/>
    <w:rsid w:val="00990ABC"/>
    <w:rsid w:val="00990CB7"/>
    <w:rsid w:val="00990FAF"/>
    <w:rsid w:val="00991025"/>
    <w:rsid w:val="009911BB"/>
    <w:rsid w:val="0099130C"/>
    <w:rsid w:val="00991323"/>
    <w:rsid w:val="00991509"/>
    <w:rsid w:val="0099156D"/>
    <w:rsid w:val="0099199A"/>
    <w:rsid w:val="00991CB1"/>
    <w:rsid w:val="009920AE"/>
    <w:rsid w:val="009922EB"/>
    <w:rsid w:val="009923EE"/>
    <w:rsid w:val="00992514"/>
    <w:rsid w:val="00992536"/>
    <w:rsid w:val="00992702"/>
    <w:rsid w:val="0099280A"/>
    <w:rsid w:val="0099292E"/>
    <w:rsid w:val="0099299C"/>
    <w:rsid w:val="00992AA0"/>
    <w:rsid w:val="00992B36"/>
    <w:rsid w:val="00992BC8"/>
    <w:rsid w:val="00992D15"/>
    <w:rsid w:val="00992D32"/>
    <w:rsid w:val="00993412"/>
    <w:rsid w:val="009938AE"/>
    <w:rsid w:val="00993A7D"/>
    <w:rsid w:val="00993DB6"/>
    <w:rsid w:val="00993DF3"/>
    <w:rsid w:val="00993FBE"/>
    <w:rsid w:val="00994036"/>
    <w:rsid w:val="00994445"/>
    <w:rsid w:val="00994A7F"/>
    <w:rsid w:val="00994D9D"/>
    <w:rsid w:val="00995056"/>
    <w:rsid w:val="00995469"/>
    <w:rsid w:val="009955D8"/>
    <w:rsid w:val="0099580A"/>
    <w:rsid w:val="00995B98"/>
    <w:rsid w:val="009960FE"/>
    <w:rsid w:val="009961CC"/>
    <w:rsid w:val="009962F8"/>
    <w:rsid w:val="00996317"/>
    <w:rsid w:val="009966B8"/>
    <w:rsid w:val="00996986"/>
    <w:rsid w:val="00996D6D"/>
    <w:rsid w:val="00996E4A"/>
    <w:rsid w:val="00996FB9"/>
    <w:rsid w:val="00997070"/>
    <w:rsid w:val="00997096"/>
    <w:rsid w:val="009970D2"/>
    <w:rsid w:val="009971B0"/>
    <w:rsid w:val="00997451"/>
    <w:rsid w:val="00997626"/>
    <w:rsid w:val="009976A2"/>
    <w:rsid w:val="009976E0"/>
    <w:rsid w:val="009976FB"/>
    <w:rsid w:val="00997709"/>
    <w:rsid w:val="0099777D"/>
    <w:rsid w:val="009978E5"/>
    <w:rsid w:val="00997A30"/>
    <w:rsid w:val="00997A44"/>
    <w:rsid w:val="00997C13"/>
    <w:rsid w:val="00997C3D"/>
    <w:rsid w:val="00997ED1"/>
    <w:rsid w:val="00997F97"/>
    <w:rsid w:val="009A0013"/>
    <w:rsid w:val="009A0155"/>
    <w:rsid w:val="009A01A6"/>
    <w:rsid w:val="009A0300"/>
    <w:rsid w:val="009A03B3"/>
    <w:rsid w:val="009A0414"/>
    <w:rsid w:val="009A055B"/>
    <w:rsid w:val="009A0647"/>
    <w:rsid w:val="009A0653"/>
    <w:rsid w:val="009A07DB"/>
    <w:rsid w:val="009A0B2F"/>
    <w:rsid w:val="009A0C03"/>
    <w:rsid w:val="009A1219"/>
    <w:rsid w:val="009A1603"/>
    <w:rsid w:val="009A1826"/>
    <w:rsid w:val="009A188C"/>
    <w:rsid w:val="009A195E"/>
    <w:rsid w:val="009A1CCE"/>
    <w:rsid w:val="009A1CD9"/>
    <w:rsid w:val="009A1D90"/>
    <w:rsid w:val="009A1EBB"/>
    <w:rsid w:val="009A207B"/>
    <w:rsid w:val="009A20B3"/>
    <w:rsid w:val="009A238C"/>
    <w:rsid w:val="009A24BC"/>
    <w:rsid w:val="009A2554"/>
    <w:rsid w:val="009A25F0"/>
    <w:rsid w:val="009A273F"/>
    <w:rsid w:val="009A2910"/>
    <w:rsid w:val="009A2C1E"/>
    <w:rsid w:val="009A2E8D"/>
    <w:rsid w:val="009A32B3"/>
    <w:rsid w:val="009A3380"/>
    <w:rsid w:val="009A34C2"/>
    <w:rsid w:val="009A34E7"/>
    <w:rsid w:val="009A350C"/>
    <w:rsid w:val="009A361A"/>
    <w:rsid w:val="009A3887"/>
    <w:rsid w:val="009A3A09"/>
    <w:rsid w:val="009A3A92"/>
    <w:rsid w:val="009A3B17"/>
    <w:rsid w:val="009A3F19"/>
    <w:rsid w:val="009A4605"/>
    <w:rsid w:val="009A47C6"/>
    <w:rsid w:val="009A48DC"/>
    <w:rsid w:val="009A4A47"/>
    <w:rsid w:val="009A4C18"/>
    <w:rsid w:val="009A4DDE"/>
    <w:rsid w:val="009A4DEB"/>
    <w:rsid w:val="009A4FAE"/>
    <w:rsid w:val="009A5025"/>
    <w:rsid w:val="009A5082"/>
    <w:rsid w:val="009A5100"/>
    <w:rsid w:val="009A5161"/>
    <w:rsid w:val="009A51A2"/>
    <w:rsid w:val="009A51EA"/>
    <w:rsid w:val="009A5262"/>
    <w:rsid w:val="009A54B5"/>
    <w:rsid w:val="009A559A"/>
    <w:rsid w:val="009A55B7"/>
    <w:rsid w:val="009A5782"/>
    <w:rsid w:val="009A583A"/>
    <w:rsid w:val="009A5AC7"/>
    <w:rsid w:val="009A5C0C"/>
    <w:rsid w:val="009A5D0D"/>
    <w:rsid w:val="009A5E77"/>
    <w:rsid w:val="009A5E91"/>
    <w:rsid w:val="009A5F7D"/>
    <w:rsid w:val="009A6027"/>
    <w:rsid w:val="009A6096"/>
    <w:rsid w:val="009A609F"/>
    <w:rsid w:val="009A60D6"/>
    <w:rsid w:val="009A61DD"/>
    <w:rsid w:val="009A62A4"/>
    <w:rsid w:val="009A6560"/>
    <w:rsid w:val="009A65F1"/>
    <w:rsid w:val="009A661B"/>
    <w:rsid w:val="009A67AF"/>
    <w:rsid w:val="009A6A81"/>
    <w:rsid w:val="009A6BAD"/>
    <w:rsid w:val="009A6CD1"/>
    <w:rsid w:val="009A6E99"/>
    <w:rsid w:val="009A7015"/>
    <w:rsid w:val="009A7019"/>
    <w:rsid w:val="009A7021"/>
    <w:rsid w:val="009A723F"/>
    <w:rsid w:val="009A72E8"/>
    <w:rsid w:val="009A730C"/>
    <w:rsid w:val="009A7470"/>
    <w:rsid w:val="009A7773"/>
    <w:rsid w:val="009A779B"/>
    <w:rsid w:val="009A7806"/>
    <w:rsid w:val="009A7AEA"/>
    <w:rsid w:val="009A7BE2"/>
    <w:rsid w:val="009A7F1B"/>
    <w:rsid w:val="009A7FDF"/>
    <w:rsid w:val="009B0051"/>
    <w:rsid w:val="009B0130"/>
    <w:rsid w:val="009B0302"/>
    <w:rsid w:val="009B055B"/>
    <w:rsid w:val="009B0886"/>
    <w:rsid w:val="009B0891"/>
    <w:rsid w:val="009B08B0"/>
    <w:rsid w:val="009B0917"/>
    <w:rsid w:val="009B0CEE"/>
    <w:rsid w:val="009B11E4"/>
    <w:rsid w:val="009B1237"/>
    <w:rsid w:val="009B1A50"/>
    <w:rsid w:val="009B1BC1"/>
    <w:rsid w:val="009B1D19"/>
    <w:rsid w:val="009B1DF7"/>
    <w:rsid w:val="009B202A"/>
    <w:rsid w:val="009B2043"/>
    <w:rsid w:val="009B2128"/>
    <w:rsid w:val="009B21A2"/>
    <w:rsid w:val="009B2243"/>
    <w:rsid w:val="009B225A"/>
    <w:rsid w:val="009B230F"/>
    <w:rsid w:val="009B24F4"/>
    <w:rsid w:val="009B2513"/>
    <w:rsid w:val="009B254C"/>
    <w:rsid w:val="009B25EF"/>
    <w:rsid w:val="009B3179"/>
    <w:rsid w:val="009B333D"/>
    <w:rsid w:val="009B33E1"/>
    <w:rsid w:val="009B3470"/>
    <w:rsid w:val="009B39FA"/>
    <w:rsid w:val="009B3A03"/>
    <w:rsid w:val="009B3BC3"/>
    <w:rsid w:val="009B3BEC"/>
    <w:rsid w:val="009B3E18"/>
    <w:rsid w:val="009B3F4A"/>
    <w:rsid w:val="009B44E9"/>
    <w:rsid w:val="009B452F"/>
    <w:rsid w:val="009B459E"/>
    <w:rsid w:val="009B4708"/>
    <w:rsid w:val="009B4805"/>
    <w:rsid w:val="009B4896"/>
    <w:rsid w:val="009B48C4"/>
    <w:rsid w:val="009B4A41"/>
    <w:rsid w:val="009B4BA6"/>
    <w:rsid w:val="009B4C94"/>
    <w:rsid w:val="009B4E0E"/>
    <w:rsid w:val="009B4FD2"/>
    <w:rsid w:val="009B501A"/>
    <w:rsid w:val="009B504F"/>
    <w:rsid w:val="009B5524"/>
    <w:rsid w:val="009B5556"/>
    <w:rsid w:val="009B59AF"/>
    <w:rsid w:val="009B5A24"/>
    <w:rsid w:val="009B5B0F"/>
    <w:rsid w:val="009B5BB1"/>
    <w:rsid w:val="009B5C32"/>
    <w:rsid w:val="009B5C4D"/>
    <w:rsid w:val="009B5EBE"/>
    <w:rsid w:val="009B5F42"/>
    <w:rsid w:val="009B6162"/>
    <w:rsid w:val="009B61C7"/>
    <w:rsid w:val="009B6312"/>
    <w:rsid w:val="009B6337"/>
    <w:rsid w:val="009B6466"/>
    <w:rsid w:val="009B66BE"/>
    <w:rsid w:val="009B6767"/>
    <w:rsid w:val="009B6AB8"/>
    <w:rsid w:val="009B6BEF"/>
    <w:rsid w:val="009B6C08"/>
    <w:rsid w:val="009B6E6E"/>
    <w:rsid w:val="009B6F14"/>
    <w:rsid w:val="009B6FBB"/>
    <w:rsid w:val="009B70CE"/>
    <w:rsid w:val="009B725A"/>
    <w:rsid w:val="009B72EB"/>
    <w:rsid w:val="009B7354"/>
    <w:rsid w:val="009B7512"/>
    <w:rsid w:val="009B7682"/>
    <w:rsid w:val="009B7771"/>
    <w:rsid w:val="009B77EF"/>
    <w:rsid w:val="009B7904"/>
    <w:rsid w:val="009B7AA0"/>
    <w:rsid w:val="009B7C04"/>
    <w:rsid w:val="009B7C36"/>
    <w:rsid w:val="009B7C87"/>
    <w:rsid w:val="009B7F32"/>
    <w:rsid w:val="009B7FB9"/>
    <w:rsid w:val="009B7FF6"/>
    <w:rsid w:val="009C0396"/>
    <w:rsid w:val="009C03E2"/>
    <w:rsid w:val="009C0714"/>
    <w:rsid w:val="009C0725"/>
    <w:rsid w:val="009C0818"/>
    <w:rsid w:val="009C0919"/>
    <w:rsid w:val="009C0BEC"/>
    <w:rsid w:val="009C1186"/>
    <w:rsid w:val="009C1307"/>
    <w:rsid w:val="009C1470"/>
    <w:rsid w:val="009C14B9"/>
    <w:rsid w:val="009C14CB"/>
    <w:rsid w:val="009C16CC"/>
    <w:rsid w:val="009C1720"/>
    <w:rsid w:val="009C182F"/>
    <w:rsid w:val="009C195B"/>
    <w:rsid w:val="009C19E2"/>
    <w:rsid w:val="009C1A9C"/>
    <w:rsid w:val="009C1B29"/>
    <w:rsid w:val="009C1B37"/>
    <w:rsid w:val="009C1D05"/>
    <w:rsid w:val="009C1E65"/>
    <w:rsid w:val="009C1F3A"/>
    <w:rsid w:val="009C201C"/>
    <w:rsid w:val="009C21F3"/>
    <w:rsid w:val="009C223E"/>
    <w:rsid w:val="009C2396"/>
    <w:rsid w:val="009C23B2"/>
    <w:rsid w:val="009C23B9"/>
    <w:rsid w:val="009C26E0"/>
    <w:rsid w:val="009C2A0C"/>
    <w:rsid w:val="009C2BD7"/>
    <w:rsid w:val="009C304B"/>
    <w:rsid w:val="009C30B6"/>
    <w:rsid w:val="009C313D"/>
    <w:rsid w:val="009C3258"/>
    <w:rsid w:val="009C3310"/>
    <w:rsid w:val="009C3392"/>
    <w:rsid w:val="009C342A"/>
    <w:rsid w:val="009C35CF"/>
    <w:rsid w:val="009C3610"/>
    <w:rsid w:val="009C3678"/>
    <w:rsid w:val="009C367E"/>
    <w:rsid w:val="009C378E"/>
    <w:rsid w:val="009C38D2"/>
    <w:rsid w:val="009C3A35"/>
    <w:rsid w:val="009C3BD5"/>
    <w:rsid w:val="009C3E18"/>
    <w:rsid w:val="009C3F6F"/>
    <w:rsid w:val="009C4600"/>
    <w:rsid w:val="009C460C"/>
    <w:rsid w:val="009C46D3"/>
    <w:rsid w:val="009C4845"/>
    <w:rsid w:val="009C48B4"/>
    <w:rsid w:val="009C4BF7"/>
    <w:rsid w:val="009C4C10"/>
    <w:rsid w:val="009C4CB5"/>
    <w:rsid w:val="009C4D5A"/>
    <w:rsid w:val="009C4D8D"/>
    <w:rsid w:val="009C4E25"/>
    <w:rsid w:val="009C4E3B"/>
    <w:rsid w:val="009C52F9"/>
    <w:rsid w:val="009C535B"/>
    <w:rsid w:val="009C5402"/>
    <w:rsid w:val="009C5539"/>
    <w:rsid w:val="009C579C"/>
    <w:rsid w:val="009C58A2"/>
    <w:rsid w:val="009C5A18"/>
    <w:rsid w:val="009C5A32"/>
    <w:rsid w:val="009C5D1D"/>
    <w:rsid w:val="009C5DF5"/>
    <w:rsid w:val="009C5EF3"/>
    <w:rsid w:val="009C5F39"/>
    <w:rsid w:val="009C613F"/>
    <w:rsid w:val="009C616F"/>
    <w:rsid w:val="009C6333"/>
    <w:rsid w:val="009C6409"/>
    <w:rsid w:val="009C6482"/>
    <w:rsid w:val="009C6933"/>
    <w:rsid w:val="009C6B8A"/>
    <w:rsid w:val="009C6FEE"/>
    <w:rsid w:val="009C722D"/>
    <w:rsid w:val="009C7888"/>
    <w:rsid w:val="009C7921"/>
    <w:rsid w:val="009C7A94"/>
    <w:rsid w:val="009C7B90"/>
    <w:rsid w:val="009D00FC"/>
    <w:rsid w:val="009D0494"/>
    <w:rsid w:val="009D0862"/>
    <w:rsid w:val="009D0962"/>
    <w:rsid w:val="009D0AAB"/>
    <w:rsid w:val="009D0B1B"/>
    <w:rsid w:val="009D0E7D"/>
    <w:rsid w:val="009D0F59"/>
    <w:rsid w:val="009D0FA3"/>
    <w:rsid w:val="009D1264"/>
    <w:rsid w:val="009D1283"/>
    <w:rsid w:val="009D1340"/>
    <w:rsid w:val="009D13FB"/>
    <w:rsid w:val="009D14BB"/>
    <w:rsid w:val="009D16F2"/>
    <w:rsid w:val="009D1860"/>
    <w:rsid w:val="009D1893"/>
    <w:rsid w:val="009D1A35"/>
    <w:rsid w:val="009D1B70"/>
    <w:rsid w:val="009D1DAB"/>
    <w:rsid w:val="009D2049"/>
    <w:rsid w:val="009D2319"/>
    <w:rsid w:val="009D2348"/>
    <w:rsid w:val="009D23D4"/>
    <w:rsid w:val="009D2416"/>
    <w:rsid w:val="009D2475"/>
    <w:rsid w:val="009D288B"/>
    <w:rsid w:val="009D2983"/>
    <w:rsid w:val="009D29C4"/>
    <w:rsid w:val="009D2B86"/>
    <w:rsid w:val="009D2C9A"/>
    <w:rsid w:val="009D2D46"/>
    <w:rsid w:val="009D2F06"/>
    <w:rsid w:val="009D2F59"/>
    <w:rsid w:val="009D3228"/>
    <w:rsid w:val="009D326D"/>
    <w:rsid w:val="009D32F7"/>
    <w:rsid w:val="009D36CA"/>
    <w:rsid w:val="009D3882"/>
    <w:rsid w:val="009D3A07"/>
    <w:rsid w:val="009D3A26"/>
    <w:rsid w:val="009D3B37"/>
    <w:rsid w:val="009D3D14"/>
    <w:rsid w:val="009D3D8B"/>
    <w:rsid w:val="009D3E11"/>
    <w:rsid w:val="009D400A"/>
    <w:rsid w:val="009D4421"/>
    <w:rsid w:val="009D467F"/>
    <w:rsid w:val="009D46F5"/>
    <w:rsid w:val="009D479E"/>
    <w:rsid w:val="009D480E"/>
    <w:rsid w:val="009D4AA0"/>
    <w:rsid w:val="009D4B26"/>
    <w:rsid w:val="009D4DB1"/>
    <w:rsid w:val="009D526A"/>
    <w:rsid w:val="009D5329"/>
    <w:rsid w:val="009D5332"/>
    <w:rsid w:val="009D53D6"/>
    <w:rsid w:val="009D545B"/>
    <w:rsid w:val="009D54EE"/>
    <w:rsid w:val="009D587F"/>
    <w:rsid w:val="009D5A10"/>
    <w:rsid w:val="009D5B7D"/>
    <w:rsid w:val="009D5B87"/>
    <w:rsid w:val="009D5DC9"/>
    <w:rsid w:val="009D5EEF"/>
    <w:rsid w:val="009D61C8"/>
    <w:rsid w:val="009D63A4"/>
    <w:rsid w:val="009D6645"/>
    <w:rsid w:val="009D67CC"/>
    <w:rsid w:val="009D6801"/>
    <w:rsid w:val="009D6969"/>
    <w:rsid w:val="009D69C1"/>
    <w:rsid w:val="009D6A4B"/>
    <w:rsid w:val="009D6D78"/>
    <w:rsid w:val="009D6DA7"/>
    <w:rsid w:val="009D6F2E"/>
    <w:rsid w:val="009D7010"/>
    <w:rsid w:val="009D7070"/>
    <w:rsid w:val="009D70CF"/>
    <w:rsid w:val="009D7318"/>
    <w:rsid w:val="009D7B90"/>
    <w:rsid w:val="009D7CA9"/>
    <w:rsid w:val="009D7CF5"/>
    <w:rsid w:val="009E006A"/>
    <w:rsid w:val="009E01BB"/>
    <w:rsid w:val="009E05D7"/>
    <w:rsid w:val="009E0601"/>
    <w:rsid w:val="009E06A5"/>
    <w:rsid w:val="009E0CEF"/>
    <w:rsid w:val="009E0D2B"/>
    <w:rsid w:val="009E0E94"/>
    <w:rsid w:val="009E12A0"/>
    <w:rsid w:val="009E149F"/>
    <w:rsid w:val="009E176B"/>
    <w:rsid w:val="009E1781"/>
    <w:rsid w:val="009E193A"/>
    <w:rsid w:val="009E1C15"/>
    <w:rsid w:val="009E1C3E"/>
    <w:rsid w:val="009E1E33"/>
    <w:rsid w:val="009E2182"/>
    <w:rsid w:val="009E22B6"/>
    <w:rsid w:val="009E23AE"/>
    <w:rsid w:val="009E285D"/>
    <w:rsid w:val="009E29D1"/>
    <w:rsid w:val="009E30AF"/>
    <w:rsid w:val="009E32E0"/>
    <w:rsid w:val="009E3345"/>
    <w:rsid w:val="009E34B9"/>
    <w:rsid w:val="009E35C6"/>
    <w:rsid w:val="009E35CB"/>
    <w:rsid w:val="009E3713"/>
    <w:rsid w:val="009E3954"/>
    <w:rsid w:val="009E3BA8"/>
    <w:rsid w:val="009E3C81"/>
    <w:rsid w:val="009E3F0E"/>
    <w:rsid w:val="009E40BF"/>
    <w:rsid w:val="009E4255"/>
    <w:rsid w:val="009E4446"/>
    <w:rsid w:val="009E467C"/>
    <w:rsid w:val="009E4A31"/>
    <w:rsid w:val="009E4A39"/>
    <w:rsid w:val="009E4A79"/>
    <w:rsid w:val="009E5012"/>
    <w:rsid w:val="009E557E"/>
    <w:rsid w:val="009E58B3"/>
    <w:rsid w:val="009E597E"/>
    <w:rsid w:val="009E59B7"/>
    <w:rsid w:val="009E60AF"/>
    <w:rsid w:val="009E60B4"/>
    <w:rsid w:val="009E60C9"/>
    <w:rsid w:val="009E6273"/>
    <w:rsid w:val="009E634F"/>
    <w:rsid w:val="009E64C4"/>
    <w:rsid w:val="009E6622"/>
    <w:rsid w:val="009E67C4"/>
    <w:rsid w:val="009E689F"/>
    <w:rsid w:val="009E6AC2"/>
    <w:rsid w:val="009E6B20"/>
    <w:rsid w:val="009E6B29"/>
    <w:rsid w:val="009E6EC5"/>
    <w:rsid w:val="009E6FA4"/>
    <w:rsid w:val="009E70BF"/>
    <w:rsid w:val="009E7122"/>
    <w:rsid w:val="009E72D1"/>
    <w:rsid w:val="009E7311"/>
    <w:rsid w:val="009E7541"/>
    <w:rsid w:val="009E75A1"/>
    <w:rsid w:val="009E7723"/>
    <w:rsid w:val="009E7AD7"/>
    <w:rsid w:val="009F0089"/>
    <w:rsid w:val="009F02C3"/>
    <w:rsid w:val="009F0542"/>
    <w:rsid w:val="009F0811"/>
    <w:rsid w:val="009F0AB4"/>
    <w:rsid w:val="009F0D69"/>
    <w:rsid w:val="009F0EB6"/>
    <w:rsid w:val="009F111F"/>
    <w:rsid w:val="009F1315"/>
    <w:rsid w:val="009F13AB"/>
    <w:rsid w:val="009F15C1"/>
    <w:rsid w:val="009F1813"/>
    <w:rsid w:val="009F195A"/>
    <w:rsid w:val="009F1B3A"/>
    <w:rsid w:val="009F1DC4"/>
    <w:rsid w:val="009F2169"/>
    <w:rsid w:val="009F230F"/>
    <w:rsid w:val="009F277D"/>
    <w:rsid w:val="009F284F"/>
    <w:rsid w:val="009F29A0"/>
    <w:rsid w:val="009F29AC"/>
    <w:rsid w:val="009F29D6"/>
    <w:rsid w:val="009F2AC0"/>
    <w:rsid w:val="009F2C28"/>
    <w:rsid w:val="009F2C2C"/>
    <w:rsid w:val="009F2DBB"/>
    <w:rsid w:val="009F2F2E"/>
    <w:rsid w:val="009F3240"/>
    <w:rsid w:val="009F3396"/>
    <w:rsid w:val="009F36C0"/>
    <w:rsid w:val="009F3876"/>
    <w:rsid w:val="009F395A"/>
    <w:rsid w:val="009F3AD5"/>
    <w:rsid w:val="009F3AF8"/>
    <w:rsid w:val="009F3CEC"/>
    <w:rsid w:val="009F3E9B"/>
    <w:rsid w:val="009F3F4B"/>
    <w:rsid w:val="009F3FF6"/>
    <w:rsid w:val="009F405A"/>
    <w:rsid w:val="009F42DA"/>
    <w:rsid w:val="009F434D"/>
    <w:rsid w:val="009F4538"/>
    <w:rsid w:val="009F45CC"/>
    <w:rsid w:val="009F45DE"/>
    <w:rsid w:val="009F4A90"/>
    <w:rsid w:val="009F4B13"/>
    <w:rsid w:val="009F4D49"/>
    <w:rsid w:val="009F4FC4"/>
    <w:rsid w:val="009F54B8"/>
    <w:rsid w:val="009F5526"/>
    <w:rsid w:val="009F5575"/>
    <w:rsid w:val="009F5602"/>
    <w:rsid w:val="009F5878"/>
    <w:rsid w:val="009F5A04"/>
    <w:rsid w:val="009F5C81"/>
    <w:rsid w:val="009F5C9E"/>
    <w:rsid w:val="009F5E1D"/>
    <w:rsid w:val="009F5EA3"/>
    <w:rsid w:val="009F5F5E"/>
    <w:rsid w:val="009F65BA"/>
    <w:rsid w:val="009F6948"/>
    <w:rsid w:val="009F6C68"/>
    <w:rsid w:val="009F6F07"/>
    <w:rsid w:val="009F6F12"/>
    <w:rsid w:val="009F71C6"/>
    <w:rsid w:val="009F72CD"/>
    <w:rsid w:val="009F76ED"/>
    <w:rsid w:val="009F7981"/>
    <w:rsid w:val="009F7C97"/>
    <w:rsid w:val="009F7EE9"/>
    <w:rsid w:val="009F7EFB"/>
    <w:rsid w:val="00A00019"/>
    <w:rsid w:val="00A00075"/>
    <w:rsid w:val="00A00077"/>
    <w:rsid w:val="00A002ED"/>
    <w:rsid w:val="00A0043E"/>
    <w:rsid w:val="00A0046A"/>
    <w:rsid w:val="00A0059B"/>
    <w:rsid w:val="00A00773"/>
    <w:rsid w:val="00A00BC4"/>
    <w:rsid w:val="00A00BD1"/>
    <w:rsid w:val="00A00BF7"/>
    <w:rsid w:val="00A00DA4"/>
    <w:rsid w:val="00A00FC0"/>
    <w:rsid w:val="00A01062"/>
    <w:rsid w:val="00A010B9"/>
    <w:rsid w:val="00A01174"/>
    <w:rsid w:val="00A01385"/>
    <w:rsid w:val="00A01394"/>
    <w:rsid w:val="00A0153A"/>
    <w:rsid w:val="00A01562"/>
    <w:rsid w:val="00A01603"/>
    <w:rsid w:val="00A01873"/>
    <w:rsid w:val="00A0192E"/>
    <w:rsid w:val="00A019FE"/>
    <w:rsid w:val="00A01B46"/>
    <w:rsid w:val="00A01EF5"/>
    <w:rsid w:val="00A02045"/>
    <w:rsid w:val="00A0206F"/>
    <w:rsid w:val="00A0225D"/>
    <w:rsid w:val="00A0237D"/>
    <w:rsid w:val="00A0241C"/>
    <w:rsid w:val="00A025C7"/>
    <w:rsid w:val="00A02784"/>
    <w:rsid w:val="00A02855"/>
    <w:rsid w:val="00A02999"/>
    <w:rsid w:val="00A02D1A"/>
    <w:rsid w:val="00A02D63"/>
    <w:rsid w:val="00A02F15"/>
    <w:rsid w:val="00A02F6B"/>
    <w:rsid w:val="00A0308C"/>
    <w:rsid w:val="00A030AE"/>
    <w:rsid w:val="00A0310E"/>
    <w:rsid w:val="00A0311C"/>
    <w:rsid w:val="00A031BD"/>
    <w:rsid w:val="00A0350B"/>
    <w:rsid w:val="00A0355C"/>
    <w:rsid w:val="00A03572"/>
    <w:rsid w:val="00A03587"/>
    <w:rsid w:val="00A03703"/>
    <w:rsid w:val="00A037FF"/>
    <w:rsid w:val="00A0380A"/>
    <w:rsid w:val="00A03BD8"/>
    <w:rsid w:val="00A040F3"/>
    <w:rsid w:val="00A042C6"/>
    <w:rsid w:val="00A044B5"/>
    <w:rsid w:val="00A04697"/>
    <w:rsid w:val="00A0469E"/>
    <w:rsid w:val="00A047BE"/>
    <w:rsid w:val="00A04B8D"/>
    <w:rsid w:val="00A04CAD"/>
    <w:rsid w:val="00A0510A"/>
    <w:rsid w:val="00A052AF"/>
    <w:rsid w:val="00A05646"/>
    <w:rsid w:val="00A05786"/>
    <w:rsid w:val="00A057AB"/>
    <w:rsid w:val="00A058B4"/>
    <w:rsid w:val="00A05C10"/>
    <w:rsid w:val="00A05C19"/>
    <w:rsid w:val="00A05C46"/>
    <w:rsid w:val="00A0609D"/>
    <w:rsid w:val="00A060C0"/>
    <w:rsid w:val="00A062D8"/>
    <w:rsid w:val="00A063EC"/>
    <w:rsid w:val="00A066D9"/>
    <w:rsid w:val="00A06BBE"/>
    <w:rsid w:val="00A06BF7"/>
    <w:rsid w:val="00A07184"/>
    <w:rsid w:val="00A0739A"/>
    <w:rsid w:val="00A075DF"/>
    <w:rsid w:val="00A076AE"/>
    <w:rsid w:val="00A078D8"/>
    <w:rsid w:val="00A078DC"/>
    <w:rsid w:val="00A07915"/>
    <w:rsid w:val="00A07AF2"/>
    <w:rsid w:val="00A07D85"/>
    <w:rsid w:val="00A07E0E"/>
    <w:rsid w:val="00A07EE6"/>
    <w:rsid w:val="00A07F32"/>
    <w:rsid w:val="00A102A9"/>
    <w:rsid w:val="00A103B9"/>
    <w:rsid w:val="00A103F2"/>
    <w:rsid w:val="00A1067B"/>
    <w:rsid w:val="00A10C3A"/>
    <w:rsid w:val="00A10C4A"/>
    <w:rsid w:val="00A10F1B"/>
    <w:rsid w:val="00A10FFD"/>
    <w:rsid w:val="00A11081"/>
    <w:rsid w:val="00A1114B"/>
    <w:rsid w:val="00A11218"/>
    <w:rsid w:val="00A1158A"/>
    <w:rsid w:val="00A118FF"/>
    <w:rsid w:val="00A11ABD"/>
    <w:rsid w:val="00A11DF8"/>
    <w:rsid w:val="00A121AA"/>
    <w:rsid w:val="00A1243D"/>
    <w:rsid w:val="00A124B3"/>
    <w:rsid w:val="00A12619"/>
    <w:rsid w:val="00A1277E"/>
    <w:rsid w:val="00A12805"/>
    <w:rsid w:val="00A12E50"/>
    <w:rsid w:val="00A12E98"/>
    <w:rsid w:val="00A1344D"/>
    <w:rsid w:val="00A13547"/>
    <w:rsid w:val="00A13583"/>
    <w:rsid w:val="00A13668"/>
    <w:rsid w:val="00A1381D"/>
    <w:rsid w:val="00A13B09"/>
    <w:rsid w:val="00A13C09"/>
    <w:rsid w:val="00A13DA5"/>
    <w:rsid w:val="00A13EF9"/>
    <w:rsid w:val="00A143FA"/>
    <w:rsid w:val="00A14626"/>
    <w:rsid w:val="00A146A2"/>
    <w:rsid w:val="00A14784"/>
    <w:rsid w:val="00A14854"/>
    <w:rsid w:val="00A14DFF"/>
    <w:rsid w:val="00A14F8B"/>
    <w:rsid w:val="00A15178"/>
    <w:rsid w:val="00A15418"/>
    <w:rsid w:val="00A155E4"/>
    <w:rsid w:val="00A1565D"/>
    <w:rsid w:val="00A15689"/>
    <w:rsid w:val="00A15777"/>
    <w:rsid w:val="00A15A9F"/>
    <w:rsid w:val="00A15AA7"/>
    <w:rsid w:val="00A15ACA"/>
    <w:rsid w:val="00A15D5E"/>
    <w:rsid w:val="00A1606C"/>
    <w:rsid w:val="00A16091"/>
    <w:rsid w:val="00A16178"/>
    <w:rsid w:val="00A1645B"/>
    <w:rsid w:val="00A168EB"/>
    <w:rsid w:val="00A16B17"/>
    <w:rsid w:val="00A16BAA"/>
    <w:rsid w:val="00A16BB0"/>
    <w:rsid w:val="00A16EEE"/>
    <w:rsid w:val="00A17019"/>
    <w:rsid w:val="00A170AD"/>
    <w:rsid w:val="00A170E6"/>
    <w:rsid w:val="00A1751D"/>
    <w:rsid w:val="00A17642"/>
    <w:rsid w:val="00A1790C"/>
    <w:rsid w:val="00A179C8"/>
    <w:rsid w:val="00A17AB3"/>
    <w:rsid w:val="00A17BCE"/>
    <w:rsid w:val="00A17C06"/>
    <w:rsid w:val="00A17CD7"/>
    <w:rsid w:val="00A2011D"/>
    <w:rsid w:val="00A20459"/>
    <w:rsid w:val="00A204F5"/>
    <w:rsid w:val="00A20572"/>
    <w:rsid w:val="00A209CB"/>
    <w:rsid w:val="00A20CB2"/>
    <w:rsid w:val="00A20D74"/>
    <w:rsid w:val="00A20DE5"/>
    <w:rsid w:val="00A2134F"/>
    <w:rsid w:val="00A2148C"/>
    <w:rsid w:val="00A21703"/>
    <w:rsid w:val="00A21807"/>
    <w:rsid w:val="00A2188B"/>
    <w:rsid w:val="00A2192B"/>
    <w:rsid w:val="00A21DBD"/>
    <w:rsid w:val="00A21DCA"/>
    <w:rsid w:val="00A21F12"/>
    <w:rsid w:val="00A21F82"/>
    <w:rsid w:val="00A21F8D"/>
    <w:rsid w:val="00A220EF"/>
    <w:rsid w:val="00A22209"/>
    <w:rsid w:val="00A223EB"/>
    <w:rsid w:val="00A229D2"/>
    <w:rsid w:val="00A22B3F"/>
    <w:rsid w:val="00A22BC5"/>
    <w:rsid w:val="00A22E55"/>
    <w:rsid w:val="00A230BC"/>
    <w:rsid w:val="00A23247"/>
    <w:rsid w:val="00A23276"/>
    <w:rsid w:val="00A23435"/>
    <w:rsid w:val="00A23481"/>
    <w:rsid w:val="00A23706"/>
    <w:rsid w:val="00A2382C"/>
    <w:rsid w:val="00A238BD"/>
    <w:rsid w:val="00A23AB2"/>
    <w:rsid w:val="00A23B17"/>
    <w:rsid w:val="00A23E8B"/>
    <w:rsid w:val="00A2400C"/>
    <w:rsid w:val="00A24329"/>
    <w:rsid w:val="00A2474D"/>
    <w:rsid w:val="00A24A4A"/>
    <w:rsid w:val="00A2568E"/>
    <w:rsid w:val="00A2581C"/>
    <w:rsid w:val="00A25931"/>
    <w:rsid w:val="00A25B15"/>
    <w:rsid w:val="00A25B79"/>
    <w:rsid w:val="00A25CF6"/>
    <w:rsid w:val="00A25DE9"/>
    <w:rsid w:val="00A25EDB"/>
    <w:rsid w:val="00A25F28"/>
    <w:rsid w:val="00A266A3"/>
    <w:rsid w:val="00A2677A"/>
    <w:rsid w:val="00A26AFB"/>
    <w:rsid w:val="00A26BBD"/>
    <w:rsid w:val="00A26C07"/>
    <w:rsid w:val="00A26D6E"/>
    <w:rsid w:val="00A26F0E"/>
    <w:rsid w:val="00A27172"/>
    <w:rsid w:val="00A27175"/>
    <w:rsid w:val="00A272BF"/>
    <w:rsid w:val="00A27380"/>
    <w:rsid w:val="00A273DB"/>
    <w:rsid w:val="00A274E5"/>
    <w:rsid w:val="00A2750B"/>
    <w:rsid w:val="00A27DD6"/>
    <w:rsid w:val="00A30122"/>
    <w:rsid w:val="00A30160"/>
    <w:rsid w:val="00A304BE"/>
    <w:rsid w:val="00A304DC"/>
    <w:rsid w:val="00A3062C"/>
    <w:rsid w:val="00A3066B"/>
    <w:rsid w:val="00A306AB"/>
    <w:rsid w:val="00A3078C"/>
    <w:rsid w:val="00A30854"/>
    <w:rsid w:val="00A3086D"/>
    <w:rsid w:val="00A309CF"/>
    <w:rsid w:val="00A309D3"/>
    <w:rsid w:val="00A30C80"/>
    <w:rsid w:val="00A30CFA"/>
    <w:rsid w:val="00A30D1E"/>
    <w:rsid w:val="00A30E3D"/>
    <w:rsid w:val="00A30EA5"/>
    <w:rsid w:val="00A30F7C"/>
    <w:rsid w:val="00A3103D"/>
    <w:rsid w:val="00A31067"/>
    <w:rsid w:val="00A31155"/>
    <w:rsid w:val="00A31163"/>
    <w:rsid w:val="00A311A3"/>
    <w:rsid w:val="00A3134C"/>
    <w:rsid w:val="00A315D0"/>
    <w:rsid w:val="00A31604"/>
    <w:rsid w:val="00A31741"/>
    <w:rsid w:val="00A31A03"/>
    <w:rsid w:val="00A31B66"/>
    <w:rsid w:val="00A31BB1"/>
    <w:rsid w:val="00A31DFD"/>
    <w:rsid w:val="00A31EA6"/>
    <w:rsid w:val="00A32436"/>
    <w:rsid w:val="00A32452"/>
    <w:rsid w:val="00A3252E"/>
    <w:rsid w:val="00A3254E"/>
    <w:rsid w:val="00A32741"/>
    <w:rsid w:val="00A32963"/>
    <w:rsid w:val="00A32B66"/>
    <w:rsid w:val="00A32BBC"/>
    <w:rsid w:val="00A32D1B"/>
    <w:rsid w:val="00A32E0A"/>
    <w:rsid w:val="00A33140"/>
    <w:rsid w:val="00A3330D"/>
    <w:rsid w:val="00A3340D"/>
    <w:rsid w:val="00A334B3"/>
    <w:rsid w:val="00A334C6"/>
    <w:rsid w:val="00A3351E"/>
    <w:rsid w:val="00A33568"/>
    <w:rsid w:val="00A335A5"/>
    <w:rsid w:val="00A336F3"/>
    <w:rsid w:val="00A337C2"/>
    <w:rsid w:val="00A33802"/>
    <w:rsid w:val="00A3391D"/>
    <w:rsid w:val="00A3392F"/>
    <w:rsid w:val="00A341D9"/>
    <w:rsid w:val="00A34797"/>
    <w:rsid w:val="00A347BD"/>
    <w:rsid w:val="00A34B49"/>
    <w:rsid w:val="00A34D45"/>
    <w:rsid w:val="00A34F8B"/>
    <w:rsid w:val="00A34FC5"/>
    <w:rsid w:val="00A3527A"/>
    <w:rsid w:val="00A35564"/>
    <w:rsid w:val="00A355E2"/>
    <w:rsid w:val="00A355F0"/>
    <w:rsid w:val="00A35634"/>
    <w:rsid w:val="00A356C6"/>
    <w:rsid w:val="00A35908"/>
    <w:rsid w:val="00A35944"/>
    <w:rsid w:val="00A3594B"/>
    <w:rsid w:val="00A35A42"/>
    <w:rsid w:val="00A35E02"/>
    <w:rsid w:val="00A35F77"/>
    <w:rsid w:val="00A35FB8"/>
    <w:rsid w:val="00A360EB"/>
    <w:rsid w:val="00A361C0"/>
    <w:rsid w:val="00A3640B"/>
    <w:rsid w:val="00A366C0"/>
    <w:rsid w:val="00A36778"/>
    <w:rsid w:val="00A36809"/>
    <w:rsid w:val="00A368D9"/>
    <w:rsid w:val="00A369D7"/>
    <w:rsid w:val="00A36AE0"/>
    <w:rsid w:val="00A36B41"/>
    <w:rsid w:val="00A36C9C"/>
    <w:rsid w:val="00A36DDA"/>
    <w:rsid w:val="00A36ED8"/>
    <w:rsid w:val="00A36F1D"/>
    <w:rsid w:val="00A36F45"/>
    <w:rsid w:val="00A3701B"/>
    <w:rsid w:val="00A370BB"/>
    <w:rsid w:val="00A370C5"/>
    <w:rsid w:val="00A37420"/>
    <w:rsid w:val="00A377A2"/>
    <w:rsid w:val="00A378E0"/>
    <w:rsid w:val="00A3798A"/>
    <w:rsid w:val="00A379EA"/>
    <w:rsid w:val="00A37B9B"/>
    <w:rsid w:val="00A37DD4"/>
    <w:rsid w:val="00A37EB0"/>
    <w:rsid w:val="00A400A4"/>
    <w:rsid w:val="00A400A7"/>
    <w:rsid w:val="00A40282"/>
    <w:rsid w:val="00A403D9"/>
    <w:rsid w:val="00A40486"/>
    <w:rsid w:val="00A404F4"/>
    <w:rsid w:val="00A405BD"/>
    <w:rsid w:val="00A40826"/>
    <w:rsid w:val="00A40C9C"/>
    <w:rsid w:val="00A40CAD"/>
    <w:rsid w:val="00A40D35"/>
    <w:rsid w:val="00A40DC0"/>
    <w:rsid w:val="00A41A4F"/>
    <w:rsid w:val="00A41CD1"/>
    <w:rsid w:val="00A41D56"/>
    <w:rsid w:val="00A422CF"/>
    <w:rsid w:val="00A4239D"/>
    <w:rsid w:val="00A426C7"/>
    <w:rsid w:val="00A426F1"/>
    <w:rsid w:val="00A42791"/>
    <w:rsid w:val="00A42AFB"/>
    <w:rsid w:val="00A42AFF"/>
    <w:rsid w:val="00A42CA8"/>
    <w:rsid w:val="00A42D1D"/>
    <w:rsid w:val="00A42ED2"/>
    <w:rsid w:val="00A43161"/>
    <w:rsid w:val="00A43194"/>
    <w:rsid w:val="00A4321F"/>
    <w:rsid w:val="00A43260"/>
    <w:rsid w:val="00A4335F"/>
    <w:rsid w:val="00A43667"/>
    <w:rsid w:val="00A43846"/>
    <w:rsid w:val="00A43969"/>
    <w:rsid w:val="00A43E59"/>
    <w:rsid w:val="00A43F65"/>
    <w:rsid w:val="00A43FF6"/>
    <w:rsid w:val="00A4423B"/>
    <w:rsid w:val="00A446F6"/>
    <w:rsid w:val="00A4477A"/>
    <w:rsid w:val="00A44790"/>
    <w:rsid w:val="00A44A20"/>
    <w:rsid w:val="00A44A83"/>
    <w:rsid w:val="00A44B4A"/>
    <w:rsid w:val="00A44D6A"/>
    <w:rsid w:val="00A44E61"/>
    <w:rsid w:val="00A450E9"/>
    <w:rsid w:val="00A452C1"/>
    <w:rsid w:val="00A45302"/>
    <w:rsid w:val="00A45409"/>
    <w:rsid w:val="00A4546F"/>
    <w:rsid w:val="00A45492"/>
    <w:rsid w:val="00A454C0"/>
    <w:rsid w:val="00A45667"/>
    <w:rsid w:val="00A4568A"/>
    <w:rsid w:val="00A456ED"/>
    <w:rsid w:val="00A45735"/>
    <w:rsid w:val="00A45A15"/>
    <w:rsid w:val="00A45C59"/>
    <w:rsid w:val="00A45C6E"/>
    <w:rsid w:val="00A45C71"/>
    <w:rsid w:val="00A45E90"/>
    <w:rsid w:val="00A46066"/>
    <w:rsid w:val="00A460A8"/>
    <w:rsid w:val="00A463A0"/>
    <w:rsid w:val="00A4651A"/>
    <w:rsid w:val="00A46642"/>
    <w:rsid w:val="00A4676F"/>
    <w:rsid w:val="00A46884"/>
    <w:rsid w:val="00A46AB7"/>
    <w:rsid w:val="00A46ACA"/>
    <w:rsid w:val="00A46BBD"/>
    <w:rsid w:val="00A46DC4"/>
    <w:rsid w:val="00A46E54"/>
    <w:rsid w:val="00A46EDE"/>
    <w:rsid w:val="00A4710C"/>
    <w:rsid w:val="00A4723A"/>
    <w:rsid w:val="00A47286"/>
    <w:rsid w:val="00A472A5"/>
    <w:rsid w:val="00A472BE"/>
    <w:rsid w:val="00A472E5"/>
    <w:rsid w:val="00A4740C"/>
    <w:rsid w:val="00A478E2"/>
    <w:rsid w:val="00A47A5E"/>
    <w:rsid w:val="00A47A85"/>
    <w:rsid w:val="00A47C9D"/>
    <w:rsid w:val="00A47D1D"/>
    <w:rsid w:val="00A500EC"/>
    <w:rsid w:val="00A5011B"/>
    <w:rsid w:val="00A5016C"/>
    <w:rsid w:val="00A50184"/>
    <w:rsid w:val="00A50814"/>
    <w:rsid w:val="00A50897"/>
    <w:rsid w:val="00A508DB"/>
    <w:rsid w:val="00A50A4C"/>
    <w:rsid w:val="00A50A58"/>
    <w:rsid w:val="00A50BBD"/>
    <w:rsid w:val="00A50C08"/>
    <w:rsid w:val="00A50C45"/>
    <w:rsid w:val="00A50CAF"/>
    <w:rsid w:val="00A50E0A"/>
    <w:rsid w:val="00A50F4A"/>
    <w:rsid w:val="00A5101D"/>
    <w:rsid w:val="00A514C1"/>
    <w:rsid w:val="00A5151F"/>
    <w:rsid w:val="00A5160A"/>
    <w:rsid w:val="00A51BDF"/>
    <w:rsid w:val="00A51E32"/>
    <w:rsid w:val="00A52260"/>
    <w:rsid w:val="00A523B9"/>
    <w:rsid w:val="00A523F8"/>
    <w:rsid w:val="00A52410"/>
    <w:rsid w:val="00A526A1"/>
    <w:rsid w:val="00A526A2"/>
    <w:rsid w:val="00A52776"/>
    <w:rsid w:val="00A527E9"/>
    <w:rsid w:val="00A528ED"/>
    <w:rsid w:val="00A52928"/>
    <w:rsid w:val="00A52964"/>
    <w:rsid w:val="00A52B69"/>
    <w:rsid w:val="00A52D62"/>
    <w:rsid w:val="00A52E81"/>
    <w:rsid w:val="00A53134"/>
    <w:rsid w:val="00A53355"/>
    <w:rsid w:val="00A535FC"/>
    <w:rsid w:val="00A53676"/>
    <w:rsid w:val="00A539A1"/>
    <w:rsid w:val="00A53C1B"/>
    <w:rsid w:val="00A53D84"/>
    <w:rsid w:val="00A53E3F"/>
    <w:rsid w:val="00A53F76"/>
    <w:rsid w:val="00A54069"/>
    <w:rsid w:val="00A541D3"/>
    <w:rsid w:val="00A54242"/>
    <w:rsid w:val="00A544AC"/>
    <w:rsid w:val="00A544C9"/>
    <w:rsid w:val="00A5470C"/>
    <w:rsid w:val="00A54920"/>
    <w:rsid w:val="00A54EB5"/>
    <w:rsid w:val="00A55102"/>
    <w:rsid w:val="00A5517D"/>
    <w:rsid w:val="00A55235"/>
    <w:rsid w:val="00A55488"/>
    <w:rsid w:val="00A55492"/>
    <w:rsid w:val="00A55726"/>
    <w:rsid w:val="00A55A7F"/>
    <w:rsid w:val="00A5605C"/>
    <w:rsid w:val="00A56162"/>
    <w:rsid w:val="00A561AF"/>
    <w:rsid w:val="00A5678F"/>
    <w:rsid w:val="00A567A7"/>
    <w:rsid w:val="00A567F2"/>
    <w:rsid w:val="00A56897"/>
    <w:rsid w:val="00A56912"/>
    <w:rsid w:val="00A56C32"/>
    <w:rsid w:val="00A56EEB"/>
    <w:rsid w:val="00A570A3"/>
    <w:rsid w:val="00A57144"/>
    <w:rsid w:val="00A57219"/>
    <w:rsid w:val="00A57303"/>
    <w:rsid w:val="00A5736C"/>
    <w:rsid w:val="00A5740D"/>
    <w:rsid w:val="00A57803"/>
    <w:rsid w:val="00A5794C"/>
    <w:rsid w:val="00A57A48"/>
    <w:rsid w:val="00A57CD6"/>
    <w:rsid w:val="00A57D9E"/>
    <w:rsid w:val="00A6009C"/>
    <w:rsid w:val="00A604D2"/>
    <w:rsid w:val="00A6055F"/>
    <w:rsid w:val="00A60562"/>
    <w:rsid w:val="00A60898"/>
    <w:rsid w:val="00A608B0"/>
    <w:rsid w:val="00A60AD9"/>
    <w:rsid w:val="00A61004"/>
    <w:rsid w:val="00A61059"/>
    <w:rsid w:val="00A611DE"/>
    <w:rsid w:val="00A61423"/>
    <w:rsid w:val="00A6148E"/>
    <w:rsid w:val="00A614EC"/>
    <w:rsid w:val="00A617AF"/>
    <w:rsid w:val="00A61855"/>
    <w:rsid w:val="00A6196B"/>
    <w:rsid w:val="00A61C4D"/>
    <w:rsid w:val="00A61CC3"/>
    <w:rsid w:val="00A61D06"/>
    <w:rsid w:val="00A61DB7"/>
    <w:rsid w:val="00A6201B"/>
    <w:rsid w:val="00A62569"/>
    <w:rsid w:val="00A62638"/>
    <w:rsid w:val="00A62704"/>
    <w:rsid w:val="00A627F6"/>
    <w:rsid w:val="00A62BA5"/>
    <w:rsid w:val="00A63050"/>
    <w:rsid w:val="00A63085"/>
    <w:rsid w:val="00A63138"/>
    <w:rsid w:val="00A63411"/>
    <w:rsid w:val="00A635B8"/>
    <w:rsid w:val="00A637C2"/>
    <w:rsid w:val="00A6386B"/>
    <w:rsid w:val="00A63A57"/>
    <w:rsid w:val="00A63B03"/>
    <w:rsid w:val="00A63D5C"/>
    <w:rsid w:val="00A63E0C"/>
    <w:rsid w:val="00A63E30"/>
    <w:rsid w:val="00A63FC6"/>
    <w:rsid w:val="00A64097"/>
    <w:rsid w:val="00A644A1"/>
    <w:rsid w:val="00A64509"/>
    <w:rsid w:val="00A646A0"/>
    <w:rsid w:val="00A6483F"/>
    <w:rsid w:val="00A6488C"/>
    <w:rsid w:val="00A64CFF"/>
    <w:rsid w:val="00A6535F"/>
    <w:rsid w:val="00A654BE"/>
    <w:rsid w:val="00A65817"/>
    <w:rsid w:val="00A65B60"/>
    <w:rsid w:val="00A65C42"/>
    <w:rsid w:val="00A65CC9"/>
    <w:rsid w:val="00A65F43"/>
    <w:rsid w:val="00A65F4A"/>
    <w:rsid w:val="00A66113"/>
    <w:rsid w:val="00A66182"/>
    <w:rsid w:val="00A66377"/>
    <w:rsid w:val="00A665C7"/>
    <w:rsid w:val="00A6665F"/>
    <w:rsid w:val="00A66792"/>
    <w:rsid w:val="00A667B0"/>
    <w:rsid w:val="00A667BC"/>
    <w:rsid w:val="00A66898"/>
    <w:rsid w:val="00A66D43"/>
    <w:rsid w:val="00A6715B"/>
    <w:rsid w:val="00A67480"/>
    <w:rsid w:val="00A6757B"/>
    <w:rsid w:val="00A6786E"/>
    <w:rsid w:val="00A678BC"/>
    <w:rsid w:val="00A6790C"/>
    <w:rsid w:val="00A67A00"/>
    <w:rsid w:val="00A67B45"/>
    <w:rsid w:val="00A67EAE"/>
    <w:rsid w:val="00A70025"/>
    <w:rsid w:val="00A7005D"/>
    <w:rsid w:val="00A701C3"/>
    <w:rsid w:val="00A703B4"/>
    <w:rsid w:val="00A70561"/>
    <w:rsid w:val="00A70661"/>
    <w:rsid w:val="00A70672"/>
    <w:rsid w:val="00A70898"/>
    <w:rsid w:val="00A70C56"/>
    <w:rsid w:val="00A70D97"/>
    <w:rsid w:val="00A70DB3"/>
    <w:rsid w:val="00A7104C"/>
    <w:rsid w:val="00A711E2"/>
    <w:rsid w:val="00A71648"/>
    <w:rsid w:val="00A7177D"/>
    <w:rsid w:val="00A71908"/>
    <w:rsid w:val="00A7194E"/>
    <w:rsid w:val="00A71D77"/>
    <w:rsid w:val="00A71F4A"/>
    <w:rsid w:val="00A72282"/>
    <w:rsid w:val="00A72694"/>
    <w:rsid w:val="00A726D5"/>
    <w:rsid w:val="00A727F8"/>
    <w:rsid w:val="00A729F7"/>
    <w:rsid w:val="00A72A3D"/>
    <w:rsid w:val="00A72C0C"/>
    <w:rsid w:val="00A72C20"/>
    <w:rsid w:val="00A72C73"/>
    <w:rsid w:val="00A72CF7"/>
    <w:rsid w:val="00A72EC2"/>
    <w:rsid w:val="00A73072"/>
    <w:rsid w:val="00A7329A"/>
    <w:rsid w:val="00A736C4"/>
    <w:rsid w:val="00A7373A"/>
    <w:rsid w:val="00A73C1C"/>
    <w:rsid w:val="00A73CA4"/>
    <w:rsid w:val="00A73D37"/>
    <w:rsid w:val="00A73E58"/>
    <w:rsid w:val="00A73F41"/>
    <w:rsid w:val="00A73F4D"/>
    <w:rsid w:val="00A74180"/>
    <w:rsid w:val="00A744BF"/>
    <w:rsid w:val="00A744EA"/>
    <w:rsid w:val="00A7465A"/>
    <w:rsid w:val="00A74673"/>
    <w:rsid w:val="00A747B0"/>
    <w:rsid w:val="00A74AA5"/>
    <w:rsid w:val="00A74AED"/>
    <w:rsid w:val="00A74B8C"/>
    <w:rsid w:val="00A74BD8"/>
    <w:rsid w:val="00A74D12"/>
    <w:rsid w:val="00A74E29"/>
    <w:rsid w:val="00A74E59"/>
    <w:rsid w:val="00A74F3D"/>
    <w:rsid w:val="00A74F80"/>
    <w:rsid w:val="00A75136"/>
    <w:rsid w:val="00A7538A"/>
    <w:rsid w:val="00A754FF"/>
    <w:rsid w:val="00A757EA"/>
    <w:rsid w:val="00A75874"/>
    <w:rsid w:val="00A75A75"/>
    <w:rsid w:val="00A75ACD"/>
    <w:rsid w:val="00A75C32"/>
    <w:rsid w:val="00A75E10"/>
    <w:rsid w:val="00A75E16"/>
    <w:rsid w:val="00A7615F"/>
    <w:rsid w:val="00A7616F"/>
    <w:rsid w:val="00A761D6"/>
    <w:rsid w:val="00A763EA"/>
    <w:rsid w:val="00A76440"/>
    <w:rsid w:val="00A76716"/>
    <w:rsid w:val="00A76C15"/>
    <w:rsid w:val="00A76EAB"/>
    <w:rsid w:val="00A770F2"/>
    <w:rsid w:val="00A77255"/>
    <w:rsid w:val="00A77262"/>
    <w:rsid w:val="00A77378"/>
    <w:rsid w:val="00A773DC"/>
    <w:rsid w:val="00A77528"/>
    <w:rsid w:val="00A777AE"/>
    <w:rsid w:val="00A77844"/>
    <w:rsid w:val="00A77928"/>
    <w:rsid w:val="00A77C64"/>
    <w:rsid w:val="00A77D61"/>
    <w:rsid w:val="00A80014"/>
    <w:rsid w:val="00A8006B"/>
    <w:rsid w:val="00A8006D"/>
    <w:rsid w:val="00A801E0"/>
    <w:rsid w:val="00A808C7"/>
    <w:rsid w:val="00A80A80"/>
    <w:rsid w:val="00A80C58"/>
    <w:rsid w:val="00A80E0D"/>
    <w:rsid w:val="00A80E2E"/>
    <w:rsid w:val="00A81158"/>
    <w:rsid w:val="00A81675"/>
    <w:rsid w:val="00A8181D"/>
    <w:rsid w:val="00A81914"/>
    <w:rsid w:val="00A8194D"/>
    <w:rsid w:val="00A81A3B"/>
    <w:rsid w:val="00A81B99"/>
    <w:rsid w:val="00A81C68"/>
    <w:rsid w:val="00A81D70"/>
    <w:rsid w:val="00A81E2E"/>
    <w:rsid w:val="00A81E38"/>
    <w:rsid w:val="00A81E6B"/>
    <w:rsid w:val="00A81E6E"/>
    <w:rsid w:val="00A82602"/>
    <w:rsid w:val="00A82DC7"/>
    <w:rsid w:val="00A82EF7"/>
    <w:rsid w:val="00A83276"/>
    <w:rsid w:val="00A835EC"/>
    <w:rsid w:val="00A8377B"/>
    <w:rsid w:val="00A8378B"/>
    <w:rsid w:val="00A838A3"/>
    <w:rsid w:val="00A8394D"/>
    <w:rsid w:val="00A839C1"/>
    <w:rsid w:val="00A83CB8"/>
    <w:rsid w:val="00A83CDC"/>
    <w:rsid w:val="00A83D41"/>
    <w:rsid w:val="00A8401C"/>
    <w:rsid w:val="00A840EC"/>
    <w:rsid w:val="00A8414D"/>
    <w:rsid w:val="00A84418"/>
    <w:rsid w:val="00A8451C"/>
    <w:rsid w:val="00A8531A"/>
    <w:rsid w:val="00A856F9"/>
    <w:rsid w:val="00A858C5"/>
    <w:rsid w:val="00A85DBD"/>
    <w:rsid w:val="00A85E58"/>
    <w:rsid w:val="00A862EE"/>
    <w:rsid w:val="00A86309"/>
    <w:rsid w:val="00A8656B"/>
    <w:rsid w:val="00A868FB"/>
    <w:rsid w:val="00A86948"/>
    <w:rsid w:val="00A86A83"/>
    <w:rsid w:val="00A86DBC"/>
    <w:rsid w:val="00A86EF4"/>
    <w:rsid w:val="00A87133"/>
    <w:rsid w:val="00A8717A"/>
    <w:rsid w:val="00A87429"/>
    <w:rsid w:val="00A875F5"/>
    <w:rsid w:val="00A876B3"/>
    <w:rsid w:val="00A879E4"/>
    <w:rsid w:val="00A87B98"/>
    <w:rsid w:val="00A87EB4"/>
    <w:rsid w:val="00A90062"/>
    <w:rsid w:val="00A90173"/>
    <w:rsid w:val="00A901AB"/>
    <w:rsid w:val="00A90247"/>
    <w:rsid w:val="00A9043C"/>
    <w:rsid w:val="00A9050C"/>
    <w:rsid w:val="00A9079F"/>
    <w:rsid w:val="00A90812"/>
    <w:rsid w:val="00A909C5"/>
    <w:rsid w:val="00A90A20"/>
    <w:rsid w:val="00A90C8C"/>
    <w:rsid w:val="00A91181"/>
    <w:rsid w:val="00A911F6"/>
    <w:rsid w:val="00A9131C"/>
    <w:rsid w:val="00A91500"/>
    <w:rsid w:val="00A915CB"/>
    <w:rsid w:val="00A91958"/>
    <w:rsid w:val="00A9198B"/>
    <w:rsid w:val="00A919CF"/>
    <w:rsid w:val="00A91A4B"/>
    <w:rsid w:val="00A91B01"/>
    <w:rsid w:val="00A91E72"/>
    <w:rsid w:val="00A924DC"/>
    <w:rsid w:val="00A9254E"/>
    <w:rsid w:val="00A92655"/>
    <w:rsid w:val="00A926F5"/>
    <w:rsid w:val="00A927A3"/>
    <w:rsid w:val="00A92919"/>
    <w:rsid w:val="00A92958"/>
    <w:rsid w:val="00A92A18"/>
    <w:rsid w:val="00A92A1B"/>
    <w:rsid w:val="00A92B62"/>
    <w:rsid w:val="00A92BAD"/>
    <w:rsid w:val="00A92BEF"/>
    <w:rsid w:val="00A92D7C"/>
    <w:rsid w:val="00A92F02"/>
    <w:rsid w:val="00A92F3B"/>
    <w:rsid w:val="00A93300"/>
    <w:rsid w:val="00A93301"/>
    <w:rsid w:val="00A93319"/>
    <w:rsid w:val="00A93663"/>
    <w:rsid w:val="00A93781"/>
    <w:rsid w:val="00A93891"/>
    <w:rsid w:val="00A939E3"/>
    <w:rsid w:val="00A93C1B"/>
    <w:rsid w:val="00A93EF3"/>
    <w:rsid w:val="00A93FE0"/>
    <w:rsid w:val="00A94011"/>
    <w:rsid w:val="00A94153"/>
    <w:rsid w:val="00A94217"/>
    <w:rsid w:val="00A942BF"/>
    <w:rsid w:val="00A94406"/>
    <w:rsid w:val="00A9449A"/>
    <w:rsid w:val="00A94792"/>
    <w:rsid w:val="00A9483E"/>
    <w:rsid w:val="00A94A36"/>
    <w:rsid w:val="00A94AD0"/>
    <w:rsid w:val="00A94C12"/>
    <w:rsid w:val="00A94CB6"/>
    <w:rsid w:val="00A94CD6"/>
    <w:rsid w:val="00A94FA0"/>
    <w:rsid w:val="00A9516D"/>
    <w:rsid w:val="00A9529E"/>
    <w:rsid w:val="00A953E3"/>
    <w:rsid w:val="00A955A3"/>
    <w:rsid w:val="00A956C5"/>
    <w:rsid w:val="00A95736"/>
    <w:rsid w:val="00A95770"/>
    <w:rsid w:val="00A958E5"/>
    <w:rsid w:val="00A959A9"/>
    <w:rsid w:val="00A959B8"/>
    <w:rsid w:val="00A95B45"/>
    <w:rsid w:val="00A95B57"/>
    <w:rsid w:val="00A95B5C"/>
    <w:rsid w:val="00A95DB2"/>
    <w:rsid w:val="00A9618D"/>
    <w:rsid w:val="00A96205"/>
    <w:rsid w:val="00A9627B"/>
    <w:rsid w:val="00A962CE"/>
    <w:rsid w:val="00A964D7"/>
    <w:rsid w:val="00A96535"/>
    <w:rsid w:val="00A965C8"/>
    <w:rsid w:val="00A966A8"/>
    <w:rsid w:val="00A967CC"/>
    <w:rsid w:val="00A969BA"/>
    <w:rsid w:val="00A96B9C"/>
    <w:rsid w:val="00A96C00"/>
    <w:rsid w:val="00A96CF6"/>
    <w:rsid w:val="00A96EB2"/>
    <w:rsid w:val="00A9727A"/>
    <w:rsid w:val="00A97A6A"/>
    <w:rsid w:val="00A97BD7"/>
    <w:rsid w:val="00A97D22"/>
    <w:rsid w:val="00A97ECB"/>
    <w:rsid w:val="00AA0056"/>
    <w:rsid w:val="00AA006D"/>
    <w:rsid w:val="00AA05C4"/>
    <w:rsid w:val="00AA0822"/>
    <w:rsid w:val="00AA0949"/>
    <w:rsid w:val="00AA0B73"/>
    <w:rsid w:val="00AA0EC9"/>
    <w:rsid w:val="00AA0F30"/>
    <w:rsid w:val="00AA0FC7"/>
    <w:rsid w:val="00AA107A"/>
    <w:rsid w:val="00AA10B9"/>
    <w:rsid w:val="00AA1120"/>
    <w:rsid w:val="00AA1286"/>
    <w:rsid w:val="00AA1305"/>
    <w:rsid w:val="00AA13BD"/>
    <w:rsid w:val="00AA140E"/>
    <w:rsid w:val="00AA15F8"/>
    <w:rsid w:val="00AA1688"/>
    <w:rsid w:val="00AA179B"/>
    <w:rsid w:val="00AA1A3F"/>
    <w:rsid w:val="00AA1ABF"/>
    <w:rsid w:val="00AA1DD4"/>
    <w:rsid w:val="00AA1ECC"/>
    <w:rsid w:val="00AA1F20"/>
    <w:rsid w:val="00AA20AB"/>
    <w:rsid w:val="00AA262F"/>
    <w:rsid w:val="00AA2A04"/>
    <w:rsid w:val="00AA2ABC"/>
    <w:rsid w:val="00AA2AE5"/>
    <w:rsid w:val="00AA2C7A"/>
    <w:rsid w:val="00AA2E71"/>
    <w:rsid w:val="00AA2FAF"/>
    <w:rsid w:val="00AA302D"/>
    <w:rsid w:val="00AA308A"/>
    <w:rsid w:val="00AA30A0"/>
    <w:rsid w:val="00AA30E0"/>
    <w:rsid w:val="00AA3271"/>
    <w:rsid w:val="00AA3328"/>
    <w:rsid w:val="00AA336D"/>
    <w:rsid w:val="00AA33EE"/>
    <w:rsid w:val="00AA370A"/>
    <w:rsid w:val="00AA3BA2"/>
    <w:rsid w:val="00AA3F21"/>
    <w:rsid w:val="00AA40C5"/>
    <w:rsid w:val="00AA4363"/>
    <w:rsid w:val="00AA43F8"/>
    <w:rsid w:val="00AA46B4"/>
    <w:rsid w:val="00AA4770"/>
    <w:rsid w:val="00AA4A4B"/>
    <w:rsid w:val="00AA4C12"/>
    <w:rsid w:val="00AA4F9E"/>
    <w:rsid w:val="00AA5000"/>
    <w:rsid w:val="00AA50F4"/>
    <w:rsid w:val="00AA5286"/>
    <w:rsid w:val="00AA558E"/>
    <w:rsid w:val="00AA55CF"/>
    <w:rsid w:val="00AA55FB"/>
    <w:rsid w:val="00AA585F"/>
    <w:rsid w:val="00AA5984"/>
    <w:rsid w:val="00AA5C44"/>
    <w:rsid w:val="00AA5C4E"/>
    <w:rsid w:val="00AA6080"/>
    <w:rsid w:val="00AA6577"/>
    <w:rsid w:val="00AA67E2"/>
    <w:rsid w:val="00AA680C"/>
    <w:rsid w:val="00AA6B23"/>
    <w:rsid w:val="00AA6D46"/>
    <w:rsid w:val="00AA6E93"/>
    <w:rsid w:val="00AA6FA9"/>
    <w:rsid w:val="00AA7715"/>
    <w:rsid w:val="00AA77B6"/>
    <w:rsid w:val="00AA77CD"/>
    <w:rsid w:val="00AA7AAF"/>
    <w:rsid w:val="00AA7B05"/>
    <w:rsid w:val="00AA7B2D"/>
    <w:rsid w:val="00AA7B9C"/>
    <w:rsid w:val="00AB01A3"/>
    <w:rsid w:val="00AB0220"/>
    <w:rsid w:val="00AB0290"/>
    <w:rsid w:val="00AB0627"/>
    <w:rsid w:val="00AB06DC"/>
    <w:rsid w:val="00AB0937"/>
    <w:rsid w:val="00AB099A"/>
    <w:rsid w:val="00AB0B2C"/>
    <w:rsid w:val="00AB0B56"/>
    <w:rsid w:val="00AB0B81"/>
    <w:rsid w:val="00AB0BF5"/>
    <w:rsid w:val="00AB0C23"/>
    <w:rsid w:val="00AB0C55"/>
    <w:rsid w:val="00AB0D38"/>
    <w:rsid w:val="00AB0F85"/>
    <w:rsid w:val="00AB13D5"/>
    <w:rsid w:val="00AB157E"/>
    <w:rsid w:val="00AB16DA"/>
    <w:rsid w:val="00AB1714"/>
    <w:rsid w:val="00AB1C17"/>
    <w:rsid w:val="00AB1D33"/>
    <w:rsid w:val="00AB1EBA"/>
    <w:rsid w:val="00AB1F33"/>
    <w:rsid w:val="00AB226A"/>
    <w:rsid w:val="00AB24F7"/>
    <w:rsid w:val="00AB2827"/>
    <w:rsid w:val="00AB2C78"/>
    <w:rsid w:val="00AB2EA6"/>
    <w:rsid w:val="00AB2F8D"/>
    <w:rsid w:val="00AB3182"/>
    <w:rsid w:val="00AB3470"/>
    <w:rsid w:val="00AB395E"/>
    <w:rsid w:val="00AB39C2"/>
    <w:rsid w:val="00AB3A81"/>
    <w:rsid w:val="00AB3E47"/>
    <w:rsid w:val="00AB3E65"/>
    <w:rsid w:val="00AB3E91"/>
    <w:rsid w:val="00AB42D9"/>
    <w:rsid w:val="00AB4406"/>
    <w:rsid w:val="00AB4874"/>
    <w:rsid w:val="00AB4B15"/>
    <w:rsid w:val="00AB4B2D"/>
    <w:rsid w:val="00AB4C60"/>
    <w:rsid w:val="00AB4CF8"/>
    <w:rsid w:val="00AB4D89"/>
    <w:rsid w:val="00AB4E14"/>
    <w:rsid w:val="00AB4EE1"/>
    <w:rsid w:val="00AB5067"/>
    <w:rsid w:val="00AB5173"/>
    <w:rsid w:val="00AB52D6"/>
    <w:rsid w:val="00AB52F8"/>
    <w:rsid w:val="00AB540C"/>
    <w:rsid w:val="00AB5799"/>
    <w:rsid w:val="00AB5854"/>
    <w:rsid w:val="00AB59B4"/>
    <w:rsid w:val="00AB5AAE"/>
    <w:rsid w:val="00AB5D28"/>
    <w:rsid w:val="00AB5FDC"/>
    <w:rsid w:val="00AB64EC"/>
    <w:rsid w:val="00AB6532"/>
    <w:rsid w:val="00AB65C8"/>
    <w:rsid w:val="00AB66F4"/>
    <w:rsid w:val="00AB68D8"/>
    <w:rsid w:val="00AB69F0"/>
    <w:rsid w:val="00AB6A06"/>
    <w:rsid w:val="00AB6C3D"/>
    <w:rsid w:val="00AB6EDA"/>
    <w:rsid w:val="00AB70D2"/>
    <w:rsid w:val="00AB7108"/>
    <w:rsid w:val="00AB737F"/>
    <w:rsid w:val="00AB7492"/>
    <w:rsid w:val="00AB770F"/>
    <w:rsid w:val="00AB7A01"/>
    <w:rsid w:val="00AB7A3C"/>
    <w:rsid w:val="00AB7AB2"/>
    <w:rsid w:val="00AB7C56"/>
    <w:rsid w:val="00AB7CD3"/>
    <w:rsid w:val="00AB7CEE"/>
    <w:rsid w:val="00AC0215"/>
    <w:rsid w:val="00AC027A"/>
    <w:rsid w:val="00AC02D8"/>
    <w:rsid w:val="00AC0334"/>
    <w:rsid w:val="00AC06A9"/>
    <w:rsid w:val="00AC0862"/>
    <w:rsid w:val="00AC0A04"/>
    <w:rsid w:val="00AC0F1F"/>
    <w:rsid w:val="00AC114D"/>
    <w:rsid w:val="00AC1482"/>
    <w:rsid w:val="00AC1874"/>
    <w:rsid w:val="00AC191E"/>
    <w:rsid w:val="00AC19CF"/>
    <w:rsid w:val="00AC1B3E"/>
    <w:rsid w:val="00AC1E4E"/>
    <w:rsid w:val="00AC1F27"/>
    <w:rsid w:val="00AC2266"/>
    <w:rsid w:val="00AC25E8"/>
    <w:rsid w:val="00AC25FB"/>
    <w:rsid w:val="00AC2650"/>
    <w:rsid w:val="00AC2A0E"/>
    <w:rsid w:val="00AC2A8C"/>
    <w:rsid w:val="00AC2C13"/>
    <w:rsid w:val="00AC2D93"/>
    <w:rsid w:val="00AC3249"/>
    <w:rsid w:val="00AC3251"/>
    <w:rsid w:val="00AC3368"/>
    <w:rsid w:val="00AC359F"/>
    <w:rsid w:val="00AC3642"/>
    <w:rsid w:val="00AC3673"/>
    <w:rsid w:val="00AC3ADE"/>
    <w:rsid w:val="00AC3CAB"/>
    <w:rsid w:val="00AC3CBA"/>
    <w:rsid w:val="00AC3CD7"/>
    <w:rsid w:val="00AC3EF7"/>
    <w:rsid w:val="00AC4035"/>
    <w:rsid w:val="00AC4413"/>
    <w:rsid w:val="00AC45EF"/>
    <w:rsid w:val="00AC4810"/>
    <w:rsid w:val="00AC486C"/>
    <w:rsid w:val="00AC4C0C"/>
    <w:rsid w:val="00AC4D4E"/>
    <w:rsid w:val="00AC4DE7"/>
    <w:rsid w:val="00AC50B1"/>
    <w:rsid w:val="00AC50F1"/>
    <w:rsid w:val="00AC521E"/>
    <w:rsid w:val="00AC5447"/>
    <w:rsid w:val="00AC5527"/>
    <w:rsid w:val="00AC566A"/>
    <w:rsid w:val="00AC58F9"/>
    <w:rsid w:val="00AC59F0"/>
    <w:rsid w:val="00AC5BDB"/>
    <w:rsid w:val="00AC5C0C"/>
    <w:rsid w:val="00AC5DE6"/>
    <w:rsid w:val="00AC5FAE"/>
    <w:rsid w:val="00AC6574"/>
    <w:rsid w:val="00AC69B9"/>
    <w:rsid w:val="00AC6B1D"/>
    <w:rsid w:val="00AC6B72"/>
    <w:rsid w:val="00AC6C35"/>
    <w:rsid w:val="00AC6EA6"/>
    <w:rsid w:val="00AC73D2"/>
    <w:rsid w:val="00AC7440"/>
    <w:rsid w:val="00AC7719"/>
    <w:rsid w:val="00AC77CC"/>
    <w:rsid w:val="00AC7957"/>
    <w:rsid w:val="00AC7B7C"/>
    <w:rsid w:val="00AC7CD1"/>
    <w:rsid w:val="00AC7DDE"/>
    <w:rsid w:val="00AD0173"/>
    <w:rsid w:val="00AD02A6"/>
    <w:rsid w:val="00AD0301"/>
    <w:rsid w:val="00AD03AA"/>
    <w:rsid w:val="00AD052D"/>
    <w:rsid w:val="00AD0620"/>
    <w:rsid w:val="00AD0684"/>
    <w:rsid w:val="00AD0756"/>
    <w:rsid w:val="00AD0816"/>
    <w:rsid w:val="00AD08B4"/>
    <w:rsid w:val="00AD0A4F"/>
    <w:rsid w:val="00AD0AF0"/>
    <w:rsid w:val="00AD0DA5"/>
    <w:rsid w:val="00AD0F47"/>
    <w:rsid w:val="00AD0F99"/>
    <w:rsid w:val="00AD0FFA"/>
    <w:rsid w:val="00AD10E0"/>
    <w:rsid w:val="00AD120D"/>
    <w:rsid w:val="00AD12D1"/>
    <w:rsid w:val="00AD14E8"/>
    <w:rsid w:val="00AD1873"/>
    <w:rsid w:val="00AD192A"/>
    <w:rsid w:val="00AD1AD0"/>
    <w:rsid w:val="00AD1E77"/>
    <w:rsid w:val="00AD1E8B"/>
    <w:rsid w:val="00AD2021"/>
    <w:rsid w:val="00AD2469"/>
    <w:rsid w:val="00AD24E9"/>
    <w:rsid w:val="00AD28FE"/>
    <w:rsid w:val="00AD2900"/>
    <w:rsid w:val="00AD29CA"/>
    <w:rsid w:val="00AD2B3A"/>
    <w:rsid w:val="00AD2B97"/>
    <w:rsid w:val="00AD2E5A"/>
    <w:rsid w:val="00AD2FAB"/>
    <w:rsid w:val="00AD3238"/>
    <w:rsid w:val="00AD3813"/>
    <w:rsid w:val="00AD3822"/>
    <w:rsid w:val="00AD398C"/>
    <w:rsid w:val="00AD467C"/>
    <w:rsid w:val="00AD4752"/>
    <w:rsid w:val="00AD4880"/>
    <w:rsid w:val="00AD4985"/>
    <w:rsid w:val="00AD49FA"/>
    <w:rsid w:val="00AD50AB"/>
    <w:rsid w:val="00AD533F"/>
    <w:rsid w:val="00AD53C4"/>
    <w:rsid w:val="00AD5610"/>
    <w:rsid w:val="00AD5639"/>
    <w:rsid w:val="00AD5AAA"/>
    <w:rsid w:val="00AD5B8D"/>
    <w:rsid w:val="00AD5C12"/>
    <w:rsid w:val="00AD5CC2"/>
    <w:rsid w:val="00AD5F15"/>
    <w:rsid w:val="00AD6280"/>
    <w:rsid w:val="00AD628F"/>
    <w:rsid w:val="00AD62A5"/>
    <w:rsid w:val="00AD632F"/>
    <w:rsid w:val="00AD64A6"/>
    <w:rsid w:val="00AD6DD8"/>
    <w:rsid w:val="00AD712F"/>
    <w:rsid w:val="00AD71A7"/>
    <w:rsid w:val="00AD7324"/>
    <w:rsid w:val="00AD7458"/>
    <w:rsid w:val="00AD7529"/>
    <w:rsid w:val="00AD77FB"/>
    <w:rsid w:val="00AD7977"/>
    <w:rsid w:val="00AD7BB9"/>
    <w:rsid w:val="00AD7F6D"/>
    <w:rsid w:val="00AE0189"/>
    <w:rsid w:val="00AE019C"/>
    <w:rsid w:val="00AE04F9"/>
    <w:rsid w:val="00AE0524"/>
    <w:rsid w:val="00AE073C"/>
    <w:rsid w:val="00AE08B1"/>
    <w:rsid w:val="00AE0AF8"/>
    <w:rsid w:val="00AE0B9B"/>
    <w:rsid w:val="00AE0C66"/>
    <w:rsid w:val="00AE0EF4"/>
    <w:rsid w:val="00AE0F2A"/>
    <w:rsid w:val="00AE0F6A"/>
    <w:rsid w:val="00AE104C"/>
    <w:rsid w:val="00AE128B"/>
    <w:rsid w:val="00AE13A3"/>
    <w:rsid w:val="00AE1465"/>
    <w:rsid w:val="00AE1496"/>
    <w:rsid w:val="00AE1593"/>
    <w:rsid w:val="00AE167B"/>
    <w:rsid w:val="00AE19D8"/>
    <w:rsid w:val="00AE1C28"/>
    <w:rsid w:val="00AE1E94"/>
    <w:rsid w:val="00AE1F4B"/>
    <w:rsid w:val="00AE2071"/>
    <w:rsid w:val="00AE221F"/>
    <w:rsid w:val="00AE22D1"/>
    <w:rsid w:val="00AE22F1"/>
    <w:rsid w:val="00AE289C"/>
    <w:rsid w:val="00AE2C43"/>
    <w:rsid w:val="00AE2F0E"/>
    <w:rsid w:val="00AE32EF"/>
    <w:rsid w:val="00AE370C"/>
    <w:rsid w:val="00AE39AA"/>
    <w:rsid w:val="00AE39BF"/>
    <w:rsid w:val="00AE3BEE"/>
    <w:rsid w:val="00AE3D56"/>
    <w:rsid w:val="00AE3F67"/>
    <w:rsid w:val="00AE4153"/>
    <w:rsid w:val="00AE425A"/>
    <w:rsid w:val="00AE453A"/>
    <w:rsid w:val="00AE4785"/>
    <w:rsid w:val="00AE48BF"/>
    <w:rsid w:val="00AE4994"/>
    <w:rsid w:val="00AE4B6D"/>
    <w:rsid w:val="00AE4C70"/>
    <w:rsid w:val="00AE4F8A"/>
    <w:rsid w:val="00AE54EA"/>
    <w:rsid w:val="00AE57B5"/>
    <w:rsid w:val="00AE57EA"/>
    <w:rsid w:val="00AE5B9A"/>
    <w:rsid w:val="00AE5DF3"/>
    <w:rsid w:val="00AE5E27"/>
    <w:rsid w:val="00AE5EF0"/>
    <w:rsid w:val="00AE5F3E"/>
    <w:rsid w:val="00AE5FE5"/>
    <w:rsid w:val="00AE5FF7"/>
    <w:rsid w:val="00AE61A4"/>
    <w:rsid w:val="00AE628B"/>
    <w:rsid w:val="00AE6488"/>
    <w:rsid w:val="00AE658A"/>
    <w:rsid w:val="00AE6679"/>
    <w:rsid w:val="00AE67D7"/>
    <w:rsid w:val="00AE68E4"/>
    <w:rsid w:val="00AE6C19"/>
    <w:rsid w:val="00AE6D34"/>
    <w:rsid w:val="00AE6DF5"/>
    <w:rsid w:val="00AE6ED4"/>
    <w:rsid w:val="00AE6F5E"/>
    <w:rsid w:val="00AE6F82"/>
    <w:rsid w:val="00AE6FAD"/>
    <w:rsid w:val="00AE7050"/>
    <w:rsid w:val="00AE71DE"/>
    <w:rsid w:val="00AE7234"/>
    <w:rsid w:val="00AE745A"/>
    <w:rsid w:val="00AE7828"/>
    <w:rsid w:val="00AE7852"/>
    <w:rsid w:val="00AE78FB"/>
    <w:rsid w:val="00AE7A0D"/>
    <w:rsid w:val="00AE7E03"/>
    <w:rsid w:val="00AE7FC5"/>
    <w:rsid w:val="00AF0046"/>
    <w:rsid w:val="00AF0122"/>
    <w:rsid w:val="00AF0408"/>
    <w:rsid w:val="00AF05E1"/>
    <w:rsid w:val="00AF0904"/>
    <w:rsid w:val="00AF0C0B"/>
    <w:rsid w:val="00AF0FE1"/>
    <w:rsid w:val="00AF1335"/>
    <w:rsid w:val="00AF13BB"/>
    <w:rsid w:val="00AF165B"/>
    <w:rsid w:val="00AF1700"/>
    <w:rsid w:val="00AF1ADF"/>
    <w:rsid w:val="00AF1CD3"/>
    <w:rsid w:val="00AF240C"/>
    <w:rsid w:val="00AF24E1"/>
    <w:rsid w:val="00AF24EB"/>
    <w:rsid w:val="00AF26F7"/>
    <w:rsid w:val="00AF27BB"/>
    <w:rsid w:val="00AF2859"/>
    <w:rsid w:val="00AF2A02"/>
    <w:rsid w:val="00AF2A8D"/>
    <w:rsid w:val="00AF2AF4"/>
    <w:rsid w:val="00AF2B6E"/>
    <w:rsid w:val="00AF2B8B"/>
    <w:rsid w:val="00AF2D36"/>
    <w:rsid w:val="00AF2D5A"/>
    <w:rsid w:val="00AF37E0"/>
    <w:rsid w:val="00AF37EE"/>
    <w:rsid w:val="00AF3B15"/>
    <w:rsid w:val="00AF3B81"/>
    <w:rsid w:val="00AF3C7E"/>
    <w:rsid w:val="00AF45EF"/>
    <w:rsid w:val="00AF4619"/>
    <w:rsid w:val="00AF4AC5"/>
    <w:rsid w:val="00AF4ACA"/>
    <w:rsid w:val="00AF4B32"/>
    <w:rsid w:val="00AF4B87"/>
    <w:rsid w:val="00AF4C4C"/>
    <w:rsid w:val="00AF4F51"/>
    <w:rsid w:val="00AF4FD4"/>
    <w:rsid w:val="00AF5037"/>
    <w:rsid w:val="00AF506F"/>
    <w:rsid w:val="00AF51B9"/>
    <w:rsid w:val="00AF520B"/>
    <w:rsid w:val="00AF52A9"/>
    <w:rsid w:val="00AF52C9"/>
    <w:rsid w:val="00AF52E3"/>
    <w:rsid w:val="00AF5392"/>
    <w:rsid w:val="00AF53B2"/>
    <w:rsid w:val="00AF5607"/>
    <w:rsid w:val="00AF56AF"/>
    <w:rsid w:val="00AF57AC"/>
    <w:rsid w:val="00AF5836"/>
    <w:rsid w:val="00AF5C65"/>
    <w:rsid w:val="00AF5FA6"/>
    <w:rsid w:val="00AF626B"/>
    <w:rsid w:val="00AF635A"/>
    <w:rsid w:val="00AF6431"/>
    <w:rsid w:val="00AF64AE"/>
    <w:rsid w:val="00AF6633"/>
    <w:rsid w:val="00AF67EF"/>
    <w:rsid w:val="00AF6879"/>
    <w:rsid w:val="00AF70CB"/>
    <w:rsid w:val="00AF7149"/>
    <w:rsid w:val="00AF73F8"/>
    <w:rsid w:val="00AF74EE"/>
    <w:rsid w:val="00AF79BB"/>
    <w:rsid w:val="00AF79C3"/>
    <w:rsid w:val="00AF7A22"/>
    <w:rsid w:val="00AF7A53"/>
    <w:rsid w:val="00AF7A7A"/>
    <w:rsid w:val="00AF7ADF"/>
    <w:rsid w:val="00AF7B7A"/>
    <w:rsid w:val="00AF7CBC"/>
    <w:rsid w:val="00B000D1"/>
    <w:rsid w:val="00B0016D"/>
    <w:rsid w:val="00B0045D"/>
    <w:rsid w:val="00B0053B"/>
    <w:rsid w:val="00B007D7"/>
    <w:rsid w:val="00B007E3"/>
    <w:rsid w:val="00B00B19"/>
    <w:rsid w:val="00B00BC4"/>
    <w:rsid w:val="00B00CAB"/>
    <w:rsid w:val="00B00F48"/>
    <w:rsid w:val="00B01029"/>
    <w:rsid w:val="00B01142"/>
    <w:rsid w:val="00B012E0"/>
    <w:rsid w:val="00B01BF6"/>
    <w:rsid w:val="00B01CF1"/>
    <w:rsid w:val="00B01D89"/>
    <w:rsid w:val="00B01FD6"/>
    <w:rsid w:val="00B020E8"/>
    <w:rsid w:val="00B023A7"/>
    <w:rsid w:val="00B024F6"/>
    <w:rsid w:val="00B02596"/>
    <w:rsid w:val="00B02633"/>
    <w:rsid w:val="00B02699"/>
    <w:rsid w:val="00B02816"/>
    <w:rsid w:val="00B028A9"/>
    <w:rsid w:val="00B02F21"/>
    <w:rsid w:val="00B030C5"/>
    <w:rsid w:val="00B03239"/>
    <w:rsid w:val="00B03354"/>
    <w:rsid w:val="00B039F5"/>
    <w:rsid w:val="00B03C3A"/>
    <w:rsid w:val="00B03D25"/>
    <w:rsid w:val="00B03EDB"/>
    <w:rsid w:val="00B0422F"/>
    <w:rsid w:val="00B0452C"/>
    <w:rsid w:val="00B046D6"/>
    <w:rsid w:val="00B04740"/>
    <w:rsid w:val="00B048BB"/>
    <w:rsid w:val="00B049D2"/>
    <w:rsid w:val="00B04E38"/>
    <w:rsid w:val="00B04F5A"/>
    <w:rsid w:val="00B05384"/>
    <w:rsid w:val="00B055B4"/>
    <w:rsid w:val="00B056C3"/>
    <w:rsid w:val="00B05715"/>
    <w:rsid w:val="00B0576C"/>
    <w:rsid w:val="00B0577B"/>
    <w:rsid w:val="00B05A51"/>
    <w:rsid w:val="00B05DCB"/>
    <w:rsid w:val="00B05E8C"/>
    <w:rsid w:val="00B05F13"/>
    <w:rsid w:val="00B05FB4"/>
    <w:rsid w:val="00B06464"/>
    <w:rsid w:val="00B06538"/>
    <w:rsid w:val="00B0697D"/>
    <w:rsid w:val="00B069CE"/>
    <w:rsid w:val="00B06AC9"/>
    <w:rsid w:val="00B06ADD"/>
    <w:rsid w:val="00B06AE6"/>
    <w:rsid w:val="00B06AEC"/>
    <w:rsid w:val="00B06D61"/>
    <w:rsid w:val="00B06F3B"/>
    <w:rsid w:val="00B070B2"/>
    <w:rsid w:val="00B072CE"/>
    <w:rsid w:val="00B0738E"/>
    <w:rsid w:val="00B07665"/>
    <w:rsid w:val="00B077A1"/>
    <w:rsid w:val="00B077B9"/>
    <w:rsid w:val="00B07939"/>
    <w:rsid w:val="00B07988"/>
    <w:rsid w:val="00B079B0"/>
    <w:rsid w:val="00B07ADD"/>
    <w:rsid w:val="00B07F06"/>
    <w:rsid w:val="00B10198"/>
    <w:rsid w:val="00B10251"/>
    <w:rsid w:val="00B102A6"/>
    <w:rsid w:val="00B105BA"/>
    <w:rsid w:val="00B105E3"/>
    <w:rsid w:val="00B10870"/>
    <w:rsid w:val="00B108E0"/>
    <w:rsid w:val="00B10D5E"/>
    <w:rsid w:val="00B10DDF"/>
    <w:rsid w:val="00B10E1D"/>
    <w:rsid w:val="00B11138"/>
    <w:rsid w:val="00B112FC"/>
    <w:rsid w:val="00B1132D"/>
    <w:rsid w:val="00B11782"/>
    <w:rsid w:val="00B11945"/>
    <w:rsid w:val="00B11996"/>
    <w:rsid w:val="00B119AD"/>
    <w:rsid w:val="00B11A1B"/>
    <w:rsid w:val="00B11A3F"/>
    <w:rsid w:val="00B12074"/>
    <w:rsid w:val="00B121FC"/>
    <w:rsid w:val="00B12275"/>
    <w:rsid w:val="00B125CE"/>
    <w:rsid w:val="00B126CE"/>
    <w:rsid w:val="00B127E9"/>
    <w:rsid w:val="00B12941"/>
    <w:rsid w:val="00B12B31"/>
    <w:rsid w:val="00B12C2D"/>
    <w:rsid w:val="00B12C31"/>
    <w:rsid w:val="00B13066"/>
    <w:rsid w:val="00B131FB"/>
    <w:rsid w:val="00B1321B"/>
    <w:rsid w:val="00B133F1"/>
    <w:rsid w:val="00B136FA"/>
    <w:rsid w:val="00B139B8"/>
    <w:rsid w:val="00B13BDB"/>
    <w:rsid w:val="00B13C4C"/>
    <w:rsid w:val="00B13C88"/>
    <w:rsid w:val="00B13DBA"/>
    <w:rsid w:val="00B140C0"/>
    <w:rsid w:val="00B14151"/>
    <w:rsid w:val="00B141B8"/>
    <w:rsid w:val="00B14533"/>
    <w:rsid w:val="00B147DB"/>
    <w:rsid w:val="00B148B7"/>
    <w:rsid w:val="00B14A49"/>
    <w:rsid w:val="00B14A74"/>
    <w:rsid w:val="00B14C60"/>
    <w:rsid w:val="00B14DBA"/>
    <w:rsid w:val="00B15C2E"/>
    <w:rsid w:val="00B15CCD"/>
    <w:rsid w:val="00B16683"/>
    <w:rsid w:val="00B16770"/>
    <w:rsid w:val="00B1685D"/>
    <w:rsid w:val="00B16912"/>
    <w:rsid w:val="00B169EF"/>
    <w:rsid w:val="00B16E6C"/>
    <w:rsid w:val="00B170AE"/>
    <w:rsid w:val="00B1715C"/>
    <w:rsid w:val="00B17302"/>
    <w:rsid w:val="00B173C0"/>
    <w:rsid w:val="00B1772D"/>
    <w:rsid w:val="00B17822"/>
    <w:rsid w:val="00B17AA9"/>
    <w:rsid w:val="00B17C8C"/>
    <w:rsid w:val="00B17C92"/>
    <w:rsid w:val="00B17EDD"/>
    <w:rsid w:val="00B20000"/>
    <w:rsid w:val="00B20104"/>
    <w:rsid w:val="00B203C0"/>
    <w:rsid w:val="00B203E3"/>
    <w:rsid w:val="00B20553"/>
    <w:rsid w:val="00B20694"/>
    <w:rsid w:val="00B206D4"/>
    <w:rsid w:val="00B206DB"/>
    <w:rsid w:val="00B208FE"/>
    <w:rsid w:val="00B20E2B"/>
    <w:rsid w:val="00B20F02"/>
    <w:rsid w:val="00B20F8F"/>
    <w:rsid w:val="00B2104A"/>
    <w:rsid w:val="00B21151"/>
    <w:rsid w:val="00B212B8"/>
    <w:rsid w:val="00B2139D"/>
    <w:rsid w:val="00B21D53"/>
    <w:rsid w:val="00B21DBA"/>
    <w:rsid w:val="00B21E7F"/>
    <w:rsid w:val="00B21ED7"/>
    <w:rsid w:val="00B2217D"/>
    <w:rsid w:val="00B2255D"/>
    <w:rsid w:val="00B22B25"/>
    <w:rsid w:val="00B22D62"/>
    <w:rsid w:val="00B22EAC"/>
    <w:rsid w:val="00B230DC"/>
    <w:rsid w:val="00B23105"/>
    <w:rsid w:val="00B2310E"/>
    <w:rsid w:val="00B23266"/>
    <w:rsid w:val="00B232CD"/>
    <w:rsid w:val="00B2334E"/>
    <w:rsid w:val="00B23585"/>
    <w:rsid w:val="00B2372C"/>
    <w:rsid w:val="00B23AF6"/>
    <w:rsid w:val="00B23BD2"/>
    <w:rsid w:val="00B23C9A"/>
    <w:rsid w:val="00B23E91"/>
    <w:rsid w:val="00B23F34"/>
    <w:rsid w:val="00B24151"/>
    <w:rsid w:val="00B24194"/>
    <w:rsid w:val="00B243D0"/>
    <w:rsid w:val="00B245F5"/>
    <w:rsid w:val="00B24888"/>
    <w:rsid w:val="00B24971"/>
    <w:rsid w:val="00B24A05"/>
    <w:rsid w:val="00B24CD4"/>
    <w:rsid w:val="00B2500B"/>
    <w:rsid w:val="00B2547C"/>
    <w:rsid w:val="00B254A7"/>
    <w:rsid w:val="00B2574A"/>
    <w:rsid w:val="00B258EF"/>
    <w:rsid w:val="00B25937"/>
    <w:rsid w:val="00B25990"/>
    <w:rsid w:val="00B25AFE"/>
    <w:rsid w:val="00B25DCC"/>
    <w:rsid w:val="00B25E6A"/>
    <w:rsid w:val="00B263D5"/>
    <w:rsid w:val="00B2649E"/>
    <w:rsid w:val="00B265C9"/>
    <w:rsid w:val="00B26801"/>
    <w:rsid w:val="00B26951"/>
    <w:rsid w:val="00B26E04"/>
    <w:rsid w:val="00B2702B"/>
    <w:rsid w:val="00B270D1"/>
    <w:rsid w:val="00B2715F"/>
    <w:rsid w:val="00B27244"/>
    <w:rsid w:val="00B2727F"/>
    <w:rsid w:val="00B272F6"/>
    <w:rsid w:val="00B2742E"/>
    <w:rsid w:val="00B2794F"/>
    <w:rsid w:val="00B27AE5"/>
    <w:rsid w:val="00B27BC3"/>
    <w:rsid w:val="00B27D3F"/>
    <w:rsid w:val="00B27E89"/>
    <w:rsid w:val="00B27F11"/>
    <w:rsid w:val="00B30012"/>
    <w:rsid w:val="00B3006C"/>
    <w:rsid w:val="00B300D3"/>
    <w:rsid w:val="00B30148"/>
    <w:rsid w:val="00B302EC"/>
    <w:rsid w:val="00B30433"/>
    <w:rsid w:val="00B3058B"/>
    <w:rsid w:val="00B30670"/>
    <w:rsid w:val="00B30776"/>
    <w:rsid w:val="00B30847"/>
    <w:rsid w:val="00B30AC6"/>
    <w:rsid w:val="00B30EAD"/>
    <w:rsid w:val="00B30F2A"/>
    <w:rsid w:val="00B3106B"/>
    <w:rsid w:val="00B312FA"/>
    <w:rsid w:val="00B31530"/>
    <w:rsid w:val="00B31541"/>
    <w:rsid w:val="00B31861"/>
    <w:rsid w:val="00B31DC4"/>
    <w:rsid w:val="00B31E84"/>
    <w:rsid w:val="00B31F4A"/>
    <w:rsid w:val="00B32156"/>
    <w:rsid w:val="00B323A7"/>
    <w:rsid w:val="00B323B8"/>
    <w:rsid w:val="00B32466"/>
    <w:rsid w:val="00B324B4"/>
    <w:rsid w:val="00B3271E"/>
    <w:rsid w:val="00B32DBD"/>
    <w:rsid w:val="00B32DF3"/>
    <w:rsid w:val="00B32E7B"/>
    <w:rsid w:val="00B33569"/>
    <w:rsid w:val="00B337D7"/>
    <w:rsid w:val="00B337EC"/>
    <w:rsid w:val="00B338E1"/>
    <w:rsid w:val="00B33937"/>
    <w:rsid w:val="00B33BC9"/>
    <w:rsid w:val="00B33DC1"/>
    <w:rsid w:val="00B33FE3"/>
    <w:rsid w:val="00B34173"/>
    <w:rsid w:val="00B3435E"/>
    <w:rsid w:val="00B343C2"/>
    <w:rsid w:val="00B3456E"/>
    <w:rsid w:val="00B3457E"/>
    <w:rsid w:val="00B34B91"/>
    <w:rsid w:val="00B34D03"/>
    <w:rsid w:val="00B350F1"/>
    <w:rsid w:val="00B35115"/>
    <w:rsid w:val="00B35315"/>
    <w:rsid w:val="00B35375"/>
    <w:rsid w:val="00B3541F"/>
    <w:rsid w:val="00B3546C"/>
    <w:rsid w:val="00B3547E"/>
    <w:rsid w:val="00B354F8"/>
    <w:rsid w:val="00B35685"/>
    <w:rsid w:val="00B35797"/>
    <w:rsid w:val="00B357DB"/>
    <w:rsid w:val="00B35AE8"/>
    <w:rsid w:val="00B35B62"/>
    <w:rsid w:val="00B35C6C"/>
    <w:rsid w:val="00B35D4D"/>
    <w:rsid w:val="00B35F4E"/>
    <w:rsid w:val="00B36006"/>
    <w:rsid w:val="00B3602D"/>
    <w:rsid w:val="00B36086"/>
    <w:rsid w:val="00B366A6"/>
    <w:rsid w:val="00B366AE"/>
    <w:rsid w:val="00B367B4"/>
    <w:rsid w:val="00B36844"/>
    <w:rsid w:val="00B372A3"/>
    <w:rsid w:val="00B3739D"/>
    <w:rsid w:val="00B3743F"/>
    <w:rsid w:val="00B376B9"/>
    <w:rsid w:val="00B379DC"/>
    <w:rsid w:val="00B37D12"/>
    <w:rsid w:val="00B400BB"/>
    <w:rsid w:val="00B400F8"/>
    <w:rsid w:val="00B401EA"/>
    <w:rsid w:val="00B4028B"/>
    <w:rsid w:val="00B4037F"/>
    <w:rsid w:val="00B406DA"/>
    <w:rsid w:val="00B406FC"/>
    <w:rsid w:val="00B407F6"/>
    <w:rsid w:val="00B40810"/>
    <w:rsid w:val="00B40829"/>
    <w:rsid w:val="00B408D1"/>
    <w:rsid w:val="00B40D30"/>
    <w:rsid w:val="00B40D5C"/>
    <w:rsid w:val="00B40FDF"/>
    <w:rsid w:val="00B417F4"/>
    <w:rsid w:val="00B41813"/>
    <w:rsid w:val="00B4199E"/>
    <w:rsid w:val="00B41AC4"/>
    <w:rsid w:val="00B41BD8"/>
    <w:rsid w:val="00B41E93"/>
    <w:rsid w:val="00B41F35"/>
    <w:rsid w:val="00B42085"/>
    <w:rsid w:val="00B421BD"/>
    <w:rsid w:val="00B42473"/>
    <w:rsid w:val="00B424CA"/>
    <w:rsid w:val="00B425BE"/>
    <w:rsid w:val="00B425F8"/>
    <w:rsid w:val="00B4278C"/>
    <w:rsid w:val="00B42796"/>
    <w:rsid w:val="00B42A27"/>
    <w:rsid w:val="00B42AB2"/>
    <w:rsid w:val="00B42AD7"/>
    <w:rsid w:val="00B42B04"/>
    <w:rsid w:val="00B42D8A"/>
    <w:rsid w:val="00B42EA7"/>
    <w:rsid w:val="00B42EB9"/>
    <w:rsid w:val="00B42F83"/>
    <w:rsid w:val="00B4311F"/>
    <w:rsid w:val="00B43384"/>
    <w:rsid w:val="00B435CE"/>
    <w:rsid w:val="00B436AA"/>
    <w:rsid w:val="00B437CD"/>
    <w:rsid w:val="00B43971"/>
    <w:rsid w:val="00B43B75"/>
    <w:rsid w:val="00B43EBF"/>
    <w:rsid w:val="00B440A6"/>
    <w:rsid w:val="00B441F5"/>
    <w:rsid w:val="00B443BB"/>
    <w:rsid w:val="00B44472"/>
    <w:rsid w:val="00B44621"/>
    <w:rsid w:val="00B44AFF"/>
    <w:rsid w:val="00B44D79"/>
    <w:rsid w:val="00B44FB7"/>
    <w:rsid w:val="00B4529B"/>
    <w:rsid w:val="00B45465"/>
    <w:rsid w:val="00B455DE"/>
    <w:rsid w:val="00B45647"/>
    <w:rsid w:val="00B45926"/>
    <w:rsid w:val="00B459E0"/>
    <w:rsid w:val="00B45B56"/>
    <w:rsid w:val="00B45E4C"/>
    <w:rsid w:val="00B45EF3"/>
    <w:rsid w:val="00B46037"/>
    <w:rsid w:val="00B46314"/>
    <w:rsid w:val="00B46C0E"/>
    <w:rsid w:val="00B46C30"/>
    <w:rsid w:val="00B46C95"/>
    <w:rsid w:val="00B46CF8"/>
    <w:rsid w:val="00B46FC2"/>
    <w:rsid w:val="00B46FFB"/>
    <w:rsid w:val="00B47003"/>
    <w:rsid w:val="00B4747B"/>
    <w:rsid w:val="00B4762E"/>
    <w:rsid w:val="00B47870"/>
    <w:rsid w:val="00B47B60"/>
    <w:rsid w:val="00B47BDB"/>
    <w:rsid w:val="00B504AF"/>
    <w:rsid w:val="00B504F7"/>
    <w:rsid w:val="00B506D4"/>
    <w:rsid w:val="00B508BC"/>
    <w:rsid w:val="00B50B40"/>
    <w:rsid w:val="00B50CA9"/>
    <w:rsid w:val="00B50DB6"/>
    <w:rsid w:val="00B50E1D"/>
    <w:rsid w:val="00B50E6D"/>
    <w:rsid w:val="00B51062"/>
    <w:rsid w:val="00B51106"/>
    <w:rsid w:val="00B514F7"/>
    <w:rsid w:val="00B5189A"/>
    <w:rsid w:val="00B519AF"/>
    <w:rsid w:val="00B51B4D"/>
    <w:rsid w:val="00B51D6F"/>
    <w:rsid w:val="00B5217A"/>
    <w:rsid w:val="00B52252"/>
    <w:rsid w:val="00B522B9"/>
    <w:rsid w:val="00B52322"/>
    <w:rsid w:val="00B5239E"/>
    <w:rsid w:val="00B523B5"/>
    <w:rsid w:val="00B52701"/>
    <w:rsid w:val="00B52926"/>
    <w:rsid w:val="00B52AD3"/>
    <w:rsid w:val="00B52D09"/>
    <w:rsid w:val="00B52D9D"/>
    <w:rsid w:val="00B5300B"/>
    <w:rsid w:val="00B53254"/>
    <w:rsid w:val="00B538FF"/>
    <w:rsid w:val="00B53B23"/>
    <w:rsid w:val="00B53B74"/>
    <w:rsid w:val="00B53B88"/>
    <w:rsid w:val="00B54203"/>
    <w:rsid w:val="00B54359"/>
    <w:rsid w:val="00B544E9"/>
    <w:rsid w:val="00B547BB"/>
    <w:rsid w:val="00B547FC"/>
    <w:rsid w:val="00B54957"/>
    <w:rsid w:val="00B54AA9"/>
    <w:rsid w:val="00B54B5E"/>
    <w:rsid w:val="00B54CED"/>
    <w:rsid w:val="00B54F2B"/>
    <w:rsid w:val="00B5501B"/>
    <w:rsid w:val="00B553A8"/>
    <w:rsid w:val="00B554C9"/>
    <w:rsid w:val="00B555E9"/>
    <w:rsid w:val="00B55980"/>
    <w:rsid w:val="00B559CA"/>
    <w:rsid w:val="00B55BEA"/>
    <w:rsid w:val="00B55D09"/>
    <w:rsid w:val="00B56305"/>
    <w:rsid w:val="00B564F6"/>
    <w:rsid w:val="00B56594"/>
    <w:rsid w:val="00B567AE"/>
    <w:rsid w:val="00B568C4"/>
    <w:rsid w:val="00B56A87"/>
    <w:rsid w:val="00B56AAE"/>
    <w:rsid w:val="00B56AF7"/>
    <w:rsid w:val="00B56BED"/>
    <w:rsid w:val="00B56DC6"/>
    <w:rsid w:val="00B56E5A"/>
    <w:rsid w:val="00B5726E"/>
    <w:rsid w:val="00B57270"/>
    <w:rsid w:val="00B574B7"/>
    <w:rsid w:val="00B5755D"/>
    <w:rsid w:val="00B57612"/>
    <w:rsid w:val="00B5797D"/>
    <w:rsid w:val="00B57AF5"/>
    <w:rsid w:val="00B57C4D"/>
    <w:rsid w:val="00B57E06"/>
    <w:rsid w:val="00B57F55"/>
    <w:rsid w:val="00B60062"/>
    <w:rsid w:val="00B601CC"/>
    <w:rsid w:val="00B60335"/>
    <w:rsid w:val="00B60653"/>
    <w:rsid w:val="00B607D8"/>
    <w:rsid w:val="00B608CA"/>
    <w:rsid w:val="00B609E0"/>
    <w:rsid w:val="00B60A9F"/>
    <w:rsid w:val="00B60C5F"/>
    <w:rsid w:val="00B60CF8"/>
    <w:rsid w:val="00B60E95"/>
    <w:rsid w:val="00B60F57"/>
    <w:rsid w:val="00B610B0"/>
    <w:rsid w:val="00B611F4"/>
    <w:rsid w:val="00B61212"/>
    <w:rsid w:val="00B61319"/>
    <w:rsid w:val="00B618AA"/>
    <w:rsid w:val="00B61934"/>
    <w:rsid w:val="00B61982"/>
    <w:rsid w:val="00B61AFB"/>
    <w:rsid w:val="00B61B22"/>
    <w:rsid w:val="00B61B37"/>
    <w:rsid w:val="00B61D26"/>
    <w:rsid w:val="00B61D85"/>
    <w:rsid w:val="00B61EAE"/>
    <w:rsid w:val="00B6213B"/>
    <w:rsid w:val="00B6220D"/>
    <w:rsid w:val="00B625D0"/>
    <w:rsid w:val="00B6283F"/>
    <w:rsid w:val="00B63030"/>
    <w:rsid w:val="00B6311E"/>
    <w:rsid w:val="00B6314D"/>
    <w:rsid w:val="00B63836"/>
    <w:rsid w:val="00B63900"/>
    <w:rsid w:val="00B63935"/>
    <w:rsid w:val="00B63ACB"/>
    <w:rsid w:val="00B63F82"/>
    <w:rsid w:val="00B641DC"/>
    <w:rsid w:val="00B64255"/>
    <w:rsid w:val="00B6434C"/>
    <w:rsid w:val="00B643A7"/>
    <w:rsid w:val="00B64460"/>
    <w:rsid w:val="00B64622"/>
    <w:rsid w:val="00B648C3"/>
    <w:rsid w:val="00B64934"/>
    <w:rsid w:val="00B64962"/>
    <w:rsid w:val="00B64C9F"/>
    <w:rsid w:val="00B64CD0"/>
    <w:rsid w:val="00B64D91"/>
    <w:rsid w:val="00B64DAF"/>
    <w:rsid w:val="00B65389"/>
    <w:rsid w:val="00B654A9"/>
    <w:rsid w:val="00B65549"/>
    <w:rsid w:val="00B657B9"/>
    <w:rsid w:val="00B65811"/>
    <w:rsid w:val="00B65C35"/>
    <w:rsid w:val="00B65DD9"/>
    <w:rsid w:val="00B6624E"/>
    <w:rsid w:val="00B6651C"/>
    <w:rsid w:val="00B6668D"/>
    <w:rsid w:val="00B6694B"/>
    <w:rsid w:val="00B66A2C"/>
    <w:rsid w:val="00B66DB4"/>
    <w:rsid w:val="00B66FA0"/>
    <w:rsid w:val="00B670EB"/>
    <w:rsid w:val="00B67268"/>
    <w:rsid w:val="00B67353"/>
    <w:rsid w:val="00B67443"/>
    <w:rsid w:val="00B67A5A"/>
    <w:rsid w:val="00B67D89"/>
    <w:rsid w:val="00B67DD0"/>
    <w:rsid w:val="00B67E7B"/>
    <w:rsid w:val="00B67FB4"/>
    <w:rsid w:val="00B70082"/>
    <w:rsid w:val="00B700F9"/>
    <w:rsid w:val="00B701D8"/>
    <w:rsid w:val="00B70484"/>
    <w:rsid w:val="00B70515"/>
    <w:rsid w:val="00B70A67"/>
    <w:rsid w:val="00B70A89"/>
    <w:rsid w:val="00B70B56"/>
    <w:rsid w:val="00B71224"/>
    <w:rsid w:val="00B712F6"/>
    <w:rsid w:val="00B71456"/>
    <w:rsid w:val="00B71600"/>
    <w:rsid w:val="00B71647"/>
    <w:rsid w:val="00B71752"/>
    <w:rsid w:val="00B719D3"/>
    <w:rsid w:val="00B71CFF"/>
    <w:rsid w:val="00B72104"/>
    <w:rsid w:val="00B72238"/>
    <w:rsid w:val="00B72244"/>
    <w:rsid w:val="00B723B2"/>
    <w:rsid w:val="00B725EC"/>
    <w:rsid w:val="00B72E2A"/>
    <w:rsid w:val="00B72E58"/>
    <w:rsid w:val="00B72E99"/>
    <w:rsid w:val="00B72F53"/>
    <w:rsid w:val="00B72FDC"/>
    <w:rsid w:val="00B730D1"/>
    <w:rsid w:val="00B73205"/>
    <w:rsid w:val="00B73427"/>
    <w:rsid w:val="00B7350D"/>
    <w:rsid w:val="00B73B97"/>
    <w:rsid w:val="00B73C25"/>
    <w:rsid w:val="00B73EFE"/>
    <w:rsid w:val="00B73F70"/>
    <w:rsid w:val="00B74157"/>
    <w:rsid w:val="00B7416A"/>
    <w:rsid w:val="00B742B8"/>
    <w:rsid w:val="00B749FE"/>
    <w:rsid w:val="00B74AC2"/>
    <w:rsid w:val="00B74B4D"/>
    <w:rsid w:val="00B74B61"/>
    <w:rsid w:val="00B750B0"/>
    <w:rsid w:val="00B751B7"/>
    <w:rsid w:val="00B75201"/>
    <w:rsid w:val="00B7530B"/>
    <w:rsid w:val="00B75629"/>
    <w:rsid w:val="00B756DB"/>
    <w:rsid w:val="00B7595E"/>
    <w:rsid w:val="00B75AAB"/>
    <w:rsid w:val="00B75B1C"/>
    <w:rsid w:val="00B75C67"/>
    <w:rsid w:val="00B75DB0"/>
    <w:rsid w:val="00B75ED6"/>
    <w:rsid w:val="00B76103"/>
    <w:rsid w:val="00B7632C"/>
    <w:rsid w:val="00B763B9"/>
    <w:rsid w:val="00B7646E"/>
    <w:rsid w:val="00B76579"/>
    <w:rsid w:val="00B7666A"/>
    <w:rsid w:val="00B76748"/>
    <w:rsid w:val="00B76A59"/>
    <w:rsid w:val="00B76A7F"/>
    <w:rsid w:val="00B76E46"/>
    <w:rsid w:val="00B76E75"/>
    <w:rsid w:val="00B76EEA"/>
    <w:rsid w:val="00B76F9E"/>
    <w:rsid w:val="00B76FA1"/>
    <w:rsid w:val="00B774F7"/>
    <w:rsid w:val="00B77526"/>
    <w:rsid w:val="00B776B4"/>
    <w:rsid w:val="00B779F8"/>
    <w:rsid w:val="00B77A0A"/>
    <w:rsid w:val="00B77C4F"/>
    <w:rsid w:val="00B77EDB"/>
    <w:rsid w:val="00B80195"/>
    <w:rsid w:val="00B80377"/>
    <w:rsid w:val="00B803EE"/>
    <w:rsid w:val="00B809A0"/>
    <w:rsid w:val="00B80A6D"/>
    <w:rsid w:val="00B80B5C"/>
    <w:rsid w:val="00B80BBD"/>
    <w:rsid w:val="00B8109B"/>
    <w:rsid w:val="00B811D2"/>
    <w:rsid w:val="00B81342"/>
    <w:rsid w:val="00B8150E"/>
    <w:rsid w:val="00B81696"/>
    <w:rsid w:val="00B81879"/>
    <w:rsid w:val="00B81B52"/>
    <w:rsid w:val="00B81CA1"/>
    <w:rsid w:val="00B81EA5"/>
    <w:rsid w:val="00B81ECC"/>
    <w:rsid w:val="00B82145"/>
    <w:rsid w:val="00B8246B"/>
    <w:rsid w:val="00B82773"/>
    <w:rsid w:val="00B82AE4"/>
    <w:rsid w:val="00B82BA9"/>
    <w:rsid w:val="00B82BC8"/>
    <w:rsid w:val="00B82BE3"/>
    <w:rsid w:val="00B82D25"/>
    <w:rsid w:val="00B82E05"/>
    <w:rsid w:val="00B82E61"/>
    <w:rsid w:val="00B82F06"/>
    <w:rsid w:val="00B8309B"/>
    <w:rsid w:val="00B831C3"/>
    <w:rsid w:val="00B8323D"/>
    <w:rsid w:val="00B834E2"/>
    <w:rsid w:val="00B8360B"/>
    <w:rsid w:val="00B836CA"/>
    <w:rsid w:val="00B8379A"/>
    <w:rsid w:val="00B838D7"/>
    <w:rsid w:val="00B83A0A"/>
    <w:rsid w:val="00B83B39"/>
    <w:rsid w:val="00B83E0A"/>
    <w:rsid w:val="00B8407E"/>
    <w:rsid w:val="00B8425F"/>
    <w:rsid w:val="00B84383"/>
    <w:rsid w:val="00B843EE"/>
    <w:rsid w:val="00B84400"/>
    <w:rsid w:val="00B844DF"/>
    <w:rsid w:val="00B845DF"/>
    <w:rsid w:val="00B846A3"/>
    <w:rsid w:val="00B84B6D"/>
    <w:rsid w:val="00B84EDC"/>
    <w:rsid w:val="00B8506E"/>
    <w:rsid w:val="00B850A8"/>
    <w:rsid w:val="00B85108"/>
    <w:rsid w:val="00B8524F"/>
    <w:rsid w:val="00B852EA"/>
    <w:rsid w:val="00B8532C"/>
    <w:rsid w:val="00B855B3"/>
    <w:rsid w:val="00B85654"/>
    <w:rsid w:val="00B856BF"/>
    <w:rsid w:val="00B85820"/>
    <w:rsid w:val="00B85857"/>
    <w:rsid w:val="00B85879"/>
    <w:rsid w:val="00B85AD3"/>
    <w:rsid w:val="00B85C3A"/>
    <w:rsid w:val="00B8620C"/>
    <w:rsid w:val="00B86406"/>
    <w:rsid w:val="00B8659C"/>
    <w:rsid w:val="00B867E9"/>
    <w:rsid w:val="00B86A9E"/>
    <w:rsid w:val="00B86B45"/>
    <w:rsid w:val="00B86B6B"/>
    <w:rsid w:val="00B86C11"/>
    <w:rsid w:val="00B86DDB"/>
    <w:rsid w:val="00B870CE"/>
    <w:rsid w:val="00B87144"/>
    <w:rsid w:val="00B873BA"/>
    <w:rsid w:val="00B8743F"/>
    <w:rsid w:val="00B874D9"/>
    <w:rsid w:val="00B87614"/>
    <w:rsid w:val="00B87677"/>
    <w:rsid w:val="00B87A45"/>
    <w:rsid w:val="00B87D02"/>
    <w:rsid w:val="00B87EA1"/>
    <w:rsid w:val="00B87EB6"/>
    <w:rsid w:val="00B9053A"/>
    <w:rsid w:val="00B90552"/>
    <w:rsid w:val="00B90567"/>
    <w:rsid w:val="00B907BD"/>
    <w:rsid w:val="00B9083E"/>
    <w:rsid w:val="00B908C5"/>
    <w:rsid w:val="00B908C7"/>
    <w:rsid w:val="00B90A8D"/>
    <w:rsid w:val="00B90EDD"/>
    <w:rsid w:val="00B91872"/>
    <w:rsid w:val="00B91BC1"/>
    <w:rsid w:val="00B91E0C"/>
    <w:rsid w:val="00B91EBB"/>
    <w:rsid w:val="00B91F66"/>
    <w:rsid w:val="00B921B6"/>
    <w:rsid w:val="00B922BC"/>
    <w:rsid w:val="00B92623"/>
    <w:rsid w:val="00B92649"/>
    <w:rsid w:val="00B926A5"/>
    <w:rsid w:val="00B92984"/>
    <w:rsid w:val="00B9299B"/>
    <w:rsid w:val="00B929DD"/>
    <w:rsid w:val="00B92BD5"/>
    <w:rsid w:val="00B92C79"/>
    <w:rsid w:val="00B92D2D"/>
    <w:rsid w:val="00B92D4C"/>
    <w:rsid w:val="00B92DEB"/>
    <w:rsid w:val="00B932A4"/>
    <w:rsid w:val="00B9359A"/>
    <w:rsid w:val="00B9361B"/>
    <w:rsid w:val="00B93945"/>
    <w:rsid w:val="00B93A78"/>
    <w:rsid w:val="00B93B36"/>
    <w:rsid w:val="00B93B71"/>
    <w:rsid w:val="00B93C69"/>
    <w:rsid w:val="00B93D2F"/>
    <w:rsid w:val="00B93ECC"/>
    <w:rsid w:val="00B93FD1"/>
    <w:rsid w:val="00B94079"/>
    <w:rsid w:val="00B94095"/>
    <w:rsid w:val="00B94156"/>
    <w:rsid w:val="00B94182"/>
    <w:rsid w:val="00B94266"/>
    <w:rsid w:val="00B9447C"/>
    <w:rsid w:val="00B944C6"/>
    <w:rsid w:val="00B9460F"/>
    <w:rsid w:val="00B94655"/>
    <w:rsid w:val="00B94A22"/>
    <w:rsid w:val="00B94A85"/>
    <w:rsid w:val="00B94B07"/>
    <w:rsid w:val="00B94BFC"/>
    <w:rsid w:val="00B94F79"/>
    <w:rsid w:val="00B94FC0"/>
    <w:rsid w:val="00B9517A"/>
    <w:rsid w:val="00B95343"/>
    <w:rsid w:val="00B9544E"/>
    <w:rsid w:val="00B955FB"/>
    <w:rsid w:val="00B9569C"/>
    <w:rsid w:val="00B959EF"/>
    <w:rsid w:val="00B95C20"/>
    <w:rsid w:val="00B95D40"/>
    <w:rsid w:val="00B96288"/>
    <w:rsid w:val="00B965E1"/>
    <w:rsid w:val="00B968B4"/>
    <w:rsid w:val="00B96A39"/>
    <w:rsid w:val="00B96D6E"/>
    <w:rsid w:val="00B96FF9"/>
    <w:rsid w:val="00B974DF"/>
    <w:rsid w:val="00B97721"/>
    <w:rsid w:val="00B977C9"/>
    <w:rsid w:val="00B97958"/>
    <w:rsid w:val="00B97A8C"/>
    <w:rsid w:val="00B97B76"/>
    <w:rsid w:val="00B97B9E"/>
    <w:rsid w:val="00B97BC8"/>
    <w:rsid w:val="00B97D33"/>
    <w:rsid w:val="00B97E53"/>
    <w:rsid w:val="00BA01B3"/>
    <w:rsid w:val="00BA0257"/>
    <w:rsid w:val="00BA0375"/>
    <w:rsid w:val="00BA0686"/>
    <w:rsid w:val="00BA085F"/>
    <w:rsid w:val="00BA0A00"/>
    <w:rsid w:val="00BA0ABD"/>
    <w:rsid w:val="00BA0D73"/>
    <w:rsid w:val="00BA0FB2"/>
    <w:rsid w:val="00BA12B5"/>
    <w:rsid w:val="00BA12FD"/>
    <w:rsid w:val="00BA14E8"/>
    <w:rsid w:val="00BA1862"/>
    <w:rsid w:val="00BA1873"/>
    <w:rsid w:val="00BA188F"/>
    <w:rsid w:val="00BA19E8"/>
    <w:rsid w:val="00BA1A1F"/>
    <w:rsid w:val="00BA1A4A"/>
    <w:rsid w:val="00BA1A99"/>
    <w:rsid w:val="00BA1B3B"/>
    <w:rsid w:val="00BA1BD3"/>
    <w:rsid w:val="00BA1D27"/>
    <w:rsid w:val="00BA1D32"/>
    <w:rsid w:val="00BA1D69"/>
    <w:rsid w:val="00BA1E32"/>
    <w:rsid w:val="00BA1FC4"/>
    <w:rsid w:val="00BA2095"/>
    <w:rsid w:val="00BA227A"/>
    <w:rsid w:val="00BA24CF"/>
    <w:rsid w:val="00BA267A"/>
    <w:rsid w:val="00BA2833"/>
    <w:rsid w:val="00BA2A39"/>
    <w:rsid w:val="00BA2A5E"/>
    <w:rsid w:val="00BA2C14"/>
    <w:rsid w:val="00BA2D30"/>
    <w:rsid w:val="00BA2DCA"/>
    <w:rsid w:val="00BA2E8E"/>
    <w:rsid w:val="00BA3355"/>
    <w:rsid w:val="00BA3D20"/>
    <w:rsid w:val="00BA3DAF"/>
    <w:rsid w:val="00BA4105"/>
    <w:rsid w:val="00BA411C"/>
    <w:rsid w:val="00BA44B3"/>
    <w:rsid w:val="00BA47CE"/>
    <w:rsid w:val="00BA4AAB"/>
    <w:rsid w:val="00BA4AD6"/>
    <w:rsid w:val="00BA4D7F"/>
    <w:rsid w:val="00BA4F82"/>
    <w:rsid w:val="00BA502C"/>
    <w:rsid w:val="00BA519E"/>
    <w:rsid w:val="00BA5365"/>
    <w:rsid w:val="00BA536A"/>
    <w:rsid w:val="00BA537A"/>
    <w:rsid w:val="00BA53AB"/>
    <w:rsid w:val="00BA54FF"/>
    <w:rsid w:val="00BA553C"/>
    <w:rsid w:val="00BA55A6"/>
    <w:rsid w:val="00BA56C7"/>
    <w:rsid w:val="00BA5832"/>
    <w:rsid w:val="00BA5964"/>
    <w:rsid w:val="00BA5B4C"/>
    <w:rsid w:val="00BA5B80"/>
    <w:rsid w:val="00BA5D90"/>
    <w:rsid w:val="00BA60BD"/>
    <w:rsid w:val="00BA60E3"/>
    <w:rsid w:val="00BA6456"/>
    <w:rsid w:val="00BA6551"/>
    <w:rsid w:val="00BA6798"/>
    <w:rsid w:val="00BA6840"/>
    <w:rsid w:val="00BA6969"/>
    <w:rsid w:val="00BA697C"/>
    <w:rsid w:val="00BA6B42"/>
    <w:rsid w:val="00BA6B90"/>
    <w:rsid w:val="00BA6DD5"/>
    <w:rsid w:val="00BA7040"/>
    <w:rsid w:val="00BA7097"/>
    <w:rsid w:val="00BA739E"/>
    <w:rsid w:val="00BA749F"/>
    <w:rsid w:val="00BA75BC"/>
    <w:rsid w:val="00BA77F2"/>
    <w:rsid w:val="00BA78BB"/>
    <w:rsid w:val="00BA7C8A"/>
    <w:rsid w:val="00BA7D73"/>
    <w:rsid w:val="00BA7D7C"/>
    <w:rsid w:val="00BA7DCE"/>
    <w:rsid w:val="00BA7E14"/>
    <w:rsid w:val="00BB0022"/>
    <w:rsid w:val="00BB0049"/>
    <w:rsid w:val="00BB00D2"/>
    <w:rsid w:val="00BB0253"/>
    <w:rsid w:val="00BB0269"/>
    <w:rsid w:val="00BB029B"/>
    <w:rsid w:val="00BB05A4"/>
    <w:rsid w:val="00BB066C"/>
    <w:rsid w:val="00BB0E36"/>
    <w:rsid w:val="00BB0E83"/>
    <w:rsid w:val="00BB0FA1"/>
    <w:rsid w:val="00BB0FD6"/>
    <w:rsid w:val="00BB107F"/>
    <w:rsid w:val="00BB10E2"/>
    <w:rsid w:val="00BB1139"/>
    <w:rsid w:val="00BB145C"/>
    <w:rsid w:val="00BB14D9"/>
    <w:rsid w:val="00BB16BC"/>
    <w:rsid w:val="00BB1A11"/>
    <w:rsid w:val="00BB1A2B"/>
    <w:rsid w:val="00BB1AB3"/>
    <w:rsid w:val="00BB1C03"/>
    <w:rsid w:val="00BB1CD0"/>
    <w:rsid w:val="00BB20D8"/>
    <w:rsid w:val="00BB2210"/>
    <w:rsid w:val="00BB2289"/>
    <w:rsid w:val="00BB228D"/>
    <w:rsid w:val="00BB236A"/>
    <w:rsid w:val="00BB24E9"/>
    <w:rsid w:val="00BB2706"/>
    <w:rsid w:val="00BB275D"/>
    <w:rsid w:val="00BB27E9"/>
    <w:rsid w:val="00BB2897"/>
    <w:rsid w:val="00BB29DC"/>
    <w:rsid w:val="00BB2B75"/>
    <w:rsid w:val="00BB2C4E"/>
    <w:rsid w:val="00BB3169"/>
    <w:rsid w:val="00BB333C"/>
    <w:rsid w:val="00BB340D"/>
    <w:rsid w:val="00BB3ACA"/>
    <w:rsid w:val="00BB3DF8"/>
    <w:rsid w:val="00BB3E76"/>
    <w:rsid w:val="00BB4021"/>
    <w:rsid w:val="00BB41C8"/>
    <w:rsid w:val="00BB424E"/>
    <w:rsid w:val="00BB438B"/>
    <w:rsid w:val="00BB4599"/>
    <w:rsid w:val="00BB46BD"/>
    <w:rsid w:val="00BB47EC"/>
    <w:rsid w:val="00BB490F"/>
    <w:rsid w:val="00BB4C56"/>
    <w:rsid w:val="00BB4CC7"/>
    <w:rsid w:val="00BB4E08"/>
    <w:rsid w:val="00BB4E41"/>
    <w:rsid w:val="00BB4EFF"/>
    <w:rsid w:val="00BB4F02"/>
    <w:rsid w:val="00BB4F26"/>
    <w:rsid w:val="00BB4F4C"/>
    <w:rsid w:val="00BB5033"/>
    <w:rsid w:val="00BB51B5"/>
    <w:rsid w:val="00BB52C5"/>
    <w:rsid w:val="00BB5898"/>
    <w:rsid w:val="00BB5906"/>
    <w:rsid w:val="00BB59A1"/>
    <w:rsid w:val="00BB5DBA"/>
    <w:rsid w:val="00BB5E80"/>
    <w:rsid w:val="00BB612D"/>
    <w:rsid w:val="00BB652A"/>
    <w:rsid w:val="00BB6556"/>
    <w:rsid w:val="00BB67CE"/>
    <w:rsid w:val="00BB6AE4"/>
    <w:rsid w:val="00BB6D95"/>
    <w:rsid w:val="00BB6DDD"/>
    <w:rsid w:val="00BB6ED0"/>
    <w:rsid w:val="00BB6F14"/>
    <w:rsid w:val="00BB7373"/>
    <w:rsid w:val="00BB73E2"/>
    <w:rsid w:val="00BB740D"/>
    <w:rsid w:val="00BB7780"/>
    <w:rsid w:val="00BB77B3"/>
    <w:rsid w:val="00BB7860"/>
    <w:rsid w:val="00BB7AED"/>
    <w:rsid w:val="00BB7AF7"/>
    <w:rsid w:val="00BB7F0B"/>
    <w:rsid w:val="00BC00A0"/>
    <w:rsid w:val="00BC01BC"/>
    <w:rsid w:val="00BC020B"/>
    <w:rsid w:val="00BC029E"/>
    <w:rsid w:val="00BC03AF"/>
    <w:rsid w:val="00BC05D9"/>
    <w:rsid w:val="00BC0691"/>
    <w:rsid w:val="00BC108D"/>
    <w:rsid w:val="00BC109A"/>
    <w:rsid w:val="00BC1565"/>
    <w:rsid w:val="00BC17F6"/>
    <w:rsid w:val="00BC1915"/>
    <w:rsid w:val="00BC195D"/>
    <w:rsid w:val="00BC1C65"/>
    <w:rsid w:val="00BC1D2A"/>
    <w:rsid w:val="00BC1FA9"/>
    <w:rsid w:val="00BC21EB"/>
    <w:rsid w:val="00BC2422"/>
    <w:rsid w:val="00BC25BE"/>
    <w:rsid w:val="00BC25F9"/>
    <w:rsid w:val="00BC25FF"/>
    <w:rsid w:val="00BC27FF"/>
    <w:rsid w:val="00BC29FB"/>
    <w:rsid w:val="00BC2A7E"/>
    <w:rsid w:val="00BC2AB6"/>
    <w:rsid w:val="00BC2ED8"/>
    <w:rsid w:val="00BC301D"/>
    <w:rsid w:val="00BC34B2"/>
    <w:rsid w:val="00BC3591"/>
    <w:rsid w:val="00BC38E3"/>
    <w:rsid w:val="00BC3937"/>
    <w:rsid w:val="00BC3AE6"/>
    <w:rsid w:val="00BC432F"/>
    <w:rsid w:val="00BC43B3"/>
    <w:rsid w:val="00BC4552"/>
    <w:rsid w:val="00BC45A1"/>
    <w:rsid w:val="00BC46F4"/>
    <w:rsid w:val="00BC47DB"/>
    <w:rsid w:val="00BC47DC"/>
    <w:rsid w:val="00BC484C"/>
    <w:rsid w:val="00BC4888"/>
    <w:rsid w:val="00BC4B89"/>
    <w:rsid w:val="00BC4BE9"/>
    <w:rsid w:val="00BC4BFB"/>
    <w:rsid w:val="00BC4E86"/>
    <w:rsid w:val="00BC4E91"/>
    <w:rsid w:val="00BC4EEC"/>
    <w:rsid w:val="00BC4F08"/>
    <w:rsid w:val="00BC50A8"/>
    <w:rsid w:val="00BC511F"/>
    <w:rsid w:val="00BC5174"/>
    <w:rsid w:val="00BC5212"/>
    <w:rsid w:val="00BC5273"/>
    <w:rsid w:val="00BC52A4"/>
    <w:rsid w:val="00BC5360"/>
    <w:rsid w:val="00BC539D"/>
    <w:rsid w:val="00BC5424"/>
    <w:rsid w:val="00BC5A96"/>
    <w:rsid w:val="00BC60E9"/>
    <w:rsid w:val="00BC6363"/>
    <w:rsid w:val="00BC63F2"/>
    <w:rsid w:val="00BC6466"/>
    <w:rsid w:val="00BC68C4"/>
    <w:rsid w:val="00BC6B09"/>
    <w:rsid w:val="00BC6B0F"/>
    <w:rsid w:val="00BC6C6B"/>
    <w:rsid w:val="00BC6CB3"/>
    <w:rsid w:val="00BC7067"/>
    <w:rsid w:val="00BC716B"/>
    <w:rsid w:val="00BC71E8"/>
    <w:rsid w:val="00BC7258"/>
    <w:rsid w:val="00BC7419"/>
    <w:rsid w:val="00BC7784"/>
    <w:rsid w:val="00BC7A7E"/>
    <w:rsid w:val="00BD0189"/>
    <w:rsid w:val="00BD03D3"/>
    <w:rsid w:val="00BD084A"/>
    <w:rsid w:val="00BD0C22"/>
    <w:rsid w:val="00BD0D25"/>
    <w:rsid w:val="00BD1050"/>
    <w:rsid w:val="00BD1052"/>
    <w:rsid w:val="00BD1116"/>
    <w:rsid w:val="00BD11B9"/>
    <w:rsid w:val="00BD11E5"/>
    <w:rsid w:val="00BD1676"/>
    <w:rsid w:val="00BD18C2"/>
    <w:rsid w:val="00BD19C8"/>
    <w:rsid w:val="00BD1D1B"/>
    <w:rsid w:val="00BD24EB"/>
    <w:rsid w:val="00BD25C9"/>
    <w:rsid w:val="00BD2A01"/>
    <w:rsid w:val="00BD2A79"/>
    <w:rsid w:val="00BD2AE7"/>
    <w:rsid w:val="00BD2C20"/>
    <w:rsid w:val="00BD2C66"/>
    <w:rsid w:val="00BD2C8D"/>
    <w:rsid w:val="00BD2F13"/>
    <w:rsid w:val="00BD3064"/>
    <w:rsid w:val="00BD315B"/>
    <w:rsid w:val="00BD31BD"/>
    <w:rsid w:val="00BD33A3"/>
    <w:rsid w:val="00BD3442"/>
    <w:rsid w:val="00BD36CA"/>
    <w:rsid w:val="00BD370C"/>
    <w:rsid w:val="00BD3863"/>
    <w:rsid w:val="00BD3C40"/>
    <w:rsid w:val="00BD41A7"/>
    <w:rsid w:val="00BD47F5"/>
    <w:rsid w:val="00BD48A1"/>
    <w:rsid w:val="00BD491D"/>
    <w:rsid w:val="00BD49C0"/>
    <w:rsid w:val="00BD4A2C"/>
    <w:rsid w:val="00BD4A6A"/>
    <w:rsid w:val="00BD4C57"/>
    <w:rsid w:val="00BD504D"/>
    <w:rsid w:val="00BD527D"/>
    <w:rsid w:val="00BD53B9"/>
    <w:rsid w:val="00BD5466"/>
    <w:rsid w:val="00BD54E6"/>
    <w:rsid w:val="00BD55DC"/>
    <w:rsid w:val="00BD5615"/>
    <w:rsid w:val="00BD5A37"/>
    <w:rsid w:val="00BD5B84"/>
    <w:rsid w:val="00BD5C75"/>
    <w:rsid w:val="00BD5CE0"/>
    <w:rsid w:val="00BD5F9D"/>
    <w:rsid w:val="00BD61B8"/>
    <w:rsid w:val="00BD623E"/>
    <w:rsid w:val="00BD64EB"/>
    <w:rsid w:val="00BD6647"/>
    <w:rsid w:val="00BD68A0"/>
    <w:rsid w:val="00BD6A1C"/>
    <w:rsid w:val="00BD6FF0"/>
    <w:rsid w:val="00BD7288"/>
    <w:rsid w:val="00BD7295"/>
    <w:rsid w:val="00BD76D4"/>
    <w:rsid w:val="00BD7AB6"/>
    <w:rsid w:val="00BD7BEF"/>
    <w:rsid w:val="00BD7DC2"/>
    <w:rsid w:val="00BD7DE7"/>
    <w:rsid w:val="00BD7DF0"/>
    <w:rsid w:val="00BD7EA3"/>
    <w:rsid w:val="00BD7F45"/>
    <w:rsid w:val="00BD7FE6"/>
    <w:rsid w:val="00BE0111"/>
    <w:rsid w:val="00BE0252"/>
    <w:rsid w:val="00BE0331"/>
    <w:rsid w:val="00BE05E6"/>
    <w:rsid w:val="00BE06E4"/>
    <w:rsid w:val="00BE0A74"/>
    <w:rsid w:val="00BE0F03"/>
    <w:rsid w:val="00BE0F0B"/>
    <w:rsid w:val="00BE11BC"/>
    <w:rsid w:val="00BE147A"/>
    <w:rsid w:val="00BE174A"/>
    <w:rsid w:val="00BE1750"/>
    <w:rsid w:val="00BE179D"/>
    <w:rsid w:val="00BE1975"/>
    <w:rsid w:val="00BE1A38"/>
    <w:rsid w:val="00BE1C3B"/>
    <w:rsid w:val="00BE1FE5"/>
    <w:rsid w:val="00BE20D4"/>
    <w:rsid w:val="00BE212C"/>
    <w:rsid w:val="00BE2170"/>
    <w:rsid w:val="00BE2193"/>
    <w:rsid w:val="00BE25D5"/>
    <w:rsid w:val="00BE2768"/>
    <w:rsid w:val="00BE2865"/>
    <w:rsid w:val="00BE289A"/>
    <w:rsid w:val="00BE2AA7"/>
    <w:rsid w:val="00BE2B77"/>
    <w:rsid w:val="00BE2CD9"/>
    <w:rsid w:val="00BE2DC9"/>
    <w:rsid w:val="00BE2F66"/>
    <w:rsid w:val="00BE3387"/>
    <w:rsid w:val="00BE3767"/>
    <w:rsid w:val="00BE38A7"/>
    <w:rsid w:val="00BE3967"/>
    <w:rsid w:val="00BE3DAA"/>
    <w:rsid w:val="00BE3DF0"/>
    <w:rsid w:val="00BE3EBA"/>
    <w:rsid w:val="00BE3F32"/>
    <w:rsid w:val="00BE420E"/>
    <w:rsid w:val="00BE4224"/>
    <w:rsid w:val="00BE4228"/>
    <w:rsid w:val="00BE460E"/>
    <w:rsid w:val="00BE46AF"/>
    <w:rsid w:val="00BE47E3"/>
    <w:rsid w:val="00BE4812"/>
    <w:rsid w:val="00BE4951"/>
    <w:rsid w:val="00BE4A63"/>
    <w:rsid w:val="00BE4D7F"/>
    <w:rsid w:val="00BE4F12"/>
    <w:rsid w:val="00BE4F84"/>
    <w:rsid w:val="00BE5181"/>
    <w:rsid w:val="00BE51F2"/>
    <w:rsid w:val="00BE51FC"/>
    <w:rsid w:val="00BE52FE"/>
    <w:rsid w:val="00BE5395"/>
    <w:rsid w:val="00BE53A7"/>
    <w:rsid w:val="00BE5496"/>
    <w:rsid w:val="00BE5587"/>
    <w:rsid w:val="00BE56CB"/>
    <w:rsid w:val="00BE5906"/>
    <w:rsid w:val="00BE59BF"/>
    <w:rsid w:val="00BE5B81"/>
    <w:rsid w:val="00BE5C03"/>
    <w:rsid w:val="00BE5C4E"/>
    <w:rsid w:val="00BE5CA7"/>
    <w:rsid w:val="00BE5DE5"/>
    <w:rsid w:val="00BE5F5B"/>
    <w:rsid w:val="00BE5F88"/>
    <w:rsid w:val="00BE61BF"/>
    <w:rsid w:val="00BE61C8"/>
    <w:rsid w:val="00BE6380"/>
    <w:rsid w:val="00BE63CD"/>
    <w:rsid w:val="00BE65AC"/>
    <w:rsid w:val="00BE6838"/>
    <w:rsid w:val="00BE6839"/>
    <w:rsid w:val="00BE683F"/>
    <w:rsid w:val="00BE6C63"/>
    <w:rsid w:val="00BE6DC9"/>
    <w:rsid w:val="00BE6E10"/>
    <w:rsid w:val="00BE6FAF"/>
    <w:rsid w:val="00BE7024"/>
    <w:rsid w:val="00BE717E"/>
    <w:rsid w:val="00BE7357"/>
    <w:rsid w:val="00BE755B"/>
    <w:rsid w:val="00BE766E"/>
    <w:rsid w:val="00BE7C21"/>
    <w:rsid w:val="00BF000A"/>
    <w:rsid w:val="00BF003B"/>
    <w:rsid w:val="00BF020C"/>
    <w:rsid w:val="00BF077D"/>
    <w:rsid w:val="00BF082D"/>
    <w:rsid w:val="00BF0C2B"/>
    <w:rsid w:val="00BF0CFD"/>
    <w:rsid w:val="00BF0E50"/>
    <w:rsid w:val="00BF102A"/>
    <w:rsid w:val="00BF1729"/>
    <w:rsid w:val="00BF19CE"/>
    <w:rsid w:val="00BF1B6F"/>
    <w:rsid w:val="00BF1BCC"/>
    <w:rsid w:val="00BF1C6B"/>
    <w:rsid w:val="00BF1CF8"/>
    <w:rsid w:val="00BF1EAA"/>
    <w:rsid w:val="00BF1EAE"/>
    <w:rsid w:val="00BF1EB9"/>
    <w:rsid w:val="00BF2089"/>
    <w:rsid w:val="00BF23AE"/>
    <w:rsid w:val="00BF23D3"/>
    <w:rsid w:val="00BF23F5"/>
    <w:rsid w:val="00BF2724"/>
    <w:rsid w:val="00BF2822"/>
    <w:rsid w:val="00BF2993"/>
    <w:rsid w:val="00BF2DF0"/>
    <w:rsid w:val="00BF2E8C"/>
    <w:rsid w:val="00BF2F10"/>
    <w:rsid w:val="00BF3387"/>
    <w:rsid w:val="00BF3658"/>
    <w:rsid w:val="00BF3700"/>
    <w:rsid w:val="00BF399B"/>
    <w:rsid w:val="00BF3B20"/>
    <w:rsid w:val="00BF43F9"/>
    <w:rsid w:val="00BF4895"/>
    <w:rsid w:val="00BF48AE"/>
    <w:rsid w:val="00BF493C"/>
    <w:rsid w:val="00BF4951"/>
    <w:rsid w:val="00BF4966"/>
    <w:rsid w:val="00BF49E2"/>
    <w:rsid w:val="00BF50FE"/>
    <w:rsid w:val="00BF5494"/>
    <w:rsid w:val="00BF551B"/>
    <w:rsid w:val="00BF559C"/>
    <w:rsid w:val="00BF5600"/>
    <w:rsid w:val="00BF58A4"/>
    <w:rsid w:val="00BF5982"/>
    <w:rsid w:val="00BF5F78"/>
    <w:rsid w:val="00BF608C"/>
    <w:rsid w:val="00BF60DC"/>
    <w:rsid w:val="00BF6142"/>
    <w:rsid w:val="00BF6310"/>
    <w:rsid w:val="00BF655C"/>
    <w:rsid w:val="00BF676A"/>
    <w:rsid w:val="00BF67F6"/>
    <w:rsid w:val="00BF6EC9"/>
    <w:rsid w:val="00BF7166"/>
    <w:rsid w:val="00BF721F"/>
    <w:rsid w:val="00BF74AF"/>
    <w:rsid w:val="00BF74B0"/>
    <w:rsid w:val="00BF76C3"/>
    <w:rsid w:val="00BF787E"/>
    <w:rsid w:val="00BF78A7"/>
    <w:rsid w:val="00BF7963"/>
    <w:rsid w:val="00BF79A5"/>
    <w:rsid w:val="00BF7A4B"/>
    <w:rsid w:val="00BF7AB9"/>
    <w:rsid w:val="00BF7ABD"/>
    <w:rsid w:val="00BF7B93"/>
    <w:rsid w:val="00BF7F21"/>
    <w:rsid w:val="00C004A3"/>
    <w:rsid w:val="00C00615"/>
    <w:rsid w:val="00C006A6"/>
    <w:rsid w:val="00C007F8"/>
    <w:rsid w:val="00C00930"/>
    <w:rsid w:val="00C00BED"/>
    <w:rsid w:val="00C00D5C"/>
    <w:rsid w:val="00C00FD8"/>
    <w:rsid w:val="00C015EC"/>
    <w:rsid w:val="00C017BD"/>
    <w:rsid w:val="00C01941"/>
    <w:rsid w:val="00C01D3F"/>
    <w:rsid w:val="00C02755"/>
    <w:rsid w:val="00C02957"/>
    <w:rsid w:val="00C0295B"/>
    <w:rsid w:val="00C0297B"/>
    <w:rsid w:val="00C02EC8"/>
    <w:rsid w:val="00C02F18"/>
    <w:rsid w:val="00C02FFC"/>
    <w:rsid w:val="00C0300D"/>
    <w:rsid w:val="00C0303F"/>
    <w:rsid w:val="00C0306D"/>
    <w:rsid w:val="00C03474"/>
    <w:rsid w:val="00C03479"/>
    <w:rsid w:val="00C035AE"/>
    <w:rsid w:val="00C0377E"/>
    <w:rsid w:val="00C03A02"/>
    <w:rsid w:val="00C03BFA"/>
    <w:rsid w:val="00C04468"/>
    <w:rsid w:val="00C0453E"/>
    <w:rsid w:val="00C04723"/>
    <w:rsid w:val="00C04A9A"/>
    <w:rsid w:val="00C04BEC"/>
    <w:rsid w:val="00C04D0C"/>
    <w:rsid w:val="00C04D32"/>
    <w:rsid w:val="00C052F3"/>
    <w:rsid w:val="00C05391"/>
    <w:rsid w:val="00C05576"/>
    <w:rsid w:val="00C05608"/>
    <w:rsid w:val="00C0570C"/>
    <w:rsid w:val="00C05959"/>
    <w:rsid w:val="00C05AB2"/>
    <w:rsid w:val="00C05B03"/>
    <w:rsid w:val="00C05FCF"/>
    <w:rsid w:val="00C05FDF"/>
    <w:rsid w:val="00C0623E"/>
    <w:rsid w:val="00C063EA"/>
    <w:rsid w:val="00C068F6"/>
    <w:rsid w:val="00C06ADA"/>
    <w:rsid w:val="00C06BA2"/>
    <w:rsid w:val="00C06D35"/>
    <w:rsid w:val="00C06F1A"/>
    <w:rsid w:val="00C06FF4"/>
    <w:rsid w:val="00C07082"/>
    <w:rsid w:val="00C071FB"/>
    <w:rsid w:val="00C07285"/>
    <w:rsid w:val="00C072A0"/>
    <w:rsid w:val="00C07354"/>
    <w:rsid w:val="00C0735C"/>
    <w:rsid w:val="00C075FD"/>
    <w:rsid w:val="00C07624"/>
    <w:rsid w:val="00C07896"/>
    <w:rsid w:val="00C07C35"/>
    <w:rsid w:val="00C107D7"/>
    <w:rsid w:val="00C107EF"/>
    <w:rsid w:val="00C10870"/>
    <w:rsid w:val="00C1096C"/>
    <w:rsid w:val="00C10BC4"/>
    <w:rsid w:val="00C10CEC"/>
    <w:rsid w:val="00C11028"/>
    <w:rsid w:val="00C11167"/>
    <w:rsid w:val="00C11172"/>
    <w:rsid w:val="00C111C8"/>
    <w:rsid w:val="00C116E6"/>
    <w:rsid w:val="00C1177A"/>
    <w:rsid w:val="00C11A9C"/>
    <w:rsid w:val="00C11B5F"/>
    <w:rsid w:val="00C11BD1"/>
    <w:rsid w:val="00C11DB5"/>
    <w:rsid w:val="00C11F34"/>
    <w:rsid w:val="00C1213B"/>
    <w:rsid w:val="00C1232F"/>
    <w:rsid w:val="00C124ED"/>
    <w:rsid w:val="00C125A2"/>
    <w:rsid w:val="00C125A7"/>
    <w:rsid w:val="00C1268D"/>
    <w:rsid w:val="00C126C9"/>
    <w:rsid w:val="00C12725"/>
    <w:rsid w:val="00C12756"/>
    <w:rsid w:val="00C1278C"/>
    <w:rsid w:val="00C12BD8"/>
    <w:rsid w:val="00C12DDC"/>
    <w:rsid w:val="00C12E6B"/>
    <w:rsid w:val="00C13021"/>
    <w:rsid w:val="00C13030"/>
    <w:rsid w:val="00C13176"/>
    <w:rsid w:val="00C131C0"/>
    <w:rsid w:val="00C13324"/>
    <w:rsid w:val="00C134FA"/>
    <w:rsid w:val="00C1364E"/>
    <w:rsid w:val="00C13D93"/>
    <w:rsid w:val="00C13F4A"/>
    <w:rsid w:val="00C143B6"/>
    <w:rsid w:val="00C14556"/>
    <w:rsid w:val="00C148AD"/>
    <w:rsid w:val="00C14953"/>
    <w:rsid w:val="00C14ACC"/>
    <w:rsid w:val="00C14B5D"/>
    <w:rsid w:val="00C14F20"/>
    <w:rsid w:val="00C15216"/>
    <w:rsid w:val="00C15376"/>
    <w:rsid w:val="00C155F4"/>
    <w:rsid w:val="00C1571E"/>
    <w:rsid w:val="00C15960"/>
    <w:rsid w:val="00C159F3"/>
    <w:rsid w:val="00C15A48"/>
    <w:rsid w:val="00C15B46"/>
    <w:rsid w:val="00C15C0C"/>
    <w:rsid w:val="00C15C91"/>
    <w:rsid w:val="00C15D75"/>
    <w:rsid w:val="00C15DF0"/>
    <w:rsid w:val="00C15E0A"/>
    <w:rsid w:val="00C16026"/>
    <w:rsid w:val="00C16233"/>
    <w:rsid w:val="00C16460"/>
    <w:rsid w:val="00C166BB"/>
    <w:rsid w:val="00C166C7"/>
    <w:rsid w:val="00C16977"/>
    <w:rsid w:val="00C16A44"/>
    <w:rsid w:val="00C16C54"/>
    <w:rsid w:val="00C16DD5"/>
    <w:rsid w:val="00C17042"/>
    <w:rsid w:val="00C1704C"/>
    <w:rsid w:val="00C17164"/>
    <w:rsid w:val="00C17576"/>
    <w:rsid w:val="00C176F9"/>
    <w:rsid w:val="00C177EA"/>
    <w:rsid w:val="00C17A10"/>
    <w:rsid w:val="00C17A85"/>
    <w:rsid w:val="00C17B31"/>
    <w:rsid w:val="00C17BBA"/>
    <w:rsid w:val="00C17CDF"/>
    <w:rsid w:val="00C17EFC"/>
    <w:rsid w:val="00C200D7"/>
    <w:rsid w:val="00C200DA"/>
    <w:rsid w:val="00C2014C"/>
    <w:rsid w:val="00C2052E"/>
    <w:rsid w:val="00C20538"/>
    <w:rsid w:val="00C20572"/>
    <w:rsid w:val="00C206D6"/>
    <w:rsid w:val="00C206E8"/>
    <w:rsid w:val="00C20981"/>
    <w:rsid w:val="00C20B49"/>
    <w:rsid w:val="00C20CEF"/>
    <w:rsid w:val="00C20F8D"/>
    <w:rsid w:val="00C21098"/>
    <w:rsid w:val="00C2120A"/>
    <w:rsid w:val="00C2164C"/>
    <w:rsid w:val="00C218CE"/>
    <w:rsid w:val="00C21A30"/>
    <w:rsid w:val="00C21A75"/>
    <w:rsid w:val="00C21B91"/>
    <w:rsid w:val="00C21D89"/>
    <w:rsid w:val="00C21DE1"/>
    <w:rsid w:val="00C21E71"/>
    <w:rsid w:val="00C22654"/>
    <w:rsid w:val="00C226FF"/>
    <w:rsid w:val="00C22725"/>
    <w:rsid w:val="00C2289B"/>
    <w:rsid w:val="00C22A05"/>
    <w:rsid w:val="00C22BE4"/>
    <w:rsid w:val="00C22CCD"/>
    <w:rsid w:val="00C22D36"/>
    <w:rsid w:val="00C22E60"/>
    <w:rsid w:val="00C22F55"/>
    <w:rsid w:val="00C22FBF"/>
    <w:rsid w:val="00C2335E"/>
    <w:rsid w:val="00C233F2"/>
    <w:rsid w:val="00C23943"/>
    <w:rsid w:val="00C239DA"/>
    <w:rsid w:val="00C23A6F"/>
    <w:rsid w:val="00C23A9B"/>
    <w:rsid w:val="00C23BEB"/>
    <w:rsid w:val="00C23DBE"/>
    <w:rsid w:val="00C23E3D"/>
    <w:rsid w:val="00C23FF2"/>
    <w:rsid w:val="00C24026"/>
    <w:rsid w:val="00C242C4"/>
    <w:rsid w:val="00C24567"/>
    <w:rsid w:val="00C24585"/>
    <w:rsid w:val="00C247D5"/>
    <w:rsid w:val="00C24AEB"/>
    <w:rsid w:val="00C24B9C"/>
    <w:rsid w:val="00C24DA5"/>
    <w:rsid w:val="00C24EA0"/>
    <w:rsid w:val="00C253FE"/>
    <w:rsid w:val="00C25532"/>
    <w:rsid w:val="00C255D3"/>
    <w:rsid w:val="00C257C8"/>
    <w:rsid w:val="00C2595F"/>
    <w:rsid w:val="00C259FA"/>
    <w:rsid w:val="00C25E89"/>
    <w:rsid w:val="00C25EB9"/>
    <w:rsid w:val="00C25FF0"/>
    <w:rsid w:val="00C2604C"/>
    <w:rsid w:val="00C260F2"/>
    <w:rsid w:val="00C26405"/>
    <w:rsid w:val="00C2659F"/>
    <w:rsid w:val="00C26680"/>
    <w:rsid w:val="00C26912"/>
    <w:rsid w:val="00C26972"/>
    <w:rsid w:val="00C26AE8"/>
    <w:rsid w:val="00C26D0F"/>
    <w:rsid w:val="00C26F33"/>
    <w:rsid w:val="00C2704A"/>
    <w:rsid w:val="00C27068"/>
    <w:rsid w:val="00C270F9"/>
    <w:rsid w:val="00C2710F"/>
    <w:rsid w:val="00C271D4"/>
    <w:rsid w:val="00C27315"/>
    <w:rsid w:val="00C2741A"/>
    <w:rsid w:val="00C2747A"/>
    <w:rsid w:val="00C274E7"/>
    <w:rsid w:val="00C276D3"/>
    <w:rsid w:val="00C276FA"/>
    <w:rsid w:val="00C278D1"/>
    <w:rsid w:val="00C27940"/>
    <w:rsid w:val="00C2798B"/>
    <w:rsid w:val="00C27A04"/>
    <w:rsid w:val="00C27FA9"/>
    <w:rsid w:val="00C30365"/>
    <w:rsid w:val="00C30553"/>
    <w:rsid w:val="00C3074B"/>
    <w:rsid w:val="00C30775"/>
    <w:rsid w:val="00C3099F"/>
    <w:rsid w:val="00C309BA"/>
    <w:rsid w:val="00C30A39"/>
    <w:rsid w:val="00C30FD4"/>
    <w:rsid w:val="00C3107A"/>
    <w:rsid w:val="00C3140F"/>
    <w:rsid w:val="00C31515"/>
    <w:rsid w:val="00C31638"/>
    <w:rsid w:val="00C316EF"/>
    <w:rsid w:val="00C317A2"/>
    <w:rsid w:val="00C31A11"/>
    <w:rsid w:val="00C31B01"/>
    <w:rsid w:val="00C31CFF"/>
    <w:rsid w:val="00C31D0E"/>
    <w:rsid w:val="00C31D61"/>
    <w:rsid w:val="00C31E07"/>
    <w:rsid w:val="00C31FBA"/>
    <w:rsid w:val="00C32121"/>
    <w:rsid w:val="00C32167"/>
    <w:rsid w:val="00C3225C"/>
    <w:rsid w:val="00C32400"/>
    <w:rsid w:val="00C32488"/>
    <w:rsid w:val="00C32560"/>
    <w:rsid w:val="00C325CC"/>
    <w:rsid w:val="00C32685"/>
    <w:rsid w:val="00C32746"/>
    <w:rsid w:val="00C32B9C"/>
    <w:rsid w:val="00C32D2E"/>
    <w:rsid w:val="00C32DC2"/>
    <w:rsid w:val="00C32E72"/>
    <w:rsid w:val="00C32EC8"/>
    <w:rsid w:val="00C32FF2"/>
    <w:rsid w:val="00C33433"/>
    <w:rsid w:val="00C334CF"/>
    <w:rsid w:val="00C337A7"/>
    <w:rsid w:val="00C339CD"/>
    <w:rsid w:val="00C33A05"/>
    <w:rsid w:val="00C33A78"/>
    <w:rsid w:val="00C33D26"/>
    <w:rsid w:val="00C33D3F"/>
    <w:rsid w:val="00C33D51"/>
    <w:rsid w:val="00C34297"/>
    <w:rsid w:val="00C342AD"/>
    <w:rsid w:val="00C345F4"/>
    <w:rsid w:val="00C349D4"/>
    <w:rsid w:val="00C34AF5"/>
    <w:rsid w:val="00C34B34"/>
    <w:rsid w:val="00C34BB0"/>
    <w:rsid w:val="00C34C8B"/>
    <w:rsid w:val="00C34D69"/>
    <w:rsid w:val="00C34DB0"/>
    <w:rsid w:val="00C34E84"/>
    <w:rsid w:val="00C34FC7"/>
    <w:rsid w:val="00C3526B"/>
    <w:rsid w:val="00C3539F"/>
    <w:rsid w:val="00C359E3"/>
    <w:rsid w:val="00C35C62"/>
    <w:rsid w:val="00C35CD9"/>
    <w:rsid w:val="00C35CE1"/>
    <w:rsid w:val="00C35D3F"/>
    <w:rsid w:val="00C35F70"/>
    <w:rsid w:val="00C35F9D"/>
    <w:rsid w:val="00C36284"/>
    <w:rsid w:val="00C36374"/>
    <w:rsid w:val="00C366DA"/>
    <w:rsid w:val="00C36813"/>
    <w:rsid w:val="00C368D6"/>
    <w:rsid w:val="00C36BF8"/>
    <w:rsid w:val="00C36D82"/>
    <w:rsid w:val="00C36EAB"/>
    <w:rsid w:val="00C37186"/>
    <w:rsid w:val="00C3718F"/>
    <w:rsid w:val="00C372CC"/>
    <w:rsid w:val="00C372EC"/>
    <w:rsid w:val="00C37397"/>
    <w:rsid w:val="00C37496"/>
    <w:rsid w:val="00C37674"/>
    <w:rsid w:val="00C37AAE"/>
    <w:rsid w:val="00C37B27"/>
    <w:rsid w:val="00C37F14"/>
    <w:rsid w:val="00C37F5B"/>
    <w:rsid w:val="00C37F75"/>
    <w:rsid w:val="00C40230"/>
    <w:rsid w:val="00C402C2"/>
    <w:rsid w:val="00C405F6"/>
    <w:rsid w:val="00C405F9"/>
    <w:rsid w:val="00C40811"/>
    <w:rsid w:val="00C4086A"/>
    <w:rsid w:val="00C40905"/>
    <w:rsid w:val="00C409F4"/>
    <w:rsid w:val="00C40F84"/>
    <w:rsid w:val="00C41284"/>
    <w:rsid w:val="00C412C1"/>
    <w:rsid w:val="00C41300"/>
    <w:rsid w:val="00C415C0"/>
    <w:rsid w:val="00C41651"/>
    <w:rsid w:val="00C41662"/>
    <w:rsid w:val="00C416DD"/>
    <w:rsid w:val="00C41952"/>
    <w:rsid w:val="00C41C88"/>
    <w:rsid w:val="00C41E3F"/>
    <w:rsid w:val="00C41ECD"/>
    <w:rsid w:val="00C41F0F"/>
    <w:rsid w:val="00C41F91"/>
    <w:rsid w:val="00C4221C"/>
    <w:rsid w:val="00C42250"/>
    <w:rsid w:val="00C42324"/>
    <w:rsid w:val="00C424B3"/>
    <w:rsid w:val="00C4251F"/>
    <w:rsid w:val="00C42594"/>
    <w:rsid w:val="00C425F7"/>
    <w:rsid w:val="00C42692"/>
    <w:rsid w:val="00C42B38"/>
    <w:rsid w:val="00C42CD2"/>
    <w:rsid w:val="00C42CF5"/>
    <w:rsid w:val="00C42E49"/>
    <w:rsid w:val="00C42EAD"/>
    <w:rsid w:val="00C42F68"/>
    <w:rsid w:val="00C43168"/>
    <w:rsid w:val="00C4326A"/>
    <w:rsid w:val="00C4353B"/>
    <w:rsid w:val="00C43A72"/>
    <w:rsid w:val="00C43C88"/>
    <w:rsid w:val="00C43D69"/>
    <w:rsid w:val="00C43DA2"/>
    <w:rsid w:val="00C43F50"/>
    <w:rsid w:val="00C4402D"/>
    <w:rsid w:val="00C4416F"/>
    <w:rsid w:val="00C44296"/>
    <w:rsid w:val="00C446B4"/>
    <w:rsid w:val="00C44A40"/>
    <w:rsid w:val="00C44C6E"/>
    <w:rsid w:val="00C44FCB"/>
    <w:rsid w:val="00C44FCD"/>
    <w:rsid w:val="00C45073"/>
    <w:rsid w:val="00C4508A"/>
    <w:rsid w:val="00C4541E"/>
    <w:rsid w:val="00C45447"/>
    <w:rsid w:val="00C45496"/>
    <w:rsid w:val="00C45680"/>
    <w:rsid w:val="00C457BE"/>
    <w:rsid w:val="00C45935"/>
    <w:rsid w:val="00C45939"/>
    <w:rsid w:val="00C459A9"/>
    <w:rsid w:val="00C45C2A"/>
    <w:rsid w:val="00C45C36"/>
    <w:rsid w:val="00C45E2F"/>
    <w:rsid w:val="00C45E5C"/>
    <w:rsid w:val="00C45F3D"/>
    <w:rsid w:val="00C46138"/>
    <w:rsid w:val="00C46320"/>
    <w:rsid w:val="00C464C1"/>
    <w:rsid w:val="00C46572"/>
    <w:rsid w:val="00C465E2"/>
    <w:rsid w:val="00C46720"/>
    <w:rsid w:val="00C46834"/>
    <w:rsid w:val="00C46B48"/>
    <w:rsid w:val="00C46C19"/>
    <w:rsid w:val="00C46D7E"/>
    <w:rsid w:val="00C46F85"/>
    <w:rsid w:val="00C46F9F"/>
    <w:rsid w:val="00C47174"/>
    <w:rsid w:val="00C47418"/>
    <w:rsid w:val="00C476C2"/>
    <w:rsid w:val="00C47701"/>
    <w:rsid w:val="00C47AE3"/>
    <w:rsid w:val="00C47C0C"/>
    <w:rsid w:val="00C47E80"/>
    <w:rsid w:val="00C500F1"/>
    <w:rsid w:val="00C502A7"/>
    <w:rsid w:val="00C5041F"/>
    <w:rsid w:val="00C506EA"/>
    <w:rsid w:val="00C50840"/>
    <w:rsid w:val="00C509E6"/>
    <w:rsid w:val="00C50B44"/>
    <w:rsid w:val="00C50EBF"/>
    <w:rsid w:val="00C512FC"/>
    <w:rsid w:val="00C513C9"/>
    <w:rsid w:val="00C51491"/>
    <w:rsid w:val="00C514A9"/>
    <w:rsid w:val="00C5160D"/>
    <w:rsid w:val="00C516DD"/>
    <w:rsid w:val="00C516F4"/>
    <w:rsid w:val="00C51820"/>
    <w:rsid w:val="00C51B65"/>
    <w:rsid w:val="00C51C4A"/>
    <w:rsid w:val="00C5200C"/>
    <w:rsid w:val="00C521E2"/>
    <w:rsid w:val="00C52287"/>
    <w:rsid w:val="00C52309"/>
    <w:rsid w:val="00C52677"/>
    <w:rsid w:val="00C527BF"/>
    <w:rsid w:val="00C527D4"/>
    <w:rsid w:val="00C527E8"/>
    <w:rsid w:val="00C52A2C"/>
    <w:rsid w:val="00C52ABD"/>
    <w:rsid w:val="00C53102"/>
    <w:rsid w:val="00C53265"/>
    <w:rsid w:val="00C532CB"/>
    <w:rsid w:val="00C534EB"/>
    <w:rsid w:val="00C53601"/>
    <w:rsid w:val="00C538B4"/>
    <w:rsid w:val="00C5392B"/>
    <w:rsid w:val="00C53AAE"/>
    <w:rsid w:val="00C53B1C"/>
    <w:rsid w:val="00C53DED"/>
    <w:rsid w:val="00C53EE3"/>
    <w:rsid w:val="00C5401A"/>
    <w:rsid w:val="00C54088"/>
    <w:rsid w:val="00C543AB"/>
    <w:rsid w:val="00C54620"/>
    <w:rsid w:val="00C54643"/>
    <w:rsid w:val="00C54765"/>
    <w:rsid w:val="00C5487A"/>
    <w:rsid w:val="00C5487E"/>
    <w:rsid w:val="00C5494D"/>
    <w:rsid w:val="00C54ADD"/>
    <w:rsid w:val="00C54C5D"/>
    <w:rsid w:val="00C54C71"/>
    <w:rsid w:val="00C54CF4"/>
    <w:rsid w:val="00C54F03"/>
    <w:rsid w:val="00C55538"/>
    <w:rsid w:val="00C5580E"/>
    <w:rsid w:val="00C5591B"/>
    <w:rsid w:val="00C55E22"/>
    <w:rsid w:val="00C55FBF"/>
    <w:rsid w:val="00C5606E"/>
    <w:rsid w:val="00C5608D"/>
    <w:rsid w:val="00C560F2"/>
    <w:rsid w:val="00C56157"/>
    <w:rsid w:val="00C56180"/>
    <w:rsid w:val="00C56377"/>
    <w:rsid w:val="00C5638D"/>
    <w:rsid w:val="00C56A02"/>
    <w:rsid w:val="00C56B14"/>
    <w:rsid w:val="00C56EB5"/>
    <w:rsid w:val="00C56F35"/>
    <w:rsid w:val="00C56F9F"/>
    <w:rsid w:val="00C5703C"/>
    <w:rsid w:val="00C57387"/>
    <w:rsid w:val="00C5750F"/>
    <w:rsid w:val="00C57597"/>
    <w:rsid w:val="00C575B1"/>
    <w:rsid w:val="00C575B3"/>
    <w:rsid w:val="00C575B4"/>
    <w:rsid w:val="00C57612"/>
    <w:rsid w:val="00C578FD"/>
    <w:rsid w:val="00C579E0"/>
    <w:rsid w:val="00C57A2B"/>
    <w:rsid w:val="00C57AD5"/>
    <w:rsid w:val="00C57B13"/>
    <w:rsid w:val="00C57CBC"/>
    <w:rsid w:val="00C57E35"/>
    <w:rsid w:val="00C57EEB"/>
    <w:rsid w:val="00C57EF2"/>
    <w:rsid w:val="00C6022B"/>
    <w:rsid w:val="00C605BF"/>
    <w:rsid w:val="00C60E70"/>
    <w:rsid w:val="00C60E73"/>
    <w:rsid w:val="00C60F1A"/>
    <w:rsid w:val="00C612B7"/>
    <w:rsid w:val="00C61740"/>
    <w:rsid w:val="00C619AC"/>
    <w:rsid w:val="00C61A83"/>
    <w:rsid w:val="00C61AC8"/>
    <w:rsid w:val="00C61B13"/>
    <w:rsid w:val="00C61BE2"/>
    <w:rsid w:val="00C61D87"/>
    <w:rsid w:val="00C62114"/>
    <w:rsid w:val="00C622EB"/>
    <w:rsid w:val="00C624A5"/>
    <w:rsid w:val="00C624FC"/>
    <w:rsid w:val="00C6250C"/>
    <w:rsid w:val="00C62624"/>
    <w:rsid w:val="00C6271A"/>
    <w:rsid w:val="00C6279F"/>
    <w:rsid w:val="00C62820"/>
    <w:rsid w:val="00C6287E"/>
    <w:rsid w:val="00C62A0F"/>
    <w:rsid w:val="00C62BAC"/>
    <w:rsid w:val="00C62F85"/>
    <w:rsid w:val="00C63227"/>
    <w:rsid w:val="00C6324D"/>
    <w:rsid w:val="00C6324F"/>
    <w:rsid w:val="00C632D2"/>
    <w:rsid w:val="00C6334B"/>
    <w:rsid w:val="00C633E8"/>
    <w:rsid w:val="00C633F2"/>
    <w:rsid w:val="00C63449"/>
    <w:rsid w:val="00C63550"/>
    <w:rsid w:val="00C63615"/>
    <w:rsid w:val="00C63721"/>
    <w:rsid w:val="00C6374B"/>
    <w:rsid w:val="00C6378F"/>
    <w:rsid w:val="00C63B4D"/>
    <w:rsid w:val="00C63CA0"/>
    <w:rsid w:val="00C64213"/>
    <w:rsid w:val="00C64404"/>
    <w:rsid w:val="00C645C9"/>
    <w:rsid w:val="00C64662"/>
    <w:rsid w:val="00C64762"/>
    <w:rsid w:val="00C6485C"/>
    <w:rsid w:val="00C64AB8"/>
    <w:rsid w:val="00C64C49"/>
    <w:rsid w:val="00C64C56"/>
    <w:rsid w:val="00C64E8C"/>
    <w:rsid w:val="00C64F15"/>
    <w:rsid w:val="00C64FE4"/>
    <w:rsid w:val="00C650DA"/>
    <w:rsid w:val="00C65159"/>
    <w:rsid w:val="00C65252"/>
    <w:rsid w:val="00C6531C"/>
    <w:rsid w:val="00C65421"/>
    <w:rsid w:val="00C65488"/>
    <w:rsid w:val="00C6573C"/>
    <w:rsid w:val="00C657EF"/>
    <w:rsid w:val="00C6585F"/>
    <w:rsid w:val="00C65A38"/>
    <w:rsid w:val="00C65ABC"/>
    <w:rsid w:val="00C65B61"/>
    <w:rsid w:val="00C65C5A"/>
    <w:rsid w:val="00C65C8A"/>
    <w:rsid w:val="00C660D3"/>
    <w:rsid w:val="00C661AC"/>
    <w:rsid w:val="00C66203"/>
    <w:rsid w:val="00C66444"/>
    <w:rsid w:val="00C6650E"/>
    <w:rsid w:val="00C6665F"/>
    <w:rsid w:val="00C66780"/>
    <w:rsid w:val="00C66B66"/>
    <w:rsid w:val="00C66BAF"/>
    <w:rsid w:val="00C66C58"/>
    <w:rsid w:val="00C66C76"/>
    <w:rsid w:val="00C66F24"/>
    <w:rsid w:val="00C66F4F"/>
    <w:rsid w:val="00C6714A"/>
    <w:rsid w:val="00C6736F"/>
    <w:rsid w:val="00C673E9"/>
    <w:rsid w:val="00C67575"/>
    <w:rsid w:val="00C67A44"/>
    <w:rsid w:val="00C67B5A"/>
    <w:rsid w:val="00C67E17"/>
    <w:rsid w:val="00C70015"/>
    <w:rsid w:val="00C70136"/>
    <w:rsid w:val="00C70195"/>
    <w:rsid w:val="00C70475"/>
    <w:rsid w:val="00C704FB"/>
    <w:rsid w:val="00C70539"/>
    <w:rsid w:val="00C70550"/>
    <w:rsid w:val="00C708EB"/>
    <w:rsid w:val="00C70954"/>
    <w:rsid w:val="00C70A6D"/>
    <w:rsid w:val="00C70B76"/>
    <w:rsid w:val="00C70CFD"/>
    <w:rsid w:val="00C70D18"/>
    <w:rsid w:val="00C70DFD"/>
    <w:rsid w:val="00C70FC7"/>
    <w:rsid w:val="00C71325"/>
    <w:rsid w:val="00C71519"/>
    <w:rsid w:val="00C71AE7"/>
    <w:rsid w:val="00C71DDC"/>
    <w:rsid w:val="00C71DE6"/>
    <w:rsid w:val="00C71DFB"/>
    <w:rsid w:val="00C722A2"/>
    <w:rsid w:val="00C7240C"/>
    <w:rsid w:val="00C7258E"/>
    <w:rsid w:val="00C725A0"/>
    <w:rsid w:val="00C72888"/>
    <w:rsid w:val="00C72D72"/>
    <w:rsid w:val="00C73657"/>
    <w:rsid w:val="00C73776"/>
    <w:rsid w:val="00C7377E"/>
    <w:rsid w:val="00C737DB"/>
    <w:rsid w:val="00C73912"/>
    <w:rsid w:val="00C739AC"/>
    <w:rsid w:val="00C73C43"/>
    <w:rsid w:val="00C73CAE"/>
    <w:rsid w:val="00C73D47"/>
    <w:rsid w:val="00C73E09"/>
    <w:rsid w:val="00C73F47"/>
    <w:rsid w:val="00C7416A"/>
    <w:rsid w:val="00C7422E"/>
    <w:rsid w:val="00C743C4"/>
    <w:rsid w:val="00C7445C"/>
    <w:rsid w:val="00C746B6"/>
    <w:rsid w:val="00C74BFE"/>
    <w:rsid w:val="00C74D3D"/>
    <w:rsid w:val="00C74E70"/>
    <w:rsid w:val="00C74EC1"/>
    <w:rsid w:val="00C754FE"/>
    <w:rsid w:val="00C75BD8"/>
    <w:rsid w:val="00C75C59"/>
    <w:rsid w:val="00C75E0C"/>
    <w:rsid w:val="00C76017"/>
    <w:rsid w:val="00C760EF"/>
    <w:rsid w:val="00C76158"/>
    <w:rsid w:val="00C7637E"/>
    <w:rsid w:val="00C765B9"/>
    <w:rsid w:val="00C76671"/>
    <w:rsid w:val="00C766C9"/>
    <w:rsid w:val="00C767F3"/>
    <w:rsid w:val="00C769EB"/>
    <w:rsid w:val="00C76BD4"/>
    <w:rsid w:val="00C76E84"/>
    <w:rsid w:val="00C76FA0"/>
    <w:rsid w:val="00C76FFE"/>
    <w:rsid w:val="00C77032"/>
    <w:rsid w:val="00C77033"/>
    <w:rsid w:val="00C77364"/>
    <w:rsid w:val="00C7757D"/>
    <w:rsid w:val="00C77A0D"/>
    <w:rsid w:val="00C77B23"/>
    <w:rsid w:val="00C8034B"/>
    <w:rsid w:val="00C8039D"/>
    <w:rsid w:val="00C805AE"/>
    <w:rsid w:val="00C8075C"/>
    <w:rsid w:val="00C80785"/>
    <w:rsid w:val="00C807A7"/>
    <w:rsid w:val="00C808AF"/>
    <w:rsid w:val="00C80A28"/>
    <w:rsid w:val="00C80F11"/>
    <w:rsid w:val="00C80F49"/>
    <w:rsid w:val="00C810C6"/>
    <w:rsid w:val="00C810D0"/>
    <w:rsid w:val="00C810D8"/>
    <w:rsid w:val="00C81565"/>
    <w:rsid w:val="00C815D2"/>
    <w:rsid w:val="00C81BAB"/>
    <w:rsid w:val="00C81EF7"/>
    <w:rsid w:val="00C81FB8"/>
    <w:rsid w:val="00C821CA"/>
    <w:rsid w:val="00C8232D"/>
    <w:rsid w:val="00C823F0"/>
    <w:rsid w:val="00C82715"/>
    <w:rsid w:val="00C82722"/>
    <w:rsid w:val="00C82929"/>
    <w:rsid w:val="00C82D18"/>
    <w:rsid w:val="00C82EE8"/>
    <w:rsid w:val="00C82FE6"/>
    <w:rsid w:val="00C831A5"/>
    <w:rsid w:val="00C831FE"/>
    <w:rsid w:val="00C8345D"/>
    <w:rsid w:val="00C834EE"/>
    <w:rsid w:val="00C836EE"/>
    <w:rsid w:val="00C83961"/>
    <w:rsid w:val="00C83B40"/>
    <w:rsid w:val="00C83C9D"/>
    <w:rsid w:val="00C83DB1"/>
    <w:rsid w:val="00C83FB8"/>
    <w:rsid w:val="00C84105"/>
    <w:rsid w:val="00C8418F"/>
    <w:rsid w:val="00C842D6"/>
    <w:rsid w:val="00C843E0"/>
    <w:rsid w:val="00C84430"/>
    <w:rsid w:val="00C84669"/>
    <w:rsid w:val="00C8475A"/>
    <w:rsid w:val="00C848E0"/>
    <w:rsid w:val="00C84AB1"/>
    <w:rsid w:val="00C84ACE"/>
    <w:rsid w:val="00C84B00"/>
    <w:rsid w:val="00C84C66"/>
    <w:rsid w:val="00C84D81"/>
    <w:rsid w:val="00C84E00"/>
    <w:rsid w:val="00C84FD1"/>
    <w:rsid w:val="00C8503A"/>
    <w:rsid w:val="00C85054"/>
    <w:rsid w:val="00C850EB"/>
    <w:rsid w:val="00C854F8"/>
    <w:rsid w:val="00C85663"/>
    <w:rsid w:val="00C857A6"/>
    <w:rsid w:val="00C85A9D"/>
    <w:rsid w:val="00C85C56"/>
    <w:rsid w:val="00C85E94"/>
    <w:rsid w:val="00C85EDB"/>
    <w:rsid w:val="00C86179"/>
    <w:rsid w:val="00C86383"/>
    <w:rsid w:val="00C863A9"/>
    <w:rsid w:val="00C863E4"/>
    <w:rsid w:val="00C8655B"/>
    <w:rsid w:val="00C866A8"/>
    <w:rsid w:val="00C86872"/>
    <w:rsid w:val="00C8689F"/>
    <w:rsid w:val="00C86AC7"/>
    <w:rsid w:val="00C86D09"/>
    <w:rsid w:val="00C87451"/>
    <w:rsid w:val="00C87505"/>
    <w:rsid w:val="00C8769E"/>
    <w:rsid w:val="00C879BD"/>
    <w:rsid w:val="00C87E8D"/>
    <w:rsid w:val="00C900DE"/>
    <w:rsid w:val="00C90482"/>
    <w:rsid w:val="00C90A30"/>
    <w:rsid w:val="00C90A53"/>
    <w:rsid w:val="00C90A57"/>
    <w:rsid w:val="00C90CFE"/>
    <w:rsid w:val="00C90D04"/>
    <w:rsid w:val="00C90F90"/>
    <w:rsid w:val="00C91035"/>
    <w:rsid w:val="00C9114D"/>
    <w:rsid w:val="00C9114E"/>
    <w:rsid w:val="00C91290"/>
    <w:rsid w:val="00C91674"/>
    <w:rsid w:val="00C918B9"/>
    <w:rsid w:val="00C92034"/>
    <w:rsid w:val="00C920BA"/>
    <w:rsid w:val="00C92164"/>
    <w:rsid w:val="00C9233D"/>
    <w:rsid w:val="00C924ED"/>
    <w:rsid w:val="00C9251E"/>
    <w:rsid w:val="00C92A00"/>
    <w:rsid w:val="00C92B69"/>
    <w:rsid w:val="00C92BE1"/>
    <w:rsid w:val="00C92E2D"/>
    <w:rsid w:val="00C92E8C"/>
    <w:rsid w:val="00C92ED3"/>
    <w:rsid w:val="00C930DA"/>
    <w:rsid w:val="00C932F9"/>
    <w:rsid w:val="00C9341B"/>
    <w:rsid w:val="00C9375E"/>
    <w:rsid w:val="00C93C2D"/>
    <w:rsid w:val="00C93E18"/>
    <w:rsid w:val="00C94709"/>
    <w:rsid w:val="00C94823"/>
    <w:rsid w:val="00C949FA"/>
    <w:rsid w:val="00C94A7C"/>
    <w:rsid w:val="00C94C2C"/>
    <w:rsid w:val="00C94C52"/>
    <w:rsid w:val="00C94DFA"/>
    <w:rsid w:val="00C94F46"/>
    <w:rsid w:val="00C953BB"/>
    <w:rsid w:val="00C95436"/>
    <w:rsid w:val="00C959AA"/>
    <w:rsid w:val="00C95D3B"/>
    <w:rsid w:val="00C96186"/>
    <w:rsid w:val="00C961F5"/>
    <w:rsid w:val="00C962D8"/>
    <w:rsid w:val="00C9653C"/>
    <w:rsid w:val="00C966B7"/>
    <w:rsid w:val="00C96887"/>
    <w:rsid w:val="00C96990"/>
    <w:rsid w:val="00C96B4B"/>
    <w:rsid w:val="00C96BD5"/>
    <w:rsid w:val="00C96C4F"/>
    <w:rsid w:val="00C96F59"/>
    <w:rsid w:val="00C97016"/>
    <w:rsid w:val="00C97259"/>
    <w:rsid w:val="00C972B5"/>
    <w:rsid w:val="00C975CD"/>
    <w:rsid w:val="00C975DF"/>
    <w:rsid w:val="00C97683"/>
    <w:rsid w:val="00C9774E"/>
    <w:rsid w:val="00C97823"/>
    <w:rsid w:val="00C97AD2"/>
    <w:rsid w:val="00C97F49"/>
    <w:rsid w:val="00CA0255"/>
    <w:rsid w:val="00CA047C"/>
    <w:rsid w:val="00CA0501"/>
    <w:rsid w:val="00CA05FA"/>
    <w:rsid w:val="00CA0786"/>
    <w:rsid w:val="00CA0871"/>
    <w:rsid w:val="00CA08D1"/>
    <w:rsid w:val="00CA0A7F"/>
    <w:rsid w:val="00CA0C96"/>
    <w:rsid w:val="00CA0D2C"/>
    <w:rsid w:val="00CA0D87"/>
    <w:rsid w:val="00CA0DE9"/>
    <w:rsid w:val="00CA0E52"/>
    <w:rsid w:val="00CA0E70"/>
    <w:rsid w:val="00CA0FB7"/>
    <w:rsid w:val="00CA1158"/>
    <w:rsid w:val="00CA1319"/>
    <w:rsid w:val="00CA1454"/>
    <w:rsid w:val="00CA1481"/>
    <w:rsid w:val="00CA14A1"/>
    <w:rsid w:val="00CA1720"/>
    <w:rsid w:val="00CA1A27"/>
    <w:rsid w:val="00CA1CC6"/>
    <w:rsid w:val="00CA1D76"/>
    <w:rsid w:val="00CA1DD0"/>
    <w:rsid w:val="00CA200E"/>
    <w:rsid w:val="00CA201B"/>
    <w:rsid w:val="00CA20C1"/>
    <w:rsid w:val="00CA2105"/>
    <w:rsid w:val="00CA2376"/>
    <w:rsid w:val="00CA2535"/>
    <w:rsid w:val="00CA26D4"/>
    <w:rsid w:val="00CA278A"/>
    <w:rsid w:val="00CA2C18"/>
    <w:rsid w:val="00CA2C49"/>
    <w:rsid w:val="00CA2D56"/>
    <w:rsid w:val="00CA2FB0"/>
    <w:rsid w:val="00CA3102"/>
    <w:rsid w:val="00CA3185"/>
    <w:rsid w:val="00CA33FD"/>
    <w:rsid w:val="00CA35C1"/>
    <w:rsid w:val="00CA364E"/>
    <w:rsid w:val="00CA36DE"/>
    <w:rsid w:val="00CA3835"/>
    <w:rsid w:val="00CA39D6"/>
    <w:rsid w:val="00CA3A36"/>
    <w:rsid w:val="00CA3AE4"/>
    <w:rsid w:val="00CA4016"/>
    <w:rsid w:val="00CA4051"/>
    <w:rsid w:val="00CA423B"/>
    <w:rsid w:val="00CA439B"/>
    <w:rsid w:val="00CA448D"/>
    <w:rsid w:val="00CA4562"/>
    <w:rsid w:val="00CA4575"/>
    <w:rsid w:val="00CA4670"/>
    <w:rsid w:val="00CA46AF"/>
    <w:rsid w:val="00CA46E0"/>
    <w:rsid w:val="00CA4743"/>
    <w:rsid w:val="00CA490F"/>
    <w:rsid w:val="00CA4A6B"/>
    <w:rsid w:val="00CA4ABC"/>
    <w:rsid w:val="00CA4B6C"/>
    <w:rsid w:val="00CA4BBB"/>
    <w:rsid w:val="00CA4E7E"/>
    <w:rsid w:val="00CA4F1D"/>
    <w:rsid w:val="00CA5005"/>
    <w:rsid w:val="00CA5054"/>
    <w:rsid w:val="00CA51D6"/>
    <w:rsid w:val="00CA52DC"/>
    <w:rsid w:val="00CA5344"/>
    <w:rsid w:val="00CA5490"/>
    <w:rsid w:val="00CA54FF"/>
    <w:rsid w:val="00CA553E"/>
    <w:rsid w:val="00CA55EE"/>
    <w:rsid w:val="00CA580E"/>
    <w:rsid w:val="00CA58C2"/>
    <w:rsid w:val="00CA595A"/>
    <w:rsid w:val="00CA5A27"/>
    <w:rsid w:val="00CA5AAE"/>
    <w:rsid w:val="00CA5BAF"/>
    <w:rsid w:val="00CA5CB1"/>
    <w:rsid w:val="00CA5D51"/>
    <w:rsid w:val="00CA5ED7"/>
    <w:rsid w:val="00CA5F2F"/>
    <w:rsid w:val="00CA5FEF"/>
    <w:rsid w:val="00CA60A4"/>
    <w:rsid w:val="00CA62B1"/>
    <w:rsid w:val="00CA635D"/>
    <w:rsid w:val="00CA637E"/>
    <w:rsid w:val="00CA6380"/>
    <w:rsid w:val="00CA64CD"/>
    <w:rsid w:val="00CA65A0"/>
    <w:rsid w:val="00CA67E6"/>
    <w:rsid w:val="00CA6864"/>
    <w:rsid w:val="00CA68AD"/>
    <w:rsid w:val="00CA694B"/>
    <w:rsid w:val="00CA6A88"/>
    <w:rsid w:val="00CA6E3A"/>
    <w:rsid w:val="00CA6E40"/>
    <w:rsid w:val="00CA7239"/>
    <w:rsid w:val="00CA743A"/>
    <w:rsid w:val="00CA74AC"/>
    <w:rsid w:val="00CA75B8"/>
    <w:rsid w:val="00CA76CF"/>
    <w:rsid w:val="00CA7775"/>
    <w:rsid w:val="00CA77B6"/>
    <w:rsid w:val="00CA7D72"/>
    <w:rsid w:val="00CA7EA6"/>
    <w:rsid w:val="00CB0161"/>
    <w:rsid w:val="00CB0495"/>
    <w:rsid w:val="00CB0523"/>
    <w:rsid w:val="00CB09B8"/>
    <w:rsid w:val="00CB0AF2"/>
    <w:rsid w:val="00CB0C09"/>
    <w:rsid w:val="00CB0C28"/>
    <w:rsid w:val="00CB0CBB"/>
    <w:rsid w:val="00CB0E9F"/>
    <w:rsid w:val="00CB0F91"/>
    <w:rsid w:val="00CB0FA3"/>
    <w:rsid w:val="00CB1088"/>
    <w:rsid w:val="00CB10E4"/>
    <w:rsid w:val="00CB119D"/>
    <w:rsid w:val="00CB13C7"/>
    <w:rsid w:val="00CB142F"/>
    <w:rsid w:val="00CB1894"/>
    <w:rsid w:val="00CB1922"/>
    <w:rsid w:val="00CB198C"/>
    <w:rsid w:val="00CB1B29"/>
    <w:rsid w:val="00CB1B6B"/>
    <w:rsid w:val="00CB1E08"/>
    <w:rsid w:val="00CB1F52"/>
    <w:rsid w:val="00CB203A"/>
    <w:rsid w:val="00CB2317"/>
    <w:rsid w:val="00CB2397"/>
    <w:rsid w:val="00CB2BA9"/>
    <w:rsid w:val="00CB2D8D"/>
    <w:rsid w:val="00CB3072"/>
    <w:rsid w:val="00CB3091"/>
    <w:rsid w:val="00CB3456"/>
    <w:rsid w:val="00CB35A1"/>
    <w:rsid w:val="00CB3717"/>
    <w:rsid w:val="00CB3920"/>
    <w:rsid w:val="00CB3A81"/>
    <w:rsid w:val="00CB3BD4"/>
    <w:rsid w:val="00CB3C33"/>
    <w:rsid w:val="00CB3F54"/>
    <w:rsid w:val="00CB3FDC"/>
    <w:rsid w:val="00CB40BE"/>
    <w:rsid w:val="00CB432F"/>
    <w:rsid w:val="00CB4455"/>
    <w:rsid w:val="00CB4587"/>
    <w:rsid w:val="00CB4734"/>
    <w:rsid w:val="00CB4783"/>
    <w:rsid w:val="00CB4806"/>
    <w:rsid w:val="00CB4B77"/>
    <w:rsid w:val="00CB506E"/>
    <w:rsid w:val="00CB5589"/>
    <w:rsid w:val="00CB566C"/>
    <w:rsid w:val="00CB5688"/>
    <w:rsid w:val="00CB573C"/>
    <w:rsid w:val="00CB581E"/>
    <w:rsid w:val="00CB599B"/>
    <w:rsid w:val="00CB5D82"/>
    <w:rsid w:val="00CB5F1A"/>
    <w:rsid w:val="00CB5F40"/>
    <w:rsid w:val="00CB605D"/>
    <w:rsid w:val="00CB614B"/>
    <w:rsid w:val="00CB6163"/>
    <w:rsid w:val="00CB619F"/>
    <w:rsid w:val="00CB65B6"/>
    <w:rsid w:val="00CB66BC"/>
    <w:rsid w:val="00CB66E7"/>
    <w:rsid w:val="00CB680B"/>
    <w:rsid w:val="00CB690D"/>
    <w:rsid w:val="00CB6BE1"/>
    <w:rsid w:val="00CB6F04"/>
    <w:rsid w:val="00CB6F6C"/>
    <w:rsid w:val="00CB73B6"/>
    <w:rsid w:val="00CB7631"/>
    <w:rsid w:val="00CB7745"/>
    <w:rsid w:val="00CB7B33"/>
    <w:rsid w:val="00CB7B5D"/>
    <w:rsid w:val="00CB7B69"/>
    <w:rsid w:val="00CB7DFD"/>
    <w:rsid w:val="00CB7E96"/>
    <w:rsid w:val="00CB7FE5"/>
    <w:rsid w:val="00CC0033"/>
    <w:rsid w:val="00CC0113"/>
    <w:rsid w:val="00CC0353"/>
    <w:rsid w:val="00CC03B9"/>
    <w:rsid w:val="00CC04A7"/>
    <w:rsid w:val="00CC059F"/>
    <w:rsid w:val="00CC0A03"/>
    <w:rsid w:val="00CC0C4A"/>
    <w:rsid w:val="00CC0D7A"/>
    <w:rsid w:val="00CC0DF0"/>
    <w:rsid w:val="00CC0ED2"/>
    <w:rsid w:val="00CC112F"/>
    <w:rsid w:val="00CC1431"/>
    <w:rsid w:val="00CC1904"/>
    <w:rsid w:val="00CC1B5C"/>
    <w:rsid w:val="00CC1B9A"/>
    <w:rsid w:val="00CC2090"/>
    <w:rsid w:val="00CC2168"/>
    <w:rsid w:val="00CC26B8"/>
    <w:rsid w:val="00CC275B"/>
    <w:rsid w:val="00CC2CCF"/>
    <w:rsid w:val="00CC334F"/>
    <w:rsid w:val="00CC3359"/>
    <w:rsid w:val="00CC35ED"/>
    <w:rsid w:val="00CC3881"/>
    <w:rsid w:val="00CC3B8B"/>
    <w:rsid w:val="00CC3E24"/>
    <w:rsid w:val="00CC3FA1"/>
    <w:rsid w:val="00CC40F1"/>
    <w:rsid w:val="00CC4158"/>
    <w:rsid w:val="00CC4290"/>
    <w:rsid w:val="00CC45BD"/>
    <w:rsid w:val="00CC474A"/>
    <w:rsid w:val="00CC48FC"/>
    <w:rsid w:val="00CC4949"/>
    <w:rsid w:val="00CC4995"/>
    <w:rsid w:val="00CC4BD6"/>
    <w:rsid w:val="00CC4D2E"/>
    <w:rsid w:val="00CC4E5A"/>
    <w:rsid w:val="00CC4F3C"/>
    <w:rsid w:val="00CC5035"/>
    <w:rsid w:val="00CC5212"/>
    <w:rsid w:val="00CC5717"/>
    <w:rsid w:val="00CC58A5"/>
    <w:rsid w:val="00CC59CE"/>
    <w:rsid w:val="00CC5B57"/>
    <w:rsid w:val="00CC5DBD"/>
    <w:rsid w:val="00CC6032"/>
    <w:rsid w:val="00CC62C3"/>
    <w:rsid w:val="00CC64AB"/>
    <w:rsid w:val="00CC6C2A"/>
    <w:rsid w:val="00CC708A"/>
    <w:rsid w:val="00CC7198"/>
    <w:rsid w:val="00CC73A3"/>
    <w:rsid w:val="00CC7B63"/>
    <w:rsid w:val="00CC7DE6"/>
    <w:rsid w:val="00CD01F1"/>
    <w:rsid w:val="00CD032A"/>
    <w:rsid w:val="00CD03B4"/>
    <w:rsid w:val="00CD0551"/>
    <w:rsid w:val="00CD07ED"/>
    <w:rsid w:val="00CD0CBC"/>
    <w:rsid w:val="00CD0E9F"/>
    <w:rsid w:val="00CD0F5B"/>
    <w:rsid w:val="00CD1013"/>
    <w:rsid w:val="00CD1086"/>
    <w:rsid w:val="00CD13F4"/>
    <w:rsid w:val="00CD1894"/>
    <w:rsid w:val="00CD1BA7"/>
    <w:rsid w:val="00CD1EBB"/>
    <w:rsid w:val="00CD2807"/>
    <w:rsid w:val="00CD28D8"/>
    <w:rsid w:val="00CD2D2D"/>
    <w:rsid w:val="00CD2D40"/>
    <w:rsid w:val="00CD2DBD"/>
    <w:rsid w:val="00CD335D"/>
    <w:rsid w:val="00CD33D0"/>
    <w:rsid w:val="00CD36B1"/>
    <w:rsid w:val="00CD3995"/>
    <w:rsid w:val="00CD3AC2"/>
    <w:rsid w:val="00CD3EFA"/>
    <w:rsid w:val="00CD3F65"/>
    <w:rsid w:val="00CD405B"/>
    <w:rsid w:val="00CD409E"/>
    <w:rsid w:val="00CD40F0"/>
    <w:rsid w:val="00CD41F9"/>
    <w:rsid w:val="00CD4242"/>
    <w:rsid w:val="00CD4443"/>
    <w:rsid w:val="00CD4561"/>
    <w:rsid w:val="00CD458A"/>
    <w:rsid w:val="00CD459A"/>
    <w:rsid w:val="00CD4844"/>
    <w:rsid w:val="00CD4C72"/>
    <w:rsid w:val="00CD4D23"/>
    <w:rsid w:val="00CD4E5D"/>
    <w:rsid w:val="00CD4E92"/>
    <w:rsid w:val="00CD4EEE"/>
    <w:rsid w:val="00CD5333"/>
    <w:rsid w:val="00CD54BD"/>
    <w:rsid w:val="00CD5654"/>
    <w:rsid w:val="00CD5883"/>
    <w:rsid w:val="00CD59A7"/>
    <w:rsid w:val="00CD5AF7"/>
    <w:rsid w:val="00CD5BE3"/>
    <w:rsid w:val="00CD5C61"/>
    <w:rsid w:val="00CD5D97"/>
    <w:rsid w:val="00CD5DED"/>
    <w:rsid w:val="00CD5F93"/>
    <w:rsid w:val="00CD600C"/>
    <w:rsid w:val="00CD60E1"/>
    <w:rsid w:val="00CD627A"/>
    <w:rsid w:val="00CD63C2"/>
    <w:rsid w:val="00CD63D1"/>
    <w:rsid w:val="00CD6627"/>
    <w:rsid w:val="00CD66F8"/>
    <w:rsid w:val="00CD66FD"/>
    <w:rsid w:val="00CD6852"/>
    <w:rsid w:val="00CD6A52"/>
    <w:rsid w:val="00CD6C99"/>
    <w:rsid w:val="00CD6D32"/>
    <w:rsid w:val="00CD7232"/>
    <w:rsid w:val="00CD7273"/>
    <w:rsid w:val="00CD72C1"/>
    <w:rsid w:val="00CD73BD"/>
    <w:rsid w:val="00CD79D9"/>
    <w:rsid w:val="00CD7E66"/>
    <w:rsid w:val="00CE07CA"/>
    <w:rsid w:val="00CE07DC"/>
    <w:rsid w:val="00CE084D"/>
    <w:rsid w:val="00CE0A02"/>
    <w:rsid w:val="00CE0D02"/>
    <w:rsid w:val="00CE0E92"/>
    <w:rsid w:val="00CE11A8"/>
    <w:rsid w:val="00CE1220"/>
    <w:rsid w:val="00CE145C"/>
    <w:rsid w:val="00CE1464"/>
    <w:rsid w:val="00CE1669"/>
    <w:rsid w:val="00CE175E"/>
    <w:rsid w:val="00CE1831"/>
    <w:rsid w:val="00CE1955"/>
    <w:rsid w:val="00CE1A9C"/>
    <w:rsid w:val="00CE1FD0"/>
    <w:rsid w:val="00CE1FFF"/>
    <w:rsid w:val="00CE2054"/>
    <w:rsid w:val="00CE2061"/>
    <w:rsid w:val="00CE24B9"/>
    <w:rsid w:val="00CE2508"/>
    <w:rsid w:val="00CE25D1"/>
    <w:rsid w:val="00CE2626"/>
    <w:rsid w:val="00CE26C4"/>
    <w:rsid w:val="00CE2820"/>
    <w:rsid w:val="00CE297D"/>
    <w:rsid w:val="00CE31E3"/>
    <w:rsid w:val="00CE3427"/>
    <w:rsid w:val="00CE3677"/>
    <w:rsid w:val="00CE37C4"/>
    <w:rsid w:val="00CE3FDE"/>
    <w:rsid w:val="00CE3FFD"/>
    <w:rsid w:val="00CE4072"/>
    <w:rsid w:val="00CE408D"/>
    <w:rsid w:val="00CE40F0"/>
    <w:rsid w:val="00CE457F"/>
    <w:rsid w:val="00CE4906"/>
    <w:rsid w:val="00CE49B4"/>
    <w:rsid w:val="00CE4EEB"/>
    <w:rsid w:val="00CE5319"/>
    <w:rsid w:val="00CE57FE"/>
    <w:rsid w:val="00CE590C"/>
    <w:rsid w:val="00CE5C49"/>
    <w:rsid w:val="00CE61E1"/>
    <w:rsid w:val="00CE61F2"/>
    <w:rsid w:val="00CE63F0"/>
    <w:rsid w:val="00CE6539"/>
    <w:rsid w:val="00CE6731"/>
    <w:rsid w:val="00CE6951"/>
    <w:rsid w:val="00CE6AB6"/>
    <w:rsid w:val="00CE6B0C"/>
    <w:rsid w:val="00CE6DC8"/>
    <w:rsid w:val="00CE6FB0"/>
    <w:rsid w:val="00CE7386"/>
    <w:rsid w:val="00CE7411"/>
    <w:rsid w:val="00CE7872"/>
    <w:rsid w:val="00CE7887"/>
    <w:rsid w:val="00CE797B"/>
    <w:rsid w:val="00CE798C"/>
    <w:rsid w:val="00CE7CF0"/>
    <w:rsid w:val="00CE7EA8"/>
    <w:rsid w:val="00CF0081"/>
    <w:rsid w:val="00CF02C6"/>
    <w:rsid w:val="00CF04AE"/>
    <w:rsid w:val="00CF0504"/>
    <w:rsid w:val="00CF0533"/>
    <w:rsid w:val="00CF0543"/>
    <w:rsid w:val="00CF0599"/>
    <w:rsid w:val="00CF0838"/>
    <w:rsid w:val="00CF0AB7"/>
    <w:rsid w:val="00CF0D36"/>
    <w:rsid w:val="00CF0E83"/>
    <w:rsid w:val="00CF11BB"/>
    <w:rsid w:val="00CF1364"/>
    <w:rsid w:val="00CF168F"/>
    <w:rsid w:val="00CF17F2"/>
    <w:rsid w:val="00CF19A6"/>
    <w:rsid w:val="00CF1B14"/>
    <w:rsid w:val="00CF1DC1"/>
    <w:rsid w:val="00CF1E5D"/>
    <w:rsid w:val="00CF1EE9"/>
    <w:rsid w:val="00CF215B"/>
    <w:rsid w:val="00CF2427"/>
    <w:rsid w:val="00CF2439"/>
    <w:rsid w:val="00CF24D9"/>
    <w:rsid w:val="00CF255F"/>
    <w:rsid w:val="00CF267A"/>
    <w:rsid w:val="00CF2C7D"/>
    <w:rsid w:val="00CF2F0A"/>
    <w:rsid w:val="00CF3059"/>
    <w:rsid w:val="00CF31C1"/>
    <w:rsid w:val="00CF3369"/>
    <w:rsid w:val="00CF347E"/>
    <w:rsid w:val="00CF3A11"/>
    <w:rsid w:val="00CF3C18"/>
    <w:rsid w:val="00CF4147"/>
    <w:rsid w:val="00CF4945"/>
    <w:rsid w:val="00CF496C"/>
    <w:rsid w:val="00CF4CD0"/>
    <w:rsid w:val="00CF4F09"/>
    <w:rsid w:val="00CF5295"/>
    <w:rsid w:val="00CF52F1"/>
    <w:rsid w:val="00CF553C"/>
    <w:rsid w:val="00CF5601"/>
    <w:rsid w:val="00CF5759"/>
    <w:rsid w:val="00CF582D"/>
    <w:rsid w:val="00CF5A3A"/>
    <w:rsid w:val="00CF5A73"/>
    <w:rsid w:val="00CF5D7B"/>
    <w:rsid w:val="00CF6441"/>
    <w:rsid w:val="00CF6966"/>
    <w:rsid w:val="00CF69DA"/>
    <w:rsid w:val="00CF6B73"/>
    <w:rsid w:val="00CF6BA5"/>
    <w:rsid w:val="00CF6C3E"/>
    <w:rsid w:val="00CF6EFC"/>
    <w:rsid w:val="00CF6FF9"/>
    <w:rsid w:val="00CF7204"/>
    <w:rsid w:val="00CF7241"/>
    <w:rsid w:val="00CF73FF"/>
    <w:rsid w:val="00CF7425"/>
    <w:rsid w:val="00CF7447"/>
    <w:rsid w:val="00CF747E"/>
    <w:rsid w:val="00CF75DD"/>
    <w:rsid w:val="00CF76A3"/>
    <w:rsid w:val="00CF7800"/>
    <w:rsid w:val="00CF7832"/>
    <w:rsid w:val="00CF7962"/>
    <w:rsid w:val="00CF79D9"/>
    <w:rsid w:val="00CF7B1B"/>
    <w:rsid w:val="00CF7C28"/>
    <w:rsid w:val="00CF7C5D"/>
    <w:rsid w:val="00CF7DB8"/>
    <w:rsid w:val="00CF7F14"/>
    <w:rsid w:val="00CF7F3A"/>
    <w:rsid w:val="00D000AB"/>
    <w:rsid w:val="00D0010B"/>
    <w:rsid w:val="00D002BA"/>
    <w:rsid w:val="00D003D1"/>
    <w:rsid w:val="00D00432"/>
    <w:rsid w:val="00D00434"/>
    <w:rsid w:val="00D0080B"/>
    <w:rsid w:val="00D008AB"/>
    <w:rsid w:val="00D008B1"/>
    <w:rsid w:val="00D008FE"/>
    <w:rsid w:val="00D00CEE"/>
    <w:rsid w:val="00D00DA2"/>
    <w:rsid w:val="00D0121C"/>
    <w:rsid w:val="00D01835"/>
    <w:rsid w:val="00D019E9"/>
    <w:rsid w:val="00D01A60"/>
    <w:rsid w:val="00D01A88"/>
    <w:rsid w:val="00D01AFD"/>
    <w:rsid w:val="00D01BF2"/>
    <w:rsid w:val="00D01C4E"/>
    <w:rsid w:val="00D01CA9"/>
    <w:rsid w:val="00D01D62"/>
    <w:rsid w:val="00D01DA5"/>
    <w:rsid w:val="00D01F8F"/>
    <w:rsid w:val="00D02055"/>
    <w:rsid w:val="00D0217B"/>
    <w:rsid w:val="00D0226D"/>
    <w:rsid w:val="00D023B5"/>
    <w:rsid w:val="00D024F5"/>
    <w:rsid w:val="00D02A25"/>
    <w:rsid w:val="00D02C02"/>
    <w:rsid w:val="00D02C10"/>
    <w:rsid w:val="00D02CA0"/>
    <w:rsid w:val="00D02D63"/>
    <w:rsid w:val="00D02D99"/>
    <w:rsid w:val="00D03102"/>
    <w:rsid w:val="00D03116"/>
    <w:rsid w:val="00D03170"/>
    <w:rsid w:val="00D031EA"/>
    <w:rsid w:val="00D032AA"/>
    <w:rsid w:val="00D032D2"/>
    <w:rsid w:val="00D0331F"/>
    <w:rsid w:val="00D03353"/>
    <w:rsid w:val="00D033A9"/>
    <w:rsid w:val="00D033D3"/>
    <w:rsid w:val="00D034C4"/>
    <w:rsid w:val="00D03606"/>
    <w:rsid w:val="00D0384F"/>
    <w:rsid w:val="00D03AAE"/>
    <w:rsid w:val="00D03DE3"/>
    <w:rsid w:val="00D03ECC"/>
    <w:rsid w:val="00D04000"/>
    <w:rsid w:val="00D04052"/>
    <w:rsid w:val="00D040D3"/>
    <w:rsid w:val="00D040E4"/>
    <w:rsid w:val="00D04181"/>
    <w:rsid w:val="00D045E4"/>
    <w:rsid w:val="00D047E8"/>
    <w:rsid w:val="00D04884"/>
    <w:rsid w:val="00D04980"/>
    <w:rsid w:val="00D04ADD"/>
    <w:rsid w:val="00D04D88"/>
    <w:rsid w:val="00D04E1C"/>
    <w:rsid w:val="00D0521F"/>
    <w:rsid w:val="00D05549"/>
    <w:rsid w:val="00D0597E"/>
    <w:rsid w:val="00D05A1C"/>
    <w:rsid w:val="00D05A90"/>
    <w:rsid w:val="00D05A95"/>
    <w:rsid w:val="00D05BC2"/>
    <w:rsid w:val="00D05FBD"/>
    <w:rsid w:val="00D060FA"/>
    <w:rsid w:val="00D0617B"/>
    <w:rsid w:val="00D06232"/>
    <w:rsid w:val="00D063B8"/>
    <w:rsid w:val="00D065AD"/>
    <w:rsid w:val="00D066D9"/>
    <w:rsid w:val="00D06A1F"/>
    <w:rsid w:val="00D06D78"/>
    <w:rsid w:val="00D071F0"/>
    <w:rsid w:val="00D073C4"/>
    <w:rsid w:val="00D07646"/>
    <w:rsid w:val="00D078F2"/>
    <w:rsid w:val="00D079AF"/>
    <w:rsid w:val="00D07ED9"/>
    <w:rsid w:val="00D07EE1"/>
    <w:rsid w:val="00D07EF2"/>
    <w:rsid w:val="00D102BD"/>
    <w:rsid w:val="00D102C2"/>
    <w:rsid w:val="00D103C7"/>
    <w:rsid w:val="00D10511"/>
    <w:rsid w:val="00D10542"/>
    <w:rsid w:val="00D109D9"/>
    <w:rsid w:val="00D109FF"/>
    <w:rsid w:val="00D10E0F"/>
    <w:rsid w:val="00D10EE0"/>
    <w:rsid w:val="00D11154"/>
    <w:rsid w:val="00D1133A"/>
    <w:rsid w:val="00D114EE"/>
    <w:rsid w:val="00D11537"/>
    <w:rsid w:val="00D1170A"/>
    <w:rsid w:val="00D11749"/>
    <w:rsid w:val="00D1197A"/>
    <w:rsid w:val="00D11B97"/>
    <w:rsid w:val="00D11BA7"/>
    <w:rsid w:val="00D11CBB"/>
    <w:rsid w:val="00D11E2A"/>
    <w:rsid w:val="00D11FC8"/>
    <w:rsid w:val="00D120AF"/>
    <w:rsid w:val="00D12188"/>
    <w:rsid w:val="00D1223D"/>
    <w:rsid w:val="00D12391"/>
    <w:rsid w:val="00D12723"/>
    <w:rsid w:val="00D12925"/>
    <w:rsid w:val="00D129AA"/>
    <w:rsid w:val="00D12C91"/>
    <w:rsid w:val="00D12CAE"/>
    <w:rsid w:val="00D12DE2"/>
    <w:rsid w:val="00D12F80"/>
    <w:rsid w:val="00D1329C"/>
    <w:rsid w:val="00D13338"/>
    <w:rsid w:val="00D1369C"/>
    <w:rsid w:val="00D13832"/>
    <w:rsid w:val="00D13926"/>
    <w:rsid w:val="00D1409A"/>
    <w:rsid w:val="00D1440F"/>
    <w:rsid w:val="00D14422"/>
    <w:rsid w:val="00D146D5"/>
    <w:rsid w:val="00D1475F"/>
    <w:rsid w:val="00D14792"/>
    <w:rsid w:val="00D14885"/>
    <w:rsid w:val="00D14AD2"/>
    <w:rsid w:val="00D14CA4"/>
    <w:rsid w:val="00D14DC3"/>
    <w:rsid w:val="00D14F63"/>
    <w:rsid w:val="00D15002"/>
    <w:rsid w:val="00D1530D"/>
    <w:rsid w:val="00D155BD"/>
    <w:rsid w:val="00D156BE"/>
    <w:rsid w:val="00D15756"/>
    <w:rsid w:val="00D15BD9"/>
    <w:rsid w:val="00D15F50"/>
    <w:rsid w:val="00D16030"/>
    <w:rsid w:val="00D16076"/>
    <w:rsid w:val="00D160BC"/>
    <w:rsid w:val="00D161A7"/>
    <w:rsid w:val="00D16748"/>
    <w:rsid w:val="00D16980"/>
    <w:rsid w:val="00D16A3A"/>
    <w:rsid w:val="00D16A50"/>
    <w:rsid w:val="00D16B85"/>
    <w:rsid w:val="00D16EDE"/>
    <w:rsid w:val="00D16F53"/>
    <w:rsid w:val="00D16FFF"/>
    <w:rsid w:val="00D1710F"/>
    <w:rsid w:val="00D1720E"/>
    <w:rsid w:val="00D17A31"/>
    <w:rsid w:val="00D17BFE"/>
    <w:rsid w:val="00D2006B"/>
    <w:rsid w:val="00D20081"/>
    <w:rsid w:val="00D2014B"/>
    <w:rsid w:val="00D201F0"/>
    <w:rsid w:val="00D20256"/>
    <w:rsid w:val="00D203F7"/>
    <w:rsid w:val="00D205B2"/>
    <w:rsid w:val="00D2064B"/>
    <w:rsid w:val="00D20743"/>
    <w:rsid w:val="00D20D72"/>
    <w:rsid w:val="00D21034"/>
    <w:rsid w:val="00D2114F"/>
    <w:rsid w:val="00D21208"/>
    <w:rsid w:val="00D218D3"/>
    <w:rsid w:val="00D21B3B"/>
    <w:rsid w:val="00D21C6E"/>
    <w:rsid w:val="00D21F09"/>
    <w:rsid w:val="00D22157"/>
    <w:rsid w:val="00D2219B"/>
    <w:rsid w:val="00D22269"/>
    <w:rsid w:val="00D22750"/>
    <w:rsid w:val="00D227EC"/>
    <w:rsid w:val="00D22842"/>
    <w:rsid w:val="00D229CD"/>
    <w:rsid w:val="00D22A8A"/>
    <w:rsid w:val="00D23210"/>
    <w:rsid w:val="00D232E2"/>
    <w:rsid w:val="00D23942"/>
    <w:rsid w:val="00D239B4"/>
    <w:rsid w:val="00D239CA"/>
    <w:rsid w:val="00D23BFF"/>
    <w:rsid w:val="00D23CF6"/>
    <w:rsid w:val="00D24437"/>
    <w:rsid w:val="00D2451A"/>
    <w:rsid w:val="00D245B1"/>
    <w:rsid w:val="00D247A5"/>
    <w:rsid w:val="00D247AE"/>
    <w:rsid w:val="00D2489A"/>
    <w:rsid w:val="00D248C1"/>
    <w:rsid w:val="00D24965"/>
    <w:rsid w:val="00D24B42"/>
    <w:rsid w:val="00D24B8E"/>
    <w:rsid w:val="00D24EA2"/>
    <w:rsid w:val="00D24EC8"/>
    <w:rsid w:val="00D2509B"/>
    <w:rsid w:val="00D252C7"/>
    <w:rsid w:val="00D25480"/>
    <w:rsid w:val="00D25644"/>
    <w:rsid w:val="00D257CF"/>
    <w:rsid w:val="00D25A87"/>
    <w:rsid w:val="00D25AB5"/>
    <w:rsid w:val="00D25B6A"/>
    <w:rsid w:val="00D25BDB"/>
    <w:rsid w:val="00D25E51"/>
    <w:rsid w:val="00D26386"/>
    <w:rsid w:val="00D268A5"/>
    <w:rsid w:val="00D26A32"/>
    <w:rsid w:val="00D26DC0"/>
    <w:rsid w:val="00D27475"/>
    <w:rsid w:val="00D274FF"/>
    <w:rsid w:val="00D27523"/>
    <w:rsid w:val="00D27524"/>
    <w:rsid w:val="00D27641"/>
    <w:rsid w:val="00D27836"/>
    <w:rsid w:val="00D2798D"/>
    <w:rsid w:val="00D27A37"/>
    <w:rsid w:val="00D27A5D"/>
    <w:rsid w:val="00D27AB3"/>
    <w:rsid w:val="00D27E16"/>
    <w:rsid w:val="00D27E87"/>
    <w:rsid w:val="00D300F1"/>
    <w:rsid w:val="00D303FD"/>
    <w:rsid w:val="00D30749"/>
    <w:rsid w:val="00D30DD4"/>
    <w:rsid w:val="00D30E1D"/>
    <w:rsid w:val="00D311C9"/>
    <w:rsid w:val="00D312CB"/>
    <w:rsid w:val="00D3138A"/>
    <w:rsid w:val="00D314E5"/>
    <w:rsid w:val="00D3169C"/>
    <w:rsid w:val="00D31769"/>
    <w:rsid w:val="00D31B37"/>
    <w:rsid w:val="00D31C29"/>
    <w:rsid w:val="00D3205F"/>
    <w:rsid w:val="00D3211B"/>
    <w:rsid w:val="00D32244"/>
    <w:rsid w:val="00D329BE"/>
    <w:rsid w:val="00D329DC"/>
    <w:rsid w:val="00D329EC"/>
    <w:rsid w:val="00D32A73"/>
    <w:rsid w:val="00D32AAD"/>
    <w:rsid w:val="00D32B13"/>
    <w:rsid w:val="00D32D60"/>
    <w:rsid w:val="00D32EAE"/>
    <w:rsid w:val="00D32EC3"/>
    <w:rsid w:val="00D32FD4"/>
    <w:rsid w:val="00D33235"/>
    <w:rsid w:val="00D332DF"/>
    <w:rsid w:val="00D33502"/>
    <w:rsid w:val="00D338D3"/>
    <w:rsid w:val="00D33AFC"/>
    <w:rsid w:val="00D33B1F"/>
    <w:rsid w:val="00D33BD2"/>
    <w:rsid w:val="00D33E81"/>
    <w:rsid w:val="00D34093"/>
    <w:rsid w:val="00D34164"/>
    <w:rsid w:val="00D34348"/>
    <w:rsid w:val="00D34425"/>
    <w:rsid w:val="00D344DB"/>
    <w:rsid w:val="00D34540"/>
    <w:rsid w:val="00D345D4"/>
    <w:rsid w:val="00D345FE"/>
    <w:rsid w:val="00D347FC"/>
    <w:rsid w:val="00D34A03"/>
    <w:rsid w:val="00D34C94"/>
    <w:rsid w:val="00D34D2B"/>
    <w:rsid w:val="00D35056"/>
    <w:rsid w:val="00D35085"/>
    <w:rsid w:val="00D350F0"/>
    <w:rsid w:val="00D353AE"/>
    <w:rsid w:val="00D35519"/>
    <w:rsid w:val="00D35747"/>
    <w:rsid w:val="00D35808"/>
    <w:rsid w:val="00D35E45"/>
    <w:rsid w:val="00D36440"/>
    <w:rsid w:val="00D365DB"/>
    <w:rsid w:val="00D36970"/>
    <w:rsid w:val="00D369EC"/>
    <w:rsid w:val="00D36B20"/>
    <w:rsid w:val="00D36C8B"/>
    <w:rsid w:val="00D36D09"/>
    <w:rsid w:val="00D36DA6"/>
    <w:rsid w:val="00D36FC5"/>
    <w:rsid w:val="00D37126"/>
    <w:rsid w:val="00D371F7"/>
    <w:rsid w:val="00D372B2"/>
    <w:rsid w:val="00D372C6"/>
    <w:rsid w:val="00D373A1"/>
    <w:rsid w:val="00D373ED"/>
    <w:rsid w:val="00D3752A"/>
    <w:rsid w:val="00D37555"/>
    <w:rsid w:val="00D379D4"/>
    <w:rsid w:val="00D37BB1"/>
    <w:rsid w:val="00D37BE7"/>
    <w:rsid w:val="00D37DE8"/>
    <w:rsid w:val="00D37E0D"/>
    <w:rsid w:val="00D37E42"/>
    <w:rsid w:val="00D37F59"/>
    <w:rsid w:val="00D40130"/>
    <w:rsid w:val="00D401E4"/>
    <w:rsid w:val="00D40317"/>
    <w:rsid w:val="00D40842"/>
    <w:rsid w:val="00D408EB"/>
    <w:rsid w:val="00D40931"/>
    <w:rsid w:val="00D40951"/>
    <w:rsid w:val="00D4096A"/>
    <w:rsid w:val="00D4099A"/>
    <w:rsid w:val="00D40D7A"/>
    <w:rsid w:val="00D41106"/>
    <w:rsid w:val="00D41292"/>
    <w:rsid w:val="00D4139A"/>
    <w:rsid w:val="00D41495"/>
    <w:rsid w:val="00D415C1"/>
    <w:rsid w:val="00D416D0"/>
    <w:rsid w:val="00D4189B"/>
    <w:rsid w:val="00D41C34"/>
    <w:rsid w:val="00D41C7B"/>
    <w:rsid w:val="00D41DCF"/>
    <w:rsid w:val="00D41F49"/>
    <w:rsid w:val="00D42111"/>
    <w:rsid w:val="00D421FE"/>
    <w:rsid w:val="00D42253"/>
    <w:rsid w:val="00D42752"/>
    <w:rsid w:val="00D42A06"/>
    <w:rsid w:val="00D42D0D"/>
    <w:rsid w:val="00D42DAF"/>
    <w:rsid w:val="00D42E29"/>
    <w:rsid w:val="00D42F23"/>
    <w:rsid w:val="00D42FA2"/>
    <w:rsid w:val="00D432C8"/>
    <w:rsid w:val="00D434B7"/>
    <w:rsid w:val="00D434C1"/>
    <w:rsid w:val="00D43624"/>
    <w:rsid w:val="00D436E4"/>
    <w:rsid w:val="00D4382A"/>
    <w:rsid w:val="00D4386C"/>
    <w:rsid w:val="00D43B32"/>
    <w:rsid w:val="00D43C6A"/>
    <w:rsid w:val="00D43D49"/>
    <w:rsid w:val="00D43D6A"/>
    <w:rsid w:val="00D44018"/>
    <w:rsid w:val="00D444F1"/>
    <w:rsid w:val="00D445B7"/>
    <w:rsid w:val="00D446A6"/>
    <w:rsid w:val="00D446C5"/>
    <w:rsid w:val="00D44728"/>
    <w:rsid w:val="00D44817"/>
    <w:rsid w:val="00D44A46"/>
    <w:rsid w:val="00D44AA0"/>
    <w:rsid w:val="00D44BAA"/>
    <w:rsid w:val="00D44BED"/>
    <w:rsid w:val="00D44C71"/>
    <w:rsid w:val="00D45058"/>
    <w:rsid w:val="00D4544B"/>
    <w:rsid w:val="00D456B0"/>
    <w:rsid w:val="00D45779"/>
    <w:rsid w:val="00D457D8"/>
    <w:rsid w:val="00D45B1E"/>
    <w:rsid w:val="00D45CAC"/>
    <w:rsid w:val="00D45E0B"/>
    <w:rsid w:val="00D45F06"/>
    <w:rsid w:val="00D45FDB"/>
    <w:rsid w:val="00D4606F"/>
    <w:rsid w:val="00D461DF"/>
    <w:rsid w:val="00D462A3"/>
    <w:rsid w:val="00D46307"/>
    <w:rsid w:val="00D463D0"/>
    <w:rsid w:val="00D464B8"/>
    <w:rsid w:val="00D46579"/>
    <w:rsid w:val="00D466C7"/>
    <w:rsid w:val="00D466C9"/>
    <w:rsid w:val="00D466ED"/>
    <w:rsid w:val="00D467F2"/>
    <w:rsid w:val="00D46DE0"/>
    <w:rsid w:val="00D46E4E"/>
    <w:rsid w:val="00D46F45"/>
    <w:rsid w:val="00D46F55"/>
    <w:rsid w:val="00D471BD"/>
    <w:rsid w:val="00D471D9"/>
    <w:rsid w:val="00D47338"/>
    <w:rsid w:val="00D473A0"/>
    <w:rsid w:val="00D474A6"/>
    <w:rsid w:val="00D4754D"/>
    <w:rsid w:val="00D4773C"/>
    <w:rsid w:val="00D477A2"/>
    <w:rsid w:val="00D47AD9"/>
    <w:rsid w:val="00D504CA"/>
    <w:rsid w:val="00D5059F"/>
    <w:rsid w:val="00D50890"/>
    <w:rsid w:val="00D50A31"/>
    <w:rsid w:val="00D50AA8"/>
    <w:rsid w:val="00D5102E"/>
    <w:rsid w:val="00D51260"/>
    <w:rsid w:val="00D513F7"/>
    <w:rsid w:val="00D51535"/>
    <w:rsid w:val="00D5166F"/>
    <w:rsid w:val="00D5170B"/>
    <w:rsid w:val="00D51743"/>
    <w:rsid w:val="00D518BE"/>
    <w:rsid w:val="00D51DD2"/>
    <w:rsid w:val="00D51DF5"/>
    <w:rsid w:val="00D51ED3"/>
    <w:rsid w:val="00D52150"/>
    <w:rsid w:val="00D522FB"/>
    <w:rsid w:val="00D52351"/>
    <w:rsid w:val="00D52862"/>
    <w:rsid w:val="00D52AA1"/>
    <w:rsid w:val="00D52C21"/>
    <w:rsid w:val="00D52DD6"/>
    <w:rsid w:val="00D53011"/>
    <w:rsid w:val="00D53202"/>
    <w:rsid w:val="00D532FF"/>
    <w:rsid w:val="00D53649"/>
    <w:rsid w:val="00D536AD"/>
    <w:rsid w:val="00D53BBD"/>
    <w:rsid w:val="00D53D55"/>
    <w:rsid w:val="00D53EFF"/>
    <w:rsid w:val="00D5427E"/>
    <w:rsid w:val="00D5450A"/>
    <w:rsid w:val="00D54647"/>
    <w:rsid w:val="00D546C2"/>
    <w:rsid w:val="00D548CD"/>
    <w:rsid w:val="00D54DAB"/>
    <w:rsid w:val="00D54E0B"/>
    <w:rsid w:val="00D54FCD"/>
    <w:rsid w:val="00D55019"/>
    <w:rsid w:val="00D55033"/>
    <w:rsid w:val="00D550FD"/>
    <w:rsid w:val="00D551C0"/>
    <w:rsid w:val="00D551DD"/>
    <w:rsid w:val="00D55245"/>
    <w:rsid w:val="00D555D6"/>
    <w:rsid w:val="00D557FA"/>
    <w:rsid w:val="00D5587B"/>
    <w:rsid w:val="00D5599A"/>
    <w:rsid w:val="00D559E1"/>
    <w:rsid w:val="00D55A6A"/>
    <w:rsid w:val="00D55AFB"/>
    <w:rsid w:val="00D55D37"/>
    <w:rsid w:val="00D56162"/>
    <w:rsid w:val="00D563CF"/>
    <w:rsid w:val="00D565FF"/>
    <w:rsid w:val="00D566AA"/>
    <w:rsid w:val="00D566F3"/>
    <w:rsid w:val="00D56783"/>
    <w:rsid w:val="00D567E1"/>
    <w:rsid w:val="00D5680B"/>
    <w:rsid w:val="00D56A81"/>
    <w:rsid w:val="00D56C95"/>
    <w:rsid w:val="00D56CE2"/>
    <w:rsid w:val="00D56D52"/>
    <w:rsid w:val="00D56E69"/>
    <w:rsid w:val="00D57458"/>
    <w:rsid w:val="00D5779F"/>
    <w:rsid w:val="00D577CB"/>
    <w:rsid w:val="00D578EC"/>
    <w:rsid w:val="00D57926"/>
    <w:rsid w:val="00D5797D"/>
    <w:rsid w:val="00D57A22"/>
    <w:rsid w:val="00D57DAD"/>
    <w:rsid w:val="00D601AB"/>
    <w:rsid w:val="00D603C0"/>
    <w:rsid w:val="00D6056A"/>
    <w:rsid w:val="00D605D8"/>
    <w:rsid w:val="00D605E6"/>
    <w:rsid w:val="00D60625"/>
    <w:rsid w:val="00D60627"/>
    <w:rsid w:val="00D60691"/>
    <w:rsid w:val="00D6079A"/>
    <w:rsid w:val="00D609A5"/>
    <w:rsid w:val="00D60BB9"/>
    <w:rsid w:val="00D60DF0"/>
    <w:rsid w:val="00D60FA6"/>
    <w:rsid w:val="00D61059"/>
    <w:rsid w:val="00D61090"/>
    <w:rsid w:val="00D610A1"/>
    <w:rsid w:val="00D610C4"/>
    <w:rsid w:val="00D61308"/>
    <w:rsid w:val="00D617B0"/>
    <w:rsid w:val="00D6196C"/>
    <w:rsid w:val="00D61B51"/>
    <w:rsid w:val="00D61E37"/>
    <w:rsid w:val="00D6228C"/>
    <w:rsid w:val="00D62329"/>
    <w:rsid w:val="00D6235F"/>
    <w:rsid w:val="00D624F4"/>
    <w:rsid w:val="00D625AD"/>
    <w:rsid w:val="00D62878"/>
    <w:rsid w:val="00D628A6"/>
    <w:rsid w:val="00D628CF"/>
    <w:rsid w:val="00D62AB1"/>
    <w:rsid w:val="00D62B98"/>
    <w:rsid w:val="00D62C40"/>
    <w:rsid w:val="00D62C7E"/>
    <w:rsid w:val="00D62CC4"/>
    <w:rsid w:val="00D62D41"/>
    <w:rsid w:val="00D62F10"/>
    <w:rsid w:val="00D62F41"/>
    <w:rsid w:val="00D63223"/>
    <w:rsid w:val="00D632B0"/>
    <w:rsid w:val="00D6338F"/>
    <w:rsid w:val="00D633A4"/>
    <w:rsid w:val="00D635A3"/>
    <w:rsid w:val="00D635C5"/>
    <w:rsid w:val="00D63815"/>
    <w:rsid w:val="00D6386D"/>
    <w:rsid w:val="00D638B0"/>
    <w:rsid w:val="00D638D2"/>
    <w:rsid w:val="00D63921"/>
    <w:rsid w:val="00D63B49"/>
    <w:rsid w:val="00D63BDB"/>
    <w:rsid w:val="00D63BFC"/>
    <w:rsid w:val="00D63C83"/>
    <w:rsid w:val="00D63FFD"/>
    <w:rsid w:val="00D6406A"/>
    <w:rsid w:val="00D64085"/>
    <w:rsid w:val="00D640B9"/>
    <w:rsid w:val="00D64162"/>
    <w:rsid w:val="00D641B4"/>
    <w:rsid w:val="00D64682"/>
    <w:rsid w:val="00D646E5"/>
    <w:rsid w:val="00D64A91"/>
    <w:rsid w:val="00D64D4A"/>
    <w:rsid w:val="00D64E3E"/>
    <w:rsid w:val="00D6533C"/>
    <w:rsid w:val="00D653B2"/>
    <w:rsid w:val="00D653F9"/>
    <w:rsid w:val="00D6561B"/>
    <w:rsid w:val="00D657D5"/>
    <w:rsid w:val="00D65BFC"/>
    <w:rsid w:val="00D65FC0"/>
    <w:rsid w:val="00D6666E"/>
    <w:rsid w:val="00D669D6"/>
    <w:rsid w:val="00D66DC6"/>
    <w:rsid w:val="00D66DE9"/>
    <w:rsid w:val="00D66E1E"/>
    <w:rsid w:val="00D66F59"/>
    <w:rsid w:val="00D66F6C"/>
    <w:rsid w:val="00D670E2"/>
    <w:rsid w:val="00D672A7"/>
    <w:rsid w:val="00D67401"/>
    <w:rsid w:val="00D67537"/>
    <w:rsid w:val="00D675D8"/>
    <w:rsid w:val="00D678FA"/>
    <w:rsid w:val="00D67997"/>
    <w:rsid w:val="00D67CF7"/>
    <w:rsid w:val="00D67D5B"/>
    <w:rsid w:val="00D70084"/>
    <w:rsid w:val="00D700CA"/>
    <w:rsid w:val="00D70340"/>
    <w:rsid w:val="00D70448"/>
    <w:rsid w:val="00D704E5"/>
    <w:rsid w:val="00D705E3"/>
    <w:rsid w:val="00D70632"/>
    <w:rsid w:val="00D70A1D"/>
    <w:rsid w:val="00D70A6F"/>
    <w:rsid w:val="00D70C90"/>
    <w:rsid w:val="00D70DC7"/>
    <w:rsid w:val="00D70E4E"/>
    <w:rsid w:val="00D7101A"/>
    <w:rsid w:val="00D71139"/>
    <w:rsid w:val="00D713A3"/>
    <w:rsid w:val="00D713DD"/>
    <w:rsid w:val="00D7155F"/>
    <w:rsid w:val="00D715F1"/>
    <w:rsid w:val="00D71ABA"/>
    <w:rsid w:val="00D71ADE"/>
    <w:rsid w:val="00D71D2F"/>
    <w:rsid w:val="00D71F14"/>
    <w:rsid w:val="00D721E4"/>
    <w:rsid w:val="00D722EB"/>
    <w:rsid w:val="00D723A3"/>
    <w:rsid w:val="00D72447"/>
    <w:rsid w:val="00D72683"/>
    <w:rsid w:val="00D7269F"/>
    <w:rsid w:val="00D72924"/>
    <w:rsid w:val="00D72984"/>
    <w:rsid w:val="00D72BE5"/>
    <w:rsid w:val="00D72C1A"/>
    <w:rsid w:val="00D72CE2"/>
    <w:rsid w:val="00D72E67"/>
    <w:rsid w:val="00D72EB5"/>
    <w:rsid w:val="00D730D4"/>
    <w:rsid w:val="00D731C0"/>
    <w:rsid w:val="00D7361A"/>
    <w:rsid w:val="00D73819"/>
    <w:rsid w:val="00D738CE"/>
    <w:rsid w:val="00D739B6"/>
    <w:rsid w:val="00D73A0F"/>
    <w:rsid w:val="00D73B1B"/>
    <w:rsid w:val="00D73BB5"/>
    <w:rsid w:val="00D73BE5"/>
    <w:rsid w:val="00D73C1D"/>
    <w:rsid w:val="00D7404C"/>
    <w:rsid w:val="00D740F9"/>
    <w:rsid w:val="00D74347"/>
    <w:rsid w:val="00D743EA"/>
    <w:rsid w:val="00D7462B"/>
    <w:rsid w:val="00D74763"/>
    <w:rsid w:val="00D74C89"/>
    <w:rsid w:val="00D74CC7"/>
    <w:rsid w:val="00D74D4B"/>
    <w:rsid w:val="00D74ED3"/>
    <w:rsid w:val="00D74F61"/>
    <w:rsid w:val="00D750B6"/>
    <w:rsid w:val="00D75129"/>
    <w:rsid w:val="00D753B7"/>
    <w:rsid w:val="00D7550D"/>
    <w:rsid w:val="00D75735"/>
    <w:rsid w:val="00D75793"/>
    <w:rsid w:val="00D757ED"/>
    <w:rsid w:val="00D7582F"/>
    <w:rsid w:val="00D75B68"/>
    <w:rsid w:val="00D75EAB"/>
    <w:rsid w:val="00D7610A"/>
    <w:rsid w:val="00D76996"/>
    <w:rsid w:val="00D76C4F"/>
    <w:rsid w:val="00D76C92"/>
    <w:rsid w:val="00D76CAE"/>
    <w:rsid w:val="00D76F50"/>
    <w:rsid w:val="00D76FA9"/>
    <w:rsid w:val="00D7704D"/>
    <w:rsid w:val="00D770B4"/>
    <w:rsid w:val="00D772C0"/>
    <w:rsid w:val="00D776D6"/>
    <w:rsid w:val="00D77946"/>
    <w:rsid w:val="00D77B18"/>
    <w:rsid w:val="00D77B4F"/>
    <w:rsid w:val="00D77C89"/>
    <w:rsid w:val="00D800DF"/>
    <w:rsid w:val="00D8010E"/>
    <w:rsid w:val="00D801F4"/>
    <w:rsid w:val="00D80365"/>
    <w:rsid w:val="00D8037F"/>
    <w:rsid w:val="00D804BB"/>
    <w:rsid w:val="00D80980"/>
    <w:rsid w:val="00D80A37"/>
    <w:rsid w:val="00D80A46"/>
    <w:rsid w:val="00D80E1B"/>
    <w:rsid w:val="00D8110A"/>
    <w:rsid w:val="00D8127D"/>
    <w:rsid w:val="00D813EC"/>
    <w:rsid w:val="00D81513"/>
    <w:rsid w:val="00D817B1"/>
    <w:rsid w:val="00D818AF"/>
    <w:rsid w:val="00D81B32"/>
    <w:rsid w:val="00D81C88"/>
    <w:rsid w:val="00D82203"/>
    <w:rsid w:val="00D8239D"/>
    <w:rsid w:val="00D8244B"/>
    <w:rsid w:val="00D825DC"/>
    <w:rsid w:val="00D8266A"/>
    <w:rsid w:val="00D82712"/>
    <w:rsid w:val="00D82755"/>
    <w:rsid w:val="00D827DD"/>
    <w:rsid w:val="00D8294D"/>
    <w:rsid w:val="00D82C34"/>
    <w:rsid w:val="00D82CF1"/>
    <w:rsid w:val="00D83081"/>
    <w:rsid w:val="00D83168"/>
    <w:rsid w:val="00D83262"/>
    <w:rsid w:val="00D832ED"/>
    <w:rsid w:val="00D83487"/>
    <w:rsid w:val="00D83491"/>
    <w:rsid w:val="00D835AE"/>
    <w:rsid w:val="00D83708"/>
    <w:rsid w:val="00D83C9F"/>
    <w:rsid w:val="00D83D90"/>
    <w:rsid w:val="00D84072"/>
    <w:rsid w:val="00D841E7"/>
    <w:rsid w:val="00D8426C"/>
    <w:rsid w:val="00D8447A"/>
    <w:rsid w:val="00D844CC"/>
    <w:rsid w:val="00D845F2"/>
    <w:rsid w:val="00D84988"/>
    <w:rsid w:val="00D84B81"/>
    <w:rsid w:val="00D84BD5"/>
    <w:rsid w:val="00D84C1D"/>
    <w:rsid w:val="00D84C83"/>
    <w:rsid w:val="00D84DEE"/>
    <w:rsid w:val="00D84EAF"/>
    <w:rsid w:val="00D8531A"/>
    <w:rsid w:val="00D853A4"/>
    <w:rsid w:val="00D85461"/>
    <w:rsid w:val="00D85693"/>
    <w:rsid w:val="00D8577C"/>
    <w:rsid w:val="00D859E8"/>
    <w:rsid w:val="00D85B71"/>
    <w:rsid w:val="00D85C84"/>
    <w:rsid w:val="00D85E12"/>
    <w:rsid w:val="00D86063"/>
    <w:rsid w:val="00D86080"/>
    <w:rsid w:val="00D86201"/>
    <w:rsid w:val="00D866EB"/>
    <w:rsid w:val="00D8697E"/>
    <w:rsid w:val="00D86A3F"/>
    <w:rsid w:val="00D86A41"/>
    <w:rsid w:val="00D86CA9"/>
    <w:rsid w:val="00D86CE0"/>
    <w:rsid w:val="00D86FF8"/>
    <w:rsid w:val="00D8723F"/>
    <w:rsid w:val="00D87525"/>
    <w:rsid w:val="00D8790F"/>
    <w:rsid w:val="00D87BFA"/>
    <w:rsid w:val="00D87D4B"/>
    <w:rsid w:val="00D87FA2"/>
    <w:rsid w:val="00D90963"/>
    <w:rsid w:val="00D90A36"/>
    <w:rsid w:val="00D90CB2"/>
    <w:rsid w:val="00D90F2A"/>
    <w:rsid w:val="00D9114B"/>
    <w:rsid w:val="00D9142F"/>
    <w:rsid w:val="00D9153B"/>
    <w:rsid w:val="00D91623"/>
    <w:rsid w:val="00D91635"/>
    <w:rsid w:val="00D916E0"/>
    <w:rsid w:val="00D91869"/>
    <w:rsid w:val="00D91BE6"/>
    <w:rsid w:val="00D91D11"/>
    <w:rsid w:val="00D91D72"/>
    <w:rsid w:val="00D921DF"/>
    <w:rsid w:val="00D92314"/>
    <w:rsid w:val="00D92368"/>
    <w:rsid w:val="00D923E8"/>
    <w:rsid w:val="00D925E1"/>
    <w:rsid w:val="00D927DC"/>
    <w:rsid w:val="00D92A3E"/>
    <w:rsid w:val="00D92A58"/>
    <w:rsid w:val="00D92B1D"/>
    <w:rsid w:val="00D92B7A"/>
    <w:rsid w:val="00D92DC2"/>
    <w:rsid w:val="00D92EB3"/>
    <w:rsid w:val="00D92FFB"/>
    <w:rsid w:val="00D932D9"/>
    <w:rsid w:val="00D93620"/>
    <w:rsid w:val="00D9366E"/>
    <w:rsid w:val="00D93A55"/>
    <w:rsid w:val="00D93E40"/>
    <w:rsid w:val="00D94354"/>
    <w:rsid w:val="00D943F2"/>
    <w:rsid w:val="00D944C8"/>
    <w:rsid w:val="00D945D9"/>
    <w:rsid w:val="00D947FF"/>
    <w:rsid w:val="00D94A0C"/>
    <w:rsid w:val="00D94A25"/>
    <w:rsid w:val="00D94B4D"/>
    <w:rsid w:val="00D94C65"/>
    <w:rsid w:val="00D94CBD"/>
    <w:rsid w:val="00D94E87"/>
    <w:rsid w:val="00D94ED1"/>
    <w:rsid w:val="00D94EEE"/>
    <w:rsid w:val="00D950C0"/>
    <w:rsid w:val="00D950F1"/>
    <w:rsid w:val="00D95514"/>
    <w:rsid w:val="00D955E7"/>
    <w:rsid w:val="00D95767"/>
    <w:rsid w:val="00D958AF"/>
    <w:rsid w:val="00D958E6"/>
    <w:rsid w:val="00D95968"/>
    <w:rsid w:val="00D95D1F"/>
    <w:rsid w:val="00D961DE"/>
    <w:rsid w:val="00D962F0"/>
    <w:rsid w:val="00D9639A"/>
    <w:rsid w:val="00D964A2"/>
    <w:rsid w:val="00D9663F"/>
    <w:rsid w:val="00D966BF"/>
    <w:rsid w:val="00D967EA"/>
    <w:rsid w:val="00D968A3"/>
    <w:rsid w:val="00D96B25"/>
    <w:rsid w:val="00D96B82"/>
    <w:rsid w:val="00D96CB2"/>
    <w:rsid w:val="00D96D6D"/>
    <w:rsid w:val="00D96E10"/>
    <w:rsid w:val="00D96E63"/>
    <w:rsid w:val="00D96FD9"/>
    <w:rsid w:val="00D9771D"/>
    <w:rsid w:val="00D97886"/>
    <w:rsid w:val="00D97999"/>
    <w:rsid w:val="00D97A48"/>
    <w:rsid w:val="00D97E7D"/>
    <w:rsid w:val="00D97F3B"/>
    <w:rsid w:val="00D97F99"/>
    <w:rsid w:val="00D97FB1"/>
    <w:rsid w:val="00DA00FE"/>
    <w:rsid w:val="00DA02CD"/>
    <w:rsid w:val="00DA02F3"/>
    <w:rsid w:val="00DA04B0"/>
    <w:rsid w:val="00DA0651"/>
    <w:rsid w:val="00DA07D5"/>
    <w:rsid w:val="00DA09A8"/>
    <w:rsid w:val="00DA09BF"/>
    <w:rsid w:val="00DA0A94"/>
    <w:rsid w:val="00DA0B86"/>
    <w:rsid w:val="00DA1345"/>
    <w:rsid w:val="00DA155A"/>
    <w:rsid w:val="00DA1892"/>
    <w:rsid w:val="00DA1B8A"/>
    <w:rsid w:val="00DA1F95"/>
    <w:rsid w:val="00DA2026"/>
    <w:rsid w:val="00DA208E"/>
    <w:rsid w:val="00DA2230"/>
    <w:rsid w:val="00DA23E6"/>
    <w:rsid w:val="00DA240B"/>
    <w:rsid w:val="00DA25CD"/>
    <w:rsid w:val="00DA2734"/>
    <w:rsid w:val="00DA27D9"/>
    <w:rsid w:val="00DA2C9F"/>
    <w:rsid w:val="00DA2E57"/>
    <w:rsid w:val="00DA2FF1"/>
    <w:rsid w:val="00DA32FF"/>
    <w:rsid w:val="00DA333B"/>
    <w:rsid w:val="00DA338E"/>
    <w:rsid w:val="00DA33B3"/>
    <w:rsid w:val="00DA33D3"/>
    <w:rsid w:val="00DA34CD"/>
    <w:rsid w:val="00DA36FB"/>
    <w:rsid w:val="00DA381E"/>
    <w:rsid w:val="00DA385F"/>
    <w:rsid w:val="00DA38B9"/>
    <w:rsid w:val="00DA3CE7"/>
    <w:rsid w:val="00DA407A"/>
    <w:rsid w:val="00DA4356"/>
    <w:rsid w:val="00DA43F3"/>
    <w:rsid w:val="00DA4699"/>
    <w:rsid w:val="00DA46C1"/>
    <w:rsid w:val="00DA487D"/>
    <w:rsid w:val="00DA4B6E"/>
    <w:rsid w:val="00DA4CEF"/>
    <w:rsid w:val="00DA4D7A"/>
    <w:rsid w:val="00DA4EE9"/>
    <w:rsid w:val="00DA4EF4"/>
    <w:rsid w:val="00DA4FAA"/>
    <w:rsid w:val="00DA5066"/>
    <w:rsid w:val="00DA50F3"/>
    <w:rsid w:val="00DA5201"/>
    <w:rsid w:val="00DA537D"/>
    <w:rsid w:val="00DA5490"/>
    <w:rsid w:val="00DA5804"/>
    <w:rsid w:val="00DA5937"/>
    <w:rsid w:val="00DA5A1A"/>
    <w:rsid w:val="00DA5A60"/>
    <w:rsid w:val="00DA5A81"/>
    <w:rsid w:val="00DA5B91"/>
    <w:rsid w:val="00DA5BC5"/>
    <w:rsid w:val="00DA5CCC"/>
    <w:rsid w:val="00DA608B"/>
    <w:rsid w:val="00DA63D5"/>
    <w:rsid w:val="00DA643A"/>
    <w:rsid w:val="00DA68FE"/>
    <w:rsid w:val="00DA69DD"/>
    <w:rsid w:val="00DA6A0E"/>
    <w:rsid w:val="00DA6B0E"/>
    <w:rsid w:val="00DA6B23"/>
    <w:rsid w:val="00DA6C59"/>
    <w:rsid w:val="00DA6D5F"/>
    <w:rsid w:val="00DA6EDB"/>
    <w:rsid w:val="00DA6F19"/>
    <w:rsid w:val="00DA6F55"/>
    <w:rsid w:val="00DA7096"/>
    <w:rsid w:val="00DA71F5"/>
    <w:rsid w:val="00DA73C5"/>
    <w:rsid w:val="00DA7416"/>
    <w:rsid w:val="00DA75F1"/>
    <w:rsid w:val="00DA776D"/>
    <w:rsid w:val="00DA79A2"/>
    <w:rsid w:val="00DA7B57"/>
    <w:rsid w:val="00DA7B7A"/>
    <w:rsid w:val="00DB00AD"/>
    <w:rsid w:val="00DB04F6"/>
    <w:rsid w:val="00DB05CF"/>
    <w:rsid w:val="00DB06DE"/>
    <w:rsid w:val="00DB080E"/>
    <w:rsid w:val="00DB0B32"/>
    <w:rsid w:val="00DB0BED"/>
    <w:rsid w:val="00DB0C60"/>
    <w:rsid w:val="00DB0EF3"/>
    <w:rsid w:val="00DB1225"/>
    <w:rsid w:val="00DB1474"/>
    <w:rsid w:val="00DB1548"/>
    <w:rsid w:val="00DB1602"/>
    <w:rsid w:val="00DB16AF"/>
    <w:rsid w:val="00DB1987"/>
    <w:rsid w:val="00DB1AB6"/>
    <w:rsid w:val="00DB1AC3"/>
    <w:rsid w:val="00DB1BC8"/>
    <w:rsid w:val="00DB1BD1"/>
    <w:rsid w:val="00DB1F32"/>
    <w:rsid w:val="00DB2085"/>
    <w:rsid w:val="00DB2135"/>
    <w:rsid w:val="00DB2464"/>
    <w:rsid w:val="00DB2581"/>
    <w:rsid w:val="00DB2878"/>
    <w:rsid w:val="00DB2920"/>
    <w:rsid w:val="00DB2926"/>
    <w:rsid w:val="00DB2A8A"/>
    <w:rsid w:val="00DB2AD2"/>
    <w:rsid w:val="00DB2CC5"/>
    <w:rsid w:val="00DB33C6"/>
    <w:rsid w:val="00DB367C"/>
    <w:rsid w:val="00DB36ED"/>
    <w:rsid w:val="00DB37F1"/>
    <w:rsid w:val="00DB38ED"/>
    <w:rsid w:val="00DB3A1A"/>
    <w:rsid w:val="00DB3AAF"/>
    <w:rsid w:val="00DB3D6B"/>
    <w:rsid w:val="00DB41DC"/>
    <w:rsid w:val="00DB4310"/>
    <w:rsid w:val="00DB448E"/>
    <w:rsid w:val="00DB4E8D"/>
    <w:rsid w:val="00DB4EC1"/>
    <w:rsid w:val="00DB4EC4"/>
    <w:rsid w:val="00DB4F56"/>
    <w:rsid w:val="00DB4FCA"/>
    <w:rsid w:val="00DB50D0"/>
    <w:rsid w:val="00DB5259"/>
    <w:rsid w:val="00DB530F"/>
    <w:rsid w:val="00DB5546"/>
    <w:rsid w:val="00DB5568"/>
    <w:rsid w:val="00DB5609"/>
    <w:rsid w:val="00DB5C03"/>
    <w:rsid w:val="00DB5D76"/>
    <w:rsid w:val="00DB5D79"/>
    <w:rsid w:val="00DB60F5"/>
    <w:rsid w:val="00DB631A"/>
    <w:rsid w:val="00DB63B2"/>
    <w:rsid w:val="00DB64A4"/>
    <w:rsid w:val="00DB6529"/>
    <w:rsid w:val="00DB6C9C"/>
    <w:rsid w:val="00DB6E86"/>
    <w:rsid w:val="00DB70E3"/>
    <w:rsid w:val="00DB7210"/>
    <w:rsid w:val="00DB73CF"/>
    <w:rsid w:val="00DB766E"/>
    <w:rsid w:val="00DB76F3"/>
    <w:rsid w:val="00DB77A9"/>
    <w:rsid w:val="00DB785D"/>
    <w:rsid w:val="00DB7944"/>
    <w:rsid w:val="00DB7D1A"/>
    <w:rsid w:val="00DB7E4C"/>
    <w:rsid w:val="00DC0039"/>
    <w:rsid w:val="00DC010C"/>
    <w:rsid w:val="00DC0122"/>
    <w:rsid w:val="00DC0148"/>
    <w:rsid w:val="00DC0485"/>
    <w:rsid w:val="00DC05FB"/>
    <w:rsid w:val="00DC072D"/>
    <w:rsid w:val="00DC088E"/>
    <w:rsid w:val="00DC0AA6"/>
    <w:rsid w:val="00DC0AFF"/>
    <w:rsid w:val="00DC0C7B"/>
    <w:rsid w:val="00DC0E29"/>
    <w:rsid w:val="00DC1488"/>
    <w:rsid w:val="00DC1507"/>
    <w:rsid w:val="00DC15AF"/>
    <w:rsid w:val="00DC1956"/>
    <w:rsid w:val="00DC1977"/>
    <w:rsid w:val="00DC1980"/>
    <w:rsid w:val="00DC19EE"/>
    <w:rsid w:val="00DC1A47"/>
    <w:rsid w:val="00DC1E66"/>
    <w:rsid w:val="00DC230E"/>
    <w:rsid w:val="00DC2356"/>
    <w:rsid w:val="00DC248B"/>
    <w:rsid w:val="00DC25C4"/>
    <w:rsid w:val="00DC260F"/>
    <w:rsid w:val="00DC2811"/>
    <w:rsid w:val="00DC2A87"/>
    <w:rsid w:val="00DC2C4D"/>
    <w:rsid w:val="00DC2C87"/>
    <w:rsid w:val="00DC2CBB"/>
    <w:rsid w:val="00DC2E2E"/>
    <w:rsid w:val="00DC2F65"/>
    <w:rsid w:val="00DC3554"/>
    <w:rsid w:val="00DC357C"/>
    <w:rsid w:val="00DC35FD"/>
    <w:rsid w:val="00DC3616"/>
    <w:rsid w:val="00DC36FA"/>
    <w:rsid w:val="00DC3C1F"/>
    <w:rsid w:val="00DC3DCA"/>
    <w:rsid w:val="00DC3E09"/>
    <w:rsid w:val="00DC3E29"/>
    <w:rsid w:val="00DC40A4"/>
    <w:rsid w:val="00DC42F5"/>
    <w:rsid w:val="00DC4372"/>
    <w:rsid w:val="00DC4411"/>
    <w:rsid w:val="00DC44F1"/>
    <w:rsid w:val="00DC493A"/>
    <w:rsid w:val="00DC49C5"/>
    <w:rsid w:val="00DC4BAD"/>
    <w:rsid w:val="00DC4D62"/>
    <w:rsid w:val="00DC5009"/>
    <w:rsid w:val="00DC502C"/>
    <w:rsid w:val="00DC5168"/>
    <w:rsid w:val="00DC51BF"/>
    <w:rsid w:val="00DC51E7"/>
    <w:rsid w:val="00DC53CF"/>
    <w:rsid w:val="00DC53DE"/>
    <w:rsid w:val="00DC545D"/>
    <w:rsid w:val="00DC593E"/>
    <w:rsid w:val="00DC5A8D"/>
    <w:rsid w:val="00DC5ADB"/>
    <w:rsid w:val="00DC5B4B"/>
    <w:rsid w:val="00DC5E9B"/>
    <w:rsid w:val="00DC609C"/>
    <w:rsid w:val="00DC60B4"/>
    <w:rsid w:val="00DC6296"/>
    <w:rsid w:val="00DC655A"/>
    <w:rsid w:val="00DC6595"/>
    <w:rsid w:val="00DC6665"/>
    <w:rsid w:val="00DC6AF6"/>
    <w:rsid w:val="00DC6CA9"/>
    <w:rsid w:val="00DC6D3E"/>
    <w:rsid w:val="00DC713F"/>
    <w:rsid w:val="00DC7351"/>
    <w:rsid w:val="00DC74E6"/>
    <w:rsid w:val="00DC761B"/>
    <w:rsid w:val="00DC78A4"/>
    <w:rsid w:val="00DC7C87"/>
    <w:rsid w:val="00DC7C88"/>
    <w:rsid w:val="00DC7E27"/>
    <w:rsid w:val="00DC7E83"/>
    <w:rsid w:val="00DC7FD3"/>
    <w:rsid w:val="00DD016C"/>
    <w:rsid w:val="00DD039E"/>
    <w:rsid w:val="00DD0702"/>
    <w:rsid w:val="00DD0860"/>
    <w:rsid w:val="00DD0A6F"/>
    <w:rsid w:val="00DD0BA5"/>
    <w:rsid w:val="00DD0C3E"/>
    <w:rsid w:val="00DD0C99"/>
    <w:rsid w:val="00DD0EDD"/>
    <w:rsid w:val="00DD1028"/>
    <w:rsid w:val="00DD1087"/>
    <w:rsid w:val="00DD11B9"/>
    <w:rsid w:val="00DD142C"/>
    <w:rsid w:val="00DD14A0"/>
    <w:rsid w:val="00DD14B5"/>
    <w:rsid w:val="00DD1848"/>
    <w:rsid w:val="00DD1893"/>
    <w:rsid w:val="00DD19E5"/>
    <w:rsid w:val="00DD1C00"/>
    <w:rsid w:val="00DD1EA0"/>
    <w:rsid w:val="00DD222D"/>
    <w:rsid w:val="00DD25BA"/>
    <w:rsid w:val="00DD25C8"/>
    <w:rsid w:val="00DD26FD"/>
    <w:rsid w:val="00DD271B"/>
    <w:rsid w:val="00DD281C"/>
    <w:rsid w:val="00DD2B8C"/>
    <w:rsid w:val="00DD2BBF"/>
    <w:rsid w:val="00DD2F38"/>
    <w:rsid w:val="00DD303A"/>
    <w:rsid w:val="00DD3071"/>
    <w:rsid w:val="00DD3202"/>
    <w:rsid w:val="00DD3641"/>
    <w:rsid w:val="00DD36FC"/>
    <w:rsid w:val="00DD379E"/>
    <w:rsid w:val="00DD38B2"/>
    <w:rsid w:val="00DD39E3"/>
    <w:rsid w:val="00DD39EA"/>
    <w:rsid w:val="00DD3D54"/>
    <w:rsid w:val="00DD4220"/>
    <w:rsid w:val="00DD4388"/>
    <w:rsid w:val="00DD46F3"/>
    <w:rsid w:val="00DD47D0"/>
    <w:rsid w:val="00DD48F7"/>
    <w:rsid w:val="00DD4DA4"/>
    <w:rsid w:val="00DD51B3"/>
    <w:rsid w:val="00DD51EA"/>
    <w:rsid w:val="00DD5450"/>
    <w:rsid w:val="00DD56F6"/>
    <w:rsid w:val="00DD5806"/>
    <w:rsid w:val="00DD586F"/>
    <w:rsid w:val="00DD590F"/>
    <w:rsid w:val="00DD5A02"/>
    <w:rsid w:val="00DD5C2D"/>
    <w:rsid w:val="00DD5E7A"/>
    <w:rsid w:val="00DD612F"/>
    <w:rsid w:val="00DD62AA"/>
    <w:rsid w:val="00DD637F"/>
    <w:rsid w:val="00DD662F"/>
    <w:rsid w:val="00DD668E"/>
    <w:rsid w:val="00DD6723"/>
    <w:rsid w:val="00DD6981"/>
    <w:rsid w:val="00DD6F49"/>
    <w:rsid w:val="00DD70AF"/>
    <w:rsid w:val="00DD7529"/>
    <w:rsid w:val="00DD761E"/>
    <w:rsid w:val="00DD76D5"/>
    <w:rsid w:val="00DD7746"/>
    <w:rsid w:val="00DD77CF"/>
    <w:rsid w:val="00DD7937"/>
    <w:rsid w:val="00DD79F8"/>
    <w:rsid w:val="00DD7A41"/>
    <w:rsid w:val="00DD7AD9"/>
    <w:rsid w:val="00DD7FD8"/>
    <w:rsid w:val="00DE024E"/>
    <w:rsid w:val="00DE0337"/>
    <w:rsid w:val="00DE044F"/>
    <w:rsid w:val="00DE0646"/>
    <w:rsid w:val="00DE064D"/>
    <w:rsid w:val="00DE0689"/>
    <w:rsid w:val="00DE096A"/>
    <w:rsid w:val="00DE0BB5"/>
    <w:rsid w:val="00DE0C9C"/>
    <w:rsid w:val="00DE0D20"/>
    <w:rsid w:val="00DE1028"/>
    <w:rsid w:val="00DE1048"/>
    <w:rsid w:val="00DE10E2"/>
    <w:rsid w:val="00DE10FD"/>
    <w:rsid w:val="00DE1148"/>
    <w:rsid w:val="00DE149B"/>
    <w:rsid w:val="00DE1536"/>
    <w:rsid w:val="00DE1558"/>
    <w:rsid w:val="00DE15C8"/>
    <w:rsid w:val="00DE1915"/>
    <w:rsid w:val="00DE1A13"/>
    <w:rsid w:val="00DE1B53"/>
    <w:rsid w:val="00DE1D7E"/>
    <w:rsid w:val="00DE1F6E"/>
    <w:rsid w:val="00DE2140"/>
    <w:rsid w:val="00DE249E"/>
    <w:rsid w:val="00DE24C3"/>
    <w:rsid w:val="00DE260B"/>
    <w:rsid w:val="00DE2C0F"/>
    <w:rsid w:val="00DE2D5F"/>
    <w:rsid w:val="00DE2EA5"/>
    <w:rsid w:val="00DE311D"/>
    <w:rsid w:val="00DE3403"/>
    <w:rsid w:val="00DE3497"/>
    <w:rsid w:val="00DE39CB"/>
    <w:rsid w:val="00DE3A15"/>
    <w:rsid w:val="00DE3A85"/>
    <w:rsid w:val="00DE3BFC"/>
    <w:rsid w:val="00DE3CB9"/>
    <w:rsid w:val="00DE3D40"/>
    <w:rsid w:val="00DE3E85"/>
    <w:rsid w:val="00DE404A"/>
    <w:rsid w:val="00DE4081"/>
    <w:rsid w:val="00DE42B2"/>
    <w:rsid w:val="00DE4310"/>
    <w:rsid w:val="00DE440A"/>
    <w:rsid w:val="00DE4474"/>
    <w:rsid w:val="00DE44AF"/>
    <w:rsid w:val="00DE4504"/>
    <w:rsid w:val="00DE457A"/>
    <w:rsid w:val="00DE45ED"/>
    <w:rsid w:val="00DE462B"/>
    <w:rsid w:val="00DE46D5"/>
    <w:rsid w:val="00DE4798"/>
    <w:rsid w:val="00DE4940"/>
    <w:rsid w:val="00DE4A7B"/>
    <w:rsid w:val="00DE4AEF"/>
    <w:rsid w:val="00DE4B8D"/>
    <w:rsid w:val="00DE4BB5"/>
    <w:rsid w:val="00DE4C68"/>
    <w:rsid w:val="00DE4D11"/>
    <w:rsid w:val="00DE4D42"/>
    <w:rsid w:val="00DE4DB1"/>
    <w:rsid w:val="00DE4E3F"/>
    <w:rsid w:val="00DE4EA0"/>
    <w:rsid w:val="00DE4F52"/>
    <w:rsid w:val="00DE5175"/>
    <w:rsid w:val="00DE5181"/>
    <w:rsid w:val="00DE5383"/>
    <w:rsid w:val="00DE53C6"/>
    <w:rsid w:val="00DE5420"/>
    <w:rsid w:val="00DE543F"/>
    <w:rsid w:val="00DE5486"/>
    <w:rsid w:val="00DE585D"/>
    <w:rsid w:val="00DE58E4"/>
    <w:rsid w:val="00DE5A46"/>
    <w:rsid w:val="00DE5C1D"/>
    <w:rsid w:val="00DE600D"/>
    <w:rsid w:val="00DE60E2"/>
    <w:rsid w:val="00DE62E1"/>
    <w:rsid w:val="00DE6459"/>
    <w:rsid w:val="00DE679E"/>
    <w:rsid w:val="00DE67F3"/>
    <w:rsid w:val="00DE698A"/>
    <w:rsid w:val="00DE69DF"/>
    <w:rsid w:val="00DE6EB0"/>
    <w:rsid w:val="00DE6F98"/>
    <w:rsid w:val="00DE7170"/>
    <w:rsid w:val="00DE7198"/>
    <w:rsid w:val="00DE71C5"/>
    <w:rsid w:val="00DE7239"/>
    <w:rsid w:val="00DE7256"/>
    <w:rsid w:val="00DE75BA"/>
    <w:rsid w:val="00DE75D4"/>
    <w:rsid w:val="00DE766E"/>
    <w:rsid w:val="00DE76C7"/>
    <w:rsid w:val="00DE778A"/>
    <w:rsid w:val="00DE77E2"/>
    <w:rsid w:val="00DE7929"/>
    <w:rsid w:val="00DE7C2F"/>
    <w:rsid w:val="00DE7D74"/>
    <w:rsid w:val="00DE7E1B"/>
    <w:rsid w:val="00DE7E88"/>
    <w:rsid w:val="00DF00DE"/>
    <w:rsid w:val="00DF020F"/>
    <w:rsid w:val="00DF024F"/>
    <w:rsid w:val="00DF0670"/>
    <w:rsid w:val="00DF09E3"/>
    <w:rsid w:val="00DF09F6"/>
    <w:rsid w:val="00DF0ADA"/>
    <w:rsid w:val="00DF0B33"/>
    <w:rsid w:val="00DF0DD9"/>
    <w:rsid w:val="00DF0FAF"/>
    <w:rsid w:val="00DF1275"/>
    <w:rsid w:val="00DF13A7"/>
    <w:rsid w:val="00DF1474"/>
    <w:rsid w:val="00DF15ED"/>
    <w:rsid w:val="00DF16C0"/>
    <w:rsid w:val="00DF1B2D"/>
    <w:rsid w:val="00DF1CF8"/>
    <w:rsid w:val="00DF1FC9"/>
    <w:rsid w:val="00DF20BE"/>
    <w:rsid w:val="00DF2800"/>
    <w:rsid w:val="00DF2A3D"/>
    <w:rsid w:val="00DF2AE5"/>
    <w:rsid w:val="00DF2D4E"/>
    <w:rsid w:val="00DF3188"/>
    <w:rsid w:val="00DF356E"/>
    <w:rsid w:val="00DF35DC"/>
    <w:rsid w:val="00DF38A5"/>
    <w:rsid w:val="00DF3E21"/>
    <w:rsid w:val="00DF3E41"/>
    <w:rsid w:val="00DF3F40"/>
    <w:rsid w:val="00DF3F91"/>
    <w:rsid w:val="00DF40D6"/>
    <w:rsid w:val="00DF4305"/>
    <w:rsid w:val="00DF4770"/>
    <w:rsid w:val="00DF485A"/>
    <w:rsid w:val="00DF4A04"/>
    <w:rsid w:val="00DF4A81"/>
    <w:rsid w:val="00DF4ABA"/>
    <w:rsid w:val="00DF4AED"/>
    <w:rsid w:val="00DF4D8D"/>
    <w:rsid w:val="00DF50F8"/>
    <w:rsid w:val="00DF5178"/>
    <w:rsid w:val="00DF53B3"/>
    <w:rsid w:val="00DF5571"/>
    <w:rsid w:val="00DF55CC"/>
    <w:rsid w:val="00DF579E"/>
    <w:rsid w:val="00DF57B4"/>
    <w:rsid w:val="00DF5D89"/>
    <w:rsid w:val="00DF5DAE"/>
    <w:rsid w:val="00DF5ECE"/>
    <w:rsid w:val="00DF60EA"/>
    <w:rsid w:val="00DF624A"/>
    <w:rsid w:val="00DF6251"/>
    <w:rsid w:val="00DF6611"/>
    <w:rsid w:val="00DF6630"/>
    <w:rsid w:val="00DF6695"/>
    <w:rsid w:val="00DF6CDD"/>
    <w:rsid w:val="00DF6D21"/>
    <w:rsid w:val="00DF6D30"/>
    <w:rsid w:val="00DF6E23"/>
    <w:rsid w:val="00DF7171"/>
    <w:rsid w:val="00DF71FA"/>
    <w:rsid w:val="00DF7220"/>
    <w:rsid w:val="00DF7264"/>
    <w:rsid w:val="00DF7371"/>
    <w:rsid w:val="00DF767C"/>
    <w:rsid w:val="00DF7731"/>
    <w:rsid w:val="00DF78DA"/>
    <w:rsid w:val="00DF7957"/>
    <w:rsid w:val="00DF7A10"/>
    <w:rsid w:val="00DF7ACB"/>
    <w:rsid w:val="00DF7C1B"/>
    <w:rsid w:val="00DF7EC6"/>
    <w:rsid w:val="00E00189"/>
    <w:rsid w:val="00E001D7"/>
    <w:rsid w:val="00E0021F"/>
    <w:rsid w:val="00E002B6"/>
    <w:rsid w:val="00E0039A"/>
    <w:rsid w:val="00E0074B"/>
    <w:rsid w:val="00E00773"/>
    <w:rsid w:val="00E00927"/>
    <w:rsid w:val="00E0099F"/>
    <w:rsid w:val="00E00BAB"/>
    <w:rsid w:val="00E00DEF"/>
    <w:rsid w:val="00E00EBC"/>
    <w:rsid w:val="00E0107A"/>
    <w:rsid w:val="00E010F6"/>
    <w:rsid w:val="00E01128"/>
    <w:rsid w:val="00E011A2"/>
    <w:rsid w:val="00E01202"/>
    <w:rsid w:val="00E01462"/>
    <w:rsid w:val="00E014B8"/>
    <w:rsid w:val="00E014D9"/>
    <w:rsid w:val="00E014E6"/>
    <w:rsid w:val="00E014FE"/>
    <w:rsid w:val="00E01557"/>
    <w:rsid w:val="00E015BC"/>
    <w:rsid w:val="00E015F6"/>
    <w:rsid w:val="00E0168E"/>
    <w:rsid w:val="00E017A0"/>
    <w:rsid w:val="00E01BCF"/>
    <w:rsid w:val="00E01E4A"/>
    <w:rsid w:val="00E01F4B"/>
    <w:rsid w:val="00E02023"/>
    <w:rsid w:val="00E0212C"/>
    <w:rsid w:val="00E02140"/>
    <w:rsid w:val="00E02218"/>
    <w:rsid w:val="00E02414"/>
    <w:rsid w:val="00E0242A"/>
    <w:rsid w:val="00E0244C"/>
    <w:rsid w:val="00E0257E"/>
    <w:rsid w:val="00E02696"/>
    <w:rsid w:val="00E02795"/>
    <w:rsid w:val="00E02944"/>
    <w:rsid w:val="00E02A63"/>
    <w:rsid w:val="00E02B0E"/>
    <w:rsid w:val="00E02BD9"/>
    <w:rsid w:val="00E02CA2"/>
    <w:rsid w:val="00E03105"/>
    <w:rsid w:val="00E0337E"/>
    <w:rsid w:val="00E033DC"/>
    <w:rsid w:val="00E03450"/>
    <w:rsid w:val="00E0350C"/>
    <w:rsid w:val="00E035E6"/>
    <w:rsid w:val="00E0362A"/>
    <w:rsid w:val="00E036B1"/>
    <w:rsid w:val="00E03724"/>
    <w:rsid w:val="00E03ADA"/>
    <w:rsid w:val="00E03C29"/>
    <w:rsid w:val="00E0403C"/>
    <w:rsid w:val="00E0411C"/>
    <w:rsid w:val="00E04132"/>
    <w:rsid w:val="00E041CF"/>
    <w:rsid w:val="00E0465C"/>
    <w:rsid w:val="00E0479C"/>
    <w:rsid w:val="00E047CE"/>
    <w:rsid w:val="00E04A09"/>
    <w:rsid w:val="00E04B9B"/>
    <w:rsid w:val="00E04D4B"/>
    <w:rsid w:val="00E04D6B"/>
    <w:rsid w:val="00E04EA3"/>
    <w:rsid w:val="00E05045"/>
    <w:rsid w:val="00E051A9"/>
    <w:rsid w:val="00E051CA"/>
    <w:rsid w:val="00E051FD"/>
    <w:rsid w:val="00E0536A"/>
    <w:rsid w:val="00E0550A"/>
    <w:rsid w:val="00E05607"/>
    <w:rsid w:val="00E0577F"/>
    <w:rsid w:val="00E05B65"/>
    <w:rsid w:val="00E05D99"/>
    <w:rsid w:val="00E05EA7"/>
    <w:rsid w:val="00E05F6B"/>
    <w:rsid w:val="00E0606E"/>
    <w:rsid w:val="00E064ED"/>
    <w:rsid w:val="00E0653C"/>
    <w:rsid w:val="00E06551"/>
    <w:rsid w:val="00E069CC"/>
    <w:rsid w:val="00E06BB0"/>
    <w:rsid w:val="00E06BD5"/>
    <w:rsid w:val="00E06D03"/>
    <w:rsid w:val="00E06EA1"/>
    <w:rsid w:val="00E07192"/>
    <w:rsid w:val="00E07236"/>
    <w:rsid w:val="00E072BA"/>
    <w:rsid w:val="00E074ED"/>
    <w:rsid w:val="00E07552"/>
    <w:rsid w:val="00E075D2"/>
    <w:rsid w:val="00E07754"/>
    <w:rsid w:val="00E079EE"/>
    <w:rsid w:val="00E07A8B"/>
    <w:rsid w:val="00E07B58"/>
    <w:rsid w:val="00E07F58"/>
    <w:rsid w:val="00E10357"/>
    <w:rsid w:val="00E105B1"/>
    <w:rsid w:val="00E10810"/>
    <w:rsid w:val="00E10871"/>
    <w:rsid w:val="00E10942"/>
    <w:rsid w:val="00E10AF2"/>
    <w:rsid w:val="00E10B25"/>
    <w:rsid w:val="00E10C2C"/>
    <w:rsid w:val="00E10CBF"/>
    <w:rsid w:val="00E10D3C"/>
    <w:rsid w:val="00E11107"/>
    <w:rsid w:val="00E11306"/>
    <w:rsid w:val="00E1145B"/>
    <w:rsid w:val="00E11532"/>
    <w:rsid w:val="00E11586"/>
    <w:rsid w:val="00E1169E"/>
    <w:rsid w:val="00E1199F"/>
    <w:rsid w:val="00E11C7F"/>
    <w:rsid w:val="00E11F10"/>
    <w:rsid w:val="00E11FD6"/>
    <w:rsid w:val="00E12051"/>
    <w:rsid w:val="00E120F6"/>
    <w:rsid w:val="00E12168"/>
    <w:rsid w:val="00E123A9"/>
    <w:rsid w:val="00E123E9"/>
    <w:rsid w:val="00E124E6"/>
    <w:rsid w:val="00E128BC"/>
    <w:rsid w:val="00E12A5A"/>
    <w:rsid w:val="00E12BEF"/>
    <w:rsid w:val="00E12CD9"/>
    <w:rsid w:val="00E12FB9"/>
    <w:rsid w:val="00E1308D"/>
    <w:rsid w:val="00E132A9"/>
    <w:rsid w:val="00E13340"/>
    <w:rsid w:val="00E133BF"/>
    <w:rsid w:val="00E13564"/>
    <w:rsid w:val="00E135AA"/>
    <w:rsid w:val="00E1369A"/>
    <w:rsid w:val="00E1381F"/>
    <w:rsid w:val="00E13879"/>
    <w:rsid w:val="00E13A07"/>
    <w:rsid w:val="00E13B68"/>
    <w:rsid w:val="00E13B7B"/>
    <w:rsid w:val="00E13D4A"/>
    <w:rsid w:val="00E13F3F"/>
    <w:rsid w:val="00E14119"/>
    <w:rsid w:val="00E141E4"/>
    <w:rsid w:val="00E141F5"/>
    <w:rsid w:val="00E141F9"/>
    <w:rsid w:val="00E1462E"/>
    <w:rsid w:val="00E14A19"/>
    <w:rsid w:val="00E14B0A"/>
    <w:rsid w:val="00E14BAC"/>
    <w:rsid w:val="00E14C3A"/>
    <w:rsid w:val="00E14ECF"/>
    <w:rsid w:val="00E15133"/>
    <w:rsid w:val="00E1514F"/>
    <w:rsid w:val="00E151FD"/>
    <w:rsid w:val="00E15236"/>
    <w:rsid w:val="00E15366"/>
    <w:rsid w:val="00E155E0"/>
    <w:rsid w:val="00E157F2"/>
    <w:rsid w:val="00E15AB3"/>
    <w:rsid w:val="00E15C53"/>
    <w:rsid w:val="00E15C59"/>
    <w:rsid w:val="00E15C8E"/>
    <w:rsid w:val="00E15CB3"/>
    <w:rsid w:val="00E1603F"/>
    <w:rsid w:val="00E161E5"/>
    <w:rsid w:val="00E163D7"/>
    <w:rsid w:val="00E1650D"/>
    <w:rsid w:val="00E167FA"/>
    <w:rsid w:val="00E16929"/>
    <w:rsid w:val="00E169C8"/>
    <w:rsid w:val="00E16B81"/>
    <w:rsid w:val="00E16C68"/>
    <w:rsid w:val="00E16C87"/>
    <w:rsid w:val="00E1705E"/>
    <w:rsid w:val="00E17186"/>
    <w:rsid w:val="00E17269"/>
    <w:rsid w:val="00E1748F"/>
    <w:rsid w:val="00E175EC"/>
    <w:rsid w:val="00E176C1"/>
    <w:rsid w:val="00E1773C"/>
    <w:rsid w:val="00E17ACE"/>
    <w:rsid w:val="00E17D5B"/>
    <w:rsid w:val="00E17D7E"/>
    <w:rsid w:val="00E17D8F"/>
    <w:rsid w:val="00E17FC4"/>
    <w:rsid w:val="00E20003"/>
    <w:rsid w:val="00E200BB"/>
    <w:rsid w:val="00E20149"/>
    <w:rsid w:val="00E20542"/>
    <w:rsid w:val="00E2059B"/>
    <w:rsid w:val="00E20636"/>
    <w:rsid w:val="00E20756"/>
    <w:rsid w:val="00E20899"/>
    <w:rsid w:val="00E21237"/>
    <w:rsid w:val="00E21402"/>
    <w:rsid w:val="00E214C6"/>
    <w:rsid w:val="00E214D1"/>
    <w:rsid w:val="00E216FE"/>
    <w:rsid w:val="00E217C4"/>
    <w:rsid w:val="00E217DB"/>
    <w:rsid w:val="00E21ACC"/>
    <w:rsid w:val="00E21B36"/>
    <w:rsid w:val="00E21CD4"/>
    <w:rsid w:val="00E21EA0"/>
    <w:rsid w:val="00E21F33"/>
    <w:rsid w:val="00E21FF3"/>
    <w:rsid w:val="00E22270"/>
    <w:rsid w:val="00E2233A"/>
    <w:rsid w:val="00E223CD"/>
    <w:rsid w:val="00E224B9"/>
    <w:rsid w:val="00E228DD"/>
    <w:rsid w:val="00E22F8B"/>
    <w:rsid w:val="00E23253"/>
    <w:rsid w:val="00E2342D"/>
    <w:rsid w:val="00E237CE"/>
    <w:rsid w:val="00E23A35"/>
    <w:rsid w:val="00E23C22"/>
    <w:rsid w:val="00E23E07"/>
    <w:rsid w:val="00E2415B"/>
    <w:rsid w:val="00E24178"/>
    <w:rsid w:val="00E2435C"/>
    <w:rsid w:val="00E246A1"/>
    <w:rsid w:val="00E24872"/>
    <w:rsid w:val="00E24A2B"/>
    <w:rsid w:val="00E24C3C"/>
    <w:rsid w:val="00E24E08"/>
    <w:rsid w:val="00E24E67"/>
    <w:rsid w:val="00E250EF"/>
    <w:rsid w:val="00E2513F"/>
    <w:rsid w:val="00E25299"/>
    <w:rsid w:val="00E252C0"/>
    <w:rsid w:val="00E2532E"/>
    <w:rsid w:val="00E253CB"/>
    <w:rsid w:val="00E25505"/>
    <w:rsid w:val="00E256E8"/>
    <w:rsid w:val="00E2570C"/>
    <w:rsid w:val="00E257B8"/>
    <w:rsid w:val="00E25A5C"/>
    <w:rsid w:val="00E25AC5"/>
    <w:rsid w:val="00E25B30"/>
    <w:rsid w:val="00E26164"/>
    <w:rsid w:val="00E264A4"/>
    <w:rsid w:val="00E26817"/>
    <w:rsid w:val="00E26AA8"/>
    <w:rsid w:val="00E26B0B"/>
    <w:rsid w:val="00E26B55"/>
    <w:rsid w:val="00E26CD8"/>
    <w:rsid w:val="00E2717A"/>
    <w:rsid w:val="00E27263"/>
    <w:rsid w:val="00E272E6"/>
    <w:rsid w:val="00E273CD"/>
    <w:rsid w:val="00E27813"/>
    <w:rsid w:val="00E27CB9"/>
    <w:rsid w:val="00E27D59"/>
    <w:rsid w:val="00E27DF7"/>
    <w:rsid w:val="00E3059A"/>
    <w:rsid w:val="00E305A0"/>
    <w:rsid w:val="00E30620"/>
    <w:rsid w:val="00E30649"/>
    <w:rsid w:val="00E3065C"/>
    <w:rsid w:val="00E307FC"/>
    <w:rsid w:val="00E30B22"/>
    <w:rsid w:val="00E30C78"/>
    <w:rsid w:val="00E30E2D"/>
    <w:rsid w:val="00E30F07"/>
    <w:rsid w:val="00E3109B"/>
    <w:rsid w:val="00E311EF"/>
    <w:rsid w:val="00E31201"/>
    <w:rsid w:val="00E31374"/>
    <w:rsid w:val="00E31438"/>
    <w:rsid w:val="00E3182A"/>
    <w:rsid w:val="00E31B8A"/>
    <w:rsid w:val="00E31E22"/>
    <w:rsid w:val="00E31EC9"/>
    <w:rsid w:val="00E3216E"/>
    <w:rsid w:val="00E3220B"/>
    <w:rsid w:val="00E32291"/>
    <w:rsid w:val="00E323B7"/>
    <w:rsid w:val="00E32614"/>
    <w:rsid w:val="00E32623"/>
    <w:rsid w:val="00E32672"/>
    <w:rsid w:val="00E3285F"/>
    <w:rsid w:val="00E32ACF"/>
    <w:rsid w:val="00E32EB2"/>
    <w:rsid w:val="00E32EBB"/>
    <w:rsid w:val="00E33029"/>
    <w:rsid w:val="00E33159"/>
    <w:rsid w:val="00E331E2"/>
    <w:rsid w:val="00E332D6"/>
    <w:rsid w:val="00E334B8"/>
    <w:rsid w:val="00E3353D"/>
    <w:rsid w:val="00E336BE"/>
    <w:rsid w:val="00E336D7"/>
    <w:rsid w:val="00E338CE"/>
    <w:rsid w:val="00E33C12"/>
    <w:rsid w:val="00E33C51"/>
    <w:rsid w:val="00E34179"/>
    <w:rsid w:val="00E3421A"/>
    <w:rsid w:val="00E34531"/>
    <w:rsid w:val="00E345C7"/>
    <w:rsid w:val="00E34836"/>
    <w:rsid w:val="00E3487B"/>
    <w:rsid w:val="00E34CBF"/>
    <w:rsid w:val="00E34E05"/>
    <w:rsid w:val="00E34E0C"/>
    <w:rsid w:val="00E34E1C"/>
    <w:rsid w:val="00E34EF6"/>
    <w:rsid w:val="00E34F6A"/>
    <w:rsid w:val="00E35113"/>
    <w:rsid w:val="00E3552E"/>
    <w:rsid w:val="00E3563E"/>
    <w:rsid w:val="00E35690"/>
    <w:rsid w:val="00E357B5"/>
    <w:rsid w:val="00E35B61"/>
    <w:rsid w:val="00E35FE8"/>
    <w:rsid w:val="00E3694F"/>
    <w:rsid w:val="00E36966"/>
    <w:rsid w:val="00E36AEE"/>
    <w:rsid w:val="00E36B7E"/>
    <w:rsid w:val="00E3734F"/>
    <w:rsid w:val="00E3736A"/>
    <w:rsid w:val="00E37371"/>
    <w:rsid w:val="00E373DC"/>
    <w:rsid w:val="00E3758E"/>
    <w:rsid w:val="00E37868"/>
    <w:rsid w:val="00E37994"/>
    <w:rsid w:val="00E37F4D"/>
    <w:rsid w:val="00E37FBE"/>
    <w:rsid w:val="00E4003A"/>
    <w:rsid w:val="00E40115"/>
    <w:rsid w:val="00E40233"/>
    <w:rsid w:val="00E405CC"/>
    <w:rsid w:val="00E407BF"/>
    <w:rsid w:val="00E40835"/>
    <w:rsid w:val="00E409A5"/>
    <w:rsid w:val="00E40A99"/>
    <w:rsid w:val="00E40C95"/>
    <w:rsid w:val="00E40E15"/>
    <w:rsid w:val="00E40E2E"/>
    <w:rsid w:val="00E4122A"/>
    <w:rsid w:val="00E41298"/>
    <w:rsid w:val="00E4150D"/>
    <w:rsid w:val="00E41680"/>
    <w:rsid w:val="00E416DA"/>
    <w:rsid w:val="00E416DE"/>
    <w:rsid w:val="00E418F6"/>
    <w:rsid w:val="00E41942"/>
    <w:rsid w:val="00E41CF2"/>
    <w:rsid w:val="00E41D0A"/>
    <w:rsid w:val="00E424FC"/>
    <w:rsid w:val="00E42705"/>
    <w:rsid w:val="00E42A86"/>
    <w:rsid w:val="00E42FE8"/>
    <w:rsid w:val="00E431D0"/>
    <w:rsid w:val="00E432EB"/>
    <w:rsid w:val="00E43582"/>
    <w:rsid w:val="00E4364D"/>
    <w:rsid w:val="00E4383B"/>
    <w:rsid w:val="00E43907"/>
    <w:rsid w:val="00E43A5B"/>
    <w:rsid w:val="00E43AD3"/>
    <w:rsid w:val="00E43DEF"/>
    <w:rsid w:val="00E44181"/>
    <w:rsid w:val="00E441C7"/>
    <w:rsid w:val="00E44211"/>
    <w:rsid w:val="00E4429A"/>
    <w:rsid w:val="00E442F9"/>
    <w:rsid w:val="00E443D6"/>
    <w:rsid w:val="00E44462"/>
    <w:rsid w:val="00E44566"/>
    <w:rsid w:val="00E449BE"/>
    <w:rsid w:val="00E44A45"/>
    <w:rsid w:val="00E44D0E"/>
    <w:rsid w:val="00E44ED3"/>
    <w:rsid w:val="00E44FDD"/>
    <w:rsid w:val="00E4533B"/>
    <w:rsid w:val="00E45495"/>
    <w:rsid w:val="00E456AA"/>
    <w:rsid w:val="00E456B9"/>
    <w:rsid w:val="00E45AE4"/>
    <w:rsid w:val="00E45ECC"/>
    <w:rsid w:val="00E4610A"/>
    <w:rsid w:val="00E4611E"/>
    <w:rsid w:val="00E46323"/>
    <w:rsid w:val="00E4639A"/>
    <w:rsid w:val="00E4641E"/>
    <w:rsid w:val="00E46455"/>
    <w:rsid w:val="00E464E5"/>
    <w:rsid w:val="00E466B2"/>
    <w:rsid w:val="00E467CF"/>
    <w:rsid w:val="00E46ABB"/>
    <w:rsid w:val="00E46BC6"/>
    <w:rsid w:val="00E46C02"/>
    <w:rsid w:val="00E46C74"/>
    <w:rsid w:val="00E46C7E"/>
    <w:rsid w:val="00E47227"/>
    <w:rsid w:val="00E4772F"/>
    <w:rsid w:val="00E47780"/>
    <w:rsid w:val="00E47B28"/>
    <w:rsid w:val="00E47B48"/>
    <w:rsid w:val="00E47C04"/>
    <w:rsid w:val="00E47F03"/>
    <w:rsid w:val="00E50027"/>
    <w:rsid w:val="00E50066"/>
    <w:rsid w:val="00E50445"/>
    <w:rsid w:val="00E50528"/>
    <w:rsid w:val="00E505E4"/>
    <w:rsid w:val="00E50885"/>
    <w:rsid w:val="00E50A15"/>
    <w:rsid w:val="00E50A22"/>
    <w:rsid w:val="00E50FA8"/>
    <w:rsid w:val="00E50FAE"/>
    <w:rsid w:val="00E51017"/>
    <w:rsid w:val="00E51049"/>
    <w:rsid w:val="00E510A2"/>
    <w:rsid w:val="00E510DE"/>
    <w:rsid w:val="00E51201"/>
    <w:rsid w:val="00E513EE"/>
    <w:rsid w:val="00E514FD"/>
    <w:rsid w:val="00E51619"/>
    <w:rsid w:val="00E51680"/>
    <w:rsid w:val="00E51920"/>
    <w:rsid w:val="00E51966"/>
    <w:rsid w:val="00E51C33"/>
    <w:rsid w:val="00E51EE6"/>
    <w:rsid w:val="00E52122"/>
    <w:rsid w:val="00E523D8"/>
    <w:rsid w:val="00E524C5"/>
    <w:rsid w:val="00E52A06"/>
    <w:rsid w:val="00E52AA4"/>
    <w:rsid w:val="00E52B83"/>
    <w:rsid w:val="00E52C25"/>
    <w:rsid w:val="00E52EBA"/>
    <w:rsid w:val="00E531FB"/>
    <w:rsid w:val="00E533E6"/>
    <w:rsid w:val="00E534A6"/>
    <w:rsid w:val="00E5391B"/>
    <w:rsid w:val="00E53DA7"/>
    <w:rsid w:val="00E53EA5"/>
    <w:rsid w:val="00E53FF9"/>
    <w:rsid w:val="00E540AA"/>
    <w:rsid w:val="00E541B3"/>
    <w:rsid w:val="00E5421D"/>
    <w:rsid w:val="00E545C9"/>
    <w:rsid w:val="00E54652"/>
    <w:rsid w:val="00E546AE"/>
    <w:rsid w:val="00E54784"/>
    <w:rsid w:val="00E548E6"/>
    <w:rsid w:val="00E54D27"/>
    <w:rsid w:val="00E54E15"/>
    <w:rsid w:val="00E550A5"/>
    <w:rsid w:val="00E5544A"/>
    <w:rsid w:val="00E554FF"/>
    <w:rsid w:val="00E55544"/>
    <w:rsid w:val="00E55573"/>
    <w:rsid w:val="00E555AB"/>
    <w:rsid w:val="00E556AD"/>
    <w:rsid w:val="00E558F4"/>
    <w:rsid w:val="00E55908"/>
    <w:rsid w:val="00E5599E"/>
    <w:rsid w:val="00E55AAD"/>
    <w:rsid w:val="00E56009"/>
    <w:rsid w:val="00E56084"/>
    <w:rsid w:val="00E560D7"/>
    <w:rsid w:val="00E565E8"/>
    <w:rsid w:val="00E56626"/>
    <w:rsid w:val="00E569F5"/>
    <w:rsid w:val="00E56A19"/>
    <w:rsid w:val="00E56A8C"/>
    <w:rsid w:val="00E56D68"/>
    <w:rsid w:val="00E56FC3"/>
    <w:rsid w:val="00E575CF"/>
    <w:rsid w:val="00E57AE7"/>
    <w:rsid w:val="00E57B88"/>
    <w:rsid w:val="00E57BA5"/>
    <w:rsid w:val="00E57D4C"/>
    <w:rsid w:val="00E60179"/>
    <w:rsid w:val="00E601AE"/>
    <w:rsid w:val="00E6036C"/>
    <w:rsid w:val="00E60392"/>
    <w:rsid w:val="00E60591"/>
    <w:rsid w:val="00E60780"/>
    <w:rsid w:val="00E60BD9"/>
    <w:rsid w:val="00E60F8A"/>
    <w:rsid w:val="00E6101A"/>
    <w:rsid w:val="00E6115A"/>
    <w:rsid w:val="00E61387"/>
    <w:rsid w:val="00E615ED"/>
    <w:rsid w:val="00E61AD9"/>
    <w:rsid w:val="00E61C71"/>
    <w:rsid w:val="00E61CB6"/>
    <w:rsid w:val="00E61DDE"/>
    <w:rsid w:val="00E6209A"/>
    <w:rsid w:val="00E620A0"/>
    <w:rsid w:val="00E62142"/>
    <w:rsid w:val="00E6222D"/>
    <w:rsid w:val="00E62379"/>
    <w:rsid w:val="00E62417"/>
    <w:rsid w:val="00E6242A"/>
    <w:rsid w:val="00E62438"/>
    <w:rsid w:val="00E62460"/>
    <w:rsid w:val="00E624EE"/>
    <w:rsid w:val="00E626AD"/>
    <w:rsid w:val="00E62854"/>
    <w:rsid w:val="00E62AF4"/>
    <w:rsid w:val="00E62B49"/>
    <w:rsid w:val="00E62BB9"/>
    <w:rsid w:val="00E62EB7"/>
    <w:rsid w:val="00E62EF0"/>
    <w:rsid w:val="00E62EFB"/>
    <w:rsid w:val="00E62F95"/>
    <w:rsid w:val="00E630B1"/>
    <w:rsid w:val="00E6316B"/>
    <w:rsid w:val="00E6341B"/>
    <w:rsid w:val="00E63725"/>
    <w:rsid w:val="00E638D0"/>
    <w:rsid w:val="00E639AF"/>
    <w:rsid w:val="00E63AB1"/>
    <w:rsid w:val="00E63FB4"/>
    <w:rsid w:val="00E63FD7"/>
    <w:rsid w:val="00E64047"/>
    <w:rsid w:val="00E64261"/>
    <w:rsid w:val="00E6471C"/>
    <w:rsid w:val="00E64E04"/>
    <w:rsid w:val="00E64FB5"/>
    <w:rsid w:val="00E650A8"/>
    <w:rsid w:val="00E6527A"/>
    <w:rsid w:val="00E6562D"/>
    <w:rsid w:val="00E65634"/>
    <w:rsid w:val="00E656A9"/>
    <w:rsid w:val="00E65D32"/>
    <w:rsid w:val="00E65E56"/>
    <w:rsid w:val="00E6609D"/>
    <w:rsid w:val="00E660A7"/>
    <w:rsid w:val="00E6641D"/>
    <w:rsid w:val="00E66453"/>
    <w:rsid w:val="00E66A5D"/>
    <w:rsid w:val="00E66D77"/>
    <w:rsid w:val="00E66EFD"/>
    <w:rsid w:val="00E66F28"/>
    <w:rsid w:val="00E67296"/>
    <w:rsid w:val="00E673C1"/>
    <w:rsid w:val="00E67406"/>
    <w:rsid w:val="00E677AE"/>
    <w:rsid w:val="00E67A30"/>
    <w:rsid w:val="00E67B0D"/>
    <w:rsid w:val="00E67CF0"/>
    <w:rsid w:val="00E67D2E"/>
    <w:rsid w:val="00E67E4B"/>
    <w:rsid w:val="00E67F96"/>
    <w:rsid w:val="00E70060"/>
    <w:rsid w:val="00E7009C"/>
    <w:rsid w:val="00E702D6"/>
    <w:rsid w:val="00E70322"/>
    <w:rsid w:val="00E707F9"/>
    <w:rsid w:val="00E70C9A"/>
    <w:rsid w:val="00E70F16"/>
    <w:rsid w:val="00E70F2F"/>
    <w:rsid w:val="00E7123A"/>
    <w:rsid w:val="00E71550"/>
    <w:rsid w:val="00E71670"/>
    <w:rsid w:val="00E718DC"/>
    <w:rsid w:val="00E7191B"/>
    <w:rsid w:val="00E71E68"/>
    <w:rsid w:val="00E720AE"/>
    <w:rsid w:val="00E720DF"/>
    <w:rsid w:val="00E72130"/>
    <w:rsid w:val="00E72216"/>
    <w:rsid w:val="00E72467"/>
    <w:rsid w:val="00E7249F"/>
    <w:rsid w:val="00E724D7"/>
    <w:rsid w:val="00E72601"/>
    <w:rsid w:val="00E7265E"/>
    <w:rsid w:val="00E7277B"/>
    <w:rsid w:val="00E72907"/>
    <w:rsid w:val="00E72981"/>
    <w:rsid w:val="00E72B6F"/>
    <w:rsid w:val="00E72B74"/>
    <w:rsid w:val="00E72EB2"/>
    <w:rsid w:val="00E73512"/>
    <w:rsid w:val="00E73929"/>
    <w:rsid w:val="00E73ACA"/>
    <w:rsid w:val="00E73B7F"/>
    <w:rsid w:val="00E73DD5"/>
    <w:rsid w:val="00E741B6"/>
    <w:rsid w:val="00E744D0"/>
    <w:rsid w:val="00E74743"/>
    <w:rsid w:val="00E747A0"/>
    <w:rsid w:val="00E74AFB"/>
    <w:rsid w:val="00E74C64"/>
    <w:rsid w:val="00E74C9C"/>
    <w:rsid w:val="00E751CE"/>
    <w:rsid w:val="00E752F3"/>
    <w:rsid w:val="00E75330"/>
    <w:rsid w:val="00E7543E"/>
    <w:rsid w:val="00E75CBE"/>
    <w:rsid w:val="00E75D7F"/>
    <w:rsid w:val="00E75E12"/>
    <w:rsid w:val="00E76136"/>
    <w:rsid w:val="00E764F8"/>
    <w:rsid w:val="00E769A1"/>
    <w:rsid w:val="00E76A2C"/>
    <w:rsid w:val="00E76F7B"/>
    <w:rsid w:val="00E76FA0"/>
    <w:rsid w:val="00E77022"/>
    <w:rsid w:val="00E77133"/>
    <w:rsid w:val="00E7732E"/>
    <w:rsid w:val="00E773ED"/>
    <w:rsid w:val="00E77414"/>
    <w:rsid w:val="00E7741D"/>
    <w:rsid w:val="00E774C7"/>
    <w:rsid w:val="00E775CF"/>
    <w:rsid w:val="00E7764B"/>
    <w:rsid w:val="00E778AC"/>
    <w:rsid w:val="00E7792A"/>
    <w:rsid w:val="00E77A8D"/>
    <w:rsid w:val="00E77FE3"/>
    <w:rsid w:val="00E800E3"/>
    <w:rsid w:val="00E801A6"/>
    <w:rsid w:val="00E8029C"/>
    <w:rsid w:val="00E802E0"/>
    <w:rsid w:val="00E802E5"/>
    <w:rsid w:val="00E80346"/>
    <w:rsid w:val="00E80396"/>
    <w:rsid w:val="00E807A3"/>
    <w:rsid w:val="00E807DF"/>
    <w:rsid w:val="00E80BDB"/>
    <w:rsid w:val="00E80EB8"/>
    <w:rsid w:val="00E80FF9"/>
    <w:rsid w:val="00E810E5"/>
    <w:rsid w:val="00E810E6"/>
    <w:rsid w:val="00E8141F"/>
    <w:rsid w:val="00E8167F"/>
    <w:rsid w:val="00E817FE"/>
    <w:rsid w:val="00E819B9"/>
    <w:rsid w:val="00E81B16"/>
    <w:rsid w:val="00E81D79"/>
    <w:rsid w:val="00E827E0"/>
    <w:rsid w:val="00E82A80"/>
    <w:rsid w:val="00E82B0D"/>
    <w:rsid w:val="00E82BB3"/>
    <w:rsid w:val="00E82F1B"/>
    <w:rsid w:val="00E8310C"/>
    <w:rsid w:val="00E8341F"/>
    <w:rsid w:val="00E83428"/>
    <w:rsid w:val="00E834CD"/>
    <w:rsid w:val="00E83C1B"/>
    <w:rsid w:val="00E83C4E"/>
    <w:rsid w:val="00E83FDD"/>
    <w:rsid w:val="00E841BA"/>
    <w:rsid w:val="00E84392"/>
    <w:rsid w:val="00E843E0"/>
    <w:rsid w:val="00E8443A"/>
    <w:rsid w:val="00E84480"/>
    <w:rsid w:val="00E84494"/>
    <w:rsid w:val="00E84508"/>
    <w:rsid w:val="00E846FF"/>
    <w:rsid w:val="00E84778"/>
    <w:rsid w:val="00E84AC3"/>
    <w:rsid w:val="00E84CE8"/>
    <w:rsid w:val="00E84EF0"/>
    <w:rsid w:val="00E84F44"/>
    <w:rsid w:val="00E84F80"/>
    <w:rsid w:val="00E84FE8"/>
    <w:rsid w:val="00E850A7"/>
    <w:rsid w:val="00E8525F"/>
    <w:rsid w:val="00E852A7"/>
    <w:rsid w:val="00E8563D"/>
    <w:rsid w:val="00E85648"/>
    <w:rsid w:val="00E85823"/>
    <w:rsid w:val="00E85ABE"/>
    <w:rsid w:val="00E85C78"/>
    <w:rsid w:val="00E85F11"/>
    <w:rsid w:val="00E86163"/>
    <w:rsid w:val="00E861B7"/>
    <w:rsid w:val="00E861B9"/>
    <w:rsid w:val="00E8634A"/>
    <w:rsid w:val="00E86350"/>
    <w:rsid w:val="00E8639C"/>
    <w:rsid w:val="00E865DC"/>
    <w:rsid w:val="00E866AD"/>
    <w:rsid w:val="00E866EF"/>
    <w:rsid w:val="00E867E9"/>
    <w:rsid w:val="00E86A20"/>
    <w:rsid w:val="00E86AF7"/>
    <w:rsid w:val="00E86CC5"/>
    <w:rsid w:val="00E86E4E"/>
    <w:rsid w:val="00E86E66"/>
    <w:rsid w:val="00E86EB9"/>
    <w:rsid w:val="00E87060"/>
    <w:rsid w:val="00E873A9"/>
    <w:rsid w:val="00E873C3"/>
    <w:rsid w:val="00E873F8"/>
    <w:rsid w:val="00E874D5"/>
    <w:rsid w:val="00E874FE"/>
    <w:rsid w:val="00E8759E"/>
    <w:rsid w:val="00E8765C"/>
    <w:rsid w:val="00E87A8C"/>
    <w:rsid w:val="00E87CD6"/>
    <w:rsid w:val="00E87CE4"/>
    <w:rsid w:val="00E87D45"/>
    <w:rsid w:val="00E87D98"/>
    <w:rsid w:val="00E87E5F"/>
    <w:rsid w:val="00E901EC"/>
    <w:rsid w:val="00E902A6"/>
    <w:rsid w:val="00E90595"/>
    <w:rsid w:val="00E90835"/>
    <w:rsid w:val="00E9091C"/>
    <w:rsid w:val="00E909DE"/>
    <w:rsid w:val="00E90CCF"/>
    <w:rsid w:val="00E90DB5"/>
    <w:rsid w:val="00E90E42"/>
    <w:rsid w:val="00E90F97"/>
    <w:rsid w:val="00E90FFF"/>
    <w:rsid w:val="00E91094"/>
    <w:rsid w:val="00E91112"/>
    <w:rsid w:val="00E911BE"/>
    <w:rsid w:val="00E91263"/>
    <w:rsid w:val="00E912E2"/>
    <w:rsid w:val="00E9137B"/>
    <w:rsid w:val="00E913CA"/>
    <w:rsid w:val="00E916AF"/>
    <w:rsid w:val="00E918F0"/>
    <w:rsid w:val="00E9193A"/>
    <w:rsid w:val="00E919BC"/>
    <w:rsid w:val="00E91A7E"/>
    <w:rsid w:val="00E91BDE"/>
    <w:rsid w:val="00E91C20"/>
    <w:rsid w:val="00E91C92"/>
    <w:rsid w:val="00E920D7"/>
    <w:rsid w:val="00E920FD"/>
    <w:rsid w:val="00E9213F"/>
    <w:rsid w:val="00E92165"/>
    <w:rsid w:val="00E923D4"/>
    <w:rsid w:val="00E9249A"/>
    <w:rsid w:val="00E926DF"/>
    <w:rsid w:val="00E927BF"/>
    <w:rsid w:val="00E92A8E"/>
    <w:rsid w:val="00E92ABB"/>
    <w:rsid w:val="00E92BBD"/>
    <w:rsid w:val="00E92DCD"/>
    <w:rsid w:val="00E92E90"/>
    <w:rsid w:val="00E92EBE"/>
    <w:rsid w:val="00E9313C"/>
    <w:rsid w:val="00E93224"/>
    <w:rsid w:val="00E93562"/>
    <w:rsid w:val="00E93A0B"/>
    <w:rsid w:val="00E93AC4"/>
    <w:rsid w:val="00E93D45"/>
    <w:rsid w:val="00E93F83"/>
    <w:rsid w:val="00E941B4"/>
    <w:rsid w:val="00E942F7"/>
    <w:rsid w:val="00E945D1"/>
    <w:rsid w:val="00E94963"/>
    <w:rsid w:val="00E94A1C"/>
    <w:rsid w:val="00E94BBA"/>
    <w:rsid w:val="00E95090"/>
    <w:rsid w:val="00E95369"/>
    <w:rsid w:val="00E9553E"/>
    <w:rsid w:val="00E95644"/>
    <w:rsid w:val="00E95647"/>
    <w:rsid w:val="00E95B2A"/>
    <w:rsid w:val="00E95DAB"/>
    <w:rsid w:val="00E95DE2"/>
    <w:rsid w:val="00E95E2B"/>
    <w:rsid w:val="00E96099"/>
    <w:rsid w:val="00E96289"/>
    <w:rsid w:val="00E962ED"/>
    <w:rsid w:val="00E96351"/>
    <w:rsid w:val="00E9643E"/>
    <w:rsid w:val="00E9652E"/>
    <w:rsid w:val="00E967C3"/>
    <w:rsid w:val="00E968B0"/>
    <w:rsid w:val="00E969E5"/>
    <w:rsid w:val="00E96A46"/>
    <w:rsid w:val="00E96A73"/>
    <w:rsid w:val="00E96BF1"/>
    <w:rsid w:val="00E96CE4"/>
    <w:rsid w:val="00E96EF7"/>
    <w:rsid w:val="00E96EFB"/>
    <w:rsid w:val="00E96F14"/>
    <w:rsid w:val="00E972A9"/>
    <w:rsid w:val="00E9747B"/>
    <w:rsid w:val="00E9754E"/>
    <w:rsid w:val="00E97593"/>
    <w:rsid w:val="00E97883"/>
    <w:rsid w:val="00E978BE"/>
    <w:rsid w:val="00E97ADD"/>
    <w:rsid w:val="00E97AEC"/>
    <w:rsid w:val="00E97CCE"/>
    <w:rsid w:val="00E97D11"/>
    <w:rsid w:val="00E97FA9"/>
    <w:rsid w:val="00EA0264"/>
    <w:rsid w:val="00EA03C8"/>
    <w:rsid w:val="00EA0447"/>
    <w:rsid w:val="00EA0696"/>
    <w:rsid w:val="00EA071C"/>
    <w:rsid w:val="00EA0E92"/>
    <w:rsid w:val="00EA0E97"/>
    <w:rsid w:val="00EA0ECE"/>
    <w:rsid w:val="00EA1024"/>
    <w:rsid w:val="00EA145B"/>
    <w:rsid w:val="00EA1473"/>
    <w:rsid w:val="00EA18D2"/>
    <w:rsid w:val="00EA1958"/>
    <w:rsid w:val="00EA1B0F"/>
    <w:rsid w:val="00EA1B44"/>
    <w:rsid w:val="00EA1C8D"/>
    <w:rsid w:val="00EA1D1B"/>
    <w:rsid w:val="00EA1E1D"/>
    <w:rsid w:val="00EA1E65"/>
    <w:rsid w:val="00EA21E9"/>
    <w:rsid w:val="00EA2793"/>
    <w:rsid w:val="00EA2956"/>
    <w:rsid w:val="00EA2BBE"/>
    <w:rsid w:val="00EA2DE3"/>
    <w:rsid w:val="00EA2F2D"/>
    <w:rsid w:val="00EA30C3"/>
    <w:rsid w:val="00EA323C"/>
    <w:rsid w:val="00EA336D"/>
    <w:rsid w:val="00EA389E"/>
    <w:rsid w:val="00EA39F4"/>
    <w:rsid w:val="00EA3AE5"/>
    <w:rsid w:val="00EA3B99"/>
    <w:rsid w:val="00EA3EE6"/>
    <w:rsid w:val="00EA41DA"/>
    <w:rsid w:val="00EA42DD"/>
    <w:rsid w:val="00EA4360"/>
    <w:rsid w:val="00EA4411"/>
    <w:rsid w:val="00EA462B"/>
    <w:rsid w:val="00EA4679"/>
    <w:rsid w:val="00EA46EA"/>
    <w:rsid w:val="00EA4787"/>
    <w:rsid w:val="00EA4A4B"/>
    <w:rsid w:val="00EA4E55"/>
    <w:rsid w:val="00EA4FCE"/>
    <w:rsid w:val="00EA4FEB"/>
    <w:rsid w:val="00EA5032"/>
    <w:rsid w:val="00EA5060"/>
    <w:rsid w:val="00EA50BC"/>
    <w:rsid w:val="00EA5392"/>
    <w:rsid w:val="00EA5573"/>
    <w:rsid w:val="00EA562F"/>
    <w:rsid w:val="00EA57C6"/>
    <w:rsid w:val="00EA5864"/>
    <w:rsid w:val="00EA5AF0"/>
    <w:rsid w:val="00EA5BB2"/>
    <w:rsid w:val="00EA6032"/>
    <w:rsid w:val="00EA60D4"/>
    <w:rsid w:val="00EA618F"/>
    <w:rsid w:val="00EA6438"/>
    <w:rsid w:val="00EA6440"/>
    <w:rsid w:val="00EA64FF"/>
    <w:rsid w:val="00EA658B"/>
    <w:rsid w:val="00EA6610"/>
    <w:rsid w:val="00EA677A"/>
    <w:rsid w:val="00EA68F3"/>
    <w:rsid w:val="00EA6AE3"/>
    <w:rsid w:val="00EA6EFB"/>
    <w:rsid w:val="00EA6F52"/>
    <w:rsid w:val="00EA6FE9"/>
    <w:rsid w:val="00EA7382"/>
    <w:rsid w:val="00EA740D"/>
    <w:rsid w:val="00EA76F0"/>
    <w:rsid w:val="00EA7C9D"/>
    <w:rsid w:val="00EA7DEE"/>
    <w:rsid w:val="00EA7E92"/>
    <w:rsid w:val="00EA7F38"/>
    <w:rsid w:val="00EB008F"/>
    <w:rsid w:val="00EB0228"/>
    <w:rsid w:val="00EB02F7"/>
    <w:rsid w:val="00EB043C"/>
    <w:rsid w:val="00EB0C3B"/>
    <w:rsid w:val="00EB0C68"/>
    <w:rsid w:val="00EB0CB7"/>
    <w:rsid w:val="00EB0CF0"/>
    <w:rsid w:val="00EB1502"/>
    <w:rsid w:val="00EB1638"/>
    <w:rsid w:val="00EB18BB"/>
    <w:rsid w:val="00EB198C"/>
    <w:rsid w:val="00EB1BF6"/>
    <w:rsid w:val="00EB1D11"/>
    <w:rsid w:val="00EB1D5A"/>
    <w:rsid w:val="00EB1D7A"/>
    <w:rsid w:val="00EB1F2D"/>
    <w:rsid w:val="00EB27FB"/>
    <w:rsid w:val="00EB33A1"/>
    <w:rsid w:val="00EB363E"/>
    <w:rsid w:val="00EB38FC"/>
    <w:rsid w:val="00EB3B94"/>
    <w:rsid w:val="00EB3E18"/>
    <w:rsid w:val="00EB3E7C"/>
    <w:rsid w:val="00EB40AE"/>
    <w:rsid w:val="00EB4290"/>
    <w:rsid w:val="00EB43A6"/>
    <w:rsid w:val="00EB467B"/>
    <w:rsid w:val="00EB471B"/>
    <w:rsid w:val="00EB4936"/>
    <w:rsid w:val="00EB4DE6"/>
    <w:rsid w:val="00EB500B"/>
    <w:rsid w:val="00EB51CE"/>
    <w:rsid w:val="00EB534B"/>
    <w:rsid w:val="00EB53A1"/>
    <w:rsid w:val="00EB55BC"/>
    <w:rsid w:val="00EB576E"/>
    <w:rsid w:val="00EB588D"/>
    <w:rsid w:val="00EB589E"/>
    <w:rsid w:val="00EB59AE"/>
    <w:rsid w:val="00EB5A5D"/>
    <w:rsid w:val="00EB5B9B"/>
    <w:rsid w:val="00EB5BB9"/>
    <w:rsid w:val="00EB5D5E"/>
    <w:rsid w:val="00EB5F0B"/>
    <w:rsid w:val="00EB6281"/>
    <w:rsid w:val="00EB628A"/>
    <w:rsid w:val="00EB64D3"/>
    <w:rsid w:val="00EB6639"/>
    <w:rsid w:val="00EB685A"/>
    <w:rsid w:val="00EB69C8"/>
    <w:rsid w:val="00EB6ACC"/>
    <w:rsid w:val="00EB6B7D"/>
    <w:rsid w:val="00EB6CC9"/>
    <w:rsid w:val="00EB6DCF"/>
    <w:rsid w:val="00EB6F25"/>
    <w:rsid w:val="00EB7008"/>
    <w:rsid w:val="00EB7382"/>
    <w:rsid w:val="00EB749A"/>
    <w:rsid w:val="00EB7562"/>
    <w:rsid w:val="00EB75B3"/>
    <w:rsid w:val="00EB77D0"/>
    <w:rsid w:val="00EB7A58"/>
    <w:rsid w:val="00EB7FAD"/>
    <w:rsid w:val="00EC0095"/>
    <w:rsid w:val="00EC02FC"/>
    <w:rsid w:val="00EC0366"/>
    <w:rsid w:val="00EC036D"/>
    <w:rsid w:val="00EC0761"/>
    <w:rsid w:val="00EC083D"/>
    <w:rsid w:val="00EC10ED"/>
    <w:rsid w:val="00EC115D"/>
    <w:rsid w:val="00EC123B"/>
    <w:rsid w:val="00EC16C1"/>
    <w:rsid w:val="00EC16C2"/>
    <w:rsid w:val="00EC18D8"/>
    <w:rsid w:val="00EC1B08"/>
    <w:rsid w:val="00EC1B25"/>
    <w:rsid w:val="00EC20F1"/>
    <w:rsid w:val="00EC21C8"/>
    <w:rsid w:val="00EC2328"/>
    <w:rsid w:val="00EC2620"/>
    <w:rsid w:val="00EC276F"/>
    <w:rsid w:val="00EC277B"/>
    <w:rsid w:val="00EC2883"/>
    <w:rsid w:val="00EC28A2"/>
    <w:rsid w:val="00EC298E"/>
    <w:rsid w:val="00EC2CAD"/>
    <w:rsid w:val="00EC2F4F"/>
    <w:rsid w:val="00EC3206"/>
    <w:rsid w:val="00EC33B1"/>
    <w:rsid w:val="00EC3662"/>
    <w:rsid w:val="00EC36F5"/>
    <w:rsid w:val="00EC37A0"/>
    <w:rsid w:val="00EC37C5"/>
    <w:rsid w:val="00EC386A"/>
    <w:rsid w:val="00EC3B28"/>
    <w:rsid w:val="00EC3B91"/>
    <w:rsid w:val="00EC3BF7"/>
    <w:rsid w:val="00EC3DBC"/>
    <w:rsid w:val="00EC3EB6"/>
    <w:rsid w:val="00EC3F1F"/>
    <w:rsid w:val="00EC3FF5"/>
    <w:rsid w:val="00EC41D8"/>
    <w:rsid w:val="00EC4661"/>
    <w:rsid w:val="00EC46E1"/>
    <w:rsid w:val="00EC49BA"/>
    <w:rsid w:val="00EC4F91"/>
    <w:rsid w:val="00EC5018"/>
    <w:rsid w:val="00EC5164"/>
    <w:rsid w:val="00EC51B1"/>
    <w:rsid w:val="00EC537A"/>
    <w:rsid w:val="00EC574B"/>
    <w:rsid w:val="00EC580E"/>
    <w:rsid w:val="00EC5A32"/>
    <w:rsid w:val="00EC5C56"/>
    <w:rsid w:val="00EC5C8A"/>
    <w:rsid w:val="00EC5D97"/>
    <w:rsid w:val="00EC5DBA"/>
    <w:rsid w:val="00EC5FB1"/>
    <w:rsid w:val="00EC62E2"/>
    <w:rsid w:val="00EC6585"/>
    <w:rsid w:val="00EC67BD"/>
    <w:rsid w:val="00EC68BC"/>
    <w:rsid w:val="00EC69EE"/>
    <w:rsid w:val="00EC6CC7"/>
    <w:rsid w:val="00EC6E55"/>
    <w:rsid w:val="00EC6F69"/>
    <w:rsid w:val="00EC74E1"/>
    <w:rsid w:val="00EC7514"/>
    <w:rsid w:val="00EC75CF"/>
    <w:rsid w:val="00EC7769"/>
    <w:rsid w:val="00ED00A6"/>
    <w:rsid w:val="00ED00F6"/>
    <w:rsid w:val="00ED071F"/>
    <w:rsid w:val="00ED08AF"/>
    <w:rsid w:val="00ED0930"/>
    <w:rsid w:val="00ED0AC7"/>
    <w:rsid w:val="00ED0DBD"/>
    <w:rsid w:val="00ED0E26"/>
    <w:rsid w:val="00ED10BD"/>
    <w:rsid w:val="00ED1162"/>
    <w:rsid w:val="00ED13F8"/>
    <w:rsid w:val="00ED16C4"/>
    <w:rsid w:val="00ED17DA"/>
    <w:rsid w:val="00ED1BBA"/>
    <w:rsid w:val="00ED1BC1"/>
    <w:rsid w:val="00ED1EC3"/>
    <w:rsid w:val="00ED22B7"/>
    <w:rsid w:val="00ED2483"/>
    <w:rsid w:val="00ED2610"/>
    <w:rsid w:val="00ED2615"/>
    <w:rsid w:val="00ED26E4"/>
    <w:rsid w:val="00ED2A51"/>
    <w:rsid w:val="00ED2C1D"/>
    <w:rsid w:val="00ED2D34"/>
    <w:rsid w:val="00ED398E"/>
    <w:rsid w:val="00ED3ADE"/>
    <w:rsid w:val="00ED3B31"/>
    <w:rsid w:val="00ED3B7F"/>
    <w:rsid w:val="00ED3CDD"/>
    <w:rsid w:val="00ED3E58"/>
    <w:rsid w:val="00ED3F40"/>
    <w:rsid w:val="00ED3F4E"/>
    <w:rsid w:val="00ED41D9"/>
    <w:rsid w:val="00ED4396"/>
    <w:rsid w:val="00ED4409"/>
    <w:rsid w:val="00ED44D1"/>
    <w:rsid w:val="00ED4660"/>
    <w:rsid w:val="00ED4772"/>
    <w:rsid w:val="00ED4C2C"/>
    <w:rsid w:val="00ED4DA1"/>
    <w:rsid w:val="00ED4FF7"/>
    <w:rsid w:val="00ED5097"/>
    <w:rsid w:val="00ED51A7"/>
    <w:rsid w:val="00ED52DC"/>
    <w:rsid w:val="00ED5303"/>
    <w:rsid w:val="00ED53E9"/>
    <w:rsid w:val="00ED5508"/>
    <w:rsid w:val="00ED554D"/>
    <w:rsid w:val="00ED564A"/>
    <w:rsid w:val="00ED57F8"/>
    <w:rsid w:val="00ED591D"/>
    <w:rsid w:val="00ED5C74"/>
    <w:rsid w:val="00ED5D84"/>
    <w:rsid w:val="00ED6035"/>
    <w:rsid w:val="00ED65C5"/>
    <w:rsid w:val="00ED664A"/>
    <w:rsid w:val="00ED667C"/>
    <w:rsid w:val="00ED66F0"/>
    <w:rsid w:val="00ED6A47"/>
    <w:rsid w:val="00ED6B5A"/>
    <w:rsid w:val="00ED6ED4"/>
    <w:rsid w:val="00ED6F4A"/>
    <w:rsid w:val="00ED7290"/>
    <w:rsid w:val="00ED75AF"/>
    <w:rsid w:val="00ED7668"/>
    <w:rsid w:val="00ED77F7"/>
    <w:rsid w:val="00ED78DC"/>
    <w:rsid w:val="00ED792B"/>
    <w:rsid w:val="00ED7AB9"/>
    <w:rsid w:val="00ED7AD5"/>
    <w:rsid w:val="00ED7B89"/>
    <w:rsid w:val="00ED7CBD"/>
    <w:rsid w:val="00ED7F2E"/>
    <w:rsid w:val="00ED7FC7"/>
    <w:rsid w:val="00EE0090"/>
    <w:rsid w:val="00EE00F4"/>
    <w:rsid w:val="00EE024B"/>
    <w:rsid w:val="00EE029B"/>
    <w:rsid w:val="00EE029C"/>
    <w:rsid w:val="00EE02E9"/>
    <w:rsid w:val="00EE0418"/>
    <w:rsid w:val="00EE066D"/>
    <w:rsid w:val="00EE073F"/>
    <w:rsid w:val="00EE08E9"/>
    <w:rsid w:val="00EE0A9C"/>
    <w:rsid w:val="00EE0BA9"/>
    <w:rsid w:val="00EE0C77"/>
    <w:rsid w:val="00EE0E1F"/>
    <w:rsid w:val="00EE0E59"/>
    <w:rsid w:val="00EE1223"/>
    <w:rsid w:val="00EE12B7"/>
    <w:rsid w:val="00EE1560"/>
    <w:rsid w:val="00EE1651"/>
    <w:rsid w:val="00EE1652"/>
    <w:rsid w:val="00EE17DC"/>
    <w:rsid w:val="00EE1812"/>
    <w:rsid w:val="00EE1BA1"/>
    <w:rsid w:val="00EE1BCE"/>
    <w:rsid w:val="00EE22CE"/>
    <w:rsid w:val="00EE22D2"/>
    <w:rsid w:val="00EE26A4"/>
    <w:rsid w:val="00EE28E3"/>
    <w:rsid w:val="00EE2908"/>
    <w:rsid w:val="00EE2A8A"/>
    <w:rsid w:val="00EE2B54"/>
    <w:rsid w:val="00EE2E84"/>
    <w:rsid w:val="00EE2F05"/>
    <w:rsid w:val="00EE367A"/>
    <w:rsid w:val="00EE36D9"/>
    <w:rsid w:val="00EE3925"/>
    <w:rsid w:val="00EE3A64"/>
    <w:rsid w:val="00EE3A83"/>
    <w:rsid w:val="00EE3E30"/>
    <w:rsid w:val="00EE41A6"/>
    <w:rsid w:val="00EE422B"/>
    <w:rsid w:val="00EE4342"/>
    <w:rsid w:val="00EE4698"/>
    <w:rsid w:val="00EE46EA"/>
    <w:rsid w:val="00EE48FD"/>
    <w:rsid w:val="00EE49BD"/>
    <w:rsid w:val="00EE4B08"/>
    <w:rsid w:val="00EE4BBD"/>
    <w:rsid w:val="00EE4DC4"/>
    <w:rsid w:val="00EE4EA9"/>
    <w:rsid w:val="00EE4F29"/>
    <w:rsid w:val="00EE5033"/>
    <w:rsid w:val="00EE527C"/>
    <w:rsid w:val="00EE5614"/>
    <w:rsid w:val="00EE5A3D"/>
    <w:rsid w:val="00EE5DFF"/>
    <w:rsid w:val="00EE5ECA"/>
    <w:rsid w:val="00EE62C1"/>
    <w:rsid w:val="00EE64EE"/>
    <w:rsid w:val="00EE6754"/>
    <w:rsid w:val="00EE68D2"/>
    <w:rsid w:val="00EE6985"/>
    <w:rsid w:val="00EE69D5"/>
    <w:rsid w:val="00EE6C0E"/>
    <w:rsid w:val="00EE6CD4"/>
    <w:rsid w:val="00EE6FC9"/>
    <w:rsid w:val="00EE77BF"/>
    <w:rsid w:val="00EE7AE4"/>
    <w:rsid w:val="00EE7AE9"/>
    <w:rsid w:val="00EE7B77"/>
    <w:rsid w:val="00EE7C8F"/>
    <w:rsid w:val="00EE7CED"/>
    <w:rsid w:val="00EE7EB8"/>
    <w:rsid w:val="00EF0317"/>
    <w:rsid w:val="00EF068C"/>
    <w:rsid w:val="00EF0782"/>
    <w:rsid w:val="00EF0784"/>
    <w:rsid w:val="00EF07B1"/>
    <w:rsid w:val="00EF08F8"/>
    <w:rsid w:val="00EF0B79"/>
    <w:rsid w:val="00EF0CCA"/>
    <w:rsid w:val="00EF0CF0"/>
    <w:rsid w:val="00EF0DC6"/>
    <w:rsid w:val="00EF0F1C"/>
    <w:rsid w:val="00EF104A"/>
    <w:rsid w:val="00EF12C0"/>
    <w:rsid w:val="00EF1699"/>
    <w:rsid w:val="00EF16A6"/>
    <w:rsid w:val="00EF16AD"/>
    <w:rsid w:val="00EF1A1E"/>
    <w:rsid w:val="00EF1BEE"/>
    <w:rsid w:val="00EF1D22"/>
    <w:rsid w:val="00EF1FE2"/>
    <w:rsid w:val="00EF216C"/>
    <w:rsid w:val="00EF2546"/>
    <w:rsid w:val="00EF2606"/>
    <w:rsid w:val="00EF26A4"/>
    <w:rsid w:val="00EF26B1"/>
    <w:rsid w:val="00EF28F9"/>
    <w:rsid w:val="00EF2D15"/>
    <w:rsid w:val="00EF2EDC"/>
    <w:rsid w:val="00EF34EE"/>
    <w:rsid w:val="00EF37E2"/>
    <w:rsid w:val="00EF3B32"/>
    <w:rsid w:val="00EF4324"/>
    <w:rsid w:val="00EF43D6"/>
    <w:rsid w:val="00EF443B"/>
    <w:rsid w:val="00EF472C"/>
    <w:rsid w:val="00EF4806"/>
    <w:rsid w:val="00EF48B4"/>
    <w:rsid w:val="00EF49AA"/>
    <w:rsid w:val="00EF4B08"/>
    <w:rsid w:val="00EF5278"/>
    <w:rsid w:val="00EF54C2"/>
    <w:rsid w:val="00EF5875"/>
    <w:rsid w:val="00EF5DB8"/>
    <w:rsid w:val="00EF5E0E"/>
    <w:rsid w:val="00EF5E3F"/>
    <w:rsid w:val="00EF6171"/>
    <w:rsid w:val="00EF6459"/>
    <w:rsid w:val="00EF654D"/>
    <w:rsid w:val="00EF67AC"/>
    <w:rsid w:val="00EF6835"/>
    <w:rsid w:val="00EF687E"/>
    <w:rsid w:val="00EF68AD"/>
    <w:rsid w:val="00EF6902"/>
    <w:rsid w:val="00EF693F"/>
    <w:rsid w:val="00EF6B2A"/>
    <w:rsid w:val="00EF6C2F"/>
    <w:rsid w:val="00EF6E61"/>
    <w:rsid w:val="00EF6F8C"/>
    <w:rsid w:val="00EF720D"/>
    <w:rsid w:val="00EF7247"/>
    <w:rsid w:val="00EF75A2"/>
    <w:rsid w:val="00EF7654"/>
    <w:rsid w:val="00EF78DD"/>
    <w:rsid w:val="00EF7B74"/>
    <w:rsid w:val="00EF7BDC"/>
    <w:rsid w:val="00EF7DEB"/>
    <w:rsid w:val="00EF7EED"/>
    <w:rsid w:val="00F00136"/>
    <w:rsid w:val="00F00166"/>
    <w:rsid w:val="00F001F9"/>
    <w:rsid w:val="00F0070F"/>
    <w:rsid w:val="00F0095F"/>
    <w:rsid w:val="00F00BF0"/>
    <w:rsid w:val="00F00C63"/>
    <w:rsid w:val="00F00D6A"/>
    <w:rsid w:val="00F00E6E"/>
    <w:rsid w:val="00F01035"/>
    <w:rsid w:val="00F01055"/>
    <w:rsid w:val="00F01078"/>
    <w:rsid w:val="00F014EC"/>
    <w:rsid w:val="00F01545"/>
    <w:rsid w:val="00F01614"/>
    <w:rsid w:val="00F01830"/>
    <w:rsid w:val="00F01912"/>
    <w:rsid w:val="00F0196B"/>
    <w:rsid w:val="00F01B45"/>
    <w:rsid w:val="00F01B97"/>
    <w:rsid w:val="00F01D65"/>
    <w:rsid w:val="00F025DB"/>
    <w:rsid w:val="00F026AF"/>
    <w:rsid w:val="00F027A4"/>
    <w:rsid w:val="00F02807"/>
    <w:rsid w:val="00F029C8"/>
    <w:rsid w:val="00F02A98"/>
    <w:rsid w:val="00F02B7D"/>
    <w:rsid w:val="00F02CF3"/>
    <w:rsid w:val="00F02FC8"/>
    <w:rsid w:val="00F03019"/>
    <w:rsid w:val="00F030CE"/>
    <w:rsid w:val="00F031C3"/>
    <w:rsid w:val="00F032A6"/>
    <w:rsid w:val="00F032A7"/>
    <w:rsid w:val="00F035A9"/>
    <w:rsid w:val="00F035C8"/>
    <w:rsid w:val="00F03629"/>
    <w:rsid w:val="00F036DF"/>
    <w:rsid w:val="00F038B2"/>
    <w:rsid w:val="00F038D0"/>
    <w:rsid w:val="00F0395E"/>
    <w:rsid w:val="00F03A50"/>
    <w:rsid w:val="00F03B0E"/>
    <w:rsid w:val="00F03BE4"/>
    <w:rsid w:val="00F03C9E"/>
    <w:rsid w:val="00F03F1A"/>
    <w:rsid w:val="00F03F21"/>
    <w:rsid w:val="00F04104"/>
    <w:rsid w:val="00F041B3"/>
    <w:rsid w:val="00F041ED"/>
    <w:rsid w:val="00F04250"/>
    <w:rsid w:val="00F0430C"/>
    <w:rsid w:val="00F04690"/>
    <w:rsid w:val="00F0473C"/>
    <w:rsid w:val="00F048FF"/>
    <w:rsid w:val="00F04989"/>
    <w:rsid w:val="00F04B23"/>
    <w:rsid w:val="00F04EA4"/>
    <w:rsid w:val="00F04F7A"/>
    <w:rsid w:val="00F0507B"/>
    <w:rsid w:val="00F050E4"/>
    <w:rsid w:val="00F05223"/>
    <w:rsid w:val="00F05516"/>
    <w:rsid w:val="00F05652"/>
    <w:rsid w:val="00F05A30"/>
    <w:rsid w:val="00F05DC0"/>
    <w:rsid w:val="00F05F23"/>
    <w:rsid w:val="00F05FE4"/>
    <w:rsid w:val="00F060D1"/>
    <w:rsid w:val="00F0610A"/>
    <w:rsid w:val="00F06BB5"/>
    <w:rsid w:val="00F06FC9"/>
    <w:rsid w:val="00F0728A"/>
    <w:rsid w:val="00F073DE"/>
    <w:rsid w:val="00F075D0"/>
    <w:rsid w:val="00F0773A"/>
    <w:rsid w:val="00F07793"/>
    <w:rsid w:val="00F0788B"/>
    <w:rsid w:val="00F07896"/>
    <w:rsid w:val="00F0793D"/>
    <w:rsid w:val="00F07988"/>
    <w:rsid w:val="00F07CB4"/>
    <w:rsid w:val="00F07F52"/>
    <w:rsid w:val="00F10068"/>
    <w:rsid w:val="00F1016F"/>
    <w:rsid w:val="00F101AC"/>
    <w:rsid w:val="00F103E2"/>
    <w:rsid w:val="00F1058E"/>
    <w:rsid w:val="00F105ED"/>
    <w:rsid w:val="00F10824"/>
    <w:rsid w:val="00F10D69"/>
    <w:rsid w:val="00F10E7D"/>
    <w:rsid w:val="00F1136B"/>
    <w:rsid w:val="00F11457"/>
    <w:rsid w:val="00F11561"/>
    <w:rsid w:val="00F1162A"/>
    <w:rsid w:val="00F11DD9"/>
    <w:rsid w:val="00F11E2E"/>
    <w:rsid w:val="00F11EB9"/>
    <w:rsid w:val="00F124AB"/>
    <w:rsid w:val="00F124B4"/>
    <w:rsid w:val="00F12572"/>
    <w:rsid w:val="00F12580"/>
    <w:rsid w:val="00F127AD"/>
    <w:rsid w:val="00F12A33"/>
    <w:rsid w:val="00F12B26"/>
    <w:rsid w:val="00F12E4F"/>
    <w:rsid w:val="00F1300B"/>
    <w:rsid w:val="00F130BF"/>
    <w:rsid w:val="00F13334"/>
    <w:rsid w:val="00F13542"/>
    <w:rsid w:val="00F13928"/>
    <w:rsid w:val="00F1399C"/>
    <w:rsid w:val="00F139FC"/>
    <w:rsid w:val="00F13C02"/>
    <w:rsid w:val="00F13E03"/>
    <w:rsid w:val="00F1413F"/>
    <w:rsid w:val="00F1427B"/>
    <w:rsid w:val="00F144E7"/>
    <w:rsid w:val="00F145AE"/>
    <w:rsid w:val="00F145E8"/>
    <w:rsid w:val="00F14712"/>
    <w:rsid w:val="00F14F23"/>
    <w:rsid w:val="00F15530"/>
    <w:rsid w:val="00F1559D"/>
    <w:rsid w:val="00F157C2"/>
    <w:rsid w:val="00F15A9A"/>
    <w:rsid w:val="00F15AEF"/>
    <w:rsid w:val="00F15CA7"/>
    <w:rsid w:val="00F15CA9"/>
    <w:rsid w:val="00F15CDB"/>
    <w:rsid w:val="00F15CF4"/>
    <w:rsid w:val="00F15DF8"/>
    <w:rsid w:val="00F15F77"/>
    <w:rsid w:val="00F1627A"/>
    <w:rsid w:val="00F1635D"/>
    <w:rsid w:val="00F1650B"/>
    <w:rsid w:val="00F16B8F"/>
    <w:rsid w:val="00F16DE7"/>
    <w:rsid w:val="00F1706F"/>
    <w:rsid w:val="00F17A8B"/>
    <w:rsid w:val="00F17BF0"/>
    <w:rsid w:val="00F17CF2"/>
    <w:rsid w:val="00F17F94"/>
    <w:rsid w:val="00F2016C"/>
    <w:rsid w:val="00F201C7"/>
    <w:rsid w:val="00F201C9"/>
    <w:rsid w:val="00F202BB"/>
    <w:rsid w:val="00F20377"/>
    <w:rsid w:val="00F2073B"/>
    <w:rsid w:val="00F20B0B"/>
    <w:rsid w:val="00F20B59"/>
    <w:rsid w:val="00F20C46"/>
    <w:rsid w:val="00F20F40"/>
    <w:rsid w:val="00F20F6F"/>
    <w:rsid w:val="00F20F90"/>
    <w:rsid w:val="00F21090"/>
    <w:rsid w:val="00F211C2"/>
    <w:rsid w:val="00F211C9"/>
    <w:rsid w:val="00F213CF"/>
    <w:rsid w:val="00F214BE"/>
    <w:rsid w:val="00F2160E"/>
    <w:rsid w:val="00F216CE"/>
    <w:rsid w:val="00F21728"/>
    <w:rsid w:val="00F217A8"/>
    <w:rsid w:val="00F217C0"/>
    <w:rsid w:val="00F218C7"/>
    <w:rsid w:val="00F21991"/>
    <w:rsid w:val="00F221B8"/>
    <w:rsid w:val="00F221FC"/>
    <w:rsid w:val="00F22278"/>
    <w:rsid w:val="00F223AB"/>
    <w:rsid w:val="00F2243B"/>
    <w:rsid w:val="00F226E2"/>
    <w:rsid w:val="00F22807"/>
    <w:rsid w:val="00F22957"/>
    <w:rsid w:val="00F22F62"/>
    <w:rsid w:val="00F23009"/>
    <w:rsid w:val="00F230E3"/>
    <w:rsid w:val="00F23609"/>
    <w:rsid w:val="00F2361C"/>
    <w:rsid w:val="00F2372F"/>
    <w:rsid w:val="00F23949"/>
    <w:rsid w:val="00F239CC"/>
    <w:rsid w:val="00F23D37"/>
    <w:rsid w:val="00F23DCA"/>
    <w:rsid w:val="00F23F4F"/>
    <w:rsid w:val="00F2411D"/>
    <w:rsid w:val="00F24226"/>
    <w:rsid w:val="00F24241"/>
    <w:rsid w:val="00F24326"/>
    <w:rsid w:val="00F24660"/>
    <w:rsid w:val="00F248AC"/>
    <w:rsid w:val="00F24AF9"/>
    <w:rsid w:val="00F24E2F"/>
    <w:rsid w:val="00F24F95"/>
    <w:rsid w:val="00F250AD"/>
    <w:rsid w:val="00F253C4"/>
    <w:rsid w:val="00F253EB"/>
    <w:rsid w:val="00F255D5"/>
    <w:rsid w:val="00F25F8A"/>
    <w:rsid w:val="00F26342"/>
    <w:rsid w:val="00F269BB"/>
    <w:rsid w:val="00F26A4A"/>
    <w:rsid w:val="00F26C52"/>
    <w:rsid w:val="00F272CC"/>
    <w:rsid w:val="00F27436"/>
    <w:rsid w:val="00F274BD"/>
    <w:rsid w:val="00F27519"/>
    <w:rsid w:val="00F27B13"/>
    <w:rsid w:val="00F27EF7"/>
    <w:rsid w:val="00F300A9"/>
    <w:rsid w:val="00F303B0"/>
    <w:rsid w:val="00F305C6"/>
    <w:rsid w:val="00F30B29"/>
    <w:rsid w:val="00F30E41"/>
    <w:rsid w:val="00F30E96"/>
    <w:rsid w:val="00F30F6D"/>
    <w:rsid w:val="00F30FF3"/>
    <w:rsid w:val="00F3105B"/>
    <w:rsid w:val="00F310CC"/>
    <w:rsid w:val="00F313E6"/>
    <w:rsid w:val="00F31509"/>
    <w:rsid w:val="00F31801"/>
    <w:rsid w:val="00F3202C"/>
    <w:rsid w:val="00F320D2"/>
    <w:rsid w:val="00F3210E"/>
    <w:rsid w:val="00F32526"/>
    <w:rsid w:val="00F32590"/>
    <w:rsid w:val="00F32641"/>
    <w:rsid w:val="00F3284E"/>
    <w:rsid w:val="00F32CC5"/>
    <w:rsid w:val="00F32CEE"/>
    <w:rsid w:val="00F32FDC"/>
    <w:rsid w:val="00F330B0"/>
    <w:rsid w:val="00F3319B"/>
    <w:rsid w:val="00F331B8"/>
    <w:rsid w:val="00F331DE"/>
    <w:rsid w:val="00F33349"/>
    <w:rsid w:val="00F33603"/>
    <w:rsid w:val="00F3372C"/>
    <w:rsid w:val="00F337CF"/>
    <w:rsid w:val="00F337FE"/>
    <w:rsid w:val="00F33A7D"/>
    <w:rsid w:val="00F33C20"/>
    <w:rsid w:val="00F33FA6"/>
    <w:rsid w:val="00F33FF0"/>
    <w:rsid w:val="00F342CC"/>
    <w:rsid w:val="00F343B7"/>
    <w:rsid w:val="00F3447A"/>
    <w:rsid w:val="00F344E7"/>
    <w:rsid w:val="00F34517"/>
    <w:rsid w:val="00F3486D"/>
    <w:rsid w:val="00F34924"/>
    <w:rsid w:val="00F34972"/>
    <w:rsid w:val="00F34A6D"/>
    <w:rsid w:val="00F34BFE"/>
    <w:rsid w:val="00F34D6A"/>
    <w:rsid w:val="00F34E67"/>
    <w:rsid w:val="00F3523B"/>
    <w:rsid w:val="00F35551"/>
    <w:rsid w:val="00F355A7"/>
    <w:rsid w:val="00F35607"/>
    <w:rsid w:val="00F35649"/>
    <w:rsid w:val="00F35854"/>
    <w:rsid w:val="00F3591F"/>
    <w:rsid w:val="00F35B98"/>
    <w:rsid w:val="00F35B9B"/>
    <w:rsid w:val="00F35BA6"/>
    <w:rsid w:val="00F35BFF"/>
    <w:rsid w:val="00F35C5C"/>
    <w:rsid w:val="00F35E3D"/>
    <w:rsid w:val="00F3607B"/>
    <w:rsid w:val="00F36107"/>
    <w:rsid w:val="00F36229"/>
    <w:rsid w:val="00F36273"/>
    <w:rsid w:val="00F362B6"/>
    <w:rsid w:val="00F363DE"/>
    <w:rsid w:val="00F36AFF"/>
    <w:rsid w:val="00F36EFB"/>
    <w:rsid w:val="00F36F62"/>
    <w:rsid w:val="00F37122"/>
    <w:rsid w:val="00F3757C"/>
    <w:rsid w:val="00F375E4"/>
    <w:rsid w:val="00F375E9"/>
    <w:rsid w:val="00F375FD"/>
    <w:rsid w:val="00F37602"/>
    <w:rsid w:val="00F379DC"/>
    <w:rsid w:val="00F37AD2"/>
    <w:rsid w:val="00F37F5B"/>
    <w:rsid w:val="00F37F60"/>
    <w:rsid w:val="00F37FE1"/>
    <w:rsid w:val="00F4049E"/>
    <w:rsid w:val="00F4073A"/>
    <w:rsid w:val="00F407A1"/>
    <w:rsid w:val="00F409F5"/>
    <w:rsid w:val="00F40B5B"/>
    <w:rsid w:val="00F40C8B"/>
    <w:rsid w:val="00F40D6A"/>
    <w:rsid w:val="00F40DC4"/>
    <w:rsid w:val="00F40F16"/>
    <w:rsid w:val="00F410B7"/>
    <w:rsid w:val="00F4115C"/>
    <w:rsid w:val="00F411A5"/>
    <w:rsid w:val="00F412EB"/>
    <w:rsid w:val="00F41A3A"/>
    <w:rsid w:val="00F41BF3"/>
    <w:rsid w:val="00F41CBC"/>
    <w:rsid w:val="00F41F65"/>
    <w:rsid w:val="00F41FD4"/>
    <w:rsid w:val="00F4220B"/>
    <w:rsid w:val="00F423EB"/>
    <w:rsid w:val="00F425FD"/>
    <w:rsid w:val="00F42895"/>
    <w:rsid w:val="00F42976"/>
    <w:rsid w:val="00F42989"/>
    <w:rsid w:val="00F42E4C"/>
    <w:rsid w:val="00F42F25"/>
    <w:rsid w:val="00F42F66"/>
    <w:rsid w:val="00F43467"/>
    <w:rsid w:val="00F43628"/>
    <w:rsid w:val="00F4387F"/>
    <w:rsid w:val="00F43B11"/>
    <w:rsid w:val="00F444B7"/>
    <w:rsid w:val="00F4476F"/>
    <w:rsid w:val="00F44837"/>
    <w:rsid w:val="00F44C24"/>
    <w:rsid w:val="00F44DAC"/>
    <w:rsid w:val="00F44E24"/>
    <w:rsid w:val="00F4504A"/>
    <w:rsid w:val="00F4548A"/>
    <w:rsid w:val="00F456EF"/>
    <w:rsid w:val="00F45961"/>
    <w:rsid w:val="00F45BDB"/>
    <w:rsid w:val="00F45D56"/>
    <w:rsid w:val="00F4631B"/>
    <w:rsid w:val="00F46324"/>
    <w:rsid w:val="00F465DC"/>
    <w:rsid w:val="00F466F3"/>
    <w:rsid w:val="00F46A28"/>
    <w:rsid w:val="00F46A30"/>
    <w:rsid w:val="00F46C91"/>
    <w:rsid w:val="00F46E56"/>
    <w:rsid w:val="00F46EC7"/>
    <w:rsid w:val="00F46F38"/>
    <w:rsid w:val="00F46FF4"/>
    <w:rsid w:val="00F4718F"/>
    <w:rsid w:val="00F47363"/>
    <w:rsid w:val="00F473BA"/>
    <w:rsid w:val="00F47929"/>
    <w:rsid w:val="00F47952"/>
    <w:rsid w:val="00F47994"/>
    <w:rsid w:val="00F47C17"/>
    <w:rsid w:val="00F5020D"/>
    <w:rsid w:val="00F5024C"/>
    <w:rsid w:val="00F50297"/>
    <w:rsid w:val="00F50437"/>
    <w:rsid w:val="00F504BE"/>
    <w:rsid w:val="00F50571"/>
    <w:rsid w:val="00F5059B"/>
    <w:rsid w:val="00F50604"/>
    <w:rsid w:val="00F50766"/>
    <w:rsid w:val="00F50787"/>
    <w:rsid w:val="00F507DA"/>
    <w:rsid w:val="00F5082E"/>
    <w:rsid w:val="00F509CB"/>
    <w:rsid w:val="00F50AD6"/>
    <w:rsid w:val="00F50BF1"/>
    <w:rsid w:val="00F50EB0"/>
    <w:rsid w:val="00F511CE"/>
    <w:rsid w:val="00F512C0"/>
    <w:rsid w:val="00F516BE"/>
    <w:rsid w:val="00F5195D"/>
    <w:rsid w:val="00F51BB7"/>
    <w:rsid w:val="00F51E11"/>
    <w:rsid w:val="00F51F0E"/>
    <w:rsid w:val="00F52138"/>
    <w:rsid w:val="00F5245F"/>
    <w:rsid w:val="00F52478"/>
    <w:rsid w:val="00F5263A"/>
    <w:rsid w:val="00F52693"/>
    <w:rsid w:val="00F52A1E"/>
    <w:rsid w:val="00F52A8D"/>
    <w:rsid w:val="00F52B12"/>
    <w:rsid w:val="00F52B9C"/>
    <w:rsid w:val="00F52D67"/>
    <w:rsid w:val="00F52DFD"/>
    <w:rsid w:val="00F52E79"/>
    <w:rsid w:val="00F52FCD"/>
    <w:rsid w:val="00F52FE4"/>
    <w:rsid w:val="00F5308D"/>
    <w:rsid w:val="00F53489"/>
    <w:rsid w:val="00F53538"/>
    <w:rsid w:val="00F53711"/>
    <w:rsid w:val="00F537EA"/>
    <w:rsid w:val="00F53802"/>
    <w:rsid w:val="00F5387D"/>
    <w:rsid w:val="00F53A4A"/>
    <w:rsid w:val="00F53B64"/>
    <w:rsid w:val="00F53B82"/>
    <w:rsid w:val="00F53C7B"/>
    <w:rsid w:val="00F54119"/>
    <w:rsid w:val="00F54181"/>
    <w:rsid w:val="00F542A2"/>
    <w:rsid w:val="00F542BA"/>
    <w:rsid w:val="00F54437"/>
    <w:rsid w:val="00F5452C"/>
    <w:rsid w:val="00F54695"/>
    <w:rsid w:val="00F54A3C"/>
    <w:rsid w:val="00F54A5E"/>
    <w:rsid w:val="00F54B83"/>
    <w:rsid w:val="00F54D7C"/>
    <w:rsid w:val="00F54F76"/>
    <w:rsid w:val="00F55015"/>
    <w:rsid w:val="00F5510A"/>
    <w:rsid w:val="00F552A6"/>
    <w:rsid w:val="00F553AF"/>
    <w:rsid w:val="00F5543C"/>
    <w:rsid w:val="00F55494"/>
    <w:rsid w:val="00F55982"/>
    <w:rsid w:val="00F55B1F"/>
    <w:rsid w:val="00F55D51"/>
    <w:rsid w:val="00F55EA6"/>
    <w:rsid w:val="00F55F34"/>
    <w:rsid w:val="00F56030"/>
    <w:rsid w:val="00F56225"/>
    <w:rsid w:val="00F565DA"/>
    <w:rsid w:val="00F56628"/>
    <w:rsid w:val="00F56771"/>
    <w:rsid w:val="00F56837"/>
    <w:rsid w:val="00F56AB0"/>
    <w:rsid w:val="00F56B0E"/>
    <w:rsid w:val="00F56BF0"/>
    <w:rsid w:val="00F56CB8"/>
    <w:rsid w:val="00F56EE2"/>
    <w:rsid w:val="00F56F5D"/>
    <w:rsid w:val="00F5705F"/>
    <w:rsid w:val="00F5712A"/>
    <w:rsid w:val="00F571E2"/>
    <w:rsid w:val="00F571EA"/>
    <w:rsid w:val="00F57309"/>
    <w:rsid w:val="00F57317"/>
    <w:rsid w:val="00F575BD"/>
    <w:rsid w:val="00F57628"/>
    <w:rsid w:val="00F5782B"/>
    <w:rsid w:val="00F57D73"/>
    <w:rsid w:val="00F60020"/>
    <w:rsid w:val="00F604AB"/>
    <w:rsid w:val="00F6063C"/>
    <w:rsid w:val="00F607AF"/>
    <w:rsid w:val="00F60919"/>
    <w:rsid w:val="00F609FE"/>
    <w:rsid w:val="00F60E88"/>
    <w:rsid w:val="00F6104A"/>
    <w:rsid w:val="00F61250"/>
    <w:rsid w:val="00F612D0"/>
    <w:rsid w:val="00F61618"/>
    <w:rsid w:val="00F617F1"/>
    <w:rsid w:val="00F61B7D"/>
    <w:rsid w:val="00F61D0B"/>
    <w:rsid w:val="00F61F0E"/>
    <w:rsid w:val="00F62009"/>
    <w:rsid w:val="00F620BA"/>
    <w:rsid w:val="00F620CD"/>
    <w:rsid w:val="00F6217C"/>
    <w:rsid w:val="00F62348"/>
    <w:rsid w:val="00F625E9"/>
    <w:rsid w:val="00F626B4"/>
    <w:rsid w:val="00F627C5"/>
    <w:rsid w:val="00F62850"/>
    <w:rsid w:val="00F62959"/>
    <w:rsid w:val="00F62AD7"/>
    <w:rsid w:val="00F62AEA"/>
    <w:rsid w:val="00F62C51"/>
    <w:rsid w:val="00F62E40"/>
    <w:rsid w:val="00F63042"/>
    <w:rsid w:val="00F6308C"/>
    <w:rsid w:val="00F63734"/>
    <w:rsid w:val="00F63A4C"/>
    <w:rsid w:val="00F63A65"/>
    <w:rsid w:val="00F63C07"/>
    <w:rsid w:val="00F63CC9"/>
    <w:rsid w:val="00F63DDB"/>
    <w:rsid w:val="00F64092"/>
    <w:rsid w:val="00F6416D"/>
    <w:rsid w:val="00F642E4"/>
    <w:rsid w:val="00F645D1"/>
    <w:rsid w:val="00F64968"/>
    <w:rsid w:val="00F64F01"/>
    <w:rsid w:val="00F64F70"/>
    <w:rsid w:val="00F650DF"/>
    <w:rsid w:val="00F654D8"/>
    <w:rsid w:val="00F6566F"/>
    <w:rsid w:val="00F65A06"/>
    <w:rsid w:val="00F65B27"/>
    <w:rsid w:val="00F66286"/>
    <w:rsid w:val="00F66365"/>
    <w:rsid w:val="00F663DB"/>
    <w:rsid w:val="00F6658D"/>
    <w:rsid w:val="00F66987"/>
    <w:rsid w:val="00F66A02"/>
    <w:rsid w:val="00F66A82"/>
    <w:rsid w:val="00F66B63"/>
    <w:rsid w:val="00F66B78"/>
    <w:rsid w:val="00F66C82"/>
    <w:rsid w:val="00F66C9C"/>
    <w:rsid w:val="00F672E2"/>
    <w:rsid w:val="00F674C8"/>
    <w:rsid w:val="00F678C7"/>
    <w:rsid w:val="00F678D7"/>
    <w:rsid w:val="00F67A70"/>
    <w:rsid w:val="00F67DA6"/>
    <w:rsid w:val="00F67DC5"/>
    <w:rsid w:val="00F67F22"/>
    <w:rsid w:val="00F700E1"/>
    <w:rsid w:val="00F70175"/>
    <w:rsid w:val="00F7017E"/>
    <w:rsid w:val="00F701E9"/>
    <w:rsid w:val="00F70390"/>
    <w:rsid w:val="00F703CD"/>
    <w:rsid w:val="00F704AE"/>
    <w:rsid w:val="00F70570"/>
    <w:rsid w:val="00F709B8"/>
    <w:rsid w:val="00F70D49"/>
    <w:rsid w:val="00F70D7F"/>
    <w:rsid w:val="00F70E45"/>
    <w:rsid w:val="00F70F0E"/>
    <w:rsid w:val="00F710C7"/>
    <w:rsid w:val="00F71153"/>
    <w:rsid w:val="00F713C1"/>
    <w:rsid w:val="00F7154F"/>
    <w:rsid w:val="00F71612"/>
    <w:rsid w:val="00F717CD"/>
    <w:rsid w:val="00F71901"/>
    <w:rsid w:val="00F71AA8"/>
    <w:rsid w:val="00F71BA8"/>
    <w:rsid w:val="00F721D4"/>
    <w:rsid w:val="00F72296"/>
    <w:rsid w:val="00F723A0"/>
    <w:rsid w:val="00F72499"/>
    <w:rsid w:val="00F72609"/>
    <w:rsid w:val="00F7266A"/>
    <w:rsid w:val="00F72A05"/>
    <w:rsid w:val="00F72C91"/>
    <w:rsid w:val="00F72FDA"/>
    <w:rsid w:val="00F73072"/>
    <w:rsid w:val="00F7339E"/>
    <w:rsid w:val="00F73585"/>
    <w:rsid w:val="00F736C1"/>
    <w:rsid w:val="00F73894"/>
    <w:rsid w:val="00F738E0"/>
    <w:rsid w:val="00F73B9C"/>
    <w:rsid w:val="00F73C3D"/>
    <w:rsid w:val="00F73CAD"/>
    <w:rsid w:val="00F7409D"/>
    <w:rsid w:val="00F741C4"/>
    <w:rsid w:val="00F742FB"/>
    <w:rsid w:val="00F7431B"/>
    <w:rsid w:val="00F743F2"/>
    <w:rsid w:val="00F74909"/>
    <w:rsid w:val="00F74BAD"/>
    <w:rsid w:val="00F74C94"/>
    <w:rsid w:val="00F750BD"/>
    <w:rsid w:val="00F7552B"/>
    <w:rsid w:val="00F755B4"/>
    <w:rsid w:val="00F755EE"/>
    <w:rsid w:val="00F7584E"/>
    <w:rsid w:val="00F75D43"/>
    <w:rsid w:val="00F76119"/>
    <w:rsid w:val="00F761B9"/>
    <w:rsid w:val="00F7634E"/>
    <w:rsid w:val="00F76639"/>
    <w:rsid w:val="00F766E9"/>
    <w:rsid w:val="00F76A3E"/>
    <w:rsid w:val="00F76E12"/>
    <w:rsid w:val="00F773AF"/>
    <w:rsid w:val="00F775CD"/>
    <w:rsid w:val="00F77724"/>
    <w:rsid w:val="00F77A9D"/>
    <w:rsid w:val="00F77B03"/>
    <w:rsid w:val="00F77B6F"/>
    <w:rsid w:val="00F77E29"/>
    <w:rsid w:val="00F803E6"/>
    <w:rsid w:val="00F8048D"/>
    <w:rsid w:val="00F808A9"/>
    <w:rsid w:val="00F80B75"/>
    <w:rsid w:val="00F80E5D"/>
    <w:rsid w:val="00F8130B"/>
    <w:rsid w:val="00F813CA"/>
    <w:rsid w:val="00F8151E"/>
    <w:rsid w:val="00F815B8"/>
    <w:rsid w:val="00F815F2"/>
    <w:rsid w:val="00F81A9B"/>
    <w:rsid w:val="00F81B12"/>
    <w:rsid w:val="00F81C40"/>
    <w:rsid w:val="00F81C52"/>
    <w:rsid w:val="00F81CDE"/>
    <w:rsid w:val="00F81D60"/>
    <w:rsid w:val="00F81E34"/>
    <w:rsid w:val="00F81E5D"/>
    <w:rsid w:val="00F81E7B"/>
    <w:rsid w:val="00F821F0"/>
    <w:rsid w:val="00F82337"/>
    <w:rsid w:val="00F8233D"/>
    <w:rsid w:val="00F82474"/>
    <w:rsid w:val="00F82496"/>
    <w:rsid w:val="00F82979"/>
    <w:rsid w:val="00F82B49"/>
    <w:rsid w:val="00F82BDA"/>
    <w:rsid w:val="00F82C63"/>
    <w:rsid w:val="00F82D07"/>
    <w:rsid w:val="00F8312A"/>
    <w:rsid w:val="00F83267"/>
    <w:rsid w:val="00F83C92"/>
    <w:rsid w:val="00F841CE"/>
    <w:rsid w:val="00F8446D"/>
    <w:rsid w:val="00F84470"/>
    <w:rsid w:val="00F8456B"/>
    <w:rsid w:val="00F8482D"/>
    <w:rsid w:val="00F84D69"/>
    <w:rsid w:val="00F85451"/>
    <w:rsid w:val="00F8545C"/>
    <w:rsid w:val="00F85596"/>
    <w:rsid w:val="00F856C2"/>
    <w:rsid w:val="00F856D9"/>
    <w:rsid w:val="00F8592A"/>
    <w:rsid w:val="00F8592F"/>
    <w:rsid w:val="00F859FB"/>
    <w:rsid w:val="00F85AA3"/>
    <w:rsid w:val="00F85ABE"/>
    <w:rsid w:val="00F85C57"/>
    <w:rsid w:val="00F85C73"/>
    <w:rsid w:val="00F85EDE"/>
    <w:rsid w:val="00F85F32"/>
    <w:rsid w:val="00F8612E"/>
    <w:rsid w:val="00F861A3"/>
    <w:rsid w:val="00F86277"/>
    <w:rsid w:val="00F864EF"/>
    <w:rsid w:val="00F86A9C"/>
    <w:rsid w:val="00F86DC1"/>
    <w:rsid w:val="00F86E6C"/>
    <w:rsid w:val="00F86F78"/>
    <w:rsid w:val="00F87044"/>
    <w:rsid w:val="00F87230"/>
    <w:rsid w:val="00F876D4"/>
    <w:rsid w:val="00F876EF"/>
    <w:rsid w:val="00F876FA"/>
    <w:rsid w:val="00F87878"/>
    <w:rsid w:val="00F8788B"/>
    <w:rsid w:val="00F87B7A"/>
    <w:rsid w:val="00F87C2F"/>
    <w:rsid w:val="00F87DAE"/>
    <w:rsid w:val="00F900EF"/>
    <w:rsid w:val="00F90196"/>
    <w:rsid w:val="00F901C6"/>
    <w:rsid w:val="00F9053D"/>
    <w:rsid w:val="00F906B6"/>
    <w:rsid w:val="00F90724"/>
    <w:rsid w:val="00F907D2"/>
    <w:rsid w:val="00F908ED"/>
    <w:rsid w:val="00F909A7"/>
    <w:rsid w:val="00F90A63"/>
    <w:rsid w:val="00F90AEF"/>
    <w:rsid w:val="00F90E89"/>
    <w:rsid w:val="00F90ED8"/>
    <w:rsid w:val="00F90F9D"/>
    <w:rsid w:val="00F90FB4"/>
    <w:rsid w:val="00F912EC"/>
    <w:rsid w:val="00F9133D"/>
    <w:rsid w:val="00F91401"/>
    <w:rsid w:val="00F9148B"/>
    <w:rsid w:val="00F914AF"/>
    <w:rsid w:val="00F91656"/>
    <w:rsid w:val="00F9188F"/>
    <w:rsid w:val="00F91944"/>
    <w:rsid w:val="00F91ADF"/>
    <w:rsid w:val="00F91B2F"/>
    <w:rsid w:val="00F91C5D"/>
    <w:rsid w:val="00F91CA9"/>
    <w:rsid w:val="00F91D3F"/>
    <w:rsid w:val="00F92218"/>
    <w:rsid w:val="00F92302"/>
    <w:rsid w:val="00F92493"/>
    <w:rsid w:val="00F92523"/>
    <w:rsid w:val="00F92695"/>
    <w:rsid w:val="00F92768"/>
    <w:rsid w:val="00F9299A"/>
    <w:rsid w:val="00F92A1E"/>
    <w:rsid w:val="00F92BB3"/>
    <w:rsid w:val="00F92D2A"/>
    <w:rsid w:val="00F92E02"/>
    <w:rsid w:val="00F9334C"/>
    <w:rsid w:val="00F933A4"/>
    <w:rsid w:val="00F93502"/>
    <w:rsid w:val="00F935B4"/>
    <w:rsid w:val="00F9372B"/>
    <w:rsid w:val="00F937AF"/>
    <w:rsid w:val="00F938D9"/>
    <w:rsid w:val="00F93943"/>
    <w:rsid w:val="00F93987"/>
    <w:rsid w:val="00F93DE1"/>
    <w:rsid w:val="00F93E1F"/>
    <w:rsid w:val="00F93F65"/>
    <w:rsid w:val="00F94333"/>
    <w:rsid w:val="00F94519"/>
    <w:rsid w:val="00F945E7"/>
    <w:rsid w:val="00F9476D"/>
    <w:rsid w:val="00F947AD"/>
    <w:rsid w:val="00F9483C"/>
    <w:rsid w:val="00F948A8"/>
    <w:rsid w:val="00F94B0B"/>
    <w:rsid w:val="00F94BCE"/>
    <w:rsid w:val="00F94E42"/>
    <w:rsid w:val="00F94E6E"/>
    <w:rsid w:val="00F94EDB"/>
    <w:rsid w:val="00F952F5"/>
    <w:rsid w:val="00F95487"/>
    <w:rsid w:val="00F954B0"/>
    <w:rsid w:val="00F9572D"/>
    <w:rsid w:val="00F958C2"/>
    <w:rsid w:val="00F95973"/>
    <w:rsid w:val="00F9599A"/>
    <w:rsid w:val="00F95CA3"/>
    <w:rsid w:val="00F96126"/>
    <w:rsid w:val="00F9624A"/>
    <w:rsid w:val="00F96273"/>
    <w:rsid w:val="00F96276"/>
    <w:rsid w:val="00F9636C"/>
    <w:rsid w:val="00F96517"/>
    <w:rsid w:val="00F96589"/>
    <w:rsid w:val="00F966A7"/>
    <w:rsid w:val="00F96741"/>
    <w:rsid w:val="00F96755"/>
    <w:rsid w:val="00F96B6E"/>
    <w:rsid w:val="00F96DF4"/>
    <w:rsid w:val="00F96F76"/>
    <w:rsid w:val="00F96F9A"/>
    <w:rsid w:val="00F96FF4"/>
    <w:rsid w:val="00F971EA"/>
    <w:rsid w:val="00F97497"/>
    <w:rsid w:val="00F974FE"/>
    <w:rsid w:val="00F9758E"/>
    <w:rsid w:val="00F97BD0"/>
    <w:rsid w:val="00F97CC2"/>
    <w:rsid w:val="00F97D55"/>
    <w:rsid w:val="00F97EC8"/>
    <w:rsid w:val="00F97F18"/>
    <w:rsid w:val="00FA0543"/>
    <w:rsid w:val="00FA056C"/>
    <w:rsid w:val="00FA0615"/>
    <w:rsid w:val="00FA084B"/>
    <w:rsid w:val="00FA0B36"/>
    <w:rsid w:val="00FA0BF3"/>
    <w:rsid w:val="00FA0D8E"/>
    <w:rsid w:val="00FA0ECE"/>
    <w:rsid w:val="00FA1035"/>
    <w:rsid w:val="00FA10E6"/>
    <w:rsid w:val="00FA1104"/>
    <w:rsid w:val="00FA127F"/>
    <w:rsid w:val="00FA134D"/>
    <w:rsid w:val="00FA1381"/>
    <w:rsid w:val="00FA1423"/>
    <w:rsid w:val="00FA1604"/>
    <w:rsid w:val="00FA17FB"/>
    <w:rsid w:val="00FA18AA"/>
    <w:rsid w:val="00FA1A87"/>
    <w:rsid w:val="00FA1C8E"/>
    <w:rsid w:val="00FA1D6A"/>
    <w:rsid w:val="00FA1DBE"/>
    <w:rsid w:val="00FA1E14"/>
    <w:rsid w:val="00FA1F21"/>
    <w:rsid w:val="00FA1F88"/>
    <w:rsid w:val="00FA2448"/>
    <w:rsid w:val="00FA2700"/>
    <w:rsid w:val="00FA29C1"/>
    <w:rsid w:val="00FA2B17"/>
    <w:rsid w:val="00FA2B23"/>
    <w:rsid w:val="00FA2BF0"/>
    <w:rsid w:val="00FA2DFA"/>
    <w:rsid w:val="00FA30BD"/>
    <w:rsid w:val="00FA36C6"/>
    <w:rsid w:val="00FA3769"/>
    <w:rsid w:val="00FA3833"/>
    <w:rsid w:val="00FA3937"/>
    <w:rsid w:val="00FA3B8C"/>
    <w:rsid w:val="00FA3D03"/>
    <w:rsid w:val="00FA3E6F"/>
    <w:rsid w:val="00FA41FA"/>
    <w:rsid w:val="00FA433E"/>
    <w:rsid w:val="00FA43B3"/>
    <w:rsid w:val="00FA47DF"/>
    <w:rsid w:val="00FA483C"/>
    <w:rsid w:val="00FA5049"/>
    <w:rsid w:val="00FA55CD"/>
    <w:rsid w:val="00FA55FA"/>
    <w:rsid w:val="00FA5CC4"/>
    <w:rsid w:val="00FA5E39"/>
    <w:rsid w:val="00FA5EF4"/>
    <w:rsid w:val="00FA604E"/>
    <w:rsid w:val="00FA6548"/>
    <w:rsid w:val="00FA66A9"/>
    <w:rsid w:val="00FA678C"/>
    <w:rsid w:val="00FA6977"/>
    <w:rsid w:val="00FA6A51"/>
    <w:rsid w:val="00FA6F3D"/>
    <w:rsid w:val="00FA7140"/>
    <w:rsid w:val="00FA7148"/>
    <w:rsid w:val="00FA7166"/>
    <w:rsid w:val="00FA7172"/>
    <w:rsid w:val="00FA71A1"/>
    <w:rsid w:val="00FA71C0"/>
    <w:rsid w:val="00FA73AB"/>
    <w:rsid w:val="00FA773C"/>
    <w:rsid w:val="00FA7A76"/>
    <w:rsid w:val="00FA7B7E"/>
    <w:rsid w:val="00FA7FD1"/>
    <w:rsid w:val="00FA7FDB"/>
    <w:rsid w:val="00FB0152"/>
    <w:rsid w:val="00FB042C"/>
    <w:rsid w:val="00FB0494"/>
    <w:rsid w:val="00FB0533"/>
    <w:rsid w:val="00FB06B7"/>
    <w:rsid w:val="00FB06D8"/>
    <w:rsid w:val="00FB0775"/>
    <w:rsid w:val="00FB0812"/>
    <w:rsid w:val="00FB08E0"/>
    <w:rsid w:val="00FB0EEB"/>
    <w:rsid w:val="00FB12A0"/>
    <w:rsid w:val="00FB137B"/>
    <w:rsid w:val="00FB14AE"/>
    <w:rsid w:val="00FB198D"/>
    <w:rsid w:val="00FB1A59"/>
    <w:rsid w:val="00FB1E61"/>
    <w:rsid w:val="00FB2026"/>
    <w:rsid w:val="00FB21AE"/>
    <w:rsid w:val="00FB21EB"/>
    <w:rsid w:val="00FB2392"/>
    <w:rsid w:val="00FB270E"/>
    <w:rsid w:val="00FB2899"/>
    <w:rsid w:val="00FB294C"/>
    <w:rsid w:val="00FB2F89"/>
    <w:rsid w:val="00FB35C6"/>
    <w:rsid w:val="00FB35E4"/>
    <w:rsid w:val="00FB3926"/>
    <w:rsid w:val="00FB39BD"/>
    <w:rsid w:val="00FB39FB"/>
    <w:rsid w:val="00FB3ACF"/>
    <w:rsid w:val="00FB3D4A"/>
    <w:rsid w:val="00FB3EC8"/>
    <w:rsid w:val="00FB42FE"/>
    <w:rsid w:val="00FB44A7"/>
    <w:rsid w:val="00FB44E3"/>
    <w:rsid w:val="00FB45FB"/>
    <w:rsid w:val="00FB473E"/>
    <w:rsid w:val="00FB4A6D"/>
    <w:rsid w:val="00FB4B2F"/>
    <w:rsid w:val="00FB4D5A"/>
    <w:rsid w:val="00FB5034"/>
    <w:rsid w:val="00FB5066"/>
    <w:rsid w:val="00FB5251"/>
    <w:rsid w:val="00FB54C1"/>
    <w:rsid w:val="00FB56DC"/>
    <w:rsid w:val="00FB58F3"/>
    <w:rsid w:val="00FB5A0C"/>
    <w:rsid w:val="00FB5A3D"/>
    <w:rsid w:val="00FB5AD9"/>
    <w:rsid w:val="00FB5B49"/>
    <w:rsid w:val="00FB5F24"/>
    <w:rsid w:val="00FB61C2"/>
    <w:rsid w:val="00FB6458"/>
    <w:rsid w:val="00FB65D9"/>
    <w:rsid w:val="00FB6689"/>
    <w:rsid w:val="00FB68B6"/>
    <w:rsid w:val="00FB696C"/>
    <w:rsid w:val="00FB69C7"/>
    <w:rsid w:val="00FB6AA0"/>
    <w:rsid w:val="00FB6BFE"/>
    <w:rsid w:val="00FB6D5D"/>
    <w:rsid w:val="00FB6E82"/>
    <w:rsid w:val="00FB71FD"/>
    <w:rsid w:val="00FB7448"/>
    <w:rsid w:val="00FB74F5"/>
    <w:rsid w:val="00FB7500"/>
    <w:rsid w:val="00FB7702"/>
    <w:rsid w:val="00FB7713"/>
    <w:rsid w:val="00FB7CE2"/>
    <w:rsid w:val="00FB7CF4"/>
    <w:rsid w:val="00FB7DD9"/>
    <w:rsid w:val="00FC003E"/>
    <w:rsid w:val="00FC00A6"/>
    <w:rsid w:val="00FC03FC"/>
    <w:rsid w:val="00FC0597"/>
    <w:rsid w:val="00FC0609"/>
    <w:rsid w:val="00FC061F"/>
    <w:rsid w:val="00FC0777"/>
    <w:rsid w:val="00FC07E1"/>
    <w:rsid w:val="00FC0975"/>
    <w:rsid w:val="00FC0D1D"/>
    <w:rsid w:val="00FC0E15"/>
    <w:rsid w:val="00FC1040"/>
    <w:rsid w:val="00FC111F"/>
    <w:rsid w:val="00FC11E9"/>
    <w:rsid w:val="00FC125D"/>
    <w:rsid w:val="00FC1481"/>
    <w:rsid w:val="00FC1689"/>
    <w:rsid w:val="00FC1864"/>
    <w:rsid w:val="00FC18A9"/>
    <w:rsid w:val="00FC18CD"/>
    <w:rsid w:val="00FC1C3F"/>
    <w:rsid w:val="00FC1DEA"/>
    <w:rsid w:val="00FC1ECE"/>
    <w:rsid w:val="00FC2302"/>
    <w:rsid w:val="00FC230A"/>
    <w:rsid w:val="00FC26A8"/>
    <w:rsid w:val="00FC26CF"/>
    <w:rsid w:val="00FC276F"/>
    <w:rsid w:val="00FC2796"/>
    <w:rsid w:val="00FC280C"/>
    <w:rsid w:val="00FC297F"/>
    <w:rsid w:val="00FC2DB5"/>
    <w:rsid w:val="00FC2FEF"/>
    <w:rsid w:val="00FC3011"/>
    <w:rsid w:val="00FC3071"/>
    <w:rsid w:val="00FC3338"/>
    <w:rsid w:val="00FC33C7"/>
    <w:rsid w:val="00FC34E2"/>
    <w:rsid w:val="00FC352D"/>
    <w:rsid w:val="00FC370E"/>
    <w:rsid w:val="00FC3711"/>
    <w:rsid w:val="00FC3713"/>
    <w:rsid w:val="00FC371D"/>
    <w:rsid w:val="00FC38F8"/>
    <w:rsid w:val="00FC38F9"/>
    <w:rsid w:val="00FC3ED9"/>
    <w:rsid w:val="00FC3F73"/>
    <w:rsid w:val="00FC4412"/>
    <w:rsid w:val="00FC44C1"/>
    <w:rsid w:val="00FC473A"/>
    <w:rsid w:val="00FC4A08"/>
    <w:rsid w:val="00FC4A43"/>
    <w:rsid w:val="00FC4A71"/>
    <w:rsid w:val="00FC4B23"/>
    <w:rsid w:val="00FC4BEC"/>
    <w:rsid w:val="00FC4D48"/>
    <w:rsid w:val="00FC4F84"/>
    <w:rsid w:val="00FC5666"/>
    <w:rsid w:val="00FC571A"/>
    <w:rsid w:val="00FC57C4"/>
    <w:rsid w:val="00FC5829"/>
    <w:rsid w:val="00FC5AAE"/>
    <w:rsid w:val="00FC5B5F"/>
    <w:rsid w:val="00FC5BD5"/>
    <w:rsid w:val="00FC5C48"/>
    <w:rsid w:val="00FC5F1F"/>
    <w:rsid w:val="00FC5F7D"/>
    <w:rsid w:val="00FC60EE"/>
    <w:rsid w:val="00FC61AF"/>
    <w:rsid w:val="00FC6240"/>
    <w:rsid w:val="00FC626A"/>
    <w:rsid w:val="00FC628F"/>
    <w:rsid w:val="00FC634F"/>
    <w:rsid w:val="00FC6406"/>
    <w:rsid w:val="00FC6732"/>
    <w:rsid w:val="00FC69BB"/>
    <w:rsid w:val="00FC69CD"/>
    <w:rsid w:val="00FC6B76"/>
    <w:rsid w:val="00FC6C8C"/>
    <w:rsid w:val="00FC6D1E"/>
    <w:rsid w:val="00FC6DE1"/>
    <w:rsid w:val="00FC6E5A"/>
    <w:rsid w:val="00FC705E"/>
    <w:rsid w:val="00FC72AF"/>
    <w:rsid w:val="00FC73B2"/>
    <w:rsid w:val="00FC75D4"/>
    <w:rsid w:val="00FC7779"/>
    <w:rsid w:val="00FC7821"/>
    <w:rsid w:val="00FC782C"/>
    <w:rsid w:val="00FC78CE"/>
    <w:rsid w:val="00FC78E7"/>
    <w:rsid w:val="00FC79C4"/>
    <w:rsid w:val="00FC7EFC"/>
    <w:rsid w:val="00FD00B1"/>
    <w:rsid w:val="00FD00C7"/>
    <w:rsid w:val="00FD0350"/>
    <w:rsid w:val="00FD03AD"/>
    <w:rsid w:val="00FD080C"/>
    <w:rsid w:val="00FD087E"/>
    <w:rsid w:val="00FD08BC"/>
    <w:rsid w:val="00FD09EB"/>
    <w:rsid w:val="00FD0E3C"/>
    <w:rsid w:val="00FD1059"/>
    <w:rsid w:val="00FD12C7"/>
    <w:rsid w:val="00FD1332"/>
    <w:rsid w:val="00FD1439"/>
    <w:rsid w:val="00FD16E8"/>
    <w:rsid w:val="00FD17C1"/>
    <w:rsid w:val="00FD18D6"/>
    <w:rsid w:val="00FD19A6"/>
    <w:rsid w:val="00FD1AAE"/>
    <w:rsid w:val="00FD1C31"/>
    <w:rsid w:val="00FD1CD7"/>
    <w:rsid w:val="00FD1D95"/>
    <w:rsid w:val="00FD2212"/>
    <w:rsid w:val="00FD22DF"/>
    <w:rsid w:val="00FD2399"/>
    <w:rsid w:val="00FD243C"/>
    <w:rsid w:val="00FD26A7"/>
    <w:rsid w:val="00FD289A"/>
    <w:rsid w:val="00FD2B15"/>
    <w:rsid w:val="00FD2CBB"/>
    <w:rsid w:val="00FD305C"/>
    <w:rsid w:val="00FD3255"/>
    <w:rsid w:val="00FD3267"/>
    <w:rsid w:val="00FD32B0"/>
    <w:rsid w:val="00FD3342"/>
    <w:rsid w:val="00FD3654"/>
    <w:rsid w:val="00FD36A9"/>
    <w:rsid w:val="00FD3805"/>
    <w:rsid w:val="00FD38FE"/>
    <w:rsid w:val="00FD39A8"/>
    <w:rsid w:val="00FD3A1D"/>
    <w:rsid w:val="00FD3EA3"/>
    <w:rsid w:val="00FD42AD"/>
    <w:rsid w:val="00FD42FA"/>
    <w:rsid w:val="00FD4628"/>
    <w:rsid w:val="00FD4756"/>
    <w:rsid w:val="00FD4919"/>
    <w:rsid w:val="00FD4C1B"/>
    <w:rsid w:val="00FD4CD8"/>
    <w:rsid w:val="00FD4D10"/>
    <w:rsid w:val="00FD4E88"/>
    <w:rsid w:val="00FD5197"/>
    <w:rsid w:val="00FD5407"/>
    <w:rsid w:val="00FD54E0"/>
    <w:rsid w:val="00FD5535"/>
    <w:rsid w:val="00FD55B0"/>
    <w:rsid w:val="00FD5761"/>
    <w:rsid w:val="00FD5790"/>
    <w:rsid w:val="00FD58EE"/>
    <w:rsid w:val="00FD5A27"/>
    <w:rsid w:val="00FD5A2D"/>
    <w:rsid w:val="00FD5DB3"/>
    <w:rsid w:val="00FD5F42"/>
    <w:rsid w:val="00FD6089"/>
    <w:rsid w:val="00FD6299"/>
    <w:rsid w:val="00FD6516"/>
    <w:rsid w:val="00FD67BE"/>
    <w:rsid w:val="00FD67F0"/>
    <w:rsid w:val="00FD68F1"/>
    <w:rsid w:val="00FD69D6"/>
    <w:rsid w:val="00FD72D7"/>
    <w:rsid w:val="00FD7530"/>
    <w:rsid w:val="00FD7B82"/>
    <w:rsid w:val="00FD7C2D"/>
    <w:rsid w:val="00FD7C37"/>
    <w:rsid w:val="00FD7E3E"/>
    <w:rsid w:val="00FD7E80"/>
    <w:rsid w:val="00FD7FB4"/>
    <w:rsid w:val="00FE0070"/>
    <w:rsid w:val="00FE0327"/>
    <w:rsid w:val="00FE047A"/>
    <w:rsid w:val="00FE04FA"/>
    <w:rsid w:val="00FE0594"/>
    <w:rsid w:val="00FE06FE"/>
    <w:rsid w:val="00FE0771"/>
    <w:rsid w:val="00FE0980"/>
    <w:rsid w:val="00FE098E"/>
    <w:rsid w:val="00FE09E0"/>
    <w:rsid w:val="00FE0ADE"/>
    <w:rsid w:val="00FE0C20"/>
    <w:rsid w:val="00FE0D29"/>
    <w:rsid w:val="00FE11FB"/>
    <w:rsid w:val="00FE1202"/>
    <w:rsid w:val="00FE1438"/>
    <w:rsid w:val="00FE15EC"/>
    <w:rsid w:val="00FE187F"/>
    <w:rsid w:val="00FE1BF6"/>
    <w:rsid w:val="00FE1CA7"/>
    <w:rsid w:val="00FE1CCE"/>
    <w:rsid w:val="00FE1D18"/>
    <w:rsid w:val="00FE1EEE"/>
    <w:rsid w:val="00FE2213"/>
    <w:rsid w:val="00FE24FE"/>
    <w:rsid w:val="00FE2771"/>
    <w:rsid w:val="00FE2938"/>
    <w:rsid w:val="00FE2995"/>
    <w:rsid w:val="00FE2F9E"/>
    <w:rsid w:val="00FE3250"/>
    <w:rsid w:val="00FE33AA"/>
    <w:rsid w:val="00FE34AC"/>
    <w:rsid w:val="00FE3645"/>
    <w:rsid w:val="00FE36D8"/>
    <w:rsid w:val="00FE37F4"/>
    <w:rsid w:val="00FE3E8F"/>
    <w:rsid w:val="00FE42A9"/>
    <w:rsid w:val="00FE42E8"/>
    <w:rsid w:val="00FE437F"/>
    <w:rsid w:val="00FE43C6"/>
    <w:rsid w:val="00FE4814"/>
    <w:rsid w:val="00FE48C5"/>
    <w:rsid w:val="00FE4CDF"/>
    <w:rsid w:val="00FE52C7"/>
    <w:rsid w:val="00FE531A"/>
    <w:rsid w:val="00FE5459"/>
    <w:rsid w:val="00FE54F3"/>
    <w:rsid w:val="00FE5643"/>
    <w:rsid w:val="00FE5807"/>
    <w:rsid w:val="00FE5875"/>
    <w:rsid w:val="00FE5992"/>
    <w:rsid w:val="00FE59C0"/>
    <w:rsid w:val="00FE5AF3"/>
    <w:rsid w:val="00FE604D"/>
    <w:rsid w:val="00FE60C8"/>
    <w:rsid w:val="00FE61D1"/>
    <w:rsid w:val="00FE640D"/>
    <w:rsid w:val="00FE645D"/>
    <w:rsid w:val="00FE64ED"/>
    <w:rsid w:val="00FE65F3"/>
    <w:rsid w:val="00FE67E9"/>
    <w:rsid w:val="00FE688A"/>
    <w:rsid w:val="00FE6B29"/>
    <w:rsid w:val="00FE6BB3"/>
    <w:rsid w:val="00FE6BFC"/>
    <w:rsid w:val="00FE6CD0"/>
    <w:rsid w:val="00FE6FAD"/>
    <w:rsid w:val="00FE6FF4"/>
    <w:rsid w:val="00FE7105"/>
    <w:rsid w:val="00FE749B"/>
    <w:rsid w:val="00FE7654"/>
    <w:rsid w:val="00FE7D0A"/>
    <w:rsid w:val="00FE7DC4"/>
    <w:rsid w:val="00FE7F83"/>
    <w:rsid w:val="00FE7FAA"/>
    <w:rsid w:val="00FE7FBB"/>
    <w:rsid w:val="00FF0116"/>
    <w:rsid w:val="00FF0307"/>
    <w:rsid w:val="00FF03DD"/>
    <w:rsid w:val="00FF048E"/>
    <w:rsid w:val="00FF0744"/>
    <w:rsid w:val="00FF080A"/>
    <w:rsid w:val="00FF0853"/>
    <w:rsid w:val="00FF08FA"/>
    <w:rsid w:val="00FF095D"/>
    <w:rsid w:val="00FF0A88"/>
    <w:rsid w:val="00FF0AE8"/>
    <w:rsid w:val="00FF0DA9"/>
    <w:rsid w:val="00FF1160"/>
    <w:rsid w:val="00FF11D9"/>
    <w:rsid w:val="00FF11FB"/>
    <w:rsid w:val="00FF1216"/>
    <w:rsid w:val="00FF1262"/>
    <w:rsid w:val="00FF130D"/>
    <w:rsid w:val="00FF132A"/>
    <w:rsid w:val="00FF132F"/>
    <w:rsid w:val="00FF13D1"/>
    <w:rsid w:val="00FF14A4"/>
    <w:rsid w:val="00FF1507"/>
    <w:rsid w:val="00FF17DB"/>
    <w:rsid w:val="00FF1D87"/>
    <w:rsid w:val="00FF1EB3"/>
    <w:rsid w:val="00FF1F3D"/>
    <w:rsid w:val="00FF1F98"/>
    <w:rsid w:val="00FF1FDF"/>
    <w:rsid w:val="00FF1FFC"/>
    <w:rsid w:val="00FF21D9"/>
    <w:rsid w:val="00FF21F9"/>
    <w:rsid w:val="00FF2210"/>
    <w:rsid w:val="00FF234F"/>
    <w:rsid w:val="00FF242C"/>
    <w:rsid w:val="00FF24A1"/>
    <w:rsid w:val="00FF25A6"/>
    <w:rsid w:val="00FF279F"/>
    <w:rsid w:val="00FF2AC6"/>
    <w:rsid w:val="00FF2B70"/>
    <w:rsid w:val="00FF2E42"/>
    <w:rsid w:val="00FF2F6E"/>
    <w:rsid w:val="00FF3247"/>
    <w:rsid w:val="00FF32C4"/>
    <w:rsid w:val="00FF34FB"/>
    <w:rsid w:val="00FF376C"/>
    <w:rsid w:val="00FF3930"/>
    <w:rsid w:val="00FF3AB4"/>
    <w:rsid w:val="00FF3B3B"/>
    <w:rsid w:val="00FF3B47"/>
    <w:rsid w:val="00FF3B88"/>
    <w:rsid w:val="00FF3CC3"/>
    <w:rsid w:val="00FF3E3F"/>
    <w:rsid w:val="00FF3FEA"/>
    <w:rsid w:val="00FF446F"/>
    <w:rsid w:val="00FF453E"/>
    <w:rsid w:val="00FF4621"/>
    <w:rsid w:val="00FF494C"/>
    <w:rsid w:val="00FF49AD"/>
    <w:rsid w:val="00FF4A9D"/>
    <w:rsid w:val="00FF4AFD"/>
    <w:rsid w:val="00FF4BF2"/>
    <w:rsid w:val="00FF4EE1"/>
    <w:rsid w:val="00FF507E"/>
    <w:rsid w:val="00FF5231"/>
    <w:rsid w:val="00FF5272"/>
    <w:rsid w:val="00FF532D"/>
    <w:rsid w:val="00FF53CD"/>
    <w:rsid w:val="00FF5450"/>
    <w:rsid w:val="00FF54DA"/>
    <w:rsid w:val="00FF5664"/>
    <w:rsid w:val="00FF57E2"/>
    <w:rsid w:val="00FF5A22"/>
    <w:rsid w:val="00FF5B91"/>
    <w:rsid w:val="00FF5EBC"/>
    <w:rsid w:val="00FF5F4C"/>
    <w:rsid w:val="00FF6001"/>
    <w:rsid w:val="00FF6049"/>
    <w:rsid w:val="00FF61D6"/>
    <w:rsid w:val="00FF6228"/>
    <w:rsid w:val="00FF6427"/>
    <w:rsid w:val="00FF64A6"/>
    <w:rsid w:val="00FF64EC"/>
    <w:rsid w:val="00FF686B"/>
    <w:rsid w:val="00FF6A12"/>
    <w:rsid w:val="00FF6A57"/>
    <w:rsid w:val="00FF6BF1"/>
    <w:rsid w:val="00FF71D0"/>
    <w:rsid w:val="00FF728D"/>
    <w:rsid w:val="00FF72BF"/>
    <w:rsid w:val="00FF7323"/>
    <w:rsid w:val="00FF7368"/>
    <w:rsid w:val="00FF74CF"/>
    <w:rsid w:val="00FF7519"/>
    <w:rsid w:val="00FF75C9"/>
    <w:rsid w:val="00FF7625"/>
    <w:rsid w:val="00FF7729"/>
    <w:rsid w:val="00FF77CC"/>
    <w:rsid w:val="00FF7844"/>
    <w:rsid w:val="00FF78E6"/>
    <w:rsid w:val="00FF7A8E"/>
    <w:rsid w:val="00FF7B86"/>
    <w:rsid w:val="00FF7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E81E4DD"/>
  <w15:docId w15:val="{88100321-2E00-4557-BD2B-DE0576BE7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057A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BB51B5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BB51B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BB51B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BB51B5"/>
    <w:pPr>
      <w:keepNext/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B51B5"/>
    <w:pPr>
      <w:keepNext/>
      <w:tabs>
        <w:tab w:val="left" w:pos="1080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BB51B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409F4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686C22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77414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E7741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E7741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rsid w:val="00E77414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rsid w:val="00E77414"/>
    <w:rPr>
      <w:rFonts w:cs="EucrosiaUPC"/>
      <w:sz w:val="28"/>
      <w:szCs w:val="28"/>
    </w:rPr>
  </w:style>
  <w:style w:type="character" w:customStyle="1" w:styleId="Heading8Char">
    <w:name w:val="Heading 8 Char"/>
    <w:link w:val="Heading8"/>
    <w:rsid w:val="00E77414"/>
    <w:rPr>
      <w:rFonts w:cs="EucrosiaUPC"/>
      <w:b/>
      <w:bCs/>
      <w:sz w:val="28"/>
      <w:szCs w:val="28"/>
    </w:rPr>
  </w:style>
  <w:style w:type="character" w:customStyle="1" w:styleId="Heading9Char">
    <w:name w:val="Heading 9 Char"/>
    <w:link w:val="Heading9"/>
    <w:rsid w:val="00E7741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BB51B5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E77414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B51B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BB51B5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E7741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BB51B5"/>
    <w:rPr>
      <w:rFonts w:cs="Times New Roman"/>
      <w:b/>
      <w:bCs/>
    </w:rPr>
  </w:style>
  <w:style w:type="paragraph" w:styleId="ListBullet">
    <w:name w:val="List Bullet"/>
    <w:basedOn w:val="Normal"/>
    <w:rsid w:val="00BB51B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BB51B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BB51B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BB51B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BB51B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BB51B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BB51B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BB51B5"/>
    <w:pPr>
      <w:ind w:left="284"/>
    </w:pPr>
  </w:style>
  <w:style w:type="paragraph" w:customStyle="1" w:styleId="AAFrameAddress">
    <w:name w:val="AA Frame Address"/>
    <w:basedOn w:val="Heading1"/>
    <w:uiPriority w:val="99"/>
    <w:rsid w:val="00BB51B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BB51B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BB51B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BB51B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BB51B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BB51B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BB51B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BB51B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BB51B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BB51B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BB51B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BB51B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BB51B5"/>
    <w:pPr>
      <w:ind w:left="2552" w:hanging="284"/>
    </w:pPr>
  </w:style>
  <w:style w:type="paragraph" w:styleId="TOC2">
    <w:name w:val="toc 2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BB51B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BB51B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BB51B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BB51B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BB51B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BB51B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BB51B5"/>
    <w:pPr>
      <w:ind w:left="567" w:hanging="567"/>
    </w:pPr>
  </w:style>
  <w:style w:type="paragraph" w:styleId="ListBullet5">
    <w:name w:val="List Bullet 5"/>
    <w:basedOn w:val="Normal"/>
    <w:uiPriority w:val="99"/>
    <w:rsid w:val="00BB51B5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,bt2,body text1,BT"/>
    <w:basedOn w:val="Normal"/>
    <w:link w:val="BodyTextChar"/>
    <w:rsid w:val="00BB51B5"/>
    <w:pPr>
      <w:spacing w:after="120"/>
    </w:pPr>
  </w:style>
  <w:style w:type="character" w:customStyle="1" w:styleId="BodyTextChar">
    <w:name w:val="Body Text Char"/>
    <w:aliases w:val="bt Char,body text Char,Body Char,bt2 Char,body text1 Char,BT Char"/>
    <w:link w:val="BodyText"/>
    <w:rsid w:val="00D102C2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rsid w:val="00BB51B5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77414"/>
    <w:rPr>
      <w:rFonts w:ascii="Arial" w:hAnsi="Arial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BB51B5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rsid w:val="00E7741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B51B5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E77414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BB51B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B51B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BB51B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BB51B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B51B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BB51B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B51B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BB51B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B51B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BB51B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BB51B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BB51B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B51B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B51B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ºÇ¡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E77414"/>
    <w:rPr>
      <w:rFonts w:ascii="Book Antiqua" w:hAnsi="Book Antiqua"/>
      <w:sz w:val="22"/>
      <w:szCs w:val="22"/>
    </w:rPr>
  </w:style>
  <w:style w:type="paragraph" w:customStyle="1" w:styleId="3">
    <w:name w:val="µÒÃÒ§3ªèÍ§"/>
    <w:basedOn w:val="Normal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  <w:rsid w:val="00BB51B5"/>
  </w:style>
  <w:style w:type="paragraph" w:customStyle="1" w:styleId="E">
    <w:name w:val="ª×èÍºÃÔÉÑ· E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???????"/>
    <w:basedOn w:val="Normal"/>
    <w:uiPriority w:val="99"/>
    <w:rsid w:val="00BB51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C70195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77414"/>
    <w:rPr>
      <w:rFonts w:ascii="Arial" w:hAnsi="Arial"/>
      <w:sz w:val="16"/>
      <w:szCs w:val="16"/>
    </w:rPr>
  </w:style>
  <w:style w:type="paragraph" w:customStyle="1" w:styleId="a3">
    <w:name w:val="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4">
    <w:name w:val="???"/>
    <w:basedOn w:val="Normal"/>
    <w:uiPriority w:val="99"/>
    <w:rsid w:val="00C7019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E1334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7741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681A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0" w:hanging="540"/>
      <w:jc w:val="both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276BD1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61765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Heading1">
    <w:name w:val="Index Heading1"/>
    <w:aliases w:val="ixh"/>
    <w:basedOn w:val="BodyText"/>
    <w:rsid w:val="00FC07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AC2A8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409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409F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uiPriority w:val="99"/>
    <w:rsid w:val="001264F5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uiPriority w:val="99"/>
    <w:rsid w:val="00E77414"/>
    <w:rPr>
      <w:rFonts w:ascii="Arial" w:hAnsi="Arial"/>
      <w:sz w:val="18"/>
      <w:szCs w:val="18"/>
    </w:rPr>
  </w:style>
  <w:style w:type="paragraph" w:customStyle="1" w:styleId="30">
    <w:name w:val="?????3????"/>
    <w:basedOn w:val="Normal"/>
    <w:uiPriority w:val="99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ccttwolines">
    <w:name w:val="acct two lines"/>
    <w:aliases w:val="a2l"/>
    <w:basedOn w:val="Normal"/>
    <w:rsid w:val="00BE39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styleId="Hyperlink">
    <w:name w:val="Hyperlink"/>
    <w:rsid w:val="006C0672"/>
    <w:rPr>
      <w:color w:val="0000FF"/>
      <w:u w:val="single"/>
    </w:rPr>
  </w:style>
  <w:style w:type="paragraph" w:customStyle="1" w:styleId="index">
    <w:name w:val="index"/>
    <w:aliases w:val="ix"/>
    <w:basedOn w:val="BodyText"/>
    <w:rsid w:val="003E68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SSETS">
    <w:name w:val="ASSETS"/>
    <w:basedOn w:val="Normal"/>
    <w:uiPriority w:val="99"/>
    <w:rsid w:val="000172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EB7FAD"/>
    <w:pPr>
      <w:spacing w:line="240" w:lineRule="auto"/>
    </w:pPr>
  </w:style>
  <w:style w:type="character" w:customStyle="1" w:styleId="SignatureChar">
    <w:name w:val="Signature Char"/>
    <w:link w:val="Signature"/>
    <w:rsid w:val="00E77414"/>
    <w:rPr>
      <w:rFonts w:ascii="Arial" w:hAnsi="Arial"/>
      <w:sz w:val="18"/>
      <w:szCs w:val="18"/>
    </w:rPr>
  </w:style>
  <w:style w:type="paragraph" w:styleId="DocumentMap">
    <w:name w:val="Document Map"/>
    <w:basedOn w:val="Normal"/>
    <w:link w:val="DocumentMapChar"/>
    <w:semiHidden/>
    <w:rsid w:val="00236FCB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E77414"/>
    <w:rPr>
      <w:rFonts w:ascii="Tahoma" w:hAnsi="Tahoma" w:cs="Tahoma"/>
      <w:shd w:val="clear" w:color="auto" w:fill="000080"/>
    </w:rPr>
  </w:style>
  <w:style w:type="paragraph" w:customStyle="1" w:styleId="CharCharCharCharCharCharChar">
    <w:name w:val="Char Char Char Char Char Char Char"/>
    <w:basedOn w:val="Normal"/>
    <w:semiHidden/>
    <w:rsid w:val="00AA13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styleId="CommentReference">
    <w:name w:val="annotation reference"/>
    <w:uiPriority w:val="99"/>
    <w:rsid w:val="001D01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D01D6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E7741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D01D6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77414"/>
    <w:rPr>
      <w:rFonts w:ascii="Arial" w:hAnsi="Arial"/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E77414"/>
    <w:pPr>
      <w:ind w:left="720"/>
      <w:contextualSpacing/>
    </w:pPr>
    <w:rPr>
      <w:rFonts w:eastAsia="Times New Roman"/>
      <w:szCs w:val="22"/>
    </w:rPr>
  </w:style>
  <w:style w:type="character" w:customStyle="1" w:styleId="Heading1Char1">
    <w:name w:val="Heading 1 Char1"/>
    <w:uiPriority w:val="99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77414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E77414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E7741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E77414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77414"/>
    <w:rPr>
      <w:rFonts w:ascii="Arial" w:eastAsia="Calibri" w:hAnsi="Arial" w:cs="Cordia New"/>
      <w:sz w:val="18"/>
      <w:szCs w:val="18"/>
    </w:rPr>
  </w:style>
  <w:style w:type="character" w:customStyle="1" w:styleId="BodyTextIndentChar1">
    <w:name w:val="Body Text Indent Char1"/>
    <w:aliases w:val="i 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E77414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77414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5">
    <w:name w:val="ลบ"/>
    <w:basedOn w:val="Normal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77414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77414"/>
    <w:rPr>
      <w:rFonts w:ascii="Arial" w:eastAsia="Times New Roman" w:hAnsi="Arial" w:cs="Times New Roman"/>
      <w:sz w:val="18"/>
      <w:szCs w:val="18"/>
    </w:rPr>
  </w:style>
  <w:style w:type="paragraph" w:styleId="FootnoteText">
    <w:name w:val="footnote text"/>
    <w:aliases w:val="ft"/>
    <w:basedOn w:val="Normal"/>
    <w:link w:val="FootnoteTextCha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E77414"/>
    <w:rPr>
      <w:rFonts w:eastAsia="Times New Roman" w:cs="Times New Roman"/>
      <w:sz w:val="18"/>
      <w:lang w:val="en-GB" w:bidi="ar-SA"/>
    </w:rPr>
  </w:style>
  <w:style w:type="paragraph" w:customStyle="1" w:styleId="Graphic">
    <w:name w:val="Graphic"/>
    <w:basedOn w:val="Signature"/>
    <w:rsid w:val="00E7741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77414"/>
    <w:pPr>
      <w:spacing w:after="0"/>
    </w:pPr>
  </w:style>
  <w:style w:type="paragraph" w:customStyle="1" w:styleId="acctdividends">
    <w:name w:val="acct dividends"/>
    <w:aliases w:val="a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77414"/>
    <w:pPr>
      <w:spacing w:after="0"/>
    </w:pPr>
  </w:style>
  <w:style w:type="paragraph" w:customStyle="1" w:styleId="acctindent">
    <w:name w:val="acct indent"/>
    <w:aliases w:val="ai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7741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7741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eastAsia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7741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7741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7741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77414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E7741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77414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E77414"/>
    <w:pPr>
      <w:spacing w:after="0"/>
    </w:pPr>
  </w:style>
  <w:style w:type="paragraph" w:customStyle="1" w:styleId="List1a">
    <w:name w:val="List 1a"/>
    <w:aliases w:val="1a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E7741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E77414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E7741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77414"/>
    <w:rPr>
      <w:rFonts w:eastAsia="Times New Roman" w:cs="Times New Roman"/>
    </w:rPr>
  </w:style>
  <w:style w:type="paragraph" w:customStyle="1" w:styleId="zreportaddinfo">
    <w:name w:val="zreport addinfo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7741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7741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7741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7741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77414"/>
    <w:rPr>
      <w:b/>
      <w:bCs/>
    </w:rPr>
  </w:style>
  <w:style w:type="paragraph" w:customStyle="1" w:styleId="nineptbodytext">
    <w:name w:val="nine pt body text"/>
    <w:aliases w:val="9bt"/>
    <w:basedOn w:val="nineptnormal"/>
    <w:rsid w:val="00E77414"/>
    <w:pPr>
      <w:spacing w:after="220"/>
    </w:pPr>
  </w:style>
  <w:style w:type="paragraph" w:customStyle="1" w:styleId="nineptnormal">
    <w:name w:val="nine pt normal"/>
    <w:aliases w:val="9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77414"/>
    <w:pPr>
      <w:jc w:val="center"/>
    </w:pPr>
  </w:style>
  <w:style w:type="paragraph" w:customStyle="1" w:styleId="heading">
    <w:name w:val="heading"/>
    <w:aliases w:val="h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7741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77414"/>
  </w:style>
  <w:style w:type="paragraph" w:customStyle="1" w:styleId="nineptheadingcentredbold">
    <w:name w:val="nine pt heading centred bold"/>
    <w:aliases w:val="9hc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7741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7741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77414"/>
    <w:rPr>
      <w:b/>
    </w:rPr>
  </w:style>
  <w:style w:type="paragraph" w:customStyle="1" w:styleId="nineptcolumntab1">
    <w:name w:val="nine pt column tab1"/>
    <w:aliases w:val="a91"/>
    <w:basedOn w:val="nineptnormal"/>
    <w:rsid w:val="00E7741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7741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77414"/>
    <w:pPr>
      <w:jc w:val="center"/>
    </w:pPr>
  </w:style>
  <w:style w:type="paragraph" w:customStyle="1" w:styleId="Normalheading">
    <w:name w:val="Normal heading"/>
    <w:aliases w:val="nh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7741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7741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7741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7741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7741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7741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7741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7741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7741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7741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7741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77414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E7741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77414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E7741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7741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7741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77414"/>
    <w:pPr>
      <w:spacing w:after="0"/>
    </w:pPr>
  </w:style>
  <w:style w:type="paragraph" w:customStyle="1" w:styleId="smallreturn">
    <w:name w:val="small return"/>
    <w:aliases w:val="sr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77414"/>
    <w:pPr>
      <w:spacing w:after="0"/>
    </w:pPr>
  </w:style>
  <w:style w:type="paragraph" w:customStyle="1" w:styleId="headingbolditalic">
    <w:name w:val="heading bold italic"/>
    <w:aliases w:val="hbi"/>
    <w:basedOn w:val="heading"/>
    <w:rsid w:val="00E7741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7741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7741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77414"/>
    <w:pPr>
      <w:spacing w:after="0"/>
    </w:pPr>
  </w:style>
  <w:style w:type="paragraph" w:customStyle="1" w:styleId="blockbullet">
    <w:name w:val="block bullet"/>
    <w:aliases w:val="bb"/>
    <w:basedOn w:val="block"/>
    <w:rsid w:val="00E77414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7741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77414"/>
    <w:pPr>
      <w:spacing w:after="0"/>
    </w:pPr>
  </w:style>
  <w:style w:type="paragraph" w:customStyle="1" w:styleId="eightptnormal">
    <w:name w:val="eight pt normal"/>
    <w:aliases w:val="8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7741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7741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7741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77414"/>
    <w:rPr>
      <w:b/>
      <w:bCs/>
    </w:rPr>
  </w:style>
  <w:style w:type="paragraph" w:customStyle="1" w:styleId="eightptbodytext">
    <w:name w:val="eight pt body text"/>
    <w:aliases w:val="8bt"/>
    <w:basedOn w:val="eightptnormal"/>
    <w:rsid w:val="00E7741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7741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7741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7741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77414"/>
    <w:pPr>
      <w:spacing w:after="0"/>
    </w:pPr>
  </w:style>
  <w:style w:type="paragraph" w:customStyle="1" w:styleId="eightptblock">
    <w:name w:val="eight pt block"/>
    <w:aliases w:val="8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7741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7741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7741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77414"/>
    <w:pPr>
      <w:spacing w:after="0"/>
    </w:pPr>
  </w:style>
  <w:style w:type="paragraph" w:customStyle="1" w:styleId="blockindent">
    <w:name w:val="block indent"/>
    <w:aliases w:val="bi"/>
    <w:basedOn w:val="block"/>
    <w:rsid w:val="00E77414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E77414"/>
    <w:pPr>
      <w:jc w:val="center"/>
    </w:pPr>
  </w:style>
  <w:style w:type="paragraph" w:customStyle="1" w:styleId="nineptcol">
    <w:name w:val="nine pt %col"/>
    <w:aliases w:val="9%"/>
    <w:basedOn w:val="nineptnormal"/>
    <w:rsid w:val="00E7741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7741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7741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77414"/>
    <w:pPr>
      <w:spacing w:after="0"/>
    </w:pPr>
  </w:style>
  <w:style w:type="paragraph" w:customStyle="1" w:styleId="nineptblocklist">
    <w:name w:val="nine pt block list"/>
    <w:aliases w:val="9bl"/>
    <w:basedOn w:val="nineptblock"/>
    <w:rsid w:val="00E7741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7741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7741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7741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7741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7741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7741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7741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7741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7741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7741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77414"/>
    <w:pPr>
      <w:spacing w:after="80"/>
    </w:pPr>
  </w:style>
  <w:style w:type="paragraph" w:customStyle="1" w:styleId="nineptratecol">
    <w:name w:val="nine pt rate col"/>
    <w:aliases w:val="a9r"/>
    <w:basedOn w:val="nineptnormal"/>
    <w:rsid w:val="00E7741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7741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7741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eastAsia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7741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7741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7741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7741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7741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7741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7741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7741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77414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E7741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7741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7741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7741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7741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7741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7741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77414"/>
    <w:pPr>
      <w:spacing w:after="80"/>
    </w:pPr>
  </w:style>
  <w:style w:type="paragraph" w:customStyle="1" w:styleId="blockbullet2">
    <w:name w:val="block bullet 2"/>
    <w:aliases w:val="bb2"/>
    <w:basedOn w:val="BodyText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7741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7741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77414"/>
    <w:pPr>
      <w:tabs>
        <w:tab w:val="left" w:pos="540"/>
      </w:tabs>
      <w:ind w:right="-43"/>
    </w:pPr>
  </w:style>
  <w:style w:type="character" w:customStyle="1" w:styleId="AccPolicyalternativeChar">
    <w:name w:val="Acc Policy alternative Char"/>
    <w:basedOn w:val="AccPolicysubheadChar"/>
    <w:link w:val="AccPolicyalternative"/>
    <w:rsid w:val="00E77414"/>
    <w:rPr>
      <w:rFonts w:ascii="Angsana New" w:eastAsia="Calibri" w:hAnsi="Angsana New"/>
      <w:i/>
      <w:iCs/>
      <w:sz w:val="30"/>
      <w:szCs w:val="30"/>
    </w:rPr>
  </w:style>
  <w:style w:type="paragraph" w:customStyle="1" w:styleId="CoverTitle">
    <w:name w:val="Cover Tit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7741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7741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E77414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E77414"/>
  </w:style>
  <w:style w:type="paragraph" w:customStyle="1" w:styleId="Default">
    <w:name w:val="Default"/>
    <w:rsid w:val="00E77414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774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Times New Roman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77414"/>
    <w:rPr>
      <w:rFonts w:ascii="Consolas" w:eastAsia="Times New Roman" w:hAnsi="Consolas"/>
      <w:sz w:val="21"/>
      <w:szCs w:val="26"/>
    </w:rPr>
  </w:style>
  <w:style w:type="character" w:customStyle="1" w:styleId="hps">
    <w:name w:val="hps"/>
    <w:uiPriority w:val="99"/>
    <w:rsid w:val="00E77414"/>
    <w:rPr>
      <w:rFonts w:cs="Times New Roman"/>
    </w:rPr>
  </w:style>
  <w:style w:type="character" w:customStyle="1" w:styleId="gt-icon-text1">
    <w:name w:val="gt-icon-text1"/>
    <w:uiPriority w:val="99"/>
    <w:rsid w:val="00E77414"/>
    <w:rPr>
      <w:rFonts w:cs="Times New Roman"/>
    </w:rPr>
  </w:style>
  <w:style w:type="character" w:customStyle="1" w:styleId="longtext">
    <w:name w:val="long_text"/>
    <w:uiPriority w:val="99"/>
    <w:rsid w:val="00E77414"/>
    <w:rPr>
      <w:rFonts w:cs="Times New Roman"/>
    </w:rPr>
  </w:style>
  <w:style w:type="character" w:customStyle="1" w:styleId="CharChar22">
    <w:name w:val="Char Char22"/>
    <w:rsid w:val="00E7741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7741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7741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77414"/>
  </w:style>
  <w:style w:type="character" w:styleId="Emphasis">
    <w:name w:val="Emphasis"/>
    <w:uiPriority w:val="20"/>
    <w:qFormat/>
    <w:rsid w:val="00E7741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77414"/>
  </w:style>
  <w:style w:type="paragraph" w:styleId="Revision">
    <w:name w:val="Revision"/>
    <w:hidden/>
    <w:uiPriority w:val="99"/>
    <w:semiHidden/>
    <w:rsid w:val="00E77414"/>
    <w:rPr>
      <w:rFonts w:ascii="Arial" w:eastAsia="Times New Roman" w:hAnsi="Arial"/>
      <w:sz w:val="18"/>
      <w:szCs w:val="22"/>
    </w:rPr>
  </w:style>
  <w:style w:type="character" w:customStyle="1" w:styleId="alt-edited1">
    <w:name w:val="alt-edited1"/>
    <w:rsid w:val="009450AE"/>
    <w:rPr>
      <w:color w:val="4D90F0"/>
    </w:rPr>
  </w:style>
  <w:style w:type="paragraph" w:styleId="NormalWeb">
    <w:name w:val="Normal (Web)"/>
    <w:basedOn w:val="Normal"/>
    <w:uiPriority w:val="99"/>
    <w:unhideWhenUsed/>
    <w:rsid w:val="009450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9976A2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9976A2"/>
    <w:rPr>
      <w:rFonts w:ascii="Univers 45 Light" w:hAnsi="Univers 45 Light" w:cs="Univers 45 Light"/>
      <w:color w:val="000000"/>
      <w:lang w:val="en-GB" w:bidi="ar-SA"/>
    </w:rPr>
  </w:style>
  <w:style w:type="paragraph" w:customStyle="1" w:styleId="NormalIndent11">
    <w:name w:val="Normal Indent11"/>
    <w:basedOn w:val="Normal"/>
    <w:rsid w:val="006A331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table" w:customStyle="1" w:styleId="TableGridLight1">
    <w:name w:val="Table Grid Light1"/>
    <w:basedOn w:val="TableNormal"/>
    <w:uiPriority w:val="40"/>
    <w:rsid w:val="0002315F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CB61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CB619F"/>
    <w:rPr>
      <w:rFonts w:ascii="Univers 45 Light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CB619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CB619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CB619F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CB619F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CB619F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CB619F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CB619F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CB619F"/>
  </w:style>
  <w:style w:type="paragraph" w:customStyle="1" w:styleId="TableParagraph">
    <w:name w:val="Table Paragraph"/>
    <w:basedOn w:val="Normal"/>
    <w:uiPriority w:val="1"/>
    <w:qFormat/>
    <w:rsid w:val="00CB61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CB619F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CB619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A74F3D"/>
    <w:rPr>
      <w:rFonts w:ascii="Arial" w:eastAsia="Times New Roman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2C1DE2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B474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44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9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0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8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32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1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73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1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9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729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0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2569889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021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0549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67733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995086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662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325936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12814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3742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59817849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11588805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6426556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962466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88418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308169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953846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33187663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06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9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4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8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76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35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1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8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6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4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8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53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1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8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34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2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4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3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3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3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37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382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58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188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3064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614542">
                              <w:marLeft w:val="7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330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30937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2511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404350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3382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465863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0593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43211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single" w:sz="6" w:space="0" w:color="EFEFEF"/>
                                                                <w:bottom w:val="none" w:sz="0" w:space="0" w:color="auto"/>
                                                                <w:right w:val="single" w:sz="6" w:space="0" w:color="EFEFEF"/>
                                                              </w:divBdr>
                                                              <w:divsChild>
                                                                <w:div w:id="717976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single" w:sz="6" w:space="0" w:color="BCBCBC"/>
                                                                    <w:bottom w:val="none" w:sz="0" w:space="0" w:color="auto"/>
                                                                    <w:right w:val="single" w:sz="6" w:space="0" w:color="BCBCBC"/>
                                                                  </w:divBdr>
                                                                  <w:divsChild>
                                                                    <w:div w:id="920154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2249530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0195443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038563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03750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3240394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2323465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547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6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3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9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1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0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8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8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4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1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4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7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5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0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8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9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9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9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7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0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15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4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5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1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footer" Target="footer6.xml"/><Relationship Id="rId26" Type="http://schemas.openxmlformats.org/officeDocument/2006/relationships/footer" Target="footer13.xml"/><Relationship Id="rId3" Type="http://schemas.openxmlformats.org/officeDocument/2006/relationships/customXml" Target="../customXml/item3.xml"/><Relationship Id="rId21" Type="http://schemas.openxmlformats.org/officeDocument/2006/relationships/footer" Target="footer9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5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8.xml"/><Relationship Id="rId29" Type="http://schemas.openxmlformats.org/officeDocument/2006/relationships/footer" Target="footer15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24" Type="http://schemas.openxmlformats.org/officeDocument/2006/relationships/footer" Target="footer1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23" Type="http://schemas.openxmlformats.org/officeDocument/2006/relationships/footer" Target="footer11.xml"/><Relationship Id="rId28" Type="http://schemas.openxmlformats.org/officeDocument/2006/relationships/footer" Target="footer14.xml"/><Relationship Id="rId10" Type="http://schemas.openxmlformats.org/officeDocument/2006/relationships/header" Target="header1.xml"/><Relationship Id="rId19" Type="http://schemas.openxmlformats.org/officeDocument/2006/relationships/footer" Target="footer7.xml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Relationship Id="rId22" Type="http://schemas.openxmlformats.org/officeDocument/2006/relationships/footer" Target="footer10.xml"/><Relationship Id="rId27" Type="http://schemas.openxmlformats.org/officeDocument/2006/relationships/header" Target="header5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323C989-415E-46FB-BB91-363D01FDF0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B1A4357-20AF-4D47-A2B7-40800A0957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3914EB9-3249-48EB-8ABF-76459A8323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41</TotalTime>
  <Pages>85</Pages>
  <Words>16700</Words>
  <Characters>95193</Characters>
  <Application>Microsoft Office Word</Application>
  <DocSecurity>0</DocSecurity>
  <Lines>793</Lines>
  <Paragraphs>223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Betagro PCL</vt:lpstr>
    </vt:vector>
  </TitlesOfParts>
  <Company>KPMG</Company>
  <LinksUpToDate>false</LinksUpToDate>
  <CharactersWithSpaces>111670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Betagro PCL</dc:title>
  <dc:subject/>
  <dc:creator>Suthipong Janthong</dc:creator>
  <cp:keywords/>
  <dc:description/>
  <cp:lastModifiedBy>Nopparat, Buaprommee</cp:lastModifiedBy>
  <cp:revision>26</cp:revision>
  <cp:lastPrinted>2025-02-19T09:27:00Z</cp:lastPrinted>
  <dcterms:created xsi:type="dcterms:W3CDTF">2025-02-22T03:34:00Z</dcterms:created>
  <dcterms:modified xsi:type="dcterms:W3CDTF">2025-02-25T09:22:00Z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408be14dc77db0bb1af71fcb1f97e7d8f4395d915f124aadc63e42443d5ba3a6</vt:lpwstr>
  </property>
</Properties>
</file>