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81D32" w14:textId="77777777" w:rsidR="00B73AE6" w:rsidRDefault="00B73AE6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2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หมายเหตุประกอบงบการเงินเป็นส่วนหนึ่งของงบการเงินนี้</w:t>
      </w:r>
    </w:p>
    <w:p w14:paraId="672A6659" w14:textId="77777777" w:rsidR="00B73AE6" w:rsidRPr="00EE0C37" w:rsidRDefault="00B73AE6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22"/>
        <w:jc w:val="thaiDistribute"/>
        <w:rPr>
          <w:rFonts w:ascii="Angsana New" w:hAnsi="Angsana New"/>
          <w:sz w:val="10"/>
          <w:szCs w:val="10"/>
        </w:rPr>
      </w:pPr>
    </w:p>
    <w:p w14:paraId="45887178" w14:textId="1F51726C" w:rsidR="0077167B" w:rsidRPr="00E512FC" w:rsidRDefault="00F81C47" w:rsidP="3A9E6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FF7AC2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งบการเงินนี้ได้รับอนุมัติให้ออกโดยกรรมการของบริษัท</w:t>
      </w:r>
      <w:r w:rsidRPr="00083D2F">
        <w:rPr>
          <w:rFonts w:ascii="Angsana New" w:hAnsi="Angsana New"/>
          <w:sz w:val="28"/>
          <w:szCs w:val="28"/>
          <w:cs/>
        </w:rPr>
        <w:t>เมื่อ</w:t>
      </w:r>
      <w:r w:rsidR="00A64E2A" w:rsidRPr="00D54349">
        <w:rPr>
          <w:rFonts w:ascii="Angsana New" w:hAnsi="Angsana New"/>
          <w:sz w:val="28"/>
          <w:szCs w:val="28"/>
          <w:cs/>
        </w:rPr>
        <w:t xml:space="preserve">วันที่ </w:t>
      </w:r>
      <w:r w:rsidR="00345949" w:rsidRPr="00972ED0">
        <w:rPr>
          <w:rFonts w:ascii="Angsana New" w:hAnsi="Angsana New"/>
          <w:sz w:val="28"/>
          <w:szCs w:val="28"/>
        </w:rPr>
        <w:t>2</w:t>
      </w:r>
      <w:r w:rsidR="00972ED0" w:rsidRPr="00972ED0">
        <w:rPr>
          <w:rFonts w:ascii="Angsana New" w:hAnsi="Angsana New"/>
          <w:sz w:val="28"/>
          <w:szCs w:val="28"/>
        </w:rPr>
        <w:t>5</w:t>
      </w:r>
      <w:r w:rsidR="00B73AE6" w:rsidRPr="00972ED0">
        <w:rPr>
          <w:rFonts w:ascii="Angsana New" w:hAnsi="Angsana New"/>
          <w:sz w:val="28"/>
          <w:szCs w:val="28"/>
          <w:cs/>
        </w:rPr>
        <w:t xml:space="preserve"> </w:t>
      </w:r>
      <w:r w:rsidR="00A64E2A" w:rsidRPr="00972ED0">
        <w:rPr>
          <w:rFonts w:ascii="Angsana New" w:hAnsi="Angsana New"/>
          <w:sz w:val="28"/>
          <w:szCs w:val="28"/>
          <w:cs/>
        </w:rPr>
        <w:t>กุมภาพันธ์</w:t>
      </w:r>
      <w:r w:rsidRPr="00972ED0">
        <w:rPr>
          <w:rFonts w:ascii="Angsana New" w:hAnsi="Angsana New"/>
          <w:sz w:val="28"/>
          <w:szCs w:val="28"/>
          <w:cs/>
        </w:rPr>
        <w:t xml:space="preserve"> </w:t>
      </w:r>
      <w:r w:rsidRPr="00972ED0">
        <w:rPr>
          <w:rFonts w:ascii="Angsana New" w:hAnsi="Angsana New"/>
          <w:sz w:val="28"/>
          <w:szCs w:val="28"/>
        </w:rPr>
        <w:t>25</w:t>
      </w:r>
      <w:r w:rsidR="00AC6F05" w:rsidRPr="00972ED0">
        <w:rPr>
          <w:rFonts w:ascii="Angsana New" w:hAnsi="Angsana New"/>
          <w:sz w:val="28"/>
          <w:szCs w:val="28"/>
        </w:rPr>
        <w:t>6</w:t>
      </w:r>
      <w:r w:rsidR="00972ED0" w:rsidRPr="00972ED0">
        <w:rPr>
          <w:rFonts w:ascii="Angsana New" w:hAnsi="Angsana New"/>
          <w:sz w:val="28"/>
          <w:szCs w:val="28"/>
        </w:rPr>
        <w:t>8</w:t>
      </w:r>
    </w:p>
    <w:p w14:paraId="0A37501D" w14:textId="77777777" w:rsidR="0077167B" w:rsidRPr="008552BD" w:rsidRDefault="0077167B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22"/>
        <w:jc w:val="thaiDistribute"/>
        <w:rPr>
          <w:rFonts w:ascii="Angsana New" w:hAnsi="Angsana New"/>
          <w:sz w:val="14"/>
          <w:szCs w:val="14"/>
        </w:rPr>
      </w:pPr>
    </w:p>
    <w:p w14:paraId="6334EE1B" w14:textId="77777777" w:rsidR="00FD215F" w:rsidRPr="00E512FC" w:rsidRDefault="00FD215F" w:rsidP="00122D5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 w:hanging="564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E512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5DAB6C7B" w14:textId="77777777" w:rsidR="00FD215F" w:rsidRPr="00E512FC" w:rsidRDefault="00FD215F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both"/>
        <w:rPr>
          <w:rFonts w:ascii="Angsana New" w:hAnsi="Angsana New"/>
          <w:sz w:val="16"/>
          <w:szCs w:val="16"/>
        </w:rPr>
      </w:pPr>
    </w:p>
    <w:p w14:paraId="4959DCBB" w14:textId="77777777" w:rsidR="008B2C8F" w:rsidRPr="00E512FC" w:rsidRDefault="008B2C8F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E512FC">
        <w:rPr>
          <w:rFonts w:ascii="Angsana New" w:hAnsi="Angsana New"/>
          <w:sz w:val="28"/>
          <w:szCs w:val="28"/>
          <w:cs/>
        </w:rPr>
        <w:t>บริษัท บริหารและพัฒนาเพื่อการอนุรักษ์สิ่งแวดล้อม จำกัด (มหาชน) (</w:t>
      </w:r>
      <w:r w:rsidRPr="00E512FC">
        <w:rPr>
          <w:rFonts w:ascii="Angsana New" w:hAnsi="Angsana New"/>
          <w:sz w:val="28"/>
          <w:szCs w:val="28"/>
        </w:rPr>
        <w:t>“</w:t>
      </w:r>
      <w:r w:rsidRPr="00E512FC">
        <w:rPr>
          <w:rFonts w:ascii="Angsana New" w:hAnsi="Angsana New"/>
          <w:sz w:val="28"/>
          <w:szCs w:val="28"/>
          <w:cs/>
        </w:rPr>
        <w:t>บริษัท</w:t>
      </w:r>
      <w:r w:rsidRPr="00E512FC">
        <w:rPr>
          <w:rFonts w:ascii="Angsana New" w:hAnsi="Angsana New"/>
          <w:sz w:val="28"/>
          <w:szCs w:val="28"/>
        </w:rPr>
        <w:t>”</w:t>
      </w:r>
      <w:r w:rsidRPr="00E512FC">
        <w:rPr>
          <w:rFonts w:ascii="Angsana New" w:hAnsi="Angsana New"/>
          <w:sz w:val="28"/>
          <w:szCs w:val="28"/>
          <w:cs/>
        </w:rPr>
        <w:t>)</w:t>
      </w:r>
      <w:r w:rsidRPr="00E512FC">
        <w:rPr>
          <w:rFonts w:ascii="Angsana New" w:hAnsi="Angsana New"/>
          <w:sz w:val="28"/>
          <w:szCs w:val="28"/>
        </w:rPr>
        <w:t xml:space="preserve"> </w:t>
      </w:r>
      <w:r w:rsidRPr="00E512FC">
        <w:rPr>
          <w:rFonts w:ascii="Angsana New" w:hAnsi="Angsana New"/>
          <w:sz w:val="28"/>
          <w:szCs w:val="28"/>
          <w:cs/>
        </w:rPr>
        <w:t>เป็นนิติบุคคลที่จัดตั้งขึ้น</w:t>
      </w:r>
      <w:r>
        <w:rPr>
          <w:rFonts w:ascii="Angsana New" w:hAnsi="Angsana New"/>
          <w:sz w:val="28"/>
          <w:szCs w:val="28"/>
          <w:cs/>
        </w:rPr>
        <w:t>ในประเทศไทย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8 </w:t>
      </w:r>
      <w:r>
        <w:rPr>
          <w:rFonts w:ascii="Angsana New" w:hAnsi="Angsana New" w:hint="cs"/>
          <w:sz w:val="28"/>
          <w:szCs w:val="28"/>
          <w:cs/>
        </w:rPr>
        <w:t xml:space="preserve">สิงหาคม </w:t>
      </w:r>
      <w:r>
        <w:rPr>
          <w:rFonts w:ascii="Angsana New" w:hAnsi="Angsana New"/>
          <w:sz w:val="28"/>
          <w:szCs w:val="28"/>
        </w:rPr>
        <w:t>2540</w:t>
      </w:r>
      <w:r>
        <w:rPr>
          <w:rFonts w:ascii="Angsana New" w:hAnsi="Angsana New"/>
          <w:sz w:val="28"/>
          <w:szCs w:val="28"/>
          <w:cs/>
        </w:rPr>
        <w:t xml:space="preserve"> และบริษัท</w:t>
      </w:r>
      <w:r w:rsidRPr="00E512FC">
        <w:rPr>
          <w:rFonts w:ascii="Angsana New" w:hAnsi="Angsana New"/>
          <w:sz w:val="28"/>
          <w:szCs w:val="28"/>
          <w:cs/>
        </w:rPr>
        <w:t>มีที่ทำการดังต่อไปนี้</w:t>
      </w:r>
    </w:p>
    <w:p w14:paraId="02EB378F" w14:textId="77777777" w:rsidR="009A39F2" w:rsidRPr="00522D0E" w:rsidRDefault="009A39F2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both"/>
        <w:rPr>
          <w:rFonts w:ascii="Angsana New" w:hAnsi="Angsana New"/>
          <w:sz w:val="14"/>
          <w:szCs w:val="14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304"/>
        <w:gridCol w:w="6379"/>
      </w:tblGrid>
      <w:tr w:rsidR="004B4558" w:rsidRPr="00E512FC" w14:paraId="1403635C" w14:textId="77777777" w:rsidTr="00D3666B">
        <w:tc>
          <w:tcPr>
            <w:tcW w:w="3330" w:type="dxa"/>
          </w:tcPr>
          <w:p w14:paraId="1802DF75" w14:textId="77777777" w:rsidR="004B4558" w:rsidRPr="00E512FC" w:rsidRDefault="004B455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-66" w:right="12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สำนักงานใหญ่</w:t>
            </w:r>
          </w:p>
        </w:tc>
        <w:tc>
          <w:tcPr>
            <w:tcW w:w="304" w:type="dxa"/>
          </w:tcPr>
          <w:p w14:paraId="2127E81B" w14:textId="77777777" w:rsidR="004B4558" w:rsidRPr="00225395" w:rsidRDefault="004B455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379" w:type="dxa"/>
          </w:tcPr>
          <w:p w14:paraId="17FEC220" w14:textId="77777777" w:rsidR="004B4558" w:rsidRPr="00B5251D" w:rsidRDefault="00D3666B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="007F219B">
              <w:rPr>
                <w:rFonts w:ascii="Angsana New" w:hAnsi="Angsana New"/>
                <w:sz w:val="28"/>
                <w:szCs w:val="28"/>
              </w:rPr>
              <w:t>4</w:t>
            </w:r>
            <w:r w:rsidR="00244FF1">
              <w:rPr>
                <w:rFonts w:ascii="Angsana New" w:hAnsi="Angsana New"/>
                <w:sz w:val="28"/>
                <w:szCs w:val="28"/>
              </w:rPr>
              <w:t>4</w:t>
            </w:r>
            <w:r w:rsidR="00083D2F">
              <w:rPr>
                <w:rFonts w:ascii="Angsana New" w:hAnsi="Angsana New"/>
                <w:sz w:val="28"/>
                <w:szCs w:val="28"/>
              </w:rPr>
              <w:t>7</w:t>
            </w:r>
            <w:r w:rsidR="004B4558"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ถนนบอนด์สตรีท ตำบลบางพูด อำเภอปากเกร็ด จังหวัดนนทบุรี</w:t>
            </w:r>
            <w:r w:rsidR="004B4558">
              <w:rPr>
                <w:rFonts w:ascii="Angsana New" w:hAnsi="Angsana New"/>
                <w:sz w:val="28"/>
                <w:szCs w:val="28"/>
              </w:rPr>
              <w:t xml:space="preserve"> 11120</w:t>
            </w:r>
          </w:p>
        </w:tc>
      </w:tr>
      <w:tr w:rsidR="004B4558" w:rsidRPr="00E512FC" w14:paraId="5025C919" w14:textId="77777777" w:rsidTr="00D3666B">
        <w:tc>
          <w:tcPr>
            <w:tcW w:w="3330" w:type="dxa"/>
          </w:tcPr>
          <w:p w14:paraId="1559BCF5" w14:textId="77777777" w:rsidR="004B4558" w:rsidRPr="00E512FC" w:rsidRDefault="004B455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66" w:right="122" w:hanging="3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>ข)</w:t>
            </w:r>
            <w:r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</w:r>
            <w:r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ศูนย์บริการบำบัดและกำจัดกาก</w:t>
            </w:r>
            <w:r w:rsidRPr="00E512F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อุตสาหกรรมแสมดำ</w:t>
            </w:r>
          </w:p>
        </w:tc>
        <w:tc>
          <w:tcPr>
            <w:tcW w:w="304" w:type="dxa"/>
          </w:tcPr>
          <w:p w14:paraId="67A8245E" w14:textId="77777777" w:rsidR="004B4558" w:rsidRPr="00225395" w:rsidRDefault="004B455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379" w:type="dxa"/>
          </w:tcPr>
          <w:p w14:paraId="24C6C4DE" w14:textId="77777777" w:rsidR="00D3666B" w:rsidRDefault="00D3666B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ซอยแสมดำ </w:t>
            </w:r>
            <w:r>
              <w:rPr>
                <w:rFonts w:ascii="Angsana New" w:hAnsi="Angsana New"/>
                <w:sz w:val="28"/>
                <w:szCs w:val="28"/>
              </w:rPr>
              <w:t xml:space="preserve">17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แขวงแสมดำ เขตแสมดำ กรุงเทพมหานคร </w:t>
            </w:r>
            <w:r>
              <w:rPr>
                <w:rFonts w:ascii="Angsana New" w:hAnsi="Angsana New"/>
                <w:sz w:val="28"/>
                <w:szCs w:val="28"/>
              </w:rPr>
              <w:t>10150</w:t>
            </w:r>
          </w:p>
          <w:p w14:paraId="0FC5A5F8" w14:textId="4BB555D0" w:rsidR="004B4558" w:rsidRPr="00137C96" w:rsidRDefault="004B4558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4558" w:rsidRPr="00E512FC" w14:paraId="6458DDDB" w14:textId="77777777" w:rsidTr="00D3666B">
        <w:tc>
          <w:tcPr>
            <w:tcW w:w="3330" w:type="dxa"/>
          </w:tcPr>
          <w:p w14:paraId="59A896BB" w14:textId="77777777" w:rsidR="004B4558" w:rsidRPr="00E512FC" w:rsidRDefault="004B455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66" w:right="122"/>
              <w:rPr>
                <w:rFonts w:ascii="Angsana New" w:hAnsi="Angsana New"/>
                <w:sz w:val="28"/>
                <w:szCs w:val="28"/>
              </w:rPr>
            </w:pPr>
            <w:r w:rsidRPr="00E512FC">
              <w:rPr>
                <w:rFonts w:ascii="Angsana New" w:hAnsi="Angsana New"/>
                <w:sz w:val="28"/>
                <w:szCs w:val="28"/>
              </w:rPr>
              <w:tab/>
            </w:r>
            <w:r w:rsidRPr="00E512FC">
              <w:rPr>
                <w:rFonts w:ascii="Angsana New" w:hAnsi="Angsana New"/>
                <w:sz w:val="28"/>
                <w:szCs w:val="28"/>
                <w:cs/>
              </w:rPr>
              <w:t>ศูนย์บริการบำบัดและกำจัดกา</w:t>
            </w:r>
            <w:r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>ก</w:t>
            </w:r>
          </w:p>
          <w:p w14:paraId="437E702D" w14:textId="77777777" w:rsidR="004B4558" w:rsidRPr="00E512FC" w:rsidRDefault="004B455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66" w:right="12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12FC">
              <w:rPr>
                <w:rFonts w:ascii="Angsana New" w:hAnsi="Angsana New"/>
                <w:sz w:val="28"/>
                <w:szCs w:val="28"/>
              </w:rPr>
              <w:tab/>
            </w:r>
            <w:r w:rsidRPr="00E512FC">
              <w:rPr>
                <w:rFonts w:ascii="Angsana New" w:hAnsi="Angsana New"/>
                <w:sz w:val="28"/>
                <w:szCs w:val="28"/>
                <w:cs/>
              </w:rPr>
              <w:t>อุตสาหกรรมมาบตาพุด</w:t>
            </w:r>
          </w:p>
        </w:tc>
        <w:tc>
          <w:tcPr>
            <w:tcW w:w="304" w:type="dxa"/>
          </w:tcPr>
          <w:p w14:paraId="56A8759A" w14:textId="77777777" w:rsidR="004B4558" w:rsidRPr="00225395" w:rsidRDefault="004B455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379" w:type="dxa"/>
          </w:tcPr>
          <w:p w14:paraId="0B88B81E" w14:textId="77777777" w:rsidR="004B4558" w:rsidRPr="00E512FC" w:rsidRDefault="00D3666B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2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="004B4558" w:rsidRPr="00E512FC">
              <w:rPr>
                <w:rFonts w:ascii="Angsana New" w:hAnsi="Angsana New"/>
                <w:sz w:val="28"/>
                <w:szCs w:val="28"/>
              </w:rPr>
              <w:t>5</w:t>
            </w:r>
            <w:r w:rsidR="004B4558" w:rsidRPr="00E512FC">
              <w:rPr>
                <w:rFonts w:ascii="Angsana New" w:hAnsi="Angsana New"/>
                <w:sz w:val="28"/>
                <w:szCs w:val="28"/>
                <w:cs/>
              </w:rPr>
              <w:t xml:space="preserve"> ถ</w:t>
            </w:r>
            <w:r w:rsidR="004B4558"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>นน</w:t>
            </w:r>
            <w:r w:rsidR="004B4558" w:rsidRPr="00E512FC">
              <w:rPr>
                <w:rFonts w:ascii="Angsana New" w:hAnsi="Angsana New"/>
                <w:sz w:val="28"/>
                <w:szCs w:val="28"/>
                <w:cs/>
              </w:rPr>
              <w:t xml:space="preserve">เมืองใหม่มาบตาพุด สาย </w:t>
            </w:r>
            <w:r w:rsidR="004B4558" w:rsidRPr="00E512FC">
              <w:rPr>
                <w:rFonts w:ascii="Angsana New" w:hAnsi="Angsana New"/>
                <w:sz w:val="28"/>
                <w:szCs w:val="28"/>
              </w:rPr>
              <w:t>6</w:t>
            </w:r>
            <w:r w:rsidR="004B4558" w:rsidRPr="00E512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B4558"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ตำบล</w:t>
            </w:r>
            <w:r w:rsidR="004B4558" w:rsidRPr="00E512FC">
              <w:rPr>
                <w:rFonts w:ascii="Angsana New" w:hAnsi="Angsana New"/>
                <w:sz w:val="28"/>
                <w:szCs w:val="28"/>
                <w:cs/>
              </w:rPr>
              <w:t>ห้วยโป่ง</w:t>
            </w:r>
            <w:r w:rsidR="004B4558"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อำเภอเมืองระยอง </w:t>
            </w:r>
          </w:p>
          <w:p w14:paraId="2B9394D5" w14:textId="77777777" w:rsidR="004B4558" w:rsidRPr="00BC4501" w:rsidRDefault="004B455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12F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จังหวัดระยอง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21150</w:t>
            </w:r>
          </w:p>
        </w:tc>
      </w:tr>
    </w:tbl>
    <w:p w14:paraId="6A05A809" w14:textId="77777777" w:rsidR="00FD215F" w:rsidRDefault="00FD215F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both"/>
        <w:rPr>
          <w:rFonts w:ascii="Angsana New" w:hAnsi="Angsana New"/>
          <w:sz w:val="16"/>
          <w:szCs w:val="16"/>
        </w:rPr>
      </w:pPr>
    </w:p>
    <w:p w14:paraId="5300E25B" w14:textId="287E7E8F" w:rsidR="009A39F2" w:rsidRDefault="008D3E89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 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>
        <w:rPr>
          <w:rFonts w:ascii="Angsana New" w:hAnsi="Angsana New"/>
          <w:sz w:val="28"/>
          <w:szCs w:val="28"/>
        </w:rPr>
        <w:t xml:space="preserve">”) </w:t>
      </w:r>
      <w:r w:rsidR="008C7311" w:rsidRPr="00E512FC">
        <w:rPr>
          <w:rFonts w:ascii="Angsana New" w:hAnsi="Angsana New"/>
          <w:sz w:val="28"/>
          <w:szCs w:val="28"/>
          <w:cs/>
        </w:rPr>
        <w:t>ดำเนิน</w:t>
      </w:r>
      <w:r w:rsidR="009A39F2" w:rsidRPr="00E512FC">
        <w:rPr>
          <w:rFonts w:ascii="Angsana New" w:hAnsi="Angsana New"/>
          <w:sz w:val="28"/>
          <w:szCs w:val="28"/>
          <w:cs/>
        </w:rPr>
        <w:t>กิจก</w:t>
      </w:r>
      <w:r w:rsidR="003B1BBC">
        <w:rPr>
          <w:rFonts w:ascii="Angsana New" w:hAnsi="Angsana New"/>
          <w:sz w:val="28"/>
          <w:szCs w:val="28"/>
          <w:cs/>
        </w:rPr>
        <w:t>ารในประเทศไทยโดยดำเนินธุรกิจ</w:t>
      </w:r>
      <w:r w:rsidR="009A39F2" w:rsidRPr="00E512FC">
        <w:rPr>
          <w:rFonts w:ascii="Angsana New" w:hAnsi="Angsana New"/>
          <w:sz w:val="28"/>
          <w:szCs w:val="28"/>
          <w:cs/>
        </w:rPr>
        <w:t>ในการให้บริการจัดการบำบัดและกำจัดกากอุตสา</w:t>
      </w:r>
      <w:r w:rsidR="00A716B7">
        <w:rPr>
          <w:rFonts w:ascii="Angsana New" w:hAnsi="Angsana New"/>
          <w:sz w:val="28"/>
          <w:szCs w:val="28"/>
          <w:cs/>
        </w:rPr>
        <w:t>หกรรมจากกิจการอุตสาหกรรมต่าง</w:t>
      </w:r>
      <w:r w:rsidR="00A716B7">
        <w:rPr>
          <w:rFonts w:ascii="Angsana New" w:hAnsi="Angsana New" w:hint="cs"/>
          <w:sz w:val="28"/>
          <w:szCs w:val="28"/>
          <w:cs/>
        </w:rPr>
        <w:t>ๆ และธุรกิจอสังหาริมทรัพย์</w:t>
      </w:r>
      <w:r w:rsidR="00137C96">
        <w:rPr>
          <w:rFonts w:ascii="Angsana New" w:hAnsi="Angsana New" w:hint="cs"/>
          <w:sz w:val="28"/>
          <w:szCs w:val="28"/>
          <w:cs/>
        </w:rPr>
        <w:t>และธุรกิจอื่น</w:t>
      </w:r>
    </w:p>
    <w:p w14:paraId="5A39BBE3" w14:textId="77777777" w:rsidR="002E1732" w:rsidRPr="009738B6" w:rsidRDefault="002E1732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38610B07" w14:textId="7E3F5AAF" w:rsidR="00137C96" w:rsidRDefault="00137C96" w:rsidP="007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งบการเงินรวม 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>ได้รวมบัญชี</w:t>
      </w:r>
      <w:r w:rsidR="00C0214E">
        <w:rPr>
          <w:rFonts w:ascii="Angsana New" w:hAnsi="Angsana New" w:hint="cs"/>
          <w:sz w:val="28"/>
          <w:szCs w:val="28"/>
          <w:cs/>
        </w:rPr>
        <w:t>ของบริษัท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และบริษัทย่อยที่บริษัท</w:t>
      </w:r>
      <w:r w:rsidR="00C0214E">
        <w:rPr>
          <w:rFonts w:ascii="Angsana New" w:hAnsi="Angsana New" w:hint="cs"/>
          <w:sz w:val="28"/>
          <w:szCs w:val="28"/>
          <w:cs/>
        </w:rPr>
        <w:t>มีอำนาจ</w:t>
      </w:r>
      <w:r>
        <w:rPr>
          <w:rFonts w:ascii="Angsana New" w:hAnsi="Angsana New" w:hint="cs"/>
          <w:sz w:val="28"/>
          <w:szCs w:val="28"/>
          <w:cs/>
        </w:rPr>
        <w:t>ควบคุมหรือถือหุ้นทั้งทางตรงและทางอ้อมในบริษัทย่อย ดังต่อไปนี้</w:t>
      </w:r>
    </w:p>
    <w:p w14:paraId="3CFF35B5" w14:textId="77777777" w:rsidR="009738B6" w:rsidRPr="009738B6" w:rsidRDefault="009738B6" w:rsidP="007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2838"/>
        <w:gridCol w:w="238"/>
        <w:gridCol w:w="2113"/>
        <w:gridCol w:w="239"/>
        <w:gridCol w:w="965"/>
        <w:gridCol w:w="238"/>
        <w:gridCol w:w="966"/>
        <w:gridCol w:w="238"/>
        <w:gridCol w:w="966"/>
        <w:gridCol w:w="238"/>
        <w:gridCol w:w="969"/>
      </w:tblGrid>
      <w:tr w:rsidR="00137C96" w:rsidRPr="00137C96" w14:paraId="1E967EFE" w14:textId="77777777" w:rsidTr="00A957B3"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3368B5E5" w14:textId="77777777" w:rsidR="00137C96" w:rsidRPr="00137C96" w:rsidRDefault="00137C96" w:rsidP="00137C96">
            <w:pPr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E177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2FD472D0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4457493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top w:val="nil"/>
              <w:left w:val="nil"/>
              <w:right w:val="nil"/>
            </w:tcBorders>
          </w:tcPr>
          <w:p w14:paraId="7795EB2A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6B9A33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077EC1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 xml:space="preserve"> สัดส่วนการถือหุ้น</w:t>
            </w:r>
          </w:p>
        </w:tc>
      </w:tr>
      <w:tr w:rsidR="00137C96" w:rsidRPr="00137C96" w14:paraId="6DDB5DED" w14:textId="77777777" w:rsidTr="00A957B3"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0E9297B0" w14:textId="77777777" w:rsidR="00137C96" w:rsidRPr="00137C96" w:rsidRDefault="00137C96" w:rsidP="00137C96">
            <w:pPr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045E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1BFE644A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95A3211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F7F14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2FB185A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E218BA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137C96" w:rsidRPr="00137C96" w14:paraId="7AA4664B" w14:textId="77777777" w:rsidTr="00A957B3">
        <w:tc>
          <w:tcPr>
            <w:tcW w:w="2838" w:type="dxa"/>
            <w:tcBorders>
              <w:top w:val="nil"/>
              <w:left w:val="nil"/>
              <w:right w:val="nil"/>
            </w:tcBorders>
          </w:tcPr>
          <w:p w14:paraId="13AF3C72" w14:textId="77777777" w:rsidR="00137C96" w:rsidRPr="00137C96" w:rsidRDefault="00137C96" w:rsidP="00137C96">
            <w:pPr>
              <w:ind w:right="-27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91E5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781FC5AB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EF3C43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7BC04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24D206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2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A11A9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ของบริษัท </w:t>
            </w:r>
            <w:r w:rsidRPr="00137C96">
              <w:rPr>
                <w:rFonts w:ascii="Angsana New" w:hAnsi="Angsana New"/>
                <w:sz w:val="28"/>
                <w:szCs w:val="28"/>
              </w:rPr>
              <w:t>(</w:t>
            </w:r>
            <w:r w:rsidRPr="00137C96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</w:tr>
      <w:tr w:rsidR="00137C96" w:rsidRPr="00137C96" w14:paraId="6AD3820D" w14:textId="77777777" w:rsidTr="00A957B3"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54CA7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4A74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72F49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F9FA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BF2B1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6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0A4857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6"/>
              </w:tabs>
              <w:spacing w:line="240" w:lineRule="auto"/>
              <w:ind w:left="-2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61BDA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6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69C4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2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1496F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6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FB213B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6"/>
              </w:tabs>
              <w:spacing w:line="240" w:lineRule="auto"/>
              <w:ind w:left="-2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6C294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6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37C96" w:rsidRPr="00137C96" w14:paraId="5560559E" w14:textId="77777777" w:rsidTr="00A957B3">
        <w:trPr>
          <w:tblHeader/>
        </w:trPr>
        <w:tc>
          <w:tcPr>
            <w:tcW w:w="2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312834" w14:textId="77777777" w:rsidR="00137C96" w:rsidRPr="00137C96" w:rsidRDefault="00137C96" w:rsidP="00137C96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บริษัท เอเซียพัฒนาแลนด์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039EB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ABCD8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ซื้อ ขาย และพัฒนาที่ดินหรืออสังหาริมทรัพย์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B8775" w14:textId="77777777" w:rsidR="00137C96" w:rsidRPr="00137C96" w:rsidRDefault="00137C96" w:rsidP="00137C9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856F1" w14:textId="77777777" w:rsidR="00137C96" w:rsidRPr="00137C96" w:rsidRDefault="00137C96" w:rsidP="00137C9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C214F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6B1A9" w14:textId="77777777" w:rsidR="00137C96" w:rsidRPr="00137C96" w:rsidRDefault="00137C96" w:rsidP="0013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71B0" w14:textId="77777777" w:rsidR="00137C96" w:rsidRPr="00137C96" w:rsidRDefault="00137C96" w:rsidP="00137C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7037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5AA73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8C7A7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37C96" w:rsidRPr="00137C96" w14:paraId="775FCD2C" w14:textId="77777777" w:rsidTr="00A957B3">
        <w:trPr>
          <w:tblHeader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1634A" w14:textId="77777777" w:rsidR="00137C96" w:rsidRPr="00137C96" w:rsidRDefault="00137C96" w:rsidP="00137C96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บริษัท อินดัสเทรียล เวสต์</w:t>
            </w:r>
            <w:r w:rsidRPr="00137C96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  <w:p w14:paraId="750B065D" w14:textId="77777777" w:rsidR="00137C96" w:rsidRPr="00137C96" w:rsidRDefault="00137C96" w:rsidP="00137C96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เมเนจเมนท์</w:t>
            </w:r>
            <w:r w:rsidRPr="00137C9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37C96">
              <w:rPr>
                <w:rFonts w:ascii="Angsana New" w:hAnsi="Angsana New"/>
                <w:sz w:val="28"/>
                <w:szCs w:val="28"/>
                <w:cs/>
              </w:rPr>
              <w:t>เอเซีย</w:t>
            </w:r>
            <w:r w:rsidRPr="00137C9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37C9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020FC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3F7B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ประกอบกิจการโรงงานกำจัดของเสียจากอุตสาหกรรม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64D05" w14:textId="77777777" w:rsidR="00137C96" w:rsidRPr="00137C96" w:rsidRDefault="00137C96" w:rsidP="00137C9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56BB1" w14:textId="77777777" w:rsidR="00137C96" w:rsidRPr="00137C96" w:rsidRDefault="00137C96" w:rsidP="00137C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14BF3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A3A3" w14:textId="77777777" w:rsidR="00137C96" w:rsidRPr="00137C96" w:rsidRDefault="00137C96" w:rsidP="00137C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16F72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29FA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0332F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88A56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37C96" w:rsidRPr="00137C96" w14:paraId="3FFB4182" w14:textId="77777777" w:rsidTr="00A957B3">
        <w:trPr>
          <w:tblHeader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EF936" w14:textId="77777777" w:rsidR="00137C96" w:rsidRPr="00137C96" w:rsidRDefault="00137C96" w:rsidP="00137C96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บริษัท เจนโก้ เมดิคอล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B5992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7FE6B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การผลิตและจำหน่ายอุปกรณ์ทางการแพทย์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83A8B" w14:textId="77777777" w:rsidR="00137C96" w:rsidRPr="00137C96" w:rsidRDefault="00137C96" w:rsidP="00137C9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AC103" w14:textId="77777777" w:rsidR="00137C96" w:rsidRPr="00137C96" w:rsidRDefault="00137C96" w:rsidP="00137C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53BF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C76A" w14:textId="77777777" w:rsidR="00137C96" w:rsidRPr="00137C96" w:rsidRDefault="00137C96" w:rsidP="00137C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6FF41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40F9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5A90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71270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37C96" w:rsidRPr="00137C96" w14:paraId="3969F14E" w14:textId="77777777" w:rsidTr="00A957B3">
        <w:trPr>
          <w:tblHeader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E481" w14:textId="77777777" w:rsidR="00137C96" w:rsidRPr="00137C96" w:rsidRDefault="00137C96" w:rsidP="00137C96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บริษัท เจนโก้ พลังงานสะอาด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6FF41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B4B02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ประกอบกิจการโรงไฟฟ้าจากพลังงานทดแทน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9893C" w14:textId="77777777" w:rsidR="00137C96" w:rsidRPr="00137C96" w:rsidRDefault="00137C96" w:rsidP="00137C9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7FDD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01C8C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409D8" w14:textId="77777777" w:rsidR="00137C96" w:rsidRPr="00137C96" w:rsidRDefault="00137C96" w:rsidP="00137C9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A54ED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B714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44FD6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788D9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41C8F396" w14:textId="77777777" w:rsidR="007B60B6" w:rsidRDefault="007B60B6" w:rsidP="007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2"/>
          <w:szCs w:val="12"/>
        </w:rPr>
      </w:pPr>
    </w:p>
    <w:p w14:paraId="3951F9CB" w14:textId="77777777" w:rsidR="00137C96" w:rsidRPr="00D54349" w:rsidRDefault="00137C96" w:rsidP="007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2"/>
          <w:szCs w:val="12"/>
        </w:rPr>
      </w:pPr>
    </w:p>
    <w:p w14:paraId="5A477425" w14:textId="77777777" w:rsidR="00137C96" w:rsidRPr="00137C96" w:rsidRDefault="00137C96" w:rsidP="0013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b/>
          <w:bCs/>
          <w:sz w:val="16"/>
          <w:szCs w:val="16"/>
        </w:rPr>
      </w:pPr>
    </w:p>
    <w:p w14:paraId="75A1A67B" w14:textId="77777777" w:rsidR="00137C96" w:rsidRPr="00137C96" w:rsidRDefault="00137C96" w:rsidP="0013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x-none"/>
        </w:rPr>
      </w:pPr>
      <w:r w:rsidRPr="00137C96">
        <w:rPr>
          <w:rFonts w:ascii="Angsana New" w:hAnsi="Angsana New"/>
          <w:spacing w:val="-4"/>
          <w:sz w:val="28"/>
          <w:szCs w:val="28"/>
          <w:cs/>
          <w:lang w:val="x-none"/>
        </w:rPr>
        <w:lastRenderedPageBreak/>
        <w:t>นอกจากนี้ บริษัทมีส่วนได้เสียในการดำเนินงานร่วมกัน ซึ่งเป็นการร่วมการงานที่บริษัทมีสิทธิในสินทรัพย์และมีภาระผูกพันในหนี้สินที่เกี่ยวข้องกับการร่วมการงานนั้น 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นับตั้งแต่วันที่มีการควบคุมร่วมจนถึงวันที่การควบคุมร่วมสิ้นสุดลง</w:t>
      </w:r>
    </w:p>
    <w:p w14:paraId="4C6F270C" w14:textId="77777777" w:rsidR="00137C96" w:rsidRPr="00137C96" w:rsidRDefault="00137C96" w:rsidP="0013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2977"/>
        <w:gridCol w:w="238"/>
        <w:gridCol w:w="2314"/>
        <w:gridCol w:w="239"/>
        <w:gridCol w:w="1462"/>
        <w:gridCol w:w="238"/>
        <w:gridCol w:w="1179"/>
        <w:gridCol w:w="238"/>
        <w:gridCol w:w="1180"/>
      </w:tblGrid>
      <w:tr w:rsidR="00137C96" w:rsidRPr="00137C96" w14:paraId="0E94649B" w14:textId="77777777" w:rsidTr="00A957B3">
        <w:trPr>
          <w:tblHeader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1AD96" w14:textId="77777777" w:rsidR="00137C96" w:rsidRPr="00137C96" w:rsidRDefault="00137C96" w:rsidP="00137C96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D0D91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E1E62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4083F8" w14:textId="77777777" w:rsidR="00137C96" w:rsidRPr="00137C96" w:rsidRDefault="00137C96" w:rsidP="00137C9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3B049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5ECFA4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0885E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C440E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ส่วนได้เสียในการดำเนิน</w:t>
            </w:r>
          </w:p>
          <w:p w14:paraId="3C1BB8FC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งานร่วมกัน</w:t>
            </w:r>
            <w:r w:rsidRPr="00137C9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37C96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</w:tr>
      <w:tr w:rsidR="00137C96" w:rsidRPr="00137C96" w14:paraId="38DE34FD" w14:textId="77777777" w:rsidTr="00A957B3">
        <w:trPr>
          <w:tblHeader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4459A" w14:textId="77777777" w:rsidR="00137C96" w:rsidRPr="00137C96" w:rsidRDefault="00137C96" w:rsidP="00137C96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 w:hint="cs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F2718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BB131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966BD" w14:textId="77777777" w:rsidR="00137C96" w:rsidRPr="00137C96" w:rsidRDefault="00137C96" w:rsidP="00137C9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73481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461C84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0E41F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FC4FE2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143AE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137C96" w:rsidRPr="00137C96" w14:paraId="15CCA8F0" w14:textId="77777777" w:rsidTr="00A957B3">
        <w:trPr>
          <w:tblHeader/>
        </w:trPr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A3B264" w14:textId="77777777" w:rsidR="00137C96" w:rsidRPr="00137C96" w:rsidRDefault="00137C96" w:rsidP="00137C96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เจนโก้ </w:t>
            </w:r>
            <w:r w:rsidRPr="00137C96">
              <w:rPr>
                <w:rFonts w:ascii="Angsana New" w:hAnsi="Angsana New"/>
                <w:sz w:val="28"/>
                <w:szCs w:val="28"/>
              </w:rPr>
              <w:t>- 2499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F7010" w14:textId="77777777" w:rsidR="00137C96" w:rsidRPr="00137C96" w:rsidRDefault="00137C96" w:rsidP="00137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7ABF19" w14:textId="77777777" w:rsidR="00137C96" w:rsidRPr="00137C96" w:rsidRDefault="00137C96" w:rsidP="00137C96">
            <w:pPr>
              <w:tabs>
                <w:tab w:val="clear" w:pos="1871"/>
              </w:tabs>
              <w:ind w:left="-108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C96">
              <w:rPr>
                <w:rFonts w:ascii="Angsana New" w:hAnsi="Angsana New"/>
                <w:sz w:val="28"/>
                <w:szCs w:val="28"/>
                <w:cs/>
              </w:rPr>
              <w:t>ก่อสร้างระบบบำบัดน้ำเสีย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701FF26" w14:textId="77777777" w:rsidR="00137C96" w:rsidRPr="00137C96" w:rsidRDefault="00137C96" w:rsidP="00137C9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A5F8D8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4485E78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5CFFEE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5D31B3C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C8BB78" w14:textId="77777777" w:rsidR="00137C96" w:rsidRPr="00137C96" w:rsidRDefault="00137C96" w:rsidP="00137C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96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4F186269" w14:textId="77777777" w:rsidR="00137C96" w:rsidRPr="00C0214E" w:rsidRDefault="00137C96" w:rsidP="0013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sz w:val="16"/>
          <w:szCs w:val="16"/>
        </w:rPr>
      </w:pPr>
    </w:p>
    <w:p w14:paraId="36B03F3C" w14:textId="4E151B24" w:rsidR="00137C96" w:rsidRPr="00137C96" w:rsidRDefault="00137C96" w:rsidP="0013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137C96">
        <w:rPr>
          <w:rFonts w:ascii="Angsana New" w:hAnsi="Angsana New" w:hint="cs"/>
          <w:spacing w:val="-4"/>
          <w:sz w:val="28"/>
          <w:szCs w:val="28"/>
          <w:cs/>
          <w:lang w:val="x-none"/>
        </w:rPr>
        <w:t xml:space="preserve">ในระหว่างปี </w:t>
      </w:r>
      <w:r w:rsidRPr="00137C96">
        <w:rPr>
          <w:rFonts w:ascii="Angsana New" w:hAnsi="Angsana New"/>
          <w:spacing w:val="-4"/>
          <w:sz w:val="28"/>
          <w:szCs w:val="28"/>
        </w:rPr>
        <w:t xml:space="preserve">2567 </w:t>
      </w:r>
      <w:r w:rsidRPr="00137C96">
        <w:rPr>
          <w:rFonts w:ascii="Angsana New" w:hAnsi="Angsana New" w:hint="cs"/>
          <w:spacing w:val="-4"/>
          <w:sz w:val="28"/>
          <w:szCs w:val="28"/>
          <w:cs/>
        </w:rPr>
        <w:t>บริษัทได้ตกลงทำสัญญาร่วมการงานกับบริษัทที่ไม่เกี่ยวข้องกันแห่งหนึ่งในการร่วมกันทำงาน</w:t>
      </w:r>
      <w:r w:rsidRPr="00137C96">
        <w:rPr>
          <w:rFonts w:ascii="Angsana New" w:hAnsi="Angsana New"/>
          <w:spacing w:val="-4"/>
          <w:sz w:val="28"/>
          <w:szCs w:val="28"/>
          <w:cs/>
        </w:rPr>
        <w:t>รื้อถอนสิ่งปลูกสร้างและกำจัดสารเคมีอันตราย ณ โรงงาน</w:t>
      </w:r>
      <w:r w:rsidRPr="00137C96">
        <w:rPr>
          <w:rFonts w:ascii="Angsana New" w:hAnsi="Angsana New" w:hint="cs"/>
          <w:spacing w:val="-4"/>
          <w:sz w:val="28"/>
          <w:szCs w:val="28"/>
          <w:cs/>
        </w:rPr>
        <w:t xml:space="preserve">แห่งหนึ่งในประเทศไทย โดยมีการแยกขอบเขตการทำงานและมีกำหนดของสัญญาดังกล่าวเป็นเวลา </w:t>
      </w:r>
      <w:r w:rsidRPr="00137C96">
        <w:rPr>
          <w:rFonts w:ascii="Angsana New" w:hAnsi="Angsana New"/>
          <w:spacing w:val="-4"/>
          <w:sz w:val="28"/>
          <w:szCs w:val="28"/>
        </w:rPr>
        <w:t xml:space="preserve">1 </w:t>
      </w:r>
      <w:r w:rsidRPr="00137C96">
        <w:rPr>
          <w:rFonts w:ascii="Angsana New" w:hAnsi="Angsana New" w:hint="cs"/>
          <w:spacing w:val="-4"/>
          <w:sz w:val="28"/>
          <w:szCs w:val="28"/>
          <w:cs/>
        </w:rPr>
        <w:t>ปี ทั้งนี้สัญญาการร่วมการงานดังกล่าวเป็นการดำเนินงานร่วมกัน ซึ่งบริษัทจะรับรู้สิทธิโดยตรงในสินทรัพย์ หนี้สิน รายได้และค่าใช้จ่ายของการดำเนินงานร่วมกัน ซึ่งรายการดังกล่าวจะแสดงรวมกับรายการแต่ละบรรทัดในงบการเงิน</w:t>
      </w:r>
    </w:p>
    <w:p w14:paraId="24C6FF82" w14:textId="77777777" w:rsidR="00137C96" w:rsidRPr="009738B6" w:rsidRDefault="00137C96" w:rsidP="0013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/>
        <w:jc w:val="both"/>
        <w:rPr>
          <w:rFonts w:ascii="Angsana New" w:hAnsi="Angsana New"/>
          <w:b/>
          <w:bCs/>
          <w:sz w:val="16"/>
          <w:szCs w:val="16"/>
        </w:rPr>
      </w:pPr>
    </w:p>
    <w:p w14:paraId="3BE9D836" w14:textId="0166A7FE" w:rsidR="000324A3" w:rsidRPr="00A2484B" w:rsidRDefault="000324A3" w:rsidP="00122D5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0120ED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</w:t>
      </w:r>
    </w:p>
    <w:p w14:paraId="42C6D796" w14:textId="77777777" w:rsidR="000324A3" w:rsidRPr="007C451E" w:rsidRDefault="000324A3" w:rsidP="00AF2270">
      <w:pPr>
        <w:pStyle w:val="BodyText2"/>
        <w:tabs>
          <w:tab w:val="left" w:pos="540"/>
        </w:tabs>
        <w:ind w:left="0" w:right="122" w:firstLine="0"/>
        <w:rPr>
          <w:rFonts w:ascii="Angsana New" w:hAnsi="Angsana New"/>
          <w:sz w:val="16"/>
          <w:szCs w:val="16"/>
        </w:rPr>
      </w:pPr>
    </w:p>
    <w:p w14:paraId="7956D172" w14:textId="77777777" w:rsidR="00DE1C82" w:rsidRPr="00FD0895" w:rsidRDefault="00FD0895" w:rsidP="00FD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FD0895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งบการเงินนี้จัดทำขึ้นตามมาตรฐานการรายงานทางการเงินที่กำหนดในพระ</w:t>
      </w:r>
      <w:r w:rsidR="00DB06A2">
        <w:rPr>
          <w:rFonts w:ascii="Angsana New" w:hAnsi="Angsana New"/>
          <w:sz w:val="28"/>
          <w:szCs w:val="28"/>
          <w:cs/>
        </w:rPr>
        <w:t xml:space="preserve">ราชบัญญัติวิชาชีพบัญชี พ.ศ. </w:t>
      </w:r>
      <w:r w:rsidR="00DB06A2">
        <w:rPr>
          <w:rFonts w:ascii="Angsana New" w:hAnsi="Angsana New"/>
          <w:sz w:val="28"/>
          <w:szCs w:val="28"/>
        </w:rPr>
        <w:t>2547</w:t>
      </w:r>
      <w:r w:rsidRPr="00FD0895">
        <w:rPr>
          <w:rFonts w:ascii="Angsana New" w:hAnsi="Angsana New"/>
          <w:sz w:val="28"/>
          <w:szCs w:val="28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</w:t>
      </w:r>
      <w:r w:rsidR="00415675">
        <w:rPr>
          <w:rFonts w:ascii="Angsana New" w:hAnsi="Angsana New"/>
          <w:sz w:val="28"/>
          <w:szCs w:val="28"/>
          <w:cs/>
        </w:rPr>
        <w:t xml:space="preserve">นพระราชบัญญัติการบัญชี พ.ศ. </w:t>
      </w:r>
      <w:r w:rsidR="00415675">
        <w:rPr>
          <w:rFonts w:ascii="Angsana New" w:hAnsi="Angsana New"/>
          <w:sz w:val="28"/>
          <w:szCs w:val="28"/>
        </w:rPr>
        <w:t>2543</w:t>
      </w:r>
      <w:r w:rsidRPr="00FD0895">
        <w:rPr>
          <w:rFonts w:ascii="Angsana New" w:hAnsi="Angsana New"/>
          <w:sz w:val="28"/>
          <w:szCs w:val="28"/>
          <w:cs/>
        </w:rPr>
        <w:t xml:space="preserve"> รวมทั้งกฎระเบียบและประกาศคณะกรรมการกำกับหลักทรัพย์และตลาดหลักทรัพย์ที่เกี่ยวข้อง</w:t>
      </w:r>
    </w:p>
    <w:p w14:paraId="6E1831B3" w14:textId="77777777" w:rsidR="00FD0895" w:rsidRPr="00FD0895" w:rsidRDefault="00FD0895" w:rsidP="00FD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339D2E5B" w14:textId="77777777" w:rsidR="007B60B6" w:rsidRDefault="007B60B6" w:rsidP="007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7B60B6">
        <w:rPr>
          <w:rFonts w:ascii="Angsana New" w:hAnsi="Angsana New"/>
          <w:sz w:val="28"/>
          <w:szCs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54E11D2A" w14:textId="77777777" w:rsidR="007B60B6" w:rsidRPr="007B60B6" w:rsidRDefault="007B60B6" w:rsidP="007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4B266CA2" w14:textId="77777777" w:rsidR="000324A3" w:rsidRDefault="00DE1C82" w:rsidP="00FD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>งบการเงินแสดงหน่วยเงินตราเป็นเงินบาท</w:t>
      </w:r>
      <w:r w:rsidRPr="0073741B">
        <w:rPr>
          <w:rFonts w:ascii="Angsana New" w:hAnsi="Angsana New" w:hint="cs"/>
          <w:sz w:val="28"/>
          <w:szCs w:val="28"/>
          <w:cs/>
        </w:rPr>
        <w:t xml:space="preserve"> ซึ่งเป็นสกุลเงินที่ใช้ในการดำเนินงานของ</w:t>
      </w:r>
      <w:r w:rsidR="007C2EBE">
        <w:rPr>
          <w:rFonts w:ascii="Angsana New" w:hAnsi="Angsana New" w:hint="cs"/>
          <w:sz w:val="28"/>
          <w:szCs w:val="28"/>
          <w:cs/>
        </w:rPr>
        <w:t>กลุ่ม</w:t>
      </w:r>
      <w:r w:rsidRPr="0073741B">
        <w:rPr>
          <w:rFonts w:ascii="Angsana New" w:hAnsi="Angsana New" w:hint="cs"/>
          <w:sz w:val="28"/>
          <w:szCs w:val="28"/>
          <w:cs/>
        </w:rPr>
        <w:t xml:space="preserve">บริษัท ข้อมูลทางการเงินทั้งหมดมีการปัดเศษในหมายเหตุประกอบงบการเงินเพื่อแสดงเป็นหลักพันบาทหรือหลักล้านบาท </w:t>
      </w:r>
      <w:r w:rsidRPr="0073741B">
        <w:rPr>
          <w:rFonts w:ascii="Angsana New" w:hAnsi="Angsana New"/>
          <w:sz w:val="28"/>
          <w:szCs w:val="28"/>
          <w:cs/>
        </w:rPr>
        <w:t>ยกเว้นที่ระบุไว้เป็นอย่างอื่น</w:t>
      </w:r>
    </w:p>
    <w:p w14:paraId="31126E5D" w14:textId="77777777" w:rsidR="00C4039E" w:rsidRPr="002E324F" w:rsidRDefault="00C4039E" w:rsidP="00D5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79E6E61C" w14:textId="77777777" w:rsidR="00D54349" w:rsidRPr="009738B6" w:rsidRDefault="00D54349" w:rsidP="00D5434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9738B6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2DE403A5" w14:textId="77777777" w:rsidR="00D54349" w:rsidRPr="002E324F" w:rsidRDefault="00D54349" w:rsidP="00D5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02B7C30D" w14:textId="77777777" w:rsidR="00D54349" w:rsidRPr="007B60B6" w:rsidRDefault="00D54349" w:rsidP="00D54349">
      <w:pPr>
        <w:pStyle w:val="Header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588"/>
        </w:tabs>
        <w:spacing w:line="240" w:lineRule="auto"/>
        <w:ind w:left="851" w:hanging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7B60B6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2431CDC" w14:textId="77777777" w:rsidR="00D54349" w:rsidRPr="002E324F" w:rsidRDefault="00D54349" w:rsidP="00D5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7196F7A0" w14:textId="05065FA0" w:rsidR="007B60B6" w:rsidRPr="007B60B6" w:rsidRDefault="007B60B6" w:rsidP="007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th-TH"/>
        </w:rPr>
      </w:pPr>
      <w:r w:rsidRPr="007B60B6">
        <w:rPr>
          <w:rFonts w:ascii="Angsana New" w:hAnsi="Angsana New"/>
          <w:sz w:val="28"/>
          <w:szCs w:val="28"/>
          <w:cs/>
          <w:lang w:val="th-TH"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B60B6">
        <w:rPr>
          <w:rFonts w:ascii="Angsana New" w:hAnsi="Angsana New"/>
          <w:sz w:val="28"/>
          <w:szCs w:val="28"/>
        </w:rPr>
        <w:t>1</w:t>
      </w:r>
      <w:r w:rsidRPr="007B60B6">
        <w:rPr>
          <w:rFonts w:ascii="Angsana New" w:hAnsi="Angsana New"/>
          <w:sz w:val="28"/>
          <w:szCs w:val="28"/>
          <w:cs/>
          <w:lang w:val="th-TH"/>
        </w:rPr>
        <w:t xml:space="preserve"> มกราคม </w:t>
      </w:r>
      <w:r w:rsidRPr="007B60B6">
        <w:rPr>
          <w:rFonts w:ascii="Angsana New" w:hAnsi="Angsana New"/>
          <w:sz w:val="28"/>
          <w:szCs w:val="28"/>
        </w:rPr>
        <w:t>256</w:t>
      </w:r>
      <w:r w:rsidR="009738B6">
        <w:rPr>
          <w:rFonts w:ascii="Angsana New" w:hAnsi="Angsana New"/>
          <w:sz w:val="28"/>
          <w:szCs w:val="28"/>
        </w:rPr>
        <w:t>7</w:t>
      </w:r>
      <w:r w:rsidRPr="007B60B6">
        <w:rPr>
          <w:rFonts w:ascii="Angsana New" w:hAnsi="Angsana New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9D6B04F" w14:textId="77777777" w:rsidR="007B60B6" w:rsidRPr="002E324F" w:rsidRDefault="007B60B6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  <w:r w:rsidRPr="002E324F">
        <w:rPr>
          <w:rFonts w:ascii="Angsana New" w:hAnsi="Angsana New"/>
          <w:sz w:val="16"/>
          <w:szCs w:val="16"/>
          <w:cs/>
        </w:rPr>
        <w:t xml:space="preserve"> </w:t>
      </w:r>
    </w:p>
    <w:p w14:paraId="6D51F2EB" w14:textId="77777777" w:rsidR="00D54349" w:rsidRPr="007B60B6" w:rsidRDefault="007B60B6" w:rsidP="007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th-TH"/>
        </w:rPr>
      </w:pPr>
      <w:r w:rsidRPr="007B60B6">
        <w:rPr>
          <w:rFonts w:ascii="Angsana New" w:hAnsi="Angsana New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9E398E2" w14:textId="77777777" w:rsidR="007B60B6" w:rsidRDefault="007B60B6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53F95B18" w14:textId="77777777" w:rsidR="00C0214E" w:rsidRPr="002E324F" w:rsidRDefault="00C0214E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  <w:cs/>
        </w:rPr>
      </w:pPr>
    </w:p>
    <w:p w14:paraId="77EFC20A" w14:textId="526ABB3E" w:rsidR="00D54349" w:rsidRPr="007B60B6" w:rsidRDefault="00D54349" w:rsidP="00D54349">
      <w:pPr>
        <w:pStyle w:val="Header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574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B60B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B60B6">
        <w:rPr>
          <w:rFonts w:ascii="Angsana New" w:hAnsi="Angsana New"/>
          <w:b/>
          <w:bCs/>
          <w:sz w:val="28"/>
          <w:szCs w:val="28"/>
        </w:rPr>
        <w:t>1</w:t>
      </w:r>
      <w:r w:rsidRPr="007B60B6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7B60B6">
        <w:rPr>
          <w:rFonts w:ascii="Angsana New" w:hAnsi="Angsana New"/>
          <w:b/>
          <w:bCs/>
          <w:sz w:val="28"/>
          <w:szCs w:val="28"/>
        </w:rPr>
        <w:t>256</w:t>
      </w:r>
      <w:r w:rsidR="000243FF">
        <w:rPr>
          <w:rFonts w:ascii="Angsana New" w:hAnsi="Angsana New"/>
          <w:b/>
          <w:bCs/>
          <w:sz w:val="28"/>
          <w:szCs w:val="28"/>
          <w:lang w:val="en-US"/>
        </w:rPr>
        <w:t>8</w:t>
      </w:r>
    </w:p>
    <w:p w14:paraId="16287F21" w14:textId="77777777" w:rsidR="007B60B6" w:rsidRPr="002E324F" w:rsidRDefault="007B60B6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1C90CB58" w14:textId="4564A569" w:rsidR="007B60B6" w:rsidRDefault="007B60B6" w:rsidP="007B60B6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B60B6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B60B6">
        <w:rPr>
          <w:rFonts w:ascii="Angsana New" w:hAnsi="Angsana New"/>
          <w:sz w:val="28"/>
          <w:szCs w:val="28"/>
        </w:rPr>
        <w:t>1</w:t>
      </w:r>
      <w:r w:rsidRPr="007B60B6">
        <w:rPr>
          <w:rFonts w:ascii="Angsana New" w:hAnsi="Angsana New"/>
          <w:sz w:val="28"/>
          <w:szCs w:val="28"/>
          <w:cs/>
        </w:rPr>
        <w:t xml:space="preserve"> มกราคม </w:t>
      </w:r>
      <w:r w:rsidRPr="007B60B6">
        <w:rPr>
          <w:rFonts w:ascii="Angsana New" w:hAnsi="Angsana New"/>
          <w:sz w:val="28"/>
          <w:szCs w:val="28"/>
        </w:rPr>
        <w:t>256</w:t>
      </w:r>
      <w:r w:rsidR="000243FF">
        <w:rPr>
          <w:rFonts w:ascii="Angsana New" w:hAnsi="Angsana New"/>
          <w:sz w:val="28"/>
          <w:szCs w:val="28"/>
        </w:rPr>
        <w:t>8</w:t>
      </w:r>
      <w:r w:rsidRPr="007B60B6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BE93A62" w14:textId="77777777" w:rsidR="007B60B6" w:rsidRPr="007B60B6" w:rsidRDefault="007B60B6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71E7869D" w14:textId="77777777" w:rsidR="007B60B6" w:rsidRPr="007B60B6" w:rsidRDefault="007B60B6" w:rsidP="007B60B6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574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7B60B6">
        <w:rPr>
          <w:rFonts w:ascii="Angsana New" w:hAnsi="Angsan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4BA73E" w14:textId="77777777" w:rsidR="007B60B6" w:rsidRPr="009738B6" w:rsidRDefault="007B60B6" w:rsidP="007B60B6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574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30F5953E" w14:textId="17009B02" w:rsidR="008C7311" w:rsidRPr="00D91E98" w:rsidRDefault="008C7311" w:rsidP="00122D5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D91E98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 w:rsidR="003015A0">
        <w:rPr>
          <w:rFonts w:ascii="Angsana New" w:hAnsi="Angsana New" w:hint="cs"/>
          <w:b/>
          <w:bCs/>
          <w:sz w:val="28"/>
          <w:szCs w:val="28"/>
          <w:cs/>
        </w:rPr>
        <w:t>มี</w:t>
      </w:r>
      <w:r w:rsidR="00C0214E">
        <w:rPr>
          <w:rFonts w:ascii="Angsana New" w:hAnsi="Angsana New" w:hint="cs"/>
          <w:b/>
          <w:bCs/>
          <w:sz w:val="28"/>
          <w:szCs w:val="28"/>
          <w:cs/>
        </w:rPr>
        <w:t>สาระ</w:t>
      </w:r>
      <w:r w:rsidRPr="00D91E98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06971CD3" w14:textId="77777777" w:rsidR="008C7311" w:rsidRPr="00485022" w:rsidRDefault="008C7311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778449A8" w14:textId="404825A2" w:rsidR="00AF2270" w:rsidRPr="0073741B" w:rsidRDefault="009738B6" w:rsidP="00AF2270">
      <w:pPr>
        <w:pStyle w:val="Preformatted"/>
        <w:tabs>
          <w:tab w:val="clear" w:pos="959"/>
          <w:tab w:val="clear" w:pos="9590"/>
          <w:tab w:val="left" w:pos="709"/>
        </w:tabs>
        <w:ind w:right="122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เณฑ์ใน</w:t>
      </w:r>
      <w:r w:rsidR="00AF2270" w:rsidRPr="0073741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การจัดทำงบการเงินรวม</w:t>
      </w:r>
    </w:p>
    <w:p w14:paraId="2A1F701D" w14:textId="77777777" w:rsidR="00AF2270" w:rsidRPr="002E324F" w:rsidRDefault="00AF2270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1F5DE092" w14:textId="41815239" w:rsidR="00AF2270" w:rsidRPr="0073741B" w:rsidRDefault="00AF2270" w:rsidP="00AF2270">
      <w:pPr>
        <w:pStyle w:val="Preformatted"/>
        <w:tabs>
          <w:tab w:val="clear" w:pos="959"/>
          <w:tab w:val="clear" w:pos="9590"/>
          <w:tab w:val="left" w:pos="709"/>
        </w:tabs>
        <w:ind w:right="122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 w:hint="cs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  <w:r w:rsidR="009738B6">
        <w:rPr>
          <w:rFonts w:ascii="Angsana New" w:hAnsi="Angsana New" w:hint="cs"/>
          <w:sz w:val="28"/>
          <w:szCs w:val="28"/>
          <w:cs/>
        </w:rPr>
        <w:t xml:space="preserve"> รวมถึงส่วนได้เสียของกลุ่มบริษัทในบริษัทร่วม</w:t>
      </w:r>
    </w:p>
    <w:p w14:paraId="03EFCA41" w14:textId="77777777" w:rsidR="00AF2270" w:rsidRPr="002E324F" w:rsidRDefault="00AF2270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67F8F46F" w14:textId="77777777" w:rsidR="00AF2270" w:rsidRPr="0073741B" w:rsidRDefault="00AF2270" w:rsidP="00AF2270">
      <w:pPr>
        <w:pStyle w:val="Preformatted"/>
        <w:tabs>
          <w:tab w:val="left" w:pos="709"/>
        </w:tabs>
        <w:ind w:right="122"/>
        <w:rPr>
          <w:rFonts w:ascii="Angsana New" w:hAnsi="Angsana New"/>
          <w:i/>
          <w:iCs/>
          <w:sz w:val="28"/>
          <w:szCs w:val="28"/>
        </w:rPr>
      </w:pPr>
      <w:r w:rsidRPr="0073741B">
        <w:rPr>
          <w:rFonts w:ascii="Angsana New" w:hAnsi="Angsana New"/>
          <w:i/>
          <w:iCs/>
          <w:sz w:val="28"/>
          <w:szCs w:val="28"/>
          <w:cs/>
        </w:rPr>
        <w:t xml:space="preserve">การรวมธุรกิจ </w:t>
      </w:r>
    </w:p>
    <w:p w14:paraId="5F96A722" w14:textId="77777777" w:rsidR="00AF2270" w:rsidRPr="002E324F" w:rsidRDefault="00AF2270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752803B5" w14:textId="77777777" w:rsidR="00AF2270" w:rsidRPr="0073741B" w:rsidRDefault="00AF2270" w:rsidP="0070587F">
      <w:pPr>
        <w:pStyle w:val="Preformatted"/>
        <w:tabs>
          <w:tab w:val="left" w:pos="709"/>
        </w:tabs>
        <w:ind w:right="125"/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>บริษัทบันทึกบัญชีสำหรับการรวมธุรกิจตามวิธีซื้อ</w:t>
      </w:r>
      <w:r w:rsidR="0070587F">
        <w:rPr>
          <w:rFonts w:ascii="Angsana New" w:hAnsi="Angsana New" w:hint="cs"/>
          <w:sz w:val="28"/>
          <w:szCs w:val="28"/>
          <w:cs/>
        </w:rPr>
        <w:t>เมื่อการควบคุมถูกโอนไปยังกลุ่มบริษัท</w:t>
      </w:r>
      <w:r w:rsidRPr="0073741B">
        <w:rPr>
          <w:rFonts w:ascii="Angsana New" w:hAnsi="Angsana New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5B95CD12" w14:textId="77777777" w:rsidR="00AF2270" w:rsidRPr="002E324F" w:rsidRDefault="00AF2270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32CE5F4F" w14:textId="77777777" w:rsidR="00AF2270" w:rsidRDefault="00AF2270" w:rsidP="0070587F">
      <w:pPr>
        <w:pStyle w:val="Preformatted"/>
        <w:tabs>
          <w:tab w:val="left" w:pos="709"/>
        </w:tabs>
        <w:ind w:right="125"/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 xml:space="preserve"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="0070587F">
        <w:rPr>
          <w:rFonts w:ascii="Angsana New" w:hAnsi="Angsana New" w:hint="cs"/>
          <w:sz w:val="28"/>
          <w:szCs w:val="28"/>
          <w:cs/>
        </w:rPr>
        <w:t>กลุ่มบริษัทและบริษัท</w:t>
      </w:r>
      <w:r w:rsidRPr="0073741B">
        <w:rPr>
          <w:rFonts w:ascii="Angsana New" w:hAnsi="Angsana New"/>
          <w:sz w:val="28"/>
          <w:szCs w:val="28"/>
          <w:cs/>
        </w:rPr>
        <w:t>ต้องนำสิทธิในการออกเสียงที่เป็นไปได้และสามารถใช้สิทธิได้มารวมในการพิจารณา วันที่ซื้อกิจการคือวันที่มีการโอนอำนาจในการควบคุมนั้นไปยังผู้ซื้อ การกำหนดวันที่ซื้อกิจการและการโอนอำนาจควบคุมจากฝ่ายหนึ่งไปอีกฝ่ายหนึ่งต้องใช้ดุลยพินิจเข้ามาเกี่ยวข้อง</w:t>
      </w:r>
    </w:p>
    <w:p w14:paraId="5220BBB2" w14:textId="77777777" w:rsidR="002D345A" w:rsidRPr="002E324F" w:rsidRDefault="002D345A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724A85ED" w14:textId="77777777" w:rsidR="00AF2270" w:rsidRDefault="00AF2270" w:rsidP="00AF2270">
      <w:pPr>
        <w:pStyle w:val="Preformatted"/>
        <w:tabs>
          <w:tab w:val="clear" w:pos="959"/>
          <w:tab w:val="clear" w:pos="9590"/>
          <w:tab w:val="left" w:pos="709"/>
        </w:tabs>
        <w:ind w:right="122"/>
        <w:jc w:val="thaiDistribute"/>
        <w:rPr>
          <w:rFonts w:ascii="Angsana New" w:hAnsi="Angsana New"/>
          <w:sz w:val="28"/>
          <w:szCs w:val="28"/>
          <w:lang w:val="en-US"/>
        </w:rPr>
      </w:pPr>
      <w:r w:rsidRPr="0073741B">
        <w:rPr>
          <w:rFonts w:ascii="Angsana New" w:hAnsi="Angsana New"/>
          <w:sz w:val="28"/>
          <w:szCs w:val="28"/>
          <w:cs/>
        </w:rPr>
        <w:t>บริษัทบันทึกบัญ</w:t>
      </w:r>
      <w:r w:rsidR="001D0849">
        <w:rPr>
          <w:rFonts w:ascii="Angsana New" w:hAnsi="Angsana New"/>
          <w:sz w:val="28"/>
          <w:szCs w:val="28"/>
          <w:cs/>
        </w:rPr>
        <w:t>ชีการรวมธุรกิจโดยใช้วิธีการซื้อ</w:t>
      </w:r>
      <w:r w:rsidRPr="0073741B">
        <w:rPr>
          <w:rFonts w:ascii="Angsana New" w:hAnsi="Angsana New"/>
          <w:sz w:val="28"/>
          <w:szCs w:val="28"/>
          <w:cs/>
        </w:rPr>
        <w:t>สิ่งตอบแทนที่โอนให้สำหรับการซื้อบริษัทย่อย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และหนี้สินที่ได้มาที่ระบุได้และหนี้สินที่อาจจะเกิดขึ้นในการรวมธุรกิจด้วยมูลค่ายุติธรรม ณ วันที่ซื้อ ในการรวมธุรกิจแต่ละครั้ง 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14:paraId="13CB595B" w14:textId="77777777" w:rsidR="00E978B0" w:rsidRPr="002E324F" w:rsidRDefault="00E978B0" w:rsidP="002E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7E8E432D" w14:textId="77777777" w:rsidR="00AF2270" w:rsidRDefault="00AF2270" w:rsidP="00AF2270">
      <w:pPr>
        <w:pStyle w:val="BodyText2"/>
        <w:tabs>
          <w:tab w:val="left" w:pos="540"/>
        </w:tabs>
        <w:spacing w:line="240" w:lineRule="atLeast"/>
        <w:ind w:left="0" w:right="122" w:firstLine="0"/>
        <w:jc w:val="thaiDistribute"/>
        <w:rPr>
          <w:sz w:val="28"/>
          <w:szCs w:val="28"/>
        </w:rPr>
      </w:pPr>
      <w:r w:rsidRPr="0073741B">
        <w:rPr>
          <w:rFonts w:hint="cs"/>
          <w:sz w:val="28"/>
          <w:szCs w:val="28"/>
          <w:cs/>
        </w:rPr>
        <w:t>ในกรณีที่มูลค่าสิ่งตอบแทนที่โอนให้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และมูลค่าส่วนได้เสียที่ไม่มีอำนาจควบคุมในผู้ถูกซื้อ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และมูลค่ายุติธรรม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ณ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วันซื้อธุรกิจของส่วนได้เสียในส่วนของผู้ถือหุ้นของผู้ถูกซื้อที่ผู้ซื้อถืออยู่ก่อนการรวมธุรกิจมากกว่ามูลค่าสุทธิ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ณ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วันที่ซื้อของสินทรัพย์ที่ได้มาที่ระบุได้และหนี้สินที่รับมา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บริษัทจะรับรู้เป็นค่าความนิยม หากมูลค่าสิ่งตอบแทนที่โอนให้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และมูลค่าส่วนได้เสียที่ไม่มีอำนาจควบคุมในผู้ถูกซื้อ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และมูลค่ายุติธรรม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ณ</w:t>
      </w:r>
      <w:r w:rsidRPr="0073741B">
        <w:rPr>
          <w:sz w:val="28"/>
          <w:szCs w:val="28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วันซื้อธุรกิจของส่วนได้เสียในส่วนของผู้ถือหุ้นของผู้ถูกซื้อที่ผู้ซื้อถืออยู่ก่อนการรวมธุรกิจน้อยกว่ามูลค่าราคายุติธรรมของสินทรัพย์สุทธิของบริษัทย่อยเนื่องจากมีการต่อรองราคาซื้อ บริษัทจะรับรู้ส่วนต่างโดยตรงไปยังกำไรหรือขาดทุน</w:t>
      </w:r>
    </w:p>
    <w:p w14:paraId="526C1BFB" w14:textId="77777777" w:rsidR="00AF2270" w:rsidRPr="0073741B" w:rsidRDefault="00AF227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73741B">
        <w:rPr>
          <w:rFonts w:ascii="Angsana New" w:hAnsi="Angsana New"/>
          <w:i/>
          <w:iCs/>
          <w:sz w:val="28"/>
          <w:szCs w:val="28"/>
          <w:cs/>
        </w:rPr>
        <w:lastRenderedPageBreak/>
        <w:t>บริษัทย่อย</w:t>
      </w:r>
    </w:p>
    <w:p w14:paraId="675E05EE" w14:textId="77777777" w:rsidR="00AF2270" w:rsidRPr="00485022" w:rsidRDefault="00AF2270" w:rsidP="00485022">
      <w:pPr>
        <w:pStyle w:val="Preformatted"/>
        <w:tabs>
          <w:tab w:val="left" w:pos="709"/>
        </w:tabs>
        <w:ind w:right="122"/>
        <w:rPr>
          <w:rFonts w:ascii="Angsana New" w:hAnsi="Angsana New"/>
          <w:b/>
          <w:bCs/>
          <w:sz w:val="16"/>
          <w:szCs w:val="16"/>
        </w:rPr>
      </w:pPr>
    </w:p>
    <w:p w14:paraId="7CEC6A7E" w14:textId="77777777" w:rsidR="00AF2270" w:rsidRPr="00736B9B" w:rsidRDefault="00AF227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b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>บริษัท</w:t>
      </w:r>
      <w:r w:rsidRPr="0073741B">
        <w:rPr>
          <w:sz w:val="28"/>
          <w:szCs w:val="28"/>
          <w:cs/>
        </w:rPr>
        <w:t>ย่อย</w:t>
      </w:r>
      <w:r w:rsidRPr="0073741B">
        <w:rPr>
          <w:b/>
          <w:sz w:val="28"/>
          <w:szCs w:val="28"/>
          <w:cs/>
        </w:rPr>
        <w:t>เป็นกิจการที่อยู่ภายใต้การควบคุมของกลุ่มบริษัท การควบคุมเกิดขึ้นเมื่อกลุ่มบริษัท</w:t>
      </w:r>
      <w:r>
        <w:rPr>
          <w:rFonts w:hint="cs"/>
          <w:b/>
          <w:sz w:val="28"/>
          <w:szCs w:val="28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</w:t>
      </w:r>
      <w:r w:rsidR="00532B4C">
        <w:rPr>
          <w:rFonts w:hint="cs"/>
          <w:b/>
          <w:sz w:val="28"/>
          <w:szCs w:val="28"/>
          <w:cs/>
        </w:rPr>
        <w:t>ถ</w:t>
      </w:r>
      <w:r>
        <w:rPr>
          <w:rFonts w:hint="cs"/>
          <w:b/>
          <w:sz w:val="28"/>
          <w:szCs w:val="28"/>
          <w:cs/>
        </w:rPr>
        <w:t>ในการใช้อำนาจเหนือกิจการนั้นทำให้เกิดผลกระทบต่</w:t>
      </w:r>
      <w:r w:rsidR="00736B9B">
        <w:rPr>
          <w:rFonts w:hint="cs"/>
          <w:b/>
          <w:sz w:val="28"/>
          <w:szCs w:val="28"/>
          <w:cs/>
        </w:rPr>
        <w:t>อ</w:t>
      </w:r>
      <w:r>
        <w:rPr>
          <w:rFonts w:hint="cs"/>
          <w:b/>
          <w:sz w:val="28"/>
          <w:szCs w:val="28"/>
          <w:cs/>
        </w:rPr>
        <w:t>จำนวนเงินผลตอบแทนของกลุ่มบริษัท</w:t>
      </w:r>
      <w:r w:rsidRPr="0073741B">
        <w:rPr>
          <w:b/>
          <w:sz w:val="28"/>
          <w:szCs w:val="28"/>
          <w:cs/>
        </w:rPr>
        <w:t xml:space="preserve"> </w:t>
      </w:r>
      <w:r w:rsidRPr="0073741B">
        <w:rPr>
          <w:b/>
          <w:spacing w:val="-2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</w:t>
      </w:r>
      <w:r w:rsidRPr="0073741B">
        <w:rPr>
          <w:rFonts w:hint="cs"/>
          <w:b/>
          <w:spacing w:val="-2"/>
          <w:sz w:val="28"/>
          <w:szCs w:val="28"/>
          <w:cs/>
        </w:rPr>
        <w:t>วั</w:t>
      </w:r>
      <w:r w:rsidRPr="0073741B">
        <w:rPr>
          <w:b/>
          <w:spacing w:val="-2"/>
          <w:sz w:val="28"/>
          <w:szCs w:val="28"/>
          <w:cs/>
        </w:rPr>
        <w:t>นที่</w:t>
      </w:r>
      <w:r w:rsidRPr="0073741B">
        <w:rPr>
          <w:b/>
          <w:sz w:val="28"/>
          <w:szCs w:val="28"/>
          <w:cs/>
        </w:rPr>
        <w:t>การควบคุมสิ้นสุดลง</w:t>
      </w:r>
      <w:r w:rsidRPr="0073741B">
        <w:rPr>
          <w:b/>
          <w:sz w:val="28"/>
          <w:szCs w:val="28"/>
        </w:rPr>
        <w:t xml:space="preserve"> </w:t>
      </w:r>
    </w:p>
    <w:p w14:paraId="2FC17F8B" w14:textId="77777777" w:rsidR="00AF2270" w:rsidRPr="00485022" w:rsidRDefault="00AF2270" w:rsidP="00485022">
      <w:pPr>
        <w:pStyle w:val="Preformatted"/>
        <w:tabs>
          <w:tab w:val="left" w:pos="709"/>
        </w:tabs>
        <w:ind w:right="122"/>
        <w:rPr>
          <w:rFonts w:ascii="Angsana New" w:hAnsi="Angsana New"/>
          <w:b/>
          <w:bCs/>
          <w:sz w:val="16"/>
          <w:szCs w:val="16"/>
        </w:rPr>
      </w:pPr>
    </w:p>
    <w:p w14:paraId="3ABF11DD" w14:textId="77777777" w:rsidR="00AF2270" w:rsidRDefault="00AF227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hint="cs"/>
          <w:b/>
          <w:sz w:val="28"/>
          <w:szCs w:val="28"/>
          <w:cs/>
        </w:rPr>
        <w:t>ผลขาดทุนในบริษัทย่อยจะ</w:t>
      </w:r>
      <w:r w:rsidRPr="0073741B">
        <w:rPr>
          <w:b/>
          <w:sz w:val="28"/>
          <w:szCs w:val="28"/>
          <w:cs/>
        </w:rPr>
        <w:t>ถูกปันส่วนไปยังส่วนได้เสีย</w:t>
      </w:r>
      <w:r w:rsidRPr="0073741B">
        <w:rPr>
          <w:rFonts w:hint="cs"/>
          <w:b/>
          <w:sz w:val="28"/>
          <w:szCs w:val="28"/>
          <w:cs/>
        </w:rPr>
        <w:t>ที่</w:t>
      </w:r>
      <w:r w:rsidRPr="0073741B">
        <w:rPr>
          <w:b/>
          <w:sz w:val="28"/>
          <w:szCs w:val="28"/>
          <w:cs/>
        </w:rPr>
        <w:t>ไม่มีอำนาจควบคุมแม้ว่าการปันส่วน</w:t>
      </w:r>
      <w:r w:rsidRPr="0073741B">
        <w:rPr>
          <w:rFonts w:hint="cs"/>
          <w:b/>
          <w:sz w:val="28"/>
          <w:szCs w:val="28"/>
          <w:cs/>
        </w:rPr>
        <w:t>ดังกล่าว</w:t>
      </w:r>
      <w:r w:rsidRPr="0073741B">
        <w:rPr>
          <w:b/>
          <w:sz w:val="28"/>
          <w:szCs w:val="28"/>
          <w:cs/>
        </w:rPr>
        <w:t>จะทำให้ส่วนได้เสียที่ไม่มี</w:t>
      </w:r>
      <w:r w:rsidRPr="0073741B">
        <w:rPr>
          <w:rFonts w:ascii="Angsana New" w:hAnsi="Angsana New"/>
          <w:sz w:val="28"/>
          <w:szCs w:val="28"/>
          <w:cs/>
        </w:rPr>
        <w:t>อำนาจควบคุมมียอดคงเหลือติดลบก็ตาม</w:t>
      </w:r>
    </w:p>
    <w:p w14:paraId="5AE48A43" w14:textId="77777777" w:rsidR="006E4343" w:rsidRPr="002E324F" w:rsidRDefault="006E4343" w:rsidP="002E324F">
      <w:pPr>
        <w:pStyle w:val="Preformatted"/>
        <w:tabs>
          <w:tab w:val="left" w:pos="709"/>
        </w:tabs>
        <w:ind w:right="122"/>
        <w:rPr>
          <w:rFonts w:ascii="Angsana New" w:hAnsi="Angsana New"/>
          <w:b/>
          <w:bCs/>
          <w:sz w:val="16"/>
          <w:szCs w:val="16"/>
        </w:rPr>
      </w:pPr>
    </w:p>
    <w:p w14:paraId="0575A975" w14:textId="77777777" w:rsidR="00AF2270" w:rsidRPr="0073741B" w:rsidRDefault="00AF227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b/>
          <w:i/>
          <w:iCs/>
          <w:sz w:val="28"/>
          <w:szCs w:val="28"/>
        </w:rPr>
      </w:pPr>
      <w:r w:rsidRPr="0073741B">
        <w:rPr>
          <w:rFonts w:hint="cs"/>
          <w:b/>
          <w:i/>
          <w:iCs/>
          <w:sz w:val="28"/>
          <w:szCs w:val="28"/>
          <w:cs/>
        </w:rPr>
        <w:t>การสูญเสียอำนาจควบคุม</w:t>
      </w:r>
      <w:r w:rsidRPr="0073741B">
        <w:rPr>
          <w:b/>
          <w:i/>
          <w:iCs/>
          <w:sz w:val="28"/>
          <w:szCs w:val="28"/>
        </w:rPr>
        <w:t xml:space="preserve"> </w:t>
      </w:r>
    </w:p>
    <w:p w14:paraId="50F40DEB" w14:textId="77777777" w:rsidR="00AF2270" w:rsidRPr="002E324F" w:rsidRDefault="00AF2270" w:rsidP="002E324F">
      <w:pPr>
        <w:pStyle w:val="Preformatted"/>
        <w:tabs>
          <w:tab w:val="left" w:pos="709"/>
        </w:tabs>
        <w:ind w:right="122"/>
        <w:rPr>
          <w:rFonts w:ascii="Angsana New" w:hAnsi="Angsana New"/>
          <w:b/>
          <w:bCs/>
          <w:sz w:val="16"/>
          <w:szCs w:val="16"/>
        </w:rPr>
      </w:pPr>
    </w:p>
    <w:p w14:paraId="634D7975" w14:textId="77777777" w:rsidR="00AF2270" w:rsidRPr="003015A0" w:rsidRDefault="00AF227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28"/>
          <w:szCs w:val="28"/>
        </w:rPr>
      </w:pPr>
      <w:r w:rsidRPr="0073741B">
        <w:rPr>
          <w:rFonts w:hint="cs"/>
          <w:sz w:val="28"/>
          <w:szCs w:val="28"/>
          <w:cs/>
        </w:rPr>
        <w:t>เมื่อมีการสูญเสียอำนาจควบคุม</w:t>
      </w:r>
      <w:r w:rsidRPr="0073741B">
        <w:rPr>
          <w:sz w:val="28"/>
          <w:szCs w:val="28"/>
          <w:cs/>
        </w:rPr>
        <w:t>บริษัท</w:t>
      </w:r>
      <w:r w:rsidRPr="0073741B">
        <w:rPr>
          <w:rFonts w:hint="cs"/>
          <w:sz w:val="28"/>
          <w:szCs w:val="28"/>
          <w:cs/>
        </w:rPr>
        <w:t>ตัดรายการ</w:t>
      </w:r>
      <w:r w:rsidRPr="0073741B">
        <w:rPr>
          <w:sz w:val="28"/>
          <w:szCs w:val="28"/>
          <w:cs/>
        </w:rPr>
        <w:t>สินทรัพย์</w:t>
      </w:r>
      <w:r w:rsidRPr="0073741B">
        <w:rPr>
          <w:rFonts w:hint="cs"/>
          <w:sz w:val="28"/>
          <w:szCs w:val="28"/>
          <w:cs/>
        </w:rPr>
        <w:t>และ</w:t>
      </w:r>
      <w:r w:rsidRPr="0073741B">
        <w:rPr>
          <w:sz w:val="28"/>
          <w:szCs w:val="28"/>
          <w:cs/>
        </w:rPr>
        <w:t>หนี้สิน</w:t>
      </w:r>
      <w:r w:rsidRPr="0073741B">
        <w:rPr>
          <w:rFonts w:hint="cs"/>
          <w:sz w:val="28"/>
          <w:szCs w:val="28"/>
          <w:cs/>
        </w:rPr>
        <w:t>ในบริษัทย่อย</w:t>
      </w:r>
      <w:r w:rsidRPr="0073741B">
        <w:rPr>
          <w:rFonts w:hint="cs"/>
          <w:sz w:val="24"/>
          <w:szCs w:val="24"/>
          <w:cs/>
        </w:rPr>
        <w:t xml:space="preserve"> </w:t>
      </w:r>
      <w:r w:rsidRPr="0073741B">
        <w:rPr>
          <w:rFonts w:hint="cs"/>
          <w:sz w:val="28"/>
          <w:szCs w:val="28"/>
          <w:cs/>
        </w:rPr>
        <w:t>ส่วนได้เสียที่ไม่มีอำนาจควบคุมและ</w:t>
      </w:r>
      <w:r w:rsidRPr="003015A0">
        <w:rPr>
          <w:rFonts w:hint="cs"/>
          <w:sz w:val="28"/>
          <w:szCs w:val="28"/>
          <w:cs/>
        </w:rPr>
        <w:t>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กำไรหรือขาดทุนที่เกิดขึ้นจากการสูญเสียอำนาจควบคุมในบริษัทย่อยรับรู้ในงบกำไรขาดทุนเบ็ดเสร็จ ส่วนได้เสียในบริษัทย่อยเดิม หากยังคงเหลืออยู่ให้วัดมูลค่าด้วยมูลค่ายุติธรรม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และจัดประเภทเงินลงทุนเป็นเงินลงทุนตามวิธีส่วนได้เสียหรือเป็นเงินลงทุนเผื่อขาย ขึ้นอยู่กับระดับของอิทธิพลที่คงเหลืออยู่</w:t>
      </w:r>
      <w:r w:rsidRPr="003015A0">
        <w:rPr>
          <w:sz w:val="28"/>
          <w:szCs w:val="28"/>
        </w:rPr>
        <w:t xml:space="preserve"> </w:t>
      </w:r>
    </w:p>
    <w:p w14:paraId="6D7C2F24" w14:textId="77777777" w:rsidR="003015A0" w:rsidRPr="009738B6" w:rsidRDefault="003015A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16"/>
          <w:szCs w:val="16"/>
        </w:rPr>
      </w:pPr>
    </w:p>
    <w:p w14:paraId="62BFA410" w14:textId="77777777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i/>
          <w:iCs/>
          <w:sz w:val="28"/>
          <w:szCs w:val="28"/>
        </w:rPr>
      </w:pPr>
      <w:r w:rsidRPr="003015A0">
        <w:rPr>
          <w:i/>
          <w:iCs/>
          <w:sz w:val="28"/>
          <w:szCs w:val="28"/>
          <w:cs/>
        </w:rPr>
        <w:t>บริษัทร่วม</w:t>
      </w:r>
    </w:p>
    <w:p w14:paraId="6D05D3B9" w14:textId="77777777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16"/>
          <w:szCs w:val="16"/>
        </w:rPr>
      </w:pPr>
    </w:p>
    <w:p w14:paraId="13985F37" w14:textId="1D5111F2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28"/>
          <w:szCs w:val="28"/>
        </w:rPr>
      </w:pPr>
      <w:r w:rsidRPr="003015A0">
        <w:rPr>
          <w:sz w:val="28"/>
          <w:szCs w:val="28"/>
          <w:cs/>
        </w:rPr>
        <w:t>บริษัทร่วมเป็นกิจการที่กลุ่ม</w:t>
      </w:r>
      <w:r w:rsidR="00881720">
        <w:rPr>
          <w:rFonts w:hint="cs"/>
          <w:sz w:val="28"/>
          <w:szCs w:val="28"/>
          <w:cs/>
        </w:rPr>
        <w:t>บริษัท</w:t>
      </w:r>
      <w:r w:rsidRPr="003015A0">
        <w:rPr>
          <w:sz w:val="28"/>
          <w:szCs w:val="28"/>
          <w:cs/>
        </w:rPr>
        <w:t>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</w:t>
      </w:r>
    </w:p>
    <w:p w14:paraId="57896FF6" w14:textId="77777777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16"/>
          <w:szCs w:val="16"/>
        </w:rPr>
      </w:pPr>
    </w:p>
    <w:p w14:paraId="4E9905EF" w14:textId="77777777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28"/>
          <w:szCs w:val="28"/>
        </w:rPr>
      </w:pPr>
      <w:r w:rsidRPr="003015A0">
        <w:rPr>
          <w:sz w:val="28"/>
          <w:szCs w:val="28"/>
          <w:cs/>
        </w:rPr>
        <w:t xml:space="preserve">เงินลงทุนในบริษัทร่วมบันทึกในงบการเงินโดยใช้วิธีส่วนได้เสีย และรับรู้รายการเริ่มแรกด้วยราคาทุน </w:t>
      </w:r>
    </w:p>
    <w:p w14:paraId="5F858C4C" w14:textId="77777777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16"/>
          <w:szCs w:val="16"/>
        </w:rPr>
      </w:pPr>
    </w:p>
    <w:p w14:paraId="21641DB9" w14:textId="77777777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i/>
          <w:iCs/>
          <w:sz w:val="28"/>
          <w:szCs w:val="28"/>
        </w:rPr>
      </w:pPr>
      <w:r w:rsidRPr="003015A0">
        <w:rPr>
          <w:i/>
          <w:iCs/>
          <w:sz w:val="28"/>
          <w:szCs w:val="28"/>
          <w:cs/>
        </w:rPr>
        <w:t>การรับรู้ส่วนได้เสียในเงินลงทุนที่บันทึกตามวิธีส่วนได้เสียภายหลังการรับรู้เมื่อเริ่มแรก</w:t>
      </w:r>
    </w:p>
    <w:p w14:paraId="18D4FB15" w14:textId="77777777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16"/>
          <w:szCs w:val="16"/>
        </w:rPr>
      </w:pPr>
    </w:p>
    <w:p w14:paraId="2667ADBC" w14:textId="3DB102EF" w:rsidR="003015A0" w:rsidRPr="003015A0" w:rsidRDefault="003015A0" w:rsidP="003015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sz w:val="28"/>
          <w:szCs w:val="28"/>
        </w:rPr>
      </w:pPr>
      <w:r w:rsidRPr="003015A0">
        <w:rPr>
          <w:sz w:val="28"/>
          <w:szCs w:val="28"/>
          <w:cs/>
        </w:rPr>
        <w:t>งบการเงินรวมของกลุ่มบริษัทได้รวมส่วนแบ่งกำไรหรือขาดทุน และกำไรขาดทุนเบ็ดเสร็จอื่นของบริษัทร่วมภายหลังจากการปรับปรุงนโยบายการบัญชีให้เป็นนโยบายเดียวกันกับของกลุ่มบริษัท นับจากวันที่มีการควบคุมร่วมหรือมีอิทธิพลอย่างมีนัยสำคัญจนถึงวันที่การมีอิทธิพลอย่างมีนัยสำคัญสิ้นสุดลง เมื่อผลขาดทุนที่กลุ่มบริษัทได้รับปันส่วนจากบริษัทร่วมมีจำนวนเกินกว่าเงินลงทุนในบริษัทร่วม เงินลงทุนจะถูกทอนลงจนเป็นศูนย์และหยุดรับรู้ส่วนผลขาดทุน เว้นแต่กรณีที่กลุ่ม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77A52294" w14:textId="77777777" w:rsidR="00D91E98" w:rsidRPr="009738B6" w:rsidRDefault="00D91E98" w:rsidP="002E324F">
      <w:pPr>
        <w:pStyle w:val="Preformatted"/>
        <w:tabs>
          <w:tab w:val="left" w:pos="709"/>
        </w:tabs>
        <w:ind w:right="122"/>
        <w:rPr>
          <w:rFonts w:ascii="Angsana New" w:hAnsi="Angsana New"/>
          <w:sz w:val="16"/>
          <w:szCs w:val="16"/>
        </w:rPr>
      </w:pPr>
    </w:p>
    <w:p w14:paraId="2B1C438D" w14:textId="77777777" w:rsidR="00AF2270" w:rsidRPr="0073741B" w:rsidRDefault="00AF227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i/>
          <w:iCs/>
          <w:sz w:val="28"/>
          <w:szCs w:val="28"/>
        </w:rPr>
      </w:pPr>
      <w:r w:rsidRPr="0073741B">
        <w:rPr>
          <w:b/>
          <w:i/>
          <w:iCs/>
          <w:sz w:val="28"/>
          <w:szCs w:val="28"/>
          <w:cs/>
        </w:rPr>
        <w:t>การ</w:t>
      </w:r>
      <w:r w:rsidRPr="0073741B">
        <w:rPr>
          <w:i/>
          <w:iCs/>
          <w:sz w:val="28"/>
          <w:szCs w:val="28"/>
          <w:cs/>
        </w:rPr>
        <w:t>ตัดรายการในงบการเงินรวม</w:t>
      </w:r>
    </w:p>
    <w:p w14:paraId="007DCDA8" w14:textId="77777777" w:rsidR="00AF2270" w:rsidRPr="009738B6" w:rsidRDefault="00AF2270" w:rsidP="002E324F">
      <w:pPr>
        <w:pStyle w:val="Preformatted"/>
        <w:tabs>
          <w:tab w:val="left" w:pos="709"/>
        </w:tabs>
        <w:ind w:right="122"/>
        <w:rPr>
          <w:rFonts w:ascii="Angsana New" w:hAnsi="Angsana New"/>
          <w:sz w:val="16"/>
          <w:szCs w:val="16"/>
        </w:rPr>
      </w:pPr>
    </w:p>
    <w:p w14:paraId="084B9E81" w14:textId="77777777" w:rsidR="00AF2270" w:rsidRDefault="00AF227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b/>
          <w:sz w:val="28"/>
          <w:szCs w:val="28"/>
        </w:rPr>
      </w:pPr>
      <w:r w:rsidRPr="0073741B">
        <w:rPr>
          <w:sz w:val="28"/>
          <w:szCs w:val="28"/>
          <w:cs/>
        </w:rPr>
        <w:t>ยอดคงเหลือและรายการบัญชีระหว่างกิจการในกลุ่ม รวมทั้งรายได้และค่าใช้จ่าย</w:t>
      </w:r>
      <w:r w:rsidRPr="0073741B">
        <w:rPr>
          <w:rFonts w:hint="cs"/>
          <w:sz w:val="28"/>
          <w:szCs w:val="28"/>
          <w:cs/>
        </w:rPr>
        <w:t>จะ</w:t>
      </w:r>
      <w:r w:rsidRPr="0073741B">
        <w:rPr>
          <w:sz w:val="28"/>
          <w:szCs w:val="28"/>
          <w:cs/>
        </w:rPr>
        <w:t>ถูกตัดรายการ</w:t>
      </w:r>
      <w:r w:rsidRPr="0073741B">
        <w:rPr>
          <w:rFonts w:hint="cs"/>
          <w:sz w:val="28"/>
          <w:szCs w:val="28"/>
          <w:cs/>
        </w:rPr>
        <w:t>ทั้งจำนวน</w:t>
      </w:r>
      <w:r w:rsidRPr="0073741B">
        <w:rPr>
          <w:sz w:val="28"/>
          <w:szCs w:val="28"/>
          <w:cs/>
        </w:rPr>
        <w:t>ในการจัดทำ</w:t>
      </w:r>
      <w:r w:rsidRPr="0073741B">
        <w:rPr>
          <w:sz w:val="28"/>
          <w:szCs w:val="28"/>
          <w:cs/>
        </w:rPr>
        <w:br/>
      </w:r>
      <w:r w:rsidRPr="0073741B">
        <w:rPr>
          <w:b/>
          <w:sz w:val="28"/>
          <w:szCs w:val="28"/>
          <w:cs/>
        </w:rPr>
        <w:t xml:space="preserve">งบการเงินรวม </w:t>
      </w:r>
    </w:p>
    <w:p w14:paraId="450EA2D7" w14:textId="77777777" w:rsidR="006E4343" w:rsidRDefault="006E4343" w:rsidP="002E324F">
      <w:pPr>
        <w:pStyle w:val="Preformatted"/>
        <w:tabs>
          <w:tab w:val="left" w:pos="709"/>
        </w:tabs>
        <w:ind w:right="122"/>
        <w:rPr>
          <w:rFonts w:ascii="Angsana New" w:hAnsi="Angsana New"/>
          <w:b/>
          <w:bCs/>
          <w:sz w:val="16"/>
          <w:szCs w:val="16"/>
        </w:rPr>
      </w:pPr>
    </w:p>
    <w:p w14:paraId="160FF8C9" w14:textId="77777777" w:rsidR="003015A0" w:rsidRDefault="003015A0" w:rsidP="002E324F">
      <w:pPr>
        <w:pStyle w:val="Preformatted"/>
        <w:tabs>
          <w:tab w:val="left" w:pos="709"/>
        </w:tabs>
        <w:ind w:right="122"/>
        <w:rPr>
          <w:rFonts w:ascii="Angsana New" w:hAnsi="Angsana New"/>
          <w:b/>
          <w:bCs/>
          <w:sz w:val="16"/>
          <w:szCs w:val="16"/>
        </w:rPr>
      </w:pPr>
    </w:p>
    <w:p w14:paraId="4DE293CD" w14:textId="77777777" w:rsidR="009738B6" w:rsidRDefault="009738B6" w:rsidP="00AF2270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4B36DAB" w14:textId="07F144A1" w:rsidR="008C7311" w:rsidRPr="00E512FC" w:rsidRDefault="008C7311" w:rsidP="00AF2270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ind w:right="122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</w:rPr>
      </w:pPr>
      <w:r w:rsidRPr="00E512FC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3DD355C9" w14:textId="77777777" w:rsidR="008C7311" w:rsidRPr="009738B6" w:rsidRDefault="008C7311" w:rsidP="002E324F">
      <w:pPr>
        <w:pStyle w:val="Preformatted"/>
        <w:tabs>
          <w:tab w:val="left" w:pos="709"/>
        </w:tabs>
        <w:ind w:right="122"/>
        <w:rPr>
          <w:rFonts w:ascii="Angsana New" w:hAnsi="Angsana New"/>
          <w:sz w:val="16"/>
          <w:szCs w:val="16"/>
        </w:rPr>
      </w:pPr>
    </w:p>
    <w:p w14:paraId="2252F74D" w14:textId="77777777" w:rsidR="00C21B13" w:rsidRPr="00AC6F05" w:rsidRDefault="00464B7E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16"/>
          <w:szCs w:val="16"/>
        </w:rPr>
      </w:pPr>
      <w:r w:rsidRPr="00464B7E">
        <w:rPr>
          <w:rFonts w:ascii="Angsana New" w:hAnsi="Angsana New"/>
          <w:sz w:val="28"/>
          <w:szCs w:val="28"/>
          <w:cs/>
        </w:rPr>
        <w:t>เงินสด</w:t>
      </w:r>
      <w:r w:rsidR="00760237">
        <w:rPr>
          <w:rFonts w:ascii="Angsana New" w:hAnsi="Angsana New"/>
          <w:sz w:val="28"/>
          <w:szCs w:val="28"/>
          <w:cs/>
        </w:rPr>
        <w:t>และรายการเทียบเท่าเงินสด ประกอบด้วย</w:t>
      </w:r>
      <w:r w:rsidRPr="00464B7E">
        <w:rPr>
          <w:rFonts w:ascii="Angsana New" w:hAnsi="Angsana New"/>
          <w:sz w:val="28"/>
          <w:szCs w:val="28"/>
          <w:cs/>
        </w:rPr>
        <w:t xml:space="preserve">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CD463D">
        <w:rPr>
          <w:rFonts w:ascii="Angsana New" w:hAnsi="Angsana New"/>
          <w:sz w:val="28"/>
          <w:szCs w:val="28"/>
        </w:rPr>
        <w:t>3</w:t>
      </w:r>
      <w:r w:rsidRPr="00464B7E">
        <w:rPr>
          <w:rFonts w:ascii="Angsana New" w:hAnsi="Angsan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1A81F0B1" w14:textId="77777777" w:rsidR="00C21B13" w:rsidRPr="009738B6" w:rsidRDefault="00C21B13" w:rsidP="002E324F">
      <w:pPr>
        <w:pStyle w:val="Preformatted"/>
        <w:tabs>
          <w:tab w:val="left" w:pos="709"/>
        </w:tabs>
        <w:ind w:right="122"/>
        <w:rPr>
          <w:rFonts w:ascii="Angsana New" w:hAnsi="Angsana New"/>
          <w:sz w:val="16"/>
          <w:szCs w:val="16"/>
        </w:rPr>
      </w:pPr>
    </w:p>
    <w:p w14:paraId="5AE05F25" w14:textId="77777777" w:rsidR="00C21B13" w:rsidRPr="00C21B13" w:rsidRDefault="00C21B13" w:rsidP="00C21B13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21B13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14:paraId="717AAFBA" w14:textId="77777777" w:rsidR="00C21B13" w:rsidRPr="00485022" w:rsidRDefault="00C21B13" w:rsidP="002B4AF2">
      <w:pPr>
        <w:tabs>
          <w:tab w:val="clear" w:pos="454"/>
          <w:tab w:val="clear" w:pos="680"/>
          <w:tab w:val="left" w:pos="993"/>
        </w:tabs>
        <w:spacing w:line="4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24579C4" w14:textId="77777777" w:rsidR="009B650D" w:rsidRDefault="002B4AF2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2B4AF2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6EE48EE" w14:textId="77777777" w:rsidR="00064663" w:rsidRPr="00485022" w:rsidRDefault="00064663" w:rsidP="00485022">
      <w:pPr>
        <w:tabs>
          <w:tab w:val="clear" w:pos="454"/>
          <w:tab w:val="clear" w:pos="680"/>
          <w:tab w:val="left" w:pos="993"/>
        </w:tabs>
        <w:spacing w:line="4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86DE06C" w14:textId="77777777" w:rsidR="002B4AF2" w:rsidRDefault="002B4AF2" w:rsidP="002B4AF2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4AF2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สินทรัพย์ที่เกิดจากสัญญา/หนี้สินที่เกิดจากสัญญา</w:t>
      </w:r>
    </w:p>
    <w:p w14:paraId="2908EB2C" w14:textId="77777777" w:rsidR="002B4AF2" w:rsidRPr="00485022" w:rsidRDefault="002B4AF2" w:rsidP="002B4AF2">
      <w:pPr>
        <w:tabs>
          <w:tab w:val="clear" w:pos="454"/>
          <w:tab w:val="clear" w:pos="680"/>
          <w:tab w:val="left" w:pos="993"/>
        </w:tabs>
        <w:spacing w:line="4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26C052C" w14:textId="77777777" w:rsidR="00C33314" w:rsidRPr="00C33314" w:rsidRDefault="00C33314" w:rsidP="00C3331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C33314">
        <w:rPr>
          <w:rFonts w:ascii="Angsana New" w:hAnsi="Angsana New"/>
          <w:sz w:val="28"/>
          <w:szCs w:val="28"/>
          <w:cs/>
        </w:rPr>
        <w:t>บริษัท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21FD38A" w14:textId="77777777" w:rsidR="00C33314" w:rsidRPr="00C33314" w:rsidRDefault="00C33314" w:rsidP="00485022">
      <w:pPr>
        <w:tabs>
          <w:tab w:val="clear" w:pos="454"/>
          <w:tab w:val="clear" w:pos="680"/>
          <w:tab w:val="left" w:pos="993"/>
        </w:tabs>
        <w:spacing w:line="4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B6C8FAB" w14:textId="77777777" w:rsidR="00C33314" w:rsidRPr="00C33314" w:rsidRDefault="00C33314" w:rsidP="00C3331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C33314">
        <w:rPr>
          <w:rFonts w:ascii="Angsana New" w:hAnsi="Angsana New"/>
          <w:sz w:val="28"/>
          <w:szCs w:val="28"/>
          <w:cs/>
        </w:rPr>
        <w:t>บริษัทรับรู้หนี้สินที่เกิดจากสัญญาเมื่อได้รับชำระจากลูกค้าหรือถึงกำหนดชำระตามสัญญาก่อนที่บริษัทจะปฏิบัติตามภาระที่ต้องปฏิบัติ</w:t>
      </w:r>
    </w:p>
    <w:p w14:paraId="1FE2DD96" w14:textId="77777777" w:rsidR="00485022" w:rsidRDefault="00485022" w:rsidP="00C3331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33B3E6A1" w14:textId="77777777" w:rsidR="002B4AF2" w:rsidRDefault="00C33314" w:rsidP="00C3331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C33314">
        <w:rPr>
          <w:rFonts w:ascii="Angsana New" w:hAnsi="Angsana New"/>
          <w:sz w:val="28"/>
          <w:szCs w:val="28"/>
          <w:cs/>
        </w:rPr>
        <w:t>ในแต่ละสัญญาที่ทำกับลูกค้า บริษัทจะแสดงเป็นยอดสุทธิหนี้สินที่เกิดจากสัญญาหลังจากหักกลบกับสินทรัพย์ที่เกิดจากสัญญานั้นๆ</w:t>
      </w:r>
    </w:p>
    <w:p w14:paraId="07F023C8" w14:textId="77777777" w:rsidR="00485022" w:rsidRDefault="00485022" w:rsidP="001D529D">
      <w:pPr>
        <w:tabs>
          <w:tab w:val="clear" w:pos="454"/>
          <w:tab w:val="clear" w:pos="680"/>
          <w:tab w:val="clear" w:pos="1644"/>
          <w:tab w:val="left" w:pos="993"/>
          <w:tab w:val="left" w:pos="1624"/>
        </w:tabs>
        <w:spacing w:line="4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6DE1322F" w14:textId="77777777" w:rsidR="00C14A60" w:rsidRPr="00C14A60" w:rsidRDefault="00C14A60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4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14A60">
        <w:rPr>
          <w:rFonts w:ascii="Angsana New" w:hAnsi="Angsana New"/>
          <w:b/>
          <w:bCs/>
          <w:i/>
          <w:iCs/>
          <w:sz w:val="28"/>
          <w:szCs w:val="28"/>
          <w:cs/>
        </w:rPr>
        <w:t>ต้นทุนการพัฒนาอสังหาริมทรัพย์</w:t>
      </w:r>
    </w:p>
    <w:p w14:paraId="74869460" w14:textId="77777777" w:rsidR="00C14A60" w:rsidRPr="00C33314" w:rsidRDefault="00C14A60" w:rsidP="001D529D">
      <w:pPr>
        <w:tabs>
          <w:tab w:val="clear" w:pos="454"/>
          <w:tab w:val="clear" w:pos="680"/>
          <w:tab w:val="clear" w:pos="1644"/>
          <w:tab w:val="left" w:pos="993"/>
          <w:tab w:val="left" w:pos="1624"/>
        </w:tabs>
        <w:spacing w:line="4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E57889A" w14:textId="77777777" w:rsidR="00A11892" w:rsidRDefault="00A11892" w:rsidP="00A11892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pacing w:val="-4"/>
          <w:sz w:val="28"/>
          <w:szCs w:val="28"/>
        </w:rPr>
      </w:pPr>
      <w:r w:rsidRPr="00A11892">
        <w:rPr>
          <w:rFonts w:ascii="Angsana New" w:hAnsi="Angsana New" w:hint="cs"/>
          <w:spacing w:val="-4"/>
          <w:sz w:val="28"/>
          <w:szCs w:val="28"/>
          <w:cs/>
        </w:rPr>
        <w:t>ต้นทุนการพัฒนาอสังหาริมทรัพย์แสดงในราคาทุนหรือมูลค่าสุทธิที่จะได้รับแล้วแต่ราคาใดจะต่ำกว่า โดยแสดงสุทธิจากการตัดบัญชีเป็นต้นทุนขาย ราคาทุนประกอบด้วย ต้นทุนในการได้มาซึ่งที่ดิน การพัฒนาที่ดิน ค่าออกแบบและก่อสร้าง สาธารณูปโภค และค่าใช้จ่ายที่เกี่ยวข้องโดยตรงกับโครงการรวมทั้งดอกเบี้ยจ่ายที่เกิดขึ้นจากการกู้ยืมเพื่อการได้มาซึ่งการพัฒนาโครงการก่อนโครงการจะพัฒนาแล้วเสร็จ</w:t>
      </w:r>
    </w:p>
    <w:p w14:paraId="187F57B8" w14:textId="77777777" w:rsidR="002B4AF2" w:rsidRPr="00C33314" w:rsidRDefault="002B4AF2" w:rsidP="001D529D">
      <w:pPr>
        <w:tabs>
          <w:tab w:val="clear" w:pos="454"/>
          <w:tab w:val="clear" w:pos="680"/>
          <w:tab w:val="left" w:pos="993"/>
        </w:tabs>
        <w:spacing w:line="40" w:lineRule="atLeast"/>
        <w:ind w:right="125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FDE72A3" w14:textId="77777777" w:rsidR="00A11892" w:rsidRDefault="00A11892" w:rsidP="00A11892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pacing w:val="-4"/>
          <w:sz w:val="28"/>
          <w:szCs w:val="28"/>
        </w:rPr>
      </w:pPr>
      <w:r w:rsidRPr="00A11892">
        <w:rPr>
          <w:rFonts w:ascii="Angsana New" w:hAnsi="Angsana New" w:hint="cs"/>
          <w:spacing w:val="-4"/>
          <w:sz w:val="28"/>
          <w:szCs w:val="28"/>
          <w:cs/>
        </w:rPr>
        <w:t>รายละเอียดการคำนวณราคาทุน</w:t>
      </w:r>
    </w:p>
    <w:p w14:paraId="54738AF4" w14:textId="77777777" w:rsidR="00A11892" w:rsidRPr="00C33314" w:rsidRDefault="00A11892" w:rsidP="00A11892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90"/>
        <w:gridCol w:w="7251"/>
      </w:tblGrid>
      <w:tr w:rsidR="00A11892" w:rsidRPr="002D75F0" w14:paraId="2D32D665" w14:textId="77777777" w:rsidTr="000D7BE0">
        <w:tc>
          <w:tcPr>
            <w:tcW w:w="2194" w:type="dxa"/>
            <w:shd w:val="clear" w:color="auto" w:fill="auto"/>
          </w:tcPr>
          <w:p w14:paraId="7C518C75" w14:textId="77777777" w:rsidR="00A11892" w:rsidRPr="002D75F0" w:rsidRDefault="00A11892" w:rsidP="002D75F0">
            <w:pPr>
              <w:tabs>
                <w:tab w:val="clear" w:pos="454"/>
                <w:tab w:val="clear" w:pos="680"/>
                <w:tab w:val="left" w:pos="993"/>
              </w:tabs>
              <w:ind w:right="122"/>
              <w:jc w:val="thaiDistribute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2D75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7270" w:type="dxa"/>
            <w:shd w:val="clear" w:color="auto" w:fill="auto"/>
          </w:tcPr>
          <w:p w14:paraId="1242E65D" w14:textId="77777777" w:rsidR="00A11892" w:rsidRPr="002D75F0" w:rsidRDefault="00A11892" w:rsidP="002D75F0">
            <w:pPr>
              <w:tabs>
                <w:tab w:val="clear" w:pos="454"/>
                <w:tab w:val="clear" w:pos="680"/>
                <w:tab w:val="left" w:pos="993"/>
              </w:tabs>
              <w:ind w:right="122"/>
              <w:jc w:val="thaiDistribute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2D75F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2D75F0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2D75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ราคาทุนของที่ดินและการพัฒนาที่ดินบันทึกโดยวิธีถัวเฉลี่ย โด</w:t>
            </w:r>
            <w:r w:rsidR="004F3DA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ยแยกตามเนื้อที่หรือพื้นที่สำหรับ</w:t>
            </w:r>
            <w:r w:rsidRPr="002D75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ขายของแต่ละโครงการ</w:t>
            </w:r>
          </w:p>
        </w:tc>
      </w:tr>
      <w:tr w:rsidR="00A11892" w:rsidRPr="002D75F0" w14:paraId="671D2CDF" w14:textId="77777777" w:rsidTr="000D7BE0">
        <w:tc>
          <w:tcPr>
            <w:tcW w:w="2194" w:type="dxa"/>
            <w:shd w:val="clear" w:color="auto" w:fill="auto"/>
          </w:tcPr>
          <w:p w14:paraId="387D129B" w14:textId="77777777" w:rsidR="00A11892" w:rsidRPr="002D75F0" w:rsidRDefault="00A11892" w:rsidP="002D75F0">
            <w:pPr>
              <w:tabs>
                <w:tab w:val="clear" w:pos="454"/>
                <w:tab w:val="clear" w:pos="680"/>
                <w:tab w:val="left" w:pos="993"/>
              </w:tabs>
              <w:ind w:right="122"/>
              <w:jc w:val="thaiDistribute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2D75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งานก่อสร้าง</w:t>
            </w:r>
          </w:p>
        </w:tc>
        <w:tc>
          <w:tcPr>
            <w:tcW w:w="7270" w:type="dxa"/>
            <w:shd w:val="clear" w:color="auto" w:fill="auto"/>
          </w:tcPr>
          <w:p w14:paraId="1157484E" w14:textId="77777777" w:rsidR="00A11892" w:rsidRPr="002D75F0" w:rsidRDefault="00A11892" w:rsidP="004F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34"/>
                <w:tab w:val="left" w:pos="318"/>
              </w:tabs>
              <w:ind w:right="122"/>
              <w:jc w:val="thaiDistribute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2D75F0">
              <w:rPr>
                <w:rFonts w:ascii="Angsana New" w:hAnsi="Angsana New"/>
                <w:spacing w:val="-4"/>
                <w:sz w:val="28"/>
                <w:szCs w:val="28"/>
              </w:rPr>
              <w:tab/>
              <w:t>-</w:t>
            </w:r>
            <w:r w:rsidRPr="002D75F0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2D75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 ประกอบด้วย ต้นทุนงานก่อสร้าง และสาธารณูปโภคส่วนกลาง</w:t>
            </w:r>
            <w:r w:rsidR="004F3DAC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2D75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ปันส่วนตามเนื้อที่หรือพื้นที่สำหรับขาย ต้นทุนงานก่อสร้างห้องชุด และต้นทุนการกู้ยืมที่ถือเป็นต้นทุนของโครงการปันส่วนตามที่เกิดขึ้นจริง</w:t>
            </w:r>
          </w:p>
        </w:tc>
      </w:tr>
    </w:tbl>
    <w:p w14:paraId="46ABBD8F" w14:textId="77777777" w:rsidR="003B460F" w:rsidRPr="00AC6F05" w:rsidRDefault="00A11892" w:rsidP="00AC6F05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pacing w:val="-4"/>
          <w:sz w:val="16"/>
          <w:szCs w:val="16"/>
        </w:rPr>
      </w:pPr>
      <w:r w:rsidRPr="004F3DAC">
        <w:rPr>
          <w:rFonts w:ascii="Angsana New" w:hAnsi="Angsana New"/>
          <w:spacing w:val="-4"/>
          <w:sz w:val="16"/>
          <w:szCs w:val="16"/>
        </w:rPr>
        <w:tab/>
      </w:r>
    </w:p>
    <w:p w14:paraId="361F7433" w14:textId="77777777" w:rsidR="00A11892" w:rsidRDefault="00A11892" w:rsidP="00EF6981">
      <w:pPr>
        <w:tabs>
          <w:tab w:val="clear" w:pos="454"/>
          <w:tab w:val="clear" w:pos="680"/>
          <w:tab w:val="left" w:pos="993"/>
        </w:tabs>
        <w:spacing w:line="240" w:lineRule="auto"/>
        <w:ind w:right="122"/>
        <w:jc w:val="thaiDistribute"/>
        <w:rPr>
          <w:rFonts w:ascii="Angsana New" w:hAnsi="Angsana New"/>
          <w:spacing w:val="-4"/>
          <w:sz w:val="28"/>
          <w:szCs w:val="28"/>
        </w:rPr>
      </w:pPr>
      <w:r w:rsidRPr="00A11892">
        <w:rPr>
          <w:rFonts w:ascii="Angsana New" w:hAnsi="Angsana New" w:hint="cs"/>
          <w:spacing w:val="-4"/>
          <w:sz w:val="28"/>
          <w:szCs w:val="28"/>
          <w:cs/>
        </w:rPr>
        <w:t>มูลค่าสุทธิที่จะได้รับ 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  <w:r w:rsidR="00EF1404">
        <w:rPr>
          <w:rFonts w:ascii="Angsana New" w:hAnsi="Angsana New"/>
          <w:spacing w:val="-4"/>
          <w:sz w:val="28"/>
          <w:szCs w:val="28"/>
        </w:rPr>
        <w:t xml:space="preserve"> </w:t>
      </w:r>
      <w:r w:rsidRPr="00A11892">
        <w:rPr>
          <w:rFonts w:ascii="Angsana New" w:hAnsi="Angsana New" w:hint="cs"/>
          <w:spacing w:val="-4"/>
          <w:sz w:val="28"/>
          <w:szCs w:val="28"/>
          <w:cs/>
        </w:rPr>
        <w:t>ค่าใช้จ่ายที่เกี่ยวข้องกับการขาย เช่น 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06BBA33E" w14:textId="77777777" w:rsidR="00A11892" w:rsidRPr="000D7BE0" w:rsidRDefault="00A11892" w:rsidP="00EF6981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72CE142" w14:textId="77777777" w:rsidR="00EF1404" w:rsidRDefault="001870D7" w:rsidP="00EF6981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pacing w:val="-4"/>
          <w:sz w:val="16"/>
          <w:szCs w:val="16"/>
        </w:rPr>
      </w:pPr>
      <w:r w:rsidRPr="001870D7">
        <w:rPr>
          <w:rFonts w:ascii="Angsana New" w:hAnsi="Angsana New"/>
          <w:spacing w:val="-4"/>
          <w:sz w:val="28"/>
          <w:szCs w:val="28"/>
          <w:cs/>
        </w:rPr>
        <w:lastRenderedPageBreak/>
        <w:t>กลุ่มบริษัทบันทึกขาดทุนจากการลดลงของมูลค่าโครงการและขาดทุนจากการด้อยค่าไว้ในกำไรหรือขาดทุน (ถ้ามี)</w:t>
      </w:r>
    </w:p>
    <w:p w14:paraId="464FCBC1" w14:textId="77777777" w:rsidR="001870D7" w:rsidRPr="00EF1404" w:rsidRDefault="001870D7" w:rsidP="00EF6981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58242F8" w14:textId="77777777" w:rsidR="00A11892" w:rsidRDefault="00A11892" w:rsidP="00EF6981">
      <w:pPr>
        <w:tabs>
          <w:tab w:val="clear" w:pos="454"/>
          <w:tab w:val="clear" w:pos="680"/>
          <w:tab w:val="left" w:pos="993"/>
        </w:tabs>
        <w:spacing w:line="240" w:lineRule="auto"/>
        <w:ind w:right="122"/>
        <w:jc w:val="thaiDistribute"/>
        <w:rPr>
          <w:rFonts w:ascii="Angsana New" w:hAnsi="Angsana New"/>
          <w:spacing w:val="-4"/>
          <w:sz w:val="16"/>
          <w:szCs w:val="16"/>
        </w:rPr>
      </w:pPr>
      <w:r w:rsidRPr="00A11892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A11892">
        <w:rPr>
          <w:rFonts w:ascii="Angsana New" w:hAnsi="Angsana New"/>
          <w:spacing w:val="-4"/>
          <w:sz w:val="28"/>
          <w:szCs w:val="28"/>
          <w:cs/>
        </w:rPr>
        <w:t xml:space="preserve">การคำนวณหาต้นทุนขายอสังหาริมทรัพย์ </w:t>
      </w:r>
      <w:r w:rsidR="008D3E89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A11892">
        <w:rPr>
          <w:rFonts w:ascii="Angsana New" w:hAnsi="Angsana New"/>
          <w:spacing w:val="-4"/>
          <w:sz w:val="28"/>
          <w:szCs w:val="28"/>
          <w:cs/>
        </w:rPr>
        <w:t>ได้แบ่งสรรต้นทุนการพัฒนาทั้งหมดที่คาดว่าจะเกิดขึ้น</w:t>
      </w:r>
      <w:r w:rsidR="00D20EF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11892">
        <w:rPr>
          <w:rFonts w:ascii="Angsana New" w:hAnsi="Angsana New"/>
          <w:spacing w:val="-4"/>
          <w:sz w:val="28"/>
          <w:szCs w:val="28"/>
          <w:cs/>
        </w:rPr>
        <w:t>(โดยคำนึงถึงต้นทุนที่เกิดขึ้นจริงด้วย) ตามเกณฑ์พื้นที่สำหรับขาย</w:t>
      </w:r>
    </w:p>
    <w:p w14:paraId="5C8C6B09" w14:textId="77777777" w:rsidR="00A11892" w:rsidRPr="00C33314" w:rsidRDefault="00A11892" w:rsidP="00EF6981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5E118000" w14:textId="77777777" w:rsidR="00A11892" w:rsidRDefault="00A11892" w:rsidP="00EF6981">
      <w:pPr>
        <w:tabs>
          <w:tab w:val="clear" w:pos="454"/>
          <w:tab w:val="clear" w:pos="680"/>
          <w:tab w:val="left" w:pos="993"/>
        </w:tabs>
        <w:spacing w:line="240" w:lineRule="auto"/>
        <w:ind w:right="122"/>
        <w:jc w:val="thaiDistribute"/>
        <w:rPr>
          <w:rFonts w:ascii="Angsana New" w:hAnsi="Angsana New"/>
          <w:spacing w:val="-4"/>
          <w:sz w:val="28"/>
          <w:szCs w:val="28"/>
        </w:rPr>
      </w:pPr>
      <w:r w:rsidRPr="00A11892">
        <w:rPr>
          <w:rFonts w:ascii="Angsana New" w:hAnsi="Angsana New" w:hint="cs"/>
          <w:spacing w:val="-4"/>
          <w:sz w:val="28"/>
          <w:szCs w:val="28"/>
          <w:cs/>
        </w:rPr>
        <w:t>ต้นทุนขายของโครงการจะประมาณการต้นทุนทั้งหมดที่จะใช้ในการพัฒนาโครงการจนแล้วเสร็จจากประมาณการในการประกอบธุรกิจ และมีการทบทวนประมาณการดังกล่าวอย่างสม่ำเสมอ</w:t>
      </w:r>
    </w:p>
    <w:p w14:paraId="3382A365" w14:textId="77777777" w:rsidR="00A11892" w:rsidRPr="001D529D" w:rsidRDefault="00A11892" w:rsidP="00A11892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29A7ECC0" w14:textId="77777777" w:rsidR="00A11892" w:rsidRDefault="00A11892" w:rsidP="00A11892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pacing w:val="-4"/>
          <w:sz w:val="28"/>
          <w:szCs w:val="28"/>
        </w:rPr>
      </w:pPr>
      <w:r w:rsidRPr="00A11892">
        <w:rPr>
          <w:rFonts w:ascii="Angsana New" w:hAnsi="Angsana New"/>
          <w:spacing w:val="-4"/>
          <w:sz w:val="28"/>
          <w:szCs w:val="28"/>
          <w:cs/>
        </w:rPr>
        <w:t>ดอกเบี้ยจ่าย</w:t>
      </w:r>
      <w:r w:rsidRPr="00A11892">
        <w:rPr>
          <w:rFonts w:ascii="Angsana New" w:hAnsi="Angsana New" w:hint="cs"/>
          <w:spacing w:val="-4"/>
          <w:sz w:val="28"/>
          <w:szCs w:val="28"/>
          <w:cs/>
        </w:rPr>
        <w:t>และต้นทุนอื่นที่เกิดขึ้น</w:t>
      </w:r>
      <w:r w:rsidRPr="00A11892">
        <w:rPr>
          <w:rFonts w:ascii="Angsana New" w:hAnsi="Angsana New"/>
          <w:spacing w:val="-4"/>
          <w:sz w:val="28"/>
          <w:szCs w:val="28"/>
          <w:cs/>
        </w:rPr>
        <w:t>เฉพาะจากการกู้ยืมเพื่อใช้ในการได้มาซึ่งที่ดินและพัฒนาโครงการต่างๆ ถือเป็นส่วนหนึ่งของราคาทุนของโครงการและจะหยุดบันทึกเมื่อโครงการเสร็จสมบูรณ์หรือหยุดชะงักลง ดอกเบี้ยจะถูกบันทึกเป็นต้นทุนอีกก็ต่อเมื่อมีกิจกรรมการพัฒนาโครงการ</w:t>
      </w:r>
      <w:r w:rsidRPr="00A11892">
        <w:rPr>
          <w:rFonts w:ascii="Angsana New" w:hAnsi="Angsana New" w:hint="cs"/>
          <w:spacing w:val="-4"/>
          <w:sz w:val="28"/>
          <w:szCs w:val="28"/>
          <w:cs/>
        </w:rPr>
        <w:t>อีก</w:t>
      </w:r>
      <w:r w:rsidRPr="00A11892">
        <w:rPr>
          <w:rFonts w:ascii="Angsana New" w:hAnsi="Angsana New"/>
          <w:spacing w:val="-4"/>
          <w:sz w:val="28"/>
          <w:szCs w:val="28"/>
          <w:cs/>
        </w:rPr>
        <w:t>ครั้งหนึ่ง</w:t>
      </w:r>
    </w:p>
    <w:p w14:paraId="5C71F136" w14:textId="77777777" w:rsidR="00256F6E" w:rsidRPr="00256F6E" w:rsidRDefault="00256F6E" w:rsidP="00A11892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pacing w:val="-4"/>
          <w:sz w:val="16"/>
          <w:szCs w:val="16"/>
          <w:rtl/>
          <w:cs/>
        </w:rPr>
      </w:pPr>
    </w:p>
    <w:p w14:paraId="52290C6B" w14:textId="77777777" w:rsidR="002E50AF" w:rsidRDefault="003D7ADD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t>สินค้า</w:t>
      </w:r>
      <w:r w:rsidR="002E50AF" w:rsidRPr="00E512FC">
        <w:rPr>
          <w:rFonts w:ascii="Angsana New" w:hAnsi="Angsana New"/>
          <w:b/>
          <w:bCs/>
          <w:i/>
          <w:iCs/>
          <w:sz w:val="28"/>
          <w:szCs w:val="28"/>
          <w:cs/>
        </w:rPr>
        <w:t>คงเหลือ</w:t>
      </w:r>
    </w:p>
    <w:p w14:paraId="62199465" w14:textId="77777777" w:rsidR="00863C48" w:rsidRPr="008C03A7" w:rsidRDefault="00863C48" w:rsidP="00485022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C3F18AC" w14:textId="77777777" w:rsidR="002E50AF" w:rsidRDefault="003D7ADD" w:rsidP="00485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9C0AA2">
        <w:rPr>
          <w:rFonts w:ascii="Angsana New" w:hAnsi="Angsana New" w:hint="cs"/>
          <w:sz w:val="28"/>
          <w:szCs w:val="28"/>
          <w:cs/>
        </w:rPr>
        <w:t>สินค้า</w:t>
      </w:r>
      <w:r w:rsidR="00B91302" w:rsidRPr="009C0AA2">
        <w:rPr>
          <w:rFonts w:ascii="Angsana New" w:hAnsi="Angsana New"/>
          <w:sz w:val="28"/>
          <w:szCs w:val="28"/>
          <w:cs/>
        </w:rPr>
        <w:t>คงเหลือแสดงในราคาทุน</w:t>
      </w:r>
      <w:r w:rsidR="00DE5424" w:rsidRPr="009C0AA2">
        <w:rPr>
          <w:rFonts w:ascii="Angsana New" w:hAnsi="Angsana New" w:hint="cs"/>
          <w:sz w:val="28"/>
          <w:szCs w:val="28"/>
          <w:cs/>
        </w:rPr>
        <w:t xml:space="preserve"> (วิธีถัวเฉลี่ยถ่วงน้ำหนัก) </w:t>
      </w:r>
      <w:r w:rsidR="002E50AF" w:rsidRPr="009C0AA2">
        <w:rPr>
          <w:rFonts w:ascii="Angsana New" w:hAnsi="Angsana New"/>
          <w:sz w:val="28"/>
          <w:szCs w:val="28"/>
          <w:cs/>
        </w:rPr>
        <w:t>หรือมูลค่า</w:t>
      </w:r>
      <w:r w:rsidR="00B91302" w:rsidRPr="009C0AA2">
        <w:rPr>
          <w:rFonts w:ascii="Angsana New" w:hAnsi="Angsana New"/>
          <w:sz w:val="28"/>
          <w:szCs w:val="28"/>
          <w:cs/>
        </w:rPr>
        <w:t>สุทธิที่จะได้รับแล้วแต่ราคาใดจะ</w:t>
      </w:r>
      <w:r w:rsidR="002E50AF" w:rsidRPr="009C0AA2">
        <w:rPr>
          <w:rFonts w:ascii="Angsana New" w:hAnsi="Angsana New"/>
          <w:sz w:val="28"/>
          <w:szCs w:val="28"/>
          <w:cs/>
        </w:rPr>
        <w:t>ต่ำกว่า</w:t>
      </w:r>
    </w:p>
    <w:p w14:paraId="0DA123B1" w14:textId="77777777" w:rsidR="00961868" w:rsidRPr="00485022" w:rsidRDefault="00961868" w:rsidP="00485022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24F948B" w14:textId="77777777" w:rsidR="003D7ADD" w:rsidRPr="00CF332F" w:rsidRDefault="003D7ADD" w:rsidP="00305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CF332F">
        <w:rPr>
          <w:rFonts w:ascii="Angsana New" w:hAnsi="Angsana New" w:hint="cs"/>
          <w:sz w:val="28"/>
          <w:szCs w:val="28"/>
          <w:cs/>
        </w:rPr>
        <w:t>ต้นทุนสินค้าประกอบด้วย ราคาทุนที่ซื้อ ต้นทุนแปลงสภาพ หรือต้นทุนอื่น เพื่อให้สินค้าอยู่ในสถานที่และสภาพปัจจุบัน รวมทั้งการปันส่วนของ</w:t>
      </w:r>
      <w:r w:rsidR="00E1762C">
        <w:rPr>
          <w:rFonts w:ascii="Angsana New" w:hAnsi="Angsana New" w:hint="cs"/>
          <w:sz w:val="28"/>
          <w:szCs w:val="28"/>
          <w:cs/>
        </w:rPr>
        <w:t>ค่าใช้จ่ายใน</w:t>
      </w:r>
      <w:r w:rsidRPr="00CF332F">
        <w:rPr>
          <w:rFonts w:ascii="Angsana New" w:hAnsi="Angsana New" w:hint="cs"/>
          <w:sz w:val="28"/>
          <w:szCs w:val="28"/>
          <w:cs/>
        </w:rPr>
        <w:t>การผลิตอย่างเหมาะสม</w:t>
      </w:r>
    </w:p>
    <w:p w14:paraId="4C4CEA3D" w14:textId="77777777" w:rsidR="003D7ADD" w:rsidRPr="008C03A7" w:rsidRDefault="003D7ADD" w:rsidP="00305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1F92662" w14:textId="77777777" w:rsidR="006309AB" w:rsidRPr="001267A0" w:rsidRDefault="003D7ADD" w:rsidP="00305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1267A0">
        <w:rPr>
          <w:rFonts w:ascii="Angsana New" w:hAnsi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1267A0">
        <w:rPr>
          <w:rFonts w:ascii="Angsana New" w:hAnsi="Angsana New" w:hint="cs"/>
          <w:sz w:val="28"/>
          <w:szCs w:val="28"/>
          <w:cs/>
        </w:rPr>
        <w:t>โดยประมาณ</w:t>
      </w:r>
      <w:r w:rsidRPr="001267A0">
        <w:rPr>
          <w:rFonts w:ascii="Angsana New" w:hAnsi="Angsana New"/>
          <w:sz w:val="28"/>
          <w:szCs w:val="28"/>
          <w:cs/>
        </w:rPr>
        <w:t>ในการขาย</w:t>
      </w:r>
    </w:p>
    <w:p w14:paraId="50895670" w14:textId="77777777" w:rsidR="008D69D2" w:rsidRPr="008C03A7" w:rsidRDefault="008D69D2" w:rsidP="00305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61500C75" w14:textId="26782C48" w:rsidR="008C03A7" w:rsidRDefault="00CF332F" w:rsidP="00DC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eastAsia="SimSun" w:hAnsi="Angsana New"/>
          <w:sz w:val="28"/>
          <w:szCs w:val="28"/>
        </w:rPr>
      </w:pPr>
      <w:r w:rsidRPr="00CF332F">
        <w:rPr>
          <w:rFonts w:ascii="Angsana New" w:eastAsia="SimSun" w:hAnsi="Angsana New" w:hint="cs"/>
          <w:sz w:val="28"/>
          <w:szCs w:val="28"/>
          <w:cs/>
        </w:rPr>
        <w:t>กลุ่มบริษัทตั้งค่าเผื่อมูลค่าสินค้าลดลงสำหรับวัสดุที่เสื่อมคุณภาพ เสียหาย ล้าสมัยและค้างนาน</w:t>
      </w:r>
    </w:p>
    <w:p w14:paraId="350E541B" w14:textId="77777777" w:rsidR="008C03A7" w:rsidRPr="008C03A7" w:rsidRDefault="008C03A7" w:rsidP="00DC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eastAsia="SimSun" w:hAnsi="Angsana New"/>
          <w:sz w:val="16"/>
          <w:szCs w:val="16"/>
        </w:rPr>
      </w:pPr>
    </w:p>
    <w:p w14:paraId="706104F4" w14:textId="77777777" w:rsidR="00053590" w:rsidRPr="00053590" w:rsidRDefault="00053590" w:rsidP="0005359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28"/>
          <w:szCs w:val="28"/>
        </w:rPr>
      </w:pPr>
      <w:bookmarkStart w:id="0" w:name="_Hlk63715927"/>
      <w:r w:rsidRPr="00053590">
        <w:rPr>
          <w:rFonts w:ascii="Angsana New" w:hAnsi="Angsana New"/>
          <w:sz w:val="28"/>
          <w:szCs w:val="28"/>
          <w:cs/>
        </w:rPr>
        <w:t>สินค้าคงเหลือที่เป็นผลิตผลทางการเกษตร</w:t>
      </w:r>
      <w:r w:rsidR="00813CF2">
        <w:rPr>
          <w:rFonts w:ascii="Angsana New" w:hAnsi="Angsana New" w:hint="cs"/>
          <w:sz w:val="28"/>
          <w:szCs w:val="28"/>
          <w:cs/>
        </w:rPr>
        <w:t>และ</w:t>
      </w:r>
      <w:r w:rsidRPr="00053590">
        <w:rPr>
          <w:rFonts w:ascii="Angsana New" w:hAnsi="Angsana New"/>
          <w:sz w:val="28"/>
          <w:szCs w:val="28"/>
          <w:cs/>
        </w:rPr>
        <w:t>วัสดุบรรจุภัณฑ์ แสดงมูลค่าตามราคาทุนหรือมูลค่าสุทธิที่จะได้รับแล้วแต่ราคาใดจะต่ำกว่า สินค้าคงเหลือของผลิตผลทางการเกษตรของกัญชาจะถูกโอนจากสินทรัพย์ชีวภาพด้วยมูลค่ายุติธรรม ณ จุดเก็บเกี่ยว ซึ่งจะกลายเป็นต้นทุนเริ่มต้นของสินค้าคงเหลือของผลิตภัณฑ์จากกระบวนการแปรรูปหลังเก็บเกี่ยว  ต้นทุนที่เกิดขึ้นหลังการเก็บเกี่ยวจะถูกบันทึกเป็นส่วนหนึ่งของต้นทุนสินค้าคงเหลือของผลิตภัณฑ์จากกระบวนการแปรรูปซึ่งมูลค่าของสินค้าคงเหลือดังกล่าวต้องไม่สูงกว่ามูลค่าสุทธิที่จะได้รับ มูลค่าสุทธิที่จะได้รับเป็นราคาโดยประมาณที่คาดว่าจะขายได้ตามลักษณะการประกอบธุรกิจตามปกติหักด้วยประมาณการต้นทุนในการผลิตสินค้านั้นให้แล้วเสร็จและต้นทุนที่จำเป็นต้องจ่ายไปเพื่อให้ขายสินค้านั้นได้  ต้นทุนสินค้าคงเหลือคำนวณมูลค่าโดยวิธีถัวเฉลี่ย สินค้าที่ซื้อมาเพื่อขายและวัสดุสิ้นเปลืองแสดงมูลค่าตามราคาทุนหรือมูลค่าสุทธิที่จะได้รับแล้วแต่ราคาใดจะต่ำกว่า</w:t>
      </w:r>
    </w:p>
    <w:p w14:paraId="38C1F859" w14:textId="77777777" w:rsidR="00053590" w:rsidRPr="008C03A7" w:rsidRDefault="00053590" w:rsidP="0005359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36DB8808" w14:textId="77777777" w:rsidR="00053590" w:rsidRDefault="00053590" w:rsidP="0005359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053590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สินทรัพย์ชีวภาพ</w:t>
      </w:r>
    </w:p>
    <w:p w14:paraId="0C8FE7CE" w14:textId="77777777" w:rsidR="00053590" w:rsidRPr="008C03A7" w:rsidRDefault="00053590" w:rsidP="0005359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0C080989" w14:textId="77777777" w:rsidR="00053590" w:rsidRPr="00053590" w:rsidRDefault="00053590" w:rsidP="0005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eastAsia="SimSun" w:hAnsi="Angsana New"/>
          <w:sz w:val="28"/>
          <w:szCs w:val="28"/>
        </w:rPr>
      </w:pPr>
      <w:r w:rsidRPr="00053590">
        <w:rPr>
          <w:rFonts w:ascii="Angsana New" w:eastAsia="SimSun" w:hAnsi="Angsana New"/>
          <w:sz w:val="28"/>
          <w:szCs w:val="28"/>
          <w:cs/>
        </w:rPr>
        <w:t>สินทรัพย์ชีวภาพของกลุ่มบริษัทประกอบด้วยพืชเศรษฐกิจกัญชา กลุ่มบริษัทบันทึกต้นทุนที่เกิดขึ้นทั้งทางตรงและทางอ้อมที่เกี่ยวข้องกับการเปลี่ยนรูปเชิงชีวภาพของสินทรัพย์ชีวภาพตั้งแต่เริ่มกระบวนการเพาะปลูกจนกระทั่งเก็บเกี่ยว ซึ่งประกอบด้วยต้นทุนแรงงานที่เกี่ยวข้อง วัสดุสิ้นเปลืองที่ใช้ในการปลูก วัตถุดิบ  ค่าสาธารณูปโภค ต้นทุนเกี่ยวกับโรงเรือนเพาะปลูก ต้นทุนในการตรวจสอบคุณภาพและการทดลอง รวมถึง ค่าเสื่อมราคาที่เกี่ยวข้อง บริษัทวัดมูลค่าสินทรัพย์ชีวภาพด้วยมูลค่ายุติธรรม</w:t>
      </w:r>
      <w:r w:rsidRPr="00053590">
        <w:rPr>
          <w:rFonts w:ascii="Angsana New" w:eastAsia="SimSun" w:hAnsi="Angsana New"/>
          <w:sz w:val="28"/>
          <w:szCs w:val="28"/>
          <w:cs/>
        </w:rPr>
        <w:lastRenderedPageBreak/>
        <w:t>หักด้วยต้นทุนในการขาย ณ จุดเก็บเกี่ยว ซึ่งจะเป็นมูลค่าพื้นฐานสำหรับต้นทุนของสินค้าสำเร็จรูปหลังการเก็บเกี่ยว ต้นทุนในการขายประกอบด้วยต้นทุนในการผลิตที่เกิดหลังจากจุดเก็บเกี่ยวรวมทั้งค่าขนส่งและค่าใช้จ่ายในการ</w:t>
      </w:r>
      <w:r w:rsidR="008245AD">
        <w:rPr>
          <w:rFonts w:ascii="Angsana New" w:eastAsia="SimSun" w:hAnsi="Angsana New" w:hint="cs"/>
          <w:sz w:val="28"/>
          <w:szCs w:val="28"/>
          <w:cs/>
        </w:rPr>
        <w:t>ขาย</w:t>
      </w:r>
      <w:r w:rsidRPr="00053590">
        <w:rPr>
          <w:rFonts w:ascii="Angsana New" w:eastAsia="SimSun" w:hAnsi="Angsana New"/>
          <w:sz w:val="28"/>
          <w:szCs w:val="28"/>
          <w:cs/>
        </w:rPr>
        <w:t xml:space="preserve"> กำไรหรือขาดทุนที่ยังไม่เกิดขึ้นจริงที่เกิดจากการเปลี่ยนแปลงในมูลค่ายุติธรรมในระหว่างงวดหักต้นทุนในการขายจะรวมอยู่ในงบกำไรขาดทุนเบ็ดเสร็จในงวดรายงานที่เกี่ยวข้องกัน</w:t>
      </w:r>
    </w:p>
    <w:p w14:paraId="41004F19" w14:textId="77777777" w:rsidR="00053590" w:rsidRPr="008C03A7" w:rsidRDefault="00053590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4F64725F" w14:textId="77777777" w:rsidR="008C7311" w:rsidRPr="00E512FC" w:rsidRDefault="008C7311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E512FC">
        <w:rPr>
          <w:rFonts w:ascii="Angsana New" w:hAnsi="Angsana New"/>
          <w:b/>
          <w:bCs/>
          <w:i/>
          <w:iCs/>
          <w:sz w:val="28"/>
          <w:szCs w:val="28"/>
          <w:cs/>
        </w:rPr>
        <w:t>เงินลงทุน</w:t>
      </w:r>
      <w:r w:rsidRPr="00E512FC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</w:p>
    <w:p w14:paraId="67C0C651" w14:textId="77777777" w:rsidR="008C7311" w:rsidRPr="003058A1" w:rsidRDefault="008C7311" w:rsidP="00A11892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9EE567C" w14:textId="77777777" w:rsidR="008C7311" w:rsidRPr="00E512FC" w:rsidRDefault="008C7311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E512FC">
        <w:rPr>
          <w:rFonts w:ascii="Angsana New" w:hAnsi="Angsana New"/>
          <w:i/>
          <w:iCs/>
          <w:sz w:val="28"/>
          <w:szCs w:val="28"/>
          <w:cs/>
        </w:rPr>
        <w:t>เงินลงทุนในบริษัทย่อย</w:t>
      </w:r>
    </w:p>
    <w:p w14:paraId="308D56CC" w14:textId="77777777" w:rsidR="008C7311" w:rsidRPr="008D69D2" w:rsidRDefault="008C7311" w:rsidP="00A11892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F05320E" w14:textId="77777777" w:rsidR="008C7311" w:rsidRDefault="008C7311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243057">
        <w:rPr>
          <w:rFonts w:ascii="Angsana New" w:hAnsi="Angsana New"/>
          <w:sz w:val="28"/>
          <w:szCs w:val="28"/>
          <w:cs/>
        </w:rPr>
        <w:t>เงินลงทุนในบ</w:t>
      </w:r>
      <w:r w:rsidR="00BE3A55" w:rsidRPr="00243057">
        <w:rPr>
          <w:rFonts w:ascii="Angsana New" w:hAnsi="Angsana New"/>
          <w:sz w:val="28"/>
          <w:szCs w:val="28"/>
          <w:cs/>
        </w:rPr>
        <w:t>ริษัทย่อย ในงบการเงินเฉพาะ</w:t>
      </w:r>
      <w:r w:rsidR="00BE3A55" w:rsidRPr="00243057">
        <w:rPr>
          <w:rFonts w:ascii="Angsana New" w:hAnsi="Angsana New" w:hint="cs"/>
          <w:sz w:val="28"/>
          <w:szCs w:val="28"/>
          <w:cs/>
        </w:rPr>
        <w:t>กิจการ</w:t>
      </w:r>
      <w:r w:rsidRPr="00243057">
        <w:rPr>
          <w:rFonts w:ascii="Angsana New" w:hAnsi="Angsana New"/>
          <w:sz w:val="28"/>
          <w:szCs w:val="28"/>
          <w:cs/>
        </w:rPr>
        <w:t xml:space="preserve"> บันทึกบัญ</w:t>
      </w:r>
      <w:r w:rsidR="009F5CCA" w:rsidRPr="00243057">
        <w:rPr>
          <w:rFonts w:ascii="Angsana New" w:hAnsi="Angsana New"/>
          <w:sz w:val="28"/>
          <w:szCs w:val="28"/>
          <w:cs/>
        </w:rPr>
        <w:t>ชีโดยใช้วิธีราคาทุน หัก</w:t>
      </w:r>
      <w:r w:rsidR="009F5CCA" w:rsidRPr="00243057">
        <w:rPr>
          <w:rFonts w:ascii="Angsana New" w:hAnsi="Angsana New" w:hint="cs"/>
          <w:sz w:val="28"/>
          <w:szCs w:val="28"/>
          <w:cs/>
        </w:rPr>
        <w:t>ค่าเผื่อ</w:t>
      </w:r>
      <w:r w:rsidRPr="00243057">
        <w:rPr>
          <w:rFonts w:ascii="Angsana New" w:hAnsi="Angsana New"/>
          <w:sz w:val="28"/>
          <w:szCs w:val="28"/>
          <w:cs/>
        </w:rPr>
        <w:t xml:space="preserve">การด้อยค่า (ถ้ามี) </w:t>
      </w:r>
    </w:p>
    <w:p w14:paraId="797E50C6" w14:textId="77777777" w:rsidR="00C146E7" w:rsidRPr="002B139D" w:rsidRDefault="00C146E7" w:rsidP="003058A1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BEA7F6F" w14:textId="77777777" w:rsidR="00C146E7" w:rsidRPr="00C146E7" w:rsidRDefault="00C146E7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C146E7">
        <w:rPr>
          <w:rFonts w:ascii="Angsana New" w:hAnsi="Angsana New" w:hint="cs"/>
          <w:i/>
          <w:iCs/>
          <w:sz w:val="28"/>
          <w:szCs w:val="28"/>
          <w:cs/>
        </w:rPr>
        <w:t>เงินลงทุนในบริษัทร่วม</w:t>
      </w:r>
      <w:r w:rsidR="00813CF2">
        <w:rPr>
          <w:rFonts w:ascii="Angsana New" w:hAnsi="Angsana New" w:hint="cs"/>
          <w:i/>
          <w:iCs/>
          <w:sz w:val="28"/>
          <w:szCs w:val="28"/>
          <w:cs/>
        </w:rPr>
        <w:t>และการร่วมค้า</w:t>
      </w:r>
      <w:r w:rsidRPr="00C146E7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7B04FA47" w14:textId="77777777" w:rsidR="00283341" w:rsidRPr="003058A1" w:rsidRDefault="00283341" w:rsidP="00C146E7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6D8A32C" w14:textId="77777777" w:rsidR="00C146E7" w:rsidRPr="00C146E7" w:rsidRDefault="00C146E7" w:rsidP="00505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เงินลงทุนในบริษัทร่วม</w:t>
      </w:r>
      <w:r w:rsidR="00813CF2">
        <w:rPr>
          <w:rFonts w:ascii="Angsana New" w:hAnsi="Angsana New" w:hint="cs"/>
          <w:sz w:val="28"/>
          <w:szCs w:val="28"/>
          <w:cs/>
        </w:rPr>
        <w:t xml:space="preserve">และการร่วมค้า </w:t>
      </w:r>
      <w:r>
        <w:rPr>
          <w:rFonts w:ascii="Angsana New" w:hAnsi="Angsana New" w:hint="cs"/>
          <w:sz w:val="28"/>
          <w:szCs w:val="28"/>
          <w:cs/>
        </w:rPr>
        <w:t>แสดงมูลค่าตามวิธีส่วนได้เสียในงบการเงินรวม และแสดงมูลค่าตามวิธีราคาทุนหักค่าเผื่อการด้อยค่า</w:t>
      </w:r>
      <w:r w:rsidR="005058FF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(ถ้ามี) ในงบการเงินเฉพาะกิจการ</w:t>
      </w:r>
    </w:p>
    <w:bookmarkEnd w:id="0"/>
    <w:p w14:paraId="568C698B" w14:textId="77777777" w:rsidR="00D91E98" w:rsidRPr="003058A1" w:rsidRDefault="00D91E98" w:rsidP="00D91E9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36ACCB2A" w14:textId="77777777" w:rsidR="00B1021A" w:rsidRPr="00705ACC" w:rsidRDefault="00B1021A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05ACC">
        <w:rPr>
          <w:rFonts w:ascii="Angsana New" w:hAnsi="Angsana New"/>
          <w:b/>
          <w:bCs/>
          <w:i/>
          <w:iCs/>
          <w:sz w:val="28"/>
          <w:szCs w:val="28"/>
          <w:cs/>
        </w:rPr>
        <w:t>ที่ดินรอการพัฒนา</w:t>
      </w:r>
    </w:p>
    <w:p w14:paraId="1A939487" w14:textId="77777777" w:rsidR="00705ACC" w:rsidRPr="003058A1" w:rsidRDefault="00705ACC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  <w:cs/>
        </w:rPr>
      </w:pPr>
    </w:p>
    <w:p w14:paraId="14F653AB" w14:textId="77777777" w:rsidR="00B1021A" w:rsidRDefault="00B1021A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E512FC">
        <w:rPr>
          <w:rFonts w:ascii="Angsana New" w:hAnsi="Angsana New"/>
          <w:sz w:val="28"/>
          <w:szCs w:val="28"/>
          <w:cs/>
        </w:rPr>
        <w:t>ที่ดินร</w:t>
      </w:r>
      <w:r w:rsidR="00457D05">
        <w:rPr>
          <w:rFonts w:ascii="Angsana New" w:hAnsi="Angsana New"/>
          <w:sz w:val="28"/>
          <w:szCs w:val="28"/>
          <w:cs/>
        </w:rPr>
        <w:t>อการพัฒนา  แสดงในราคาทุน</w:t>
      </w:r>
      <w:r w:rsidR="009F5CCA">
        <w:rPr>
          <w:rFonts w:ascii="Angsana New" w:hAnsi="Angsana New" w:hint="cs"/>
          <w:sz w:val="28"/>
          <w:szCs w:val="28"/>
          <w:cs/>
        </w:rPr>
        <w:t>หักค่าเผื่อ</w:t>
      </w:r>
      <w:r w:rsidRPr="00E512FC">
        <w:rPr>
          <w:rFonts w:ascii="Angsana New" w:hAnsi="Angsana New"/>
          <w:sz w:val="28"/>
          <w:szCs w:val="28"/>
          <w:cs/>
        </w:rPr>
        <w:t>การด้อยค่า</w:t>
      </w:r>
      <w:r w:rsidR="00457D05">
        <w:rPr>
          <w:rFonts w:ascii="Angsana New" w:hAnsi="Angsana New"/>
          <w:sz w:val="28"/>
          <w:szCs w:val="28"/>
        </w:rPr>
        <w:t xml:space="preserve"> </w:t>
      </w:r>
      <w:r w:rsidR="00457D05">
        <w:rPr>
          <w:rFonts w:ascii="Angsana New" w:hAnsi="Angsana New" w:hint="cs"/>
          <w:sz w:val="28"/>
          <w:szCs w:val="28"/>
          <w:cs/>
        </w:rPr>
        <w:t>(ถ้ามี)</w:t>
      </w:r>
    </w:p>
    <w:p w14:paraId="3691E7B2" w14:textId="77777777" w:rsidR="00B93D75" w:rsidRPr="005A024F" w:rsidRDefault="00B93D75" w:rsidP="00961868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4DB1466" w14:textId="77777777" w:rsidR="00347867" w:rsidRPr="00347867" w:rsidRDefault="00347867" w:rsidP="00AF2270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34786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526770CE" w14:textId="77777777" w:rsidR="00347867" w:rsidRPr="00B7572A" w:rsidRDefault="00347867" w:rsidP="00961868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223583D" w14:textId="77777777" w:rsidR="00AC304D" w:rsidRPr="00AC304D" w:rsidRDefault="00AC304D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AC304D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</w:t>
      </w:r>
      <w:r w:rsidRPr="00AC304D">
        <w:rPr>
          <w:rFonts w:ascii="Angsana New" w:hAnsi="Angsana New" w:hint="cs"/>
          <w:sz w:val="28"/>
          <w:szCs w:val="28"/>
          <w:cs/>
        </w:rPr>
        <w:t>ได้แก่</w:t>
      </w:r>
      <w:r w:rsidRPr="00AC304D">
        <w:rPr>
          <w:rFonts w:ascii="Angsana New" w:hAnsi="Angsana New"/>
          <w:sz w:val="28"/>
          <w:szCs w:val="28"/>
          <w:cs/>
        </w:rPr>
        <w:t xml:space="preserve"> ที่ดิน</w:t>
      </w:r>
      <w:r w:rsidRPr="00AC304D">
        <w:rPr>
          <w:rFonts w:ascii="Angsana New" w:hAnsi="Angsana New"/>
          <w:sz w:val="28"/>
          <w:szCs w:val="28"/>
        </w:rPr>
        <w:t xml:space="preserve"> </w:t>
      </w:r>
      <w:r w:rsidRPr="00AC304D">
        <w:rPr>
          <w:rFonts w:ascii="Angsana New" w:hAnsi="Angsana New"/>
          <w:sz w:val="28"/>
          <w:szCs w:val="28"/>
          <w:cs/>
        </w:rPr>
        <w:t>หรืออาคาร</w:t>
      </w:r>
      <w:r w:rsidRPr="00AC304D">
        <w:rPr>
          <w:rFonts w:ascii="Angsana New" w:hAnsi="Angsana New"/>
          <w:sz w:val="28"/>
          <w:szCs w:val="28"/>
        </w:rPr>
        <w:t xml:space="preserve"> </w:t>
      </w:r>
      <w:r w:rsidRPr="00AC304D">
        <w:rPr>
          <w:rFonts w:ascii="Angsana New" w:hAnsi="Angsana New"/>
          <w:sz w:val="28"/>
          <w:szCs w:val="28"/>
          <w:cs/>
        </w:rPr>
        <w:t>หรือส่วนควบอาคาร</w:t>
      </w:r>
      <w:r w:rsidRPr="00AC304D">
        <w:rPr>
          <w:rFonts w:ascii="Angsana New" w:hAnsi="Angsana New"/>
          <w:sz w:val="28"/>
          <w:szCs w:val="28"/>
        </w:rPr>
        <w:t xml:space="preserve"> </w:t>
      </w:r>
      <w:r w:rsidRPr="00AC304D">
        <w:rPr>
          <w:rFonts w:ascii="Angsana New" w:hAnsi="Angsana New"/>
          <w:sz w:val="28"/>
          <w:szCs w:val="28"/>
          <w:cs/>
        </w:rPr>
        <w:t>หรือทั้งที่ดินและอาคาร</w:t>
      </w:r>
      <w:r w:rsidRPr="00AC304D">
        <w:rPr>
          <w:rFonts w:ascii="Angsana New" w:hAnsi="Angsana New"/>
          <w:sz w:val="28"/>
          <w:szCs w:val="28"/>
        </w:rPr>
        <w:t xml:space="preserve"> </w:t>
      </w:r>
      <w:r w:rsidR="00322A59">
        <w:rPr>
          <w:rFonts w:ascii="Angsana New" w:hAnsi="Angsana New"/>
          <w:sz w:val="28"/>
          <w:szCs w:val="28"/>
          <w:cs/>
        </w:rPr>
        <w:t>ที่ถือครองไว้ เพื่อห</w:t>
      </w:r>
      <w:r w:rsidR="00322A59">
        <w:rPr>
          <w:rFonts w:ascii="Angsana New" w:hAnsi="Angsana New" w:hint="cs"/>
          <w:sz w:val="28"/>
          <w:szCs w:val="28"/>
          <w:cs/>
        </w:rPr>
        <w:t>า</w:t>
      </w:r>
      <w:r w:rsidRPr="00AC304D">
        <w:rPr>
          <w:rFonts w:ascii="Angsana New" w:hAnsi="Angsana New"/>
          <w:sz w:val="28"/>
          <w:szCs w:val="28"/>
          <w:cs/>
        </w:rPr>
        <w:t>ประโยชน์จากรายได้ค่าเช่า</w:t>
      </w:r>
      <w:r w:rsidRPr="00AC304D">
        <w:rPr>
          <w:rFonts w:ascii="Angsana New" w:hAnsi="Angsana New"/>
          <w:sz w:val="28"/>
          <w:szCs w:val="28"/>
        </w:rPr>
        <w:t xml:space="preserve"> </w:t>
      </w:r>
      <w:r w:rsidRPr="00AC304D">
        <w:rPr>
          <w:rFonts w:ascii="Angsana New" w:hAnsi="Angsana New"/>
          <w:sz w:val="28"/>
          <w:szCs w:val="28"/>
          <w:cs/>
        </w:rPr>
        <w:t>หรือจากการเพิ่มขึ้นของมูลค่าของสินทรัพย์</w:t>
      </w:r>
      <w:r w:rsidRPr="00AC304D">
        <w:rPr>
          <w:rFonts w:ascii="Angsana New" w:hAnsi="Angsana New"/>
          <w:sz w:val="28"/>
          <w:szCs w:val="28"/>
        </w:rPr>
        <w:t xml:space="preserve"> </w:t>
      </w:r>
      <w:r w:rsidRPr="00AC304D">
        <w:rPr>
          <w:rFonts w:ascii="Angsana New" w:hAnsi="Angsana New"/>
          <w:sz w:val="28"/>
          <w:szCs w:val="28"/>
          <w:cs/>
        </w:rPr>
        <w:t>หรือทั้งสองอย่าง</w:t>
      </w:r>
      <w:r w:rsidRPr="00AC304D">
        <w:rPr>
          <w:rFonts w:ascii="Angsana New" w:hAnsi="Angsana New"/>
          <w:sz w:val="28"/>
          <w:szCs w:val="28"/>
        </w:rPr>
        <w:t xml:space="preserve"> </w:t>
      </w:r>
      <w:r w:rsidRPr="00AC304D">
        <w:rPr>
          <w:rFonts w:ascii="Angsana New" w:hAnsi="Angsana New"/>
          <w:sz w:val="28"/>
          <w:szCs w:val="28"/>
          <w:cs/>
        </w:rPr>
        <w:t>ทั้งนี้</w:t>
      </w:r>
      <w:r w:rsidRPr="00AC304D">
        <w:rPr>
          <w:rFonts w:ascii="Angsana New" w:hAnsi="Angsana New"/>
          <w:sz w:val="28"/>
          <w:szCs w:val="28"/>
        </w:rPr>
        <w:t xml:space="preserve"> </w:t>
      </w:r>
      <w:r w:rsidRPr="00AC304D">
        <w:rPr>
          <w:rFonts w:ascii="Angsana New" w:hAnsi="Angsana New"/>
          <w:sz w:val="28"/>
          <w:szCs w:val="28"/>
          <w:cs/>
        </w:rPr>
        <w:t>ไม่ได้มีไว้เพื่อใช้ในการผลิตหรือจัดหาสินค้าหรือให้บริการ ไม่ได้มีไว้เพื่อใช้ในการบริหารงานของกิจการ</w:t>
      </w:r>
      <w:r w:rsidR="003440F7">
        <w:rPr>
          <w:rFonts w:ascii="Angsana New" w:hAnsi="Angsana New" w:hint="cs"/>
          <w:sz w:val="28"/>
          <w:szCs w:val="28"/>
          <w:cs/>
        </w:rPr>
        <w:t xml:space="preserve"> </w:t>
      </w:r>
      <w:r w:rsidRPr="00AC304D">
        <w:rPr>
          <w:rFonts w:ascii="Angsana New" w:hAnsi="Angsana New"/>
          <w:sz w:val="28"/>
          <w:szCs w:val="28"/>
          <w:cs/>
        </w:rPr>
        <w:t>ไม่ได้มีไว้เพื่อขายตามลักษณะการประกอบธุรกิจตามปกติ</w:t>
      </w:r>
    </w:p>
    <w:p w14:paraId="7CBEED82" w14:textId="77777777" w:rsidR="00AC304D" w:rsidRPr="00AC304D" w:rsidRDefault="00AC304D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030472C" w14:textId="77777777" w:rsidR="00AC304D" w:rsidRDefault="008D3E89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="00AC304D" w:rsidRPr="00AC304D">
        <w:rPr>
          <w:rFonts w:ascii="Angsana New" w:hAnsi="Angsana New"/>
          <w:sz w:val="28"/>
          <w:szCs w:val="28"/>
          <w:cs/>
        </w:rPr>
        <w:t>บันทึกมูลค่าเริ่มแรกของอสังหาริมทรัพย์เพื่อการลงทุนในราคาทุน หลังจากนั้น</w:t>
      </w:r>
      <w:r>
        <w:rPr>
          <w:rFonts w:ascii="Angsana New" w:hAnsi="Angsana New"/>
          <w:sz w:val="28"/>
          <w:szCs w:val="28"/>
          <w:cs/>
        </w:rPr>
        <w:t>กลุ่มบริษัท</w:t>
      </w:r>
      <w:r w:rsidR="00AC304D" w:rsidRPr="00AC304D">
        <w:rPr>
          <w:rFonts w:ascii="Angsana New" w:hAnsi="Angsana New"/>
          <w:sz w:val="28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  <w:r w:rsidR="00C94235">
        <w:rPr>
          <w:rFonts w:ascii="Angsana New" w:hAnsi="Angsana New"/>
          <w:sz w:val="28"/>
          <w:szCs w:val="28"/>
        </w:rPr>
        <w:t xml:space="preserve"> </w:t>
      </w:r>
    </w:p>
    <w:p w14:paraId="6E36661F" w14:textId="77777777" w:rsidR="00C94235" w:rsidRPr="00C94235" w:rsidRDefault="00C94235" w:rsidP="00C94235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5E9D0A5" w14:textId="77777777" w:rsidR="00AC304D" w:rsidRPr="00AB66F4" w:rsidRDefault="00AB66F4" w:rsidP="00AB66F4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ค่าเสื่อมราคาของอ</w:t>
      </w:r>
      <w:r>
        <w:rPr>
          <w:rFonts w:ascii="Angsana New" w:hAnsi="Angsana New" w:hint="cs"/>
          <w:sz w:val="28"/>
          <w:szCs w:val="28"/>
          <w:cs/>
        </w:rPr>
        <w:t>าคารและส่วนปรับปรุงอาคาร</w:t>
      </w:r>
      <w:r w:rsidRPr="00AB66F4">
        <w:rPr>
          <w:rFonts w:ascii="Angsana New" w:hAnsi="Angsana New"/>
          <w:sz w:val="28"/>
          <w:szCs w:val="28"/>
          <w:cs/>
        </w:rPr>
        <w:t>คำนวณจากราคาทุนโดยวิธีเส้นตรงตามอายุการให้ประโยชน์โดยประมาณ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B66F4">
        <w:rPr>
          <w:rFonts w:ascii="Angsana New" w:hAnsi="Angsana New"/>
          <w:sz w:val="28"/>
          <w:szCs w:val="28"/>
        </w:rPr>
        <w:t xml:space="preserve">10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AB66F4">
        <w:rPr>
          <w:rFonts w:ascii="Angsana New" w:hAnsi="Angsana New"/>
          <w:sz w:val="28"/>
          <w:szCs w:val="28"/>
        </w:rPr>
        <w:t xml:space="preserve"> 20</w:t>
      </w:r>
      <w:r w:rsidRPr="00AB66F4">
        <w:rPr>
          <w:rFonts w:ascii="Angsana New" w:hAnsi="Angsana New"/>
          <w:sz w:val="28"/>
          <w:szCs w:val="28"/>
          <w:cs/>
        </w:rPr>
        <w:t xml:space="preserve"> ปี ค่าเสื่อมราคาจะถูกบันทึกในส่วนของกำไรหรือขาดทุน</w:t>
      </w:r>
    </w:p>
    <w:p w14:paraId="38645DC7" w14:textId="77777777" w:rsidR="00AB66F4" w:rsidRDefault="00AB66F4" w:rsidP="00AB66F4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2FC5BD1" w14:textId="77777777" w:rsidR="00AC304D" w:rsidRPr="00AC304D" w:rsidRDefault="00AC304D" w:rsidP="00AF227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28"/>
          <w:szCs w:val="28"/>
          <w:cs/>
        </w:rPr>
      </w:pPr>
      <w:r w:rsidRPr="00AC304D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  <w:r w:rsidRPr="00AC304D">
        <w:rPr>
          <w:rFonts w:ascii="Angsana New" w:hAnsi="Angsana New" w:hint="cs"/>
          <w:sz w:val="28"/>
          <w:szCs w:val="28"/>
          <w:cs/>
        </w:rPr>
        <w:t>และอสังหาริมทรัพย์เพื่อการลงทุนระหว่างก่อสร้าง</w:t>
      </w:r>
    </w:p>
    <w:p w14:paraId="135E58C4" w14:textId="77777777" w:rsidR="00322A59" w:rsidRPr="00322A59" w:rsidRDefault="00322A59" w:rsidP="00961868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A930B2E" w14:textId="77777777" w:rsidR="00347867" w:rsidRPr="00AC304D" w:rsidRDefault="008D3E89" w:rsidP="00AF2270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ind w:right="122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="00AC304D" w:rsidRPr="00AC304D">
        <w:rPr>
          <w:rFonts w:ascii="Angsana New" w:hAnsi="Angsana New"/>
          <w:sz w:val="28"/>
          <w:szCs w:val="28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62EBF9A1" w14:textId="77777777" w:rsidR="0057366A" w:rsidRDefault="0057366A" w:rsidP="003058A1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770F33B" w14:textId="77777777" w:rsidR="008C03A7" w:rsidRDefault="008C03A7" w:rsidP="003058A1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8D79C2B" w14:textId="77777777" w:rsidR="008C03A7" w:rsidRDefault="008C03A7" w:rsidP="003058A1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0F1E476" w14:textId="77777777" w:rsidR="008C03A7" w:rsidRDefault="008C03A7" w:rsidP="003058A1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EFF82DC" w14:textId="77777777" w:rsidR="008C03A7" w:rsidRPr="003058A1" w:rsidRDefault="008C03A7" w:rsidP="003058A1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48FECCC" w14:textId="77777777" w:rsidR="004253B6" w:rsidRDefault="004253B6" w:rsidP="00AF2270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E512FC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ที่ดิน อาคาร และอุปกรณ์และค่าเสื่อมราคา</w:t>
      </w:r>
    </w:p>
    <w:p w14:paraId="0C6C2CD5" w14:textId="77777777" w:rsidR="004253B6" w:rsidRPr="003058A1" w:rsidRDefault="004253B6" w:rsidP="00961868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34901168" w14:textId="77777777" w:rsidR="004253B6" w:rsidRPr="00512A1B" w:rsidRDefault="004253B6" w:rsidP="00AF2270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ind w:right="122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512A1B">
        <w:rPr>
          <w:rFonts w:ascii="Angsana New" w:hAnsi="Angsana New" w:hint="cs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709E88E4" w14:textId="77777777" w:rsidR="004253B6" w:rsidRPr="003058A1" w:rsidRDefault="004253B6" w:rsidP="00961868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44BF7C1" w14:textId="77777777" w:rsidR="004253B6" w:rsidRDefault="004253B6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B85B1F">
        <w:rPr>
          <w:rFonts w:ascii="Angsana New" w:hAnsi="Angsana New" w:hint="cs"/>
          <w:sz w:val="28"/>
          <w:szCs w:val="28"/>
          <w:cs/>
        </w:rPr>
        <w:t xml:space="preserve">ที่ดิน  แสดงในราคาทุนหักค่าเผื่อการด้อยค่า (ถ้ามี) อาคารและอุปกรณ์ </w:t>
      </w:r>
      <w:r w:rsidRPr="00B85B1F">
        <w:rPr>
          <w:rFonts w:ascii="Angsana New" w:hAnsi="Angsana New"/>
          <w:sz w:val="28"/>
          <w:szCs w:val="28"/>
          <w:cs/>
        </w:rPr>
        <w:t>แสดงในราคาทุนหักด้วยค่าเสื่อมราคาสะสมและ</w:t>
      </w:r>
      <w:r w:rsidRPr="00B85B1F">
        <w:rPr>
          <w:rFonts w:ascii="Angsana New" w:hAnsi="Angsana New" w:hint="cs"/>
          <w:sz w:val="28"/>
          <w:szCs w:val="28"/>
          <w:cs/>
        </w:rPr>
        <w:t>ค่าเผื่อ</w:t>
      </w:r>
      <w:r w:rsidRPr="00B85B1F">
        <w:rPr>
          <w:rFonts w:ascii="Angsana New" w:hAnsi="Angsana New"/>
          <w:sz w:val="28"/>
          <w:szCs w:val="28"/>
          <w:cs/>
        </w:rPr>
        <w:t>การด้อยค่า</w:t>
      </w:r>
      <w:r w:rsidRPr="00B85B1F">
        <w:rPr>
          <w:rFonts w:ascii="Angsana New" w:hAnsi="Angsana New" w:hint="cs"/>
          <w:sz w:val="28"/>
          <w:szCs w:val="28"/>
          <w:cs/>
        </w:rPr>
        <w:t xml:space="preserve"> (ถ้ามี) </w:t>
      </w:r>
    </w:p>
    <w:p w14:paraId="508C98E9" w14:textId="77777777" w:rsidR="007A37AC" w:rsidRPr="008C03A7" w:rsidRDefault="007A37AC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3E13A529" w14:textId="77777777" w:rsidR="004253B6" w:rsidRDefault="004253B6" w:rsidP="00AF2270">
      <w:pPr>
        <w:ind w:right="122"/>
        <w:jc w:val="thaiDistribute"/>
        <w:rPr>
          <w:rFonts w:ascii="Angsana New" w:hAnsi="Angsana New"/>
          <w:sz w:val="16"/>
          <w:szCs w:val="16"/>
        </w:rPr>
      </w:pPr>
      <w:r w:rsidRPr="00B85B1F">
        <w:rPr>
          <w:rFonts w:ascii="Angsana New" w:hAnsi="Angsana New"/>
          <w:sz w:val="28"/>
          <w:szCs w:val="28"/>
          <w:cs/>
        </w:rPr>
        <w:t>ราคาทุนรวมถึงต้นทุนทางตรง</w:t>
      </w:r>
      <w:r w:rsidR="00C41B64">
        <w:rPr>
          <w:rFonts w:ascii="Angsana New" w:hAnsi="Angsana New"/>
          <w:sz w:val="28"/>
          <w:szCs w:val="28"/>
          <w:cs/>
        </w:rPr>
        <w:t>ที</w:t>
      </w:r>
      <w:r w:rsidR="00C41B64">
        <w:rPr>
          <w:rFonts w:ascii="Angsana New" w:hAnsi="Angsana New" w:hint="cs"/>
          <w:sz w:val="28"/>
          <w:szCs w:val="28"/>
          <w:cs/>
        </w:rPr>
        <w:t>่</w:t>
      </w:r>
      <w:r w:rsidRPr="00B85B1F">
        <w:rPr>
          <w:rFonts w:ascii="Angsana New" w:hAnsi="Angsana New"/>
          <w:sz w:val="28"/>
          <w:szCs w:val="28"/>
          <w:cs/>
        </w:rPr>
        <w:t>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B85B1F">
        <w:rPr>
          <w:rFonts w:ascii="Angsana New" w:hAnsi="Angsana New"/>
          <w:sz w:val="28"/>
          <w:szCs w:val="28"/>
        </w:rPr>
        <w:t xml:space="preserve"> </w:t>
      </w:r>
      <w:r w:rsidRPr="00B85B1F">
        <w:rPr>
          <w:rFonts w:ascii="Angsana New" w:hAnsi="Angsana New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B85B1F">
        <w:rPr>
          <w:rFonts w:ascii="Angsana New" w:hAnsi="Angsana New"/>
          <w:sz w:val="28"/>
          <w:szCs w:val="28"/>
        </w:rPr>
        <w:t xml:space="preserve"> </w:t>
      </w:r>
      <w:r w:rsidRPr="00B85B1F">
        <w:rPr>
          <w:rFonts w:ascii="Angsana New" w:hAnsi="Angsana New"/>
          <w:sz w:val="28"/>
          <w:szCs w:val="28"/>
          <w:cs/>
        </w:rPr>
        <w:t>การขนย้าย</w:t>
      </w:r>
      <w:r w:rsidRPr="00B85B1F">
        <w:rPr>
          <w:rFonts w:ascii="Angsana New" w:hAnsi="Angsana New"/>
          <w:sz w:val="28"/>
          <w:szCs w:val="28"/>
        </w:rPr>
        <w:t xml:space="preserve"> </w:t>
      </w:r>
      <w:r w:rsidRPr="00B85B1F">
        <w:rPr>
          <w:rFonts w:ascii="Angsana New" w:hAnsi="Angsana New"/>
          <w:sz w:val="28"/>
          <w:szCs w:val="28"/>
          <w:cs/>
        </w:rPr>
        <w:t>การบูรณะสถานที่ตั้งของสินทรัพย์และต้นทุน</w:t>
      </w:r>
      <w:r w:rsidRPr="00B53016">
        <w:rPr>
          <w:rFonts w:ascii="Angsana New" w:hAnsi="Angsana New"/>
          <w:sz w:val="28"/>
          <w:szCs w:val="28"/>
          <w:cs/>
        </w:rPr>
        <w:t>การกู้ยืม</w:t>
      </w:r>
      <w:r w:rsidRPr="00530EE5">
        <w:rPr>
          <w:rFonts w:ascii="Angsana New" w:hAnsi="Angsana New"/>
          <w:sz w:val="28"/>
          <w:szCs w:val="28"/>
          <w:cs/>
        </w:rPr>
        <w:t xml:space="preserve"> </w:t>
      </w:r>
    </w:p>
    <w:p w14:paraId="779F8E76" w14:textId="77777777" w:rsidR="00AC304D" w:rsidRPr="008C03A7" w:rsidRDefault="00AC304D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7555245" w14:textId="77777777" w:rsidR="004253B6" w:rsidRPr="00932C08" w:rsidRDefault="004253B6" w:rsidP="00AF2270">
      <w:pPr>
        <w:ind w:right="122"/>
        <w:jc w:val="thaiDistribute"/>
        <w:rPr>
          <w:rFonts w:ascii="Angsana New" w:hAnsi="Angsana New"/>
          <w:sz w:val="28"/>
          <w:szCs w:val="28"/>
          <w:cs/>
        </w:rPr>
      </w:pPr>
      <w:r w:rsidRPr="00B85B1F">
        <w:rPr>
          <w:rFonts w:ascii="Angsana New" w:hAnsi="Angsana New"/>
          <w:sz w:val="28"/>
          <w:szCs w:val="28"/>
          <w:cs/>
          <w:lang w:eastAsia="en-GB"/>
        </w:rPr>
        <w:t>ส่วนประกอบของรายการที่ดิน</w:t>
      </w:r>
      <w:r w:rsidR="0090180C" w:rsidRPr="003A4535">
        <w:rPr>
          <w:rFonts w:ascii="Angsana New" w:hAnsi="Angsana New"/>
          <w:sz w:val="10"/>
          <w:szCs w:val="10"/>
          <w:lang w:eastAsia="en-GB"/>
        </w:rPr>
        <w:t xml:space="preserve"> </w:t>
      </w:r>
      <w:r w:rsidRPr="00B85B1F">
        <w:rPr>
          <w:rFonts w:ascii="Angsana New" w:hAnsi="Angsana New"/>
          <w:sz w:val="28"/>
          <w:szCs w:val="28"/>
          <w:cs/>
          <w:lang w:eastAsia="en-GB"/>
        </w:rPr>
        <w:t>อาคาร</w:t>
      </w:r>
      <w:r w:rsidRPr="003A4535">
        <w:rPr>
          <w:rFonts w:ascii="Angsana New" w:hAnsi="Angsana New"/>
          <w:sz w:val="10"/>
          <w:szCs w:val="10"/>
          <w:lang w:eastAsia="en-GB"/>
        </w:rPr>
        <w:t xml:space="preserve"> </w:t>
      </w:r>
      <w:r w:rsidRPr="00B85B1F">
        <w:rPr>
          <w:rFonts w:ascii="Angsana New" w:hAnsi="Angsana New"/>
          <w:sz w:val="28"/>
          <w:szCs w:val="28"/>
          <w:cs/>
          <w:lang w:eastAsia="en-GB"/>
        </w:rPr>
        <w:t>และอุปกรณ์แต่ละรายการที่มีอายุการให้ป</w:t>
      </w:r>
      <w:r w:rsidR="0090180C">
        <w:rPr>
          <w:rFonts w:ascii="Angsana New" w:hAnsi="Angsana New"/>
          <w:sz w:val="28"/>
          <w:szCs w:val="28"/>
          <w:cs/>
          <w:lang w:eastAsia="en-GB"/>
        </w:rPr>
        <w:t>ระโยชน์ไม่เท่ากันต้องบันทึกแต่ล</w:t>
      </w:r>
      <w:r w:rsidR="0090180C">
        <w:rPr>
          <w:rFonts w:ascii="Angsana New" w:hAnsi="Angsana New" w:hint="cs"/>
          <w:sz w:val="28"/>
          <w:szCs w:val="28"/>
          <w:cs/>
          <w:lang w:eastAsia="en-GB"/>
        </w:rPr>
        <w:t>ะ</w:t>
      </w:r>
      <w:r w:rsidRPr="00B85B1F">
        <w:rPr>
          <w:rFonts w:ascii="Angsana New" w:hAnsi="Angsana New"/>
          <w:sz w:val="28"/>
          <w:szCs w:val="28"/>
          <w:cs/>
          <w:lang w:eastAsia="en-GB"/>
        </w:rPr>
        <w:t>ส่วนประกอบที่มีนัยสำคัญแยกต่างหากจากกัน</w:t>
      </w:r>
      <w:r w:rsidRPr="007B11EB">
        <w:rPr>
          <w:rFonts w:ascii="Angsana New" w:hAnsi="Angsana New" w:hint="cs"/>
          <w:color w:val="C00000"/>
          <w:sz w:val="28"/>
          <w:szCs w:val="28"/>
          <w:cs/>
        </w:rPr>
        <w:t xml:space="preserve"> </w:t>
      </w:r>
    </w:p>
    <w:p w14:paraId="7818863E" w14:textId="77777777" w:rsidR="00322A59" w:rsidRPr="001222E3" w:rsidRDefault="00322A59" w:rsidP="00151AA9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89038BD" w14:textId="77777777" w:rsidR="004253B6" w:rsidRPr="004253B6" w:rsidRDefault="004253B6" w:rsidP="00D314F6">
      <w:pPr>
        <w:tabs>
          <w:tab w:val="clear" w:pos="680"/>
        </w:tabs>
        <w:ind w:right="130"/>
        <w:jc w:val="thaiDistribute"/>
        <w:rPr>
          <w:rFonts w:ascii="Angsana New" w:hAnsi="Angsana New"/>
          <w:i/>
          <w:iCs/>
          <w:sz w:val="28"/>
          <w:szCs w:val="28"/>
        </w:rPr>
      </w:pPr>
      <w:r w:rsidRPr="004253B6">
        <w:rPr>
          <w:rFonts w:ascii="Angsana New" w:hAnsi="Angsana New"/>
          <w:i/>
          <w:iCs/>
          <w:sz w:val="28"/>
          <w:szCs w:val="28"/>
          <w:cs/>
        </w:rPr>
        <w:t>ส่วนเพิ่มเติมอาคารและอุปกรณ์ภา</w:t>
      </w:r>
      <w:r w:rsidR="00B53016">
        <w:rPr>
          <w:rFonts w:ascii="Angsana New" w:hAnsi="Angsana New" w:hint="cs"/>
          <w:i/>
          <w:iCs/>
          <w:sz w:val="28"/>
          <w:szCs w:val="28"/>
          <w:cs/>
        </w:rPr>
        <w:t>ย</w:t>
      </w:r>
      <w:r w:rsidRPr="004253B6">
        <w:rPr>
          <w:rFonts w:ascii="Angsana New" w:hAnsi="Angsana New"/>
          <w:i/>
          <w:iCs/>
          <w:sz w:val="28"/>
          <w:szCs w:val="28"/>
          <w:cs/>
        </w:rPr>
        <w:t>ใต้สัญญา</w:t>
      </w:r>
      <w:r w:rsidRPr="004253B6">
        <w:rPr>
          <w:rFonts w:ascii="Angsana New" w:hAnsi="Angsana New" w:hint="cs"/>
          <w:i/>
          <w:iCs/>
          <w:sz w:val="28"/>
          <w:szCs w:val="28"/>
          <w:cs/>
        </w:rPr>
        <w:t>เช่าและให้ใช้สิทธิ</w:t>
      </w:r>
    </w:p>
    <w:p w14:paraId="44F69B9A" w14:textId="77777777" w:rsidR="004253B6" w:rsidRPr="001222E3" w:rsidRDefault="004253B6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6B5790CA" w14:textId="77777777" w:rsidR="00A10762" w:rsidRPr="004253B6" w:rsidRDefault="00A10762" w:rsidP="00D314F6">
      <w:pPr>
        <w:tabs>
          <w:tab w:val="clear" w:pos="680"/>
        </w:tabs>
        <w:ind w:right="130"/>
        <w:jc w:val="thaiDistribute"/>
        <w:rPr>
          <w:rFonts w:ascii="Angsana New" w:hAnsi="Angsana New"/>
          <w:sz w:val="28"/>
          <w:szCs w:val="28"/>
          <w:cs/>
        </w:rPr>
      </w:pPr>
      <w:r w:rsidRPr="004253B6">
        <w:rPr>
          <w:rFonts w:ascii="Angsana New" w:hAnsi="Angsana New"/>
          <w:sz w:val="28"/>
          <w:szCs w:val="28"/>
          <w:cs/>
        </w:rPr>
        <w:t>ส่วนเพิ่มเติมอาคารและอุปกรณ์</w:t>
      </w:r>
      <w:r w:rsidRPr="004253B6">
        <w:rPr>
          <w:rFonts w:ascii="Angsana New" w:hAnsi="Angsana New" w:hint="cs"/>
          <w:sz w:val="28"/>
          <w:szCs w:val="28"/>
          <w:cs/>
        </w:rPr>
        <w:t>ภายใต้</w:t>
      </w:r>
      <w:r w:rsidRPr="004253B6">
        <w:rPr>
          <w:rFonts w:ascii="Angsana New" w:hAnsi="Angsana New"/>
          <w:sz w:val="28"/>
          <w:szCs w:val="28"/>
          <w:cs/>
        </w:rPr>
        <w:t>สัญญาเช่าและให้ใช้สิทธิการดำเนินงานศูนย์บริการบำบัดและกำจัดกากอุตสาหกรรม</w:t>
      </w:r>
      <w:r w:rsidRPr="004253B6">
        <w:rPr>
          <w:rFonts w:ascii="Angsana New" w:hAnsi="Angsana New" w:hint="cs"/>
          <w:sz w:val="28"/>
          <w:szCs w:val="28"/>
          <w:cs/>
        </w:rPr>
        <w:t xml:space="preserve">    </w:t>
      </w:r>
      <w:r w:rsidRPr="004253B6">
        <w:rPr>
          <w:rFonts w:ascii="Angsana New" w:hAnsi="Angsana New"/>
          <w:sz w:val="28"/>
          <w:szCs w:val="28"/>
          <w:cs/>
        </w:rPr>
        <w:t xml:space="preserve">แสดงในราคาทุนหักด้วยค่าเสื่อมราคาสะสม และค่าเผื่อการด้อยค่า (ถ้ามี) </w:t>
      </w:r>
      <w:r w:rsidRPr="004253B6">
        <w:rPr>
          <w:rFonts w:ascii="Angsana New" w:hAnsi="Angsana New" w:hint="cs"/>
          <w:sz w:val="28"/>
          <w:szCs w:val="28"/>
          <w:cs/>
        </w:rPr>
        <w:t xml:space="preserve">โดยแสดงรวมอยู่ในรายการอาคาร และอุปกรณ์  </w:t>
      </w:r>
      <w:r w:rsidRPr="004253B6">
        <w:rPr>
          <w:rFonts w:ascii="Angsana New" w:hAnsi="Angsana New"/>
          <w:sz w:val="28"/>
          <w:szCs w:val="28"/>
          <w:cs/>
        </w:rPr>
        <w:t>บริษัทต้องโอนกรรมสิทธิ์ในส่วนปรับปรุงอาคารโรงงาน และเครื่องจักรที่ได้ซ่อมแซม ปรับปรุงหรือก่อสร้างขึ้นเพิ่มเติมบนพื้นที่ของศูนย์บริการบำบัดและกำจัดกากอุตสาหกรรม</w:t>
      </w:r>
      <w:r w:rsidRPr="004253B6">
        <w:rPr>
          <w:rFonts w:ascii="Angsana New" w:hAnsi="Angsana New"/>
          <w:sz w:val="28"/>
          <w:szCs w:val="28"/>
        </w:rPr>
        <w:t xml:space="preserve"> (</w:t>
      </w:r>
      <w:r w:rsidRPr="004253B6">
        <w:rPr>
          <w:rFonts w:ascii="Angsana New" w:hAnsi="Angsana New"/>
          <w:sz w:val="28"/>
          <w:szCs w:val="28"/>
          <w:cs/>
        </w:rPr>
        <w:t>แสมดำ</w:t>
      </w:r>
      <w:r w:rsidRPr="004253B6">
        <w:rPr>
          <w:rFonts w:ascii="Angsana New" w:hAnsi="Angsana New"/>
          <w:sz w:val="28"/>
          <w:szCs w:val="28"/>
        </w:rPr>
        <w:t xml:space="preserve">) </w:t>
      </w:r>
      <w:r w:rsidRPr="004253B6">
        <w:rPr>
          <w:rFonts w:ascii="Angsana New" w:hAnsi="Angsana New"/>
          <w:sz w:val="28"/>
          <w:szCs w:val="28"/>
          <w:cs/>
        </w:rPr>
        <w:t>และศูนย์วิจัยและพัฒนาเพื่อการอนุรักษ์สิ่งแวดล้อม จังหวัดราชบุรีให้แก่</w:t>
      </w:r>
      <w:r>
        <w:rPr>
          <w:rFonts w:ascii="Angsana New" w:hAnsi="Angsana New"/>
          <w:sz w:val="28"/>
          <w:szCs w:val="28"/>
          <w:cs/>
        </w:rPr>
        <w:t>กรมโรงงานอุตสาหกรรม</w:t>
      </w:r>
      <w:r w:rsidRPr="004253B6">
        <w:rPr>
          <w:rFonts w:ascii="Angsana New" w:hAnsi="Angsana New"/>
          <w:sz w:val="28"/>
          <w:szCs w:val="28"/>
          <w:cs/>
        </w:rPr>
        <w:t>เมื่อส</w:t>
      </w:r>
      <w:r>
        <w:rPr>
          <w:rFonts w:ascii="Angsana New" w:hAnsi="Angsana New"/>
          <w:sz w:val="28"/>
          <w:szCs w:val="28"/>
          <w:cs/>
        </w:rPr>
        <w:t>ิ้นสุดระยะเวลาของสัญญาเช่าและใช้สิทธิการดำเนินงานศูนย์บริการ</w:t>
      </w:r>
      <w:r w:rsidRPr="004253B6">
        <w:rPr>
          <w:rFonts w:ascii="Angsana New" w:hAnsi="Angsana New"/>
          <w:sz w:val="28"/>
          <w:szCs w:val="28"/>
          <w:cs/>
        </w:rPr>
        <w:t>กำจัดกากอุตสาหกรรม</w:t>
      </w:r>
      <w:r w:rsidR="00D314F6">
        <w:rPr>
          <w:rFonts w:ascii="Angsana New" w:hAnsi="Angsana New" w:hint="cs"/>
          <w:sz w:val="28"/>
          <w:szCs w:val="28"/>
          <w:cs/>
        </w:rPr>
        <w:t xml:space="preserve"> </w:t>
      </w:r>
      <w:r w:rsidRPr="004253B6">
        <w:rPr>
          <w:rFonts w:ascii="Angsana New" w:hAnsi="Angsana New"/>
          <w:sz w:val="28"/>
          <w:szCs w:val="28"/>
        </w:rPr>
        <w:t>(</w:t>
      </w:r>
      <w:r w:rsidRPr="004253B6">
        <w:rPr>
          <w:rFonts w:ascii="Angsana New" w:hAnsi="Angsana New"/>
          <w:sz w:val="28"/>
          <w:szCs w:val="28"/>
          <w:cs/>
        </w:rPr>
        <w:t>แสมดำ</w:t>
      </w:r>
      <w:r w:rsidRPr="004253B6">
        <w:rPr>
          <w:rFonts w:ascii="Angsana New" w:hAnsi="Angsana New"/>
          <w:sz w:val="28"/>
          <w:szCs w:val="28"/>
        </w:rPr>
        <w:t xml:space="preserve">) </w:t>
      </w:r>
      <w:r w:rsidRPr="004253B6">
        <w:rPr>
          <w:rFonts w:ascii="Angsana New" w:hAnsi="Angsana New"/>
          <w:sz w:val="28"/>
          <w:szCs w:val="28"/>
          <w:cs/>
        </w:rPr>
        <w:t>สินทรัพย์ดังกล่าวตัดค่าเสื่อมราคาตามระยะเวลาที่เหลือของสัญญา</w:t>
      </w:r>
      <w:r w:rsidRPr="004253B6">
        <w:rPr>
          <w:rFonts w:ascii="Angsana New" w:hAnsi="Angsana New" w:hint="cs"/>
          <w:sz w:val="28"/>
          <w:szCs w:val="28"/>
          <w:cs/>
        </w:rPr>
        <w:t>เช่าและให้</w:t>
      </w:r>
      <w:r w:rsidRPr="004253B6">
        <w:rPr>
          <w:rFonts w:ascii="Angsana New" w:hAnsi="Angsana New"/>
          <w:sz w:val="28"/>
          <w:szCs w:val="28"/>
          <w:cs/>
        </w:rPr>
        <w:t>ใช้สิทธิ</w:t>
      </w:r>
      <w:r w:rsidRPr="004253B6">
        <w:rPr>
          <w:rFonts w:ascii="Angsana New" w:hAnsi="Angsana New" w:hint="cs"/>
          <w:sz w:val="28"/>
          <w:szCs w:val="28"/>
          <w:cs/>
        </w:rPr>
        <w:t>การดำเนินงาน</w:t>
      </w:r>
      <w:r w:rsidRPr="004253B6">
        <w:rPr>
          <w:rFonts w:ascii="Angsana New" w:hAnsi="Angsana New"/>
          <w:sz w:val="28"/>
          <w:szCs w:val="28"/>
          <w:cs/>
        </w:rPr>
        <w:t>ที่มีอยู่กับกรมโรงงานอุตสาหกรรม</w:t>
      </w:r>
      <w:r w:rsidRPr="004253B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F07D11E" w14:textId="77777777" w:rsidR="002305D5" w:rsidRPr="001222E3" w:rsidRDefault="002305D5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494FE49" w14:textId="77777777" w:rsidR="004253B6" w:rsidRPr="00164091" w:rsidRDefault="004253B6" w:rsidP="00AF2270">
      <w:pPr>
        <w:tabs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164091">
        <w:rPr>
          <w:rFonts w:ascii="Angsana New" w:hAnsi="Angsana New"/>
          <w:i/>
          <w:iCs/>
          <w:sz w:val="28"/>
          <w:szCs w:val="28"/>
          <w:cs/>
        </w:rPr>
        <w:t>ต้นทุนที่เกิดขึ้นในภายหลัง</w:t>
      </w:r>
    </w:p>
    <w:p w14:paraId="41508A3C" w14:textId="77777777" w:rsidR="004253B6" w:rsidRPr="001222E3" w:rsidRDefault="004253B6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EBF4FD8" w14:textId="77777777" w:rsidR="004253B6" w:rsidRPr="00F71946" w:rsidRDefault="004253B6" w:rsidP="00AF2270">
      <w:pPr>
        <w:tabs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164091">
        <w:rPr>
          <w:rFonts w:ascii="Angsana New" w:hAnsi="Angsana New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164091">
        <w:rPr>
          <w:rFonts w:ascii="Angsana New" w:hAnsi="Angsana New"/>
          <w:sz w:val="28"/>
          <w:szCs w:val="28"/>
        </w:rPr>
        <w:t xml:space="preserve"> </w:t>
      </w:r>
      <w:r w:rsidRPr="00164091">
        <w:rPr>
          <w:rFonts w:ascii="Angsana New" w:hAnsi="Angsana New"/>
          <w:sz w:val="28"/>
          <w:szCs w:val="28"/>
          <w:cs/>
        </w:rPr>
        <w:t>อาคารและอุปกรณ์  ถ้ามีความเป็นไปได้ค่อนข้างแน่ที่</w:t>
      </w:r>
      <w:r w:rsidR="008D3E89">
        <w:rPr>
          <w:rFonts w:ascii="Angsana New" w:hAnsi="Angsana New"/>
          <w:sz w:val="28"/>
          <w:szCs w:val="28"/>
          <w:cs/>
        </w:rPr>
        <w:t>กลุ่มบริษัท</w:t>
      </w:r>
      <w:r w:rsidRPr="00164091">
        <w:rPr>
          <w:rFonts w:ascii="Angsana New" w:hAnsi="Angsana New" w:hint="cs"/>
          <w:sz w:val="28"/>
          <w:szCs w:val="28"/>
          <w:cs/>
        </w:rPr>
        <w:t xml:space="preserve"> </w:t>
      </w:r>
      <w:r w:rsidRPr="00164091">
        <w:rPr>
          <w:rFonts w:ascii="Angsana New" w:hAnsi="Angsana New"/>
          <w:sz w:val="28"/>
          <w:szCs w:val="28"/>
          <w:cs/>
        </w:rPr>
        <w:t xml:space="preserve">จะได้รับประโยชน์เชิงเศรษฐกิจในอนาคตจากรายการนั้น </w:t>
      </w:r>
      <w:r w:rsidRPr="00164091">
        <w:rPr>
          <w:rFonts w:ascii="Angsana New" w:hAnsi="Angsana New" w:hint="cs"/>
          <w:sz w:val="28"/>
          <w:szCs w:val="28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164091">
        <w:rPr>
          <w:rFonts w:ascii="Angsana New" w:hAnsi="Angsana New"/>
          <w:sz w:val="28"/>
          <w:szCs w:val="28"/>
        </w:rPr>
        <w:t xml:space="preserve"> </w:t>
      </w:r>
      <w:r w:rsidRPr="00164091">
        <w:rPr>
          <w:rFonts w:ascii="Angsana New" w:hAnsi="Angsana New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D6B1D6" w14:textId="77777777" w:rsidR="008A6D40" w:rsidRPr="003058A1" w:rsidRDefault="008A6D40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3E781933" w14:textId="77777777" w:rsidR="004253B6" w:rsidRPr="00164091" w:rsidRDefault="004253B6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164091">
        <w:rPr>
          <w:rFonts w:ascii="Angsana New" w:hAnsi="Angsana New" w:hint="cs"/>
          <w:i/>
          <w:iCs/>
          <w:sz w:val="28"/>
          <w:szCs w:val="28"/>
          <w:cs/>
        </w:rPr>
        <w:t>ค่าเสื่อมราคา</w:t>
      </w:r>
    </w:p>
    <w:p w14:paraId="17DBC151" w14:textId="77777777" w:rsidR="004253B6" w:rsidRPr="003058A1" w:rsidRDefault="004253B6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659AE212" w14:textId="77777777" w:rsidR="004253B6" w:rsidRPr="00164091" w:rsidRDefault="004253B6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164091">
        <w:rPr>
          <w:rFonts w:ascii="Angsana New" w:hAnsi="Angsana New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164091">
        <w:rPr>
          <w:rFonts w:ascii="Angsana New" w:hAnsi="Angsana New"/>
          <w:sz w:val="28"/>
          <w:szCs w:val="28"/>
        </w:rPr>
        <w:t xml:space="preserve"> </w:t>
      </w:r>
      <w:r w:rsidRPr="00164091">
        <w:rPr>
          <w:rFonts w:ascii="Angsana New" w:hAnsi="Angsana New"/>
          <w:sz w:val="28"/>
          <w:szCs w:val="28"/>
          <w:cs/>
        </w:rPr>
        <w:t>หักด้วยมูลค่าคงเหลือของสินทรัพย์</w:t>
      </w:r>
    </w:p>
    <w:p w14:paraId="6F8BD81B" w14:textId="77777777" w:rsidR="004D5C34" w:rsidRDefault="004D5C34" w:rsidP="00151AA9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686DE7F7" w14:textId="77777777" w:rsidR="008C03A7" w:rsidRDefault="008C03A7" w:rsidP="00151AA9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F814816" w14:textId="77777777" w:rsidR="008C03A7" w:rsidRPr="003058A1" w:rsidRDefault="008C03A7" w:rsidP="00151AA9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E69D638" w14:textId="77777777" w:rsidR="004253B6" w:rsidRDefault="004253B6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22"/>
        <w:jc w:val="thaiDistribute"/>
        <w:rPr>
          <w:rFonts w:ascii="Angsana New" w:hAnsi="Angsana New"/>
          <w:color w:val="1F497D"/>
          <w:sz w:val="28"/>
          <w:szCs w:val="28"/>
        </w:rPr>
      </w:pPr>
      <w:r w:rsidRPr="00164091">
        <w:rPr>
          <w:rFonts w:ascii="Angsana New" w:hAnsi="Angsana New"/>
          <w:sz w:val="28"/>
          <w:szCs w:val="28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164091">
        <w:rPr>
          <w:rFonts w:ascii="Angsana New" w:hAnsi="Angsana New" w:hint="cs"/>
          <w:sz w:val="28"/>
          <w:szCs w:val="28"/>
          <w:cs/>
        </w:rPr>
        <w:t>ให้ประโยชน์</w:t>
      </w:r>
      <w:r w:rsidR="003440F7">
        <w:rPr>
          <w:rFonts w:ascii="Angsana New" w:hAnsi="Angsana New"/>
          <w:sz w:val="28"/>
          <w:szCs w:val="28"/>
          <w:cs/>
        </w:rPr>
        <w:t>โดยประมาณขอ</w:t>
      </w:r>
      <w:r w:rsidR="003440F7">
        <w:rPr>
          <w:rFonts w:ascii="Angsana New" w:hAnsi="Angsana New" w:hint="cs"/>
          <w:sz w:val="28"/>
          <w:szCs w:val="28"/>
          <w:cs/>
        </w:rPr>
        <w:t>ง</w:t>
      </w:r>
      <w:r w:rsidRPr="00164091">
        <w:rPr>
          <w:rFonts w:ascii="Angsana New" w:hAnsi="Angsana New"/>
          <w:sz w:val="28"/>
          <w:szCs w:val="28"/>
          <w:cs/>
        </w:rPr>
        <w:t>ส่วนประกอบของสินทรัพย์แต่ละรายการ</w:t>
      </w:r>
      <w:r w:rsidR="003440F7">
        <w:rPr>
          <w:rFonts w:ascii="Angsana New" w:hAnsi="Angsana New" w:hint="cs"/>
          <w:sz w:val="28"/>
          <w:szCs w:val="28"/>
          <w:cs/>
        </w:rPr>
        <w:t xml:space="preserve"> </w:t>
      </w:r>
      <w:r w:rsidRPr="00164091">
        <w:rPr>
          <w:rFonts w:ascii="Angsana New" w:hAnsi="Angsana New"/>
          <w:sz w:val="28"/>
          <w:szCs w:val="28"/>
          <w:cs/>
        </w:rPr>
        <w:t>ประมาณการอายุการ</w:t>
      </w:r>
      <w:r w:rsidRPr="00164091">
        <w:rPr>
          <w:rFonts w:ascii="Angsana New" w:hAnsi="Angsana New" w:hint="cs"/>
          <w:sz w:val="28"/>
          <w:szCs w:val="28"/>
          <w:cs/>
        </w:rPr>
        <w:t>ให้ประโยชน์</w:t>
      </w:r>
      <w:r w:rsidRPr="00164091">
        <w:rPr>
          <w:rFonts w:ascii="Angsana New" w:hAnsi="Angsana New"/>
          <w:sz w:val="28"/>
          <w:szCs w:val="28"/>
          <w:cs/>
        </w:rPr>
        <w:t>ของสินทรัพย์แสดงได้ดังนี้</w:t>
      </w:r>
      <w:r>
        <w:rPr>
          <w:rFonts w:ascii="Angsana New" w:hAnsi="Angsana New"/>
          <w:color w:val="C00000"/>
          <w:sz w:val="28"/>
          <w:szCs w:val="28"/>
        </w:rPr>
        <w:t xml:space="preserve">   </w:t>
      </w:r>
    </w:p>
    <w:p w14:paraId="180DE69F" w14:textId="77777777" w:rsidR="008552BD" w:rsidRPr="003058A1" w:rsidRDefault="008552BD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330" w:type="dxa"/>
        <w:tblLayout w:type="fixed"/>
        <w:tblLook w:val="0000" w:firstRow="0" w:lastRow="0" w:firstColumn="0" w:lastColumn="0" w:noHBand="0" w:noVBand="0"/>
      </w:tblPr>
      <w:tblGrid>
        <w:gridCol w:w="4077"/>
        <w:gridCol w:w="4253"/>
      </w:tblGrid>
      <w:tr w:rsidR="00D70D79" w:rsidRPr="00D70D79" w14:paraId="0BA57D20" w14:textId="77777777" w:rsidTr="002421D5">
        <w:trPr>
          <w:tblHeader/>
        </w:trPr>
        <w:tc>
          <w:tcPr>
            <w:tcW w:w="4077" w:type="dxa"/>
          </w:tcPr>
          <w:p w14:paraId="1037B8A3" w14:textId="77777777" w:rsidR="00D70D79" w:rsidRPr="00D70D79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334D5729" w14:textId="77777777" w:rsidR="00D70D79" w:rsidRPr="00D70D79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0D79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D70D7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D70D79" w:rsidRPr="00D70D79" w14:paraId="20F328C7" w14:textId="77777777" w:rsidTr="002421D5">
        <w:tc>
          <w:tcPr>
            <w:tcW w:w="4077" w:type="dxa"/>
          </w:tcPr>
          <w:p w14:paraId="12D38378" w14:textId="77777777" w:rsidR="00D70D79" w:rsidRPr="00D70D79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0D79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</w:t>
            </w:r>
            <w:r w:rsidRPr="00D70D79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4253" w:type="dxa"/>
          </w:tcPr>
          <w:p w14:paraId="37F69A82" w14:textId="77777777" w:rsidR="00D70D79" w:rsidRPr="00D314F6" w:rsidRDefault="00FF48E3" w:rsidP="00F2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</w:rPr>
            </w:pPr>
            <w:r w:rsidRPr="00D314F6">
              <w:rPr>
                <w:rFonts w:ascii="Angsana New" w:hAnsi="Angsana New"/>
                <w:sz w:val="28"/>
                <w:szCs w:val="28"/>
                <w:cs/>
              </w:rPr>
              <w:t>ตามอายุ</w:t>
            </w:r>
            <w:r w:rsidRPr="00D314F6">
              <w:rPr>
                <w:rFonts w:ascii="Angsana New" w:hAnsi="Angsana New" w:hint="cs"/>
                <w:sz w:val="28"/>
                <w:szCs w:val="28"/>
                <w:cs/>
              </w:rPr>
              <w:t>สัญญาเช่าที่ดินและให้ใช้</w:t>
            </w:r>
            <w:r w:rsidRPr="00D314F6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D314F6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</w:t>
            </w:r>
            <w:r w:rsidRPr="00D314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70D79" w:rsidRPr="008429A6">
              <w:rPr>
                <w:rFonts w:ascii="Angsana New" w:hAnsi="Angsana New"/>
                <w:sz w:val="28"/>
                <w:szCs w:val="28"/>
              </w:rPr>
              <w:t>(10</w:t>
            </w:r>
            <w:r w:rsidR="007D4838" w:rsidRPr="008429A6">
              <w:rPr>
                <w:rFonts w:ascii="Angsana New" w:hAnsi="Angsana New"/>
                <w:sz w:val="28"/>
                <w:szCs w:val="28"/>
              </w:rPr>
              <w:t>,</w:t>
            </w:r>
            <w:r w:rsidR="00907FB5" w:rsidRPr="008429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429A6" w:rsidRPr="008429A6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907FB5" w:rsidRPr="008429A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E62148" w:rsidRPr="008429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70D79" w:rsidRPr="008429A6">
              <w:rPr>
                <w:rFonts w:ascii="Angsana New" w:hAnsi="Angsana New"/>
                <w:sz w:val="28"/>
                <w:szCs w:val="28"/>
              </w:rPr>
              <w:t>30)</w:t>
            </w:r>
          </w:p>
        </w:tc>
      </w:tr>
      <w:tr w:rsidR="00D70D79" w:rsidRPr="00D70D79" w14:paraId="6D82DE78" w14:textId="77777777" w:rsidTr="002421D5">
        <w:tc>
          <w:tcPr>
            <w:tcW w:w="4077" w:type="dxa"/>
          </w:tcPr>
          <w:p w14:paraId="33FAC5BF" w14:textId="77777777" w:rsidR="00D70D79" w:rsidRPr="00D70D79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0D79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4253" w:type="dxa"/>
          </w:tcPr>
          <w:p w14:paraId="548C5558" w14:textId="77777777" w:rsidR="00D70D79" w:rsidRPr="00D314F6" w:rsidRDefault="00907FB5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14F6">
              <w:rPr>
                <w:rFonts w:ascii="Angsana New" w:hAnsi="Angsana New"/>
                <w:sz w:val="28"/>
                <w:szCs w:val="28"/>
              </w:rPr>
              <w:t>20</w:t>
            </w:r>
            <w:r w:rsidR="00D70D79" w:rsidRPr="00D314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14F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D70D79" w:rsidRPr="00D314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70D79" w:rsidRPr="00D314F6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D70D79" w:rsidRPr="00D70D79" w14:paraId="71ED635F" w14:textId="77777777" w:rsidTr="002421D5">
        <w:tc>
          <w:tcPr>
            <w:tcW w:w="4077" w:type="dxa"/>
          </w:tcPr>
          <w:p w14:paraId="241A7DB0" w14:textId="77777777" w:rsidR="00D70D79" w:rsidRPr="00D70D79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0D79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253" w:type="dxa"/>
          </w:tcPr>
          <w:p w14:paraId="752181B2" w14:textId="77777777" w:rsidR="00D70D79" w:rsidRPr="00D314F6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14F6">
              <w:rPr>
                <w:rFonts w:ascii="Angsana New" w:hAnsi="Angsana New"/>
                <w:sz w:val="28"/>
                <w:szCs w:val="28"/>
              </w:rPr>
              <w:t>5</w:t>
            </w:r>
            <w:r w:rsidR="007D4838">
              <w:rPr>
                <w:rFonts w:ascii="Angsana New" w:hAnsi="Angsana New"/>
                <w:sz w:val="28"/>
                <w:szCs w:val="28"/>
              </w:rPr>
              <w:t>,</w:t>
            </w:r>
            <w:r w:rsidR="00907FB5" w:rsidRPr="00D314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62148" w:rsidRPr="00D314F6">
              <w:rPr>
                <w:rFonts w:ascii="Angsana New" w:hAnsi="Angsana New"/>
                <w:sz w:val="28"/>
                <w:szCs w:val="28"/>
              </w:rPr>
              <w:t>10</w:t>
            </w:r>
            <w:r w:rsidR="007D4838">
              <w:rPr>
                <w:rFonts w:ascii="Angsana New" w:hAnsi="Angsana New"/>
                <w:sz w:val="28"/>
                <w:szCs w:val="28"/>
              </w:rPr>
              <w:t>,</w:t>
            </w:r>
            <w:r w:rsidR="00907FB5" w:rsidRPr="00D314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62148" w:rsidRPr="00D314F6">
              <w:rPr>
                <w:rFonts w:ascii="Angsana New" w:hAnsi="Angsana New"/>
                <w:sz w:val="28"/>
                <w:szCs w:val="28"/>
              </w:rPr>
              <w:t>15</w:t>
            </w:r>
            <w:r w:rsidR="00907FB5" w:rsidRPr="00D314F6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D314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14F6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D70D79" w:rsidRPr="00D70D79" w14:paraId="602A9F8B" w14:textId="77777777" w:rsidTr="002421D5">
        <w:tc>
          <w:tcPr>
            <w:tcW w:w="4077" w:type="dxa"/>
          </w:tcPr>
          <w:p w14:paraId="44BDAB55" w14:textId="77777777" w:rsidR="00D70D79" w:rsidRPr="00D70D79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0D79">
              <w:rPr>
                <w:rFonts w:ascii="Angsana New" w:hAnsi="Angsana New"/>
                <w:sz w:val="28"/>
                <w:szCs w:val="28"/>
                <w:cs/>
              </w:rPr>
              <w:t>เครื่องตกแต่ง  ติดตั้งและเครื่องใช้สำนักงาน</w:t>
            </w:r>
          </w:p>
        </w:tc>
        <w:tc>
          <w:tcPr>
            <w:tcW w:w="4253" w:type="dxa"/>
          </w:tcPr>
          <w:p w14:paraId="78941E47" w14:textId="77777777" w:rsidR="00D70D79" w:rsidRPr="00D314F6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14F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70D79" w:rsidRPr="00D70D79" w14:paraId="47E16D04" w14:textId="77777777" w:rsidTr="002421D5">
        <w:tc>
          <w:tcPr>
            <w:tcW w:w="4077" w:type="dxa"/>
          </w:tcPr>
          <w:p w14:paraId="41460171" w14:textId="77777777" w:rsidR="00D70D79" w:rsidRPr="00D70D79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0D7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253" w:type="dxa"/>
          </w:tcPr>
          <w:p w14:paraId="44240AAE" w14:textId="77777777" w:rsidR="00D70D79" w:rsidRPr="00D314F6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14F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70D79" w:rsidRPr="00D70D79" w14:paraId="099E2B6A" w14:textId="77777777" w:rsidTr="002421D5">
        <w:tc>
          <w:tcPr>
            <w:tcW w:w="4077" w:type="dxa"/>
          </w:tcPr>
          <w:p w14:paraId="48A4B4B9" w14:textId="77777777" w:rsidR="00D70D79" w:rsidRPr="00D70D79" w:rsidRDefault="00D70D79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0D79">
              <w:rPr>
                <w:rFonts w:ascii="Angsana New" w:hAnsi="Angsana New"/>
                <w:sz w:val="28"/>
                <w:szCs w:val="28"/>
                <w:cs/>
              </w:rPr>
              <w:t>คอนเทนเนอร์</w:t>
            </w:r>
          </w:p>
        </w:tc>
        <w:tc>
          <w:tcPr>
            <w:tcW w:w="4253" w:type="dxa"/>
          </w:tcPr>
          <w:p w14:paraId="572FD2BD" w14:textId="77777777" w:rsidR="00D70D79" w:rsidRPr="00D314F6" w:rsidRDefault="00907FB5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14F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14F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D70D79" w:rsidRPr="00D314F6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2060DB" w:rsidRPr="00D70D79" w14:paraId="3F269076" w14:textId="77777777" w:rsidTr="002421D5">
        <w:tc>
          <w:tcPr>
            <w:tcW w:w="4077" w:type="dxa"/>
          </w:tcPr>
          <w:p w14:paraId="62F158F1" w14:textId="77777777" w:rsidR="002060DB" w:rsidRPr="00D70D79" w:rsidRDefault="002060DB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60DB">
              <w:rPr>
                <w:rFonts w:ascii="Angsana New" w:hAnsi="Angsana New"/>
                <w:sz w:val="28"/>
                <w:szCs w:val="28"/>
                <w:cs/>
              </w:rPr>
              <w:t>เครื่องขุดสกุลเงินดิจิทัล</w:t>
            </w:r>
          </w:p>
        </w:tc>
        <w:tc>
          <w:tcPr>
            <w:tcW w:w="4253" w:type="dxa"/>
          </w:tcPr>
          <w:p w14:paraId="76DB90EB" w14:textId="77777777" w:rsidR="002060DB" w:rsidRPr="00D314F6" w:rsidRDefault="002060DB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687C6DE0" w14:textId="77777777" w:rsidR="00D33185" w:rsidRDefault="00D33185" w:rsidP="0096186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8A24B08" w14:textId="77777777" w:rsidR="00D32C53" w:rsidRDefault="00D32C53" w:rsidP="000D7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D32C53">
        <w:rPr>
          <w:rFonts w:ascii="Angsana New" w:hAnsi="Angsana New" w:hint="cs"/>
          <w:sz w:val="28"/>
          <w:szCs w:val="28"/>
          <w:cs/>
        </w:rPr>
        <w:t>ไม่มีการคิดค่าเสื่อมราคาสำหรับที่ดิน</w:t>
      </w:r>
      <w:r w:rsidR="00FC5F52">
        <w:rPr>
          <w:rFonts w:ascii="Angsana New" w:hAnsi="Angsana New" w:hint="cs"/>
          <w:sz w:val="28"/>
          <w:szCs w:val="28"/>
          <w:cs/>
        </w:rPr>
        <w:t>และ</w:t>
      </w:r>
      <w:r w:rsidRPr="00D32C53">
        <w:rPr>
          <w:rFonts w:ascii="Angsana New" w:hAnsi="Angsana New" w:hint="cs"/>
          <w:sz w:val="28"/>
          <w:szCs w:val="28"/>
          <w:cs/>
        </w:rPr>
        <w:t>งานระหว่างก่อสร้าง</w:t>
      </w:r>
    </w:p>
    <w:p w14:paraId="5B2F9378" w14:textId="77777777" w:rsidR="000D7BE0" w:rsidRPr="000D7BE0" w:rsidRDefault="000D7BE0" w:rsidP="003058A1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0FE00D9" w14:textId="77777777" w:rsidR="00E40FCB" w:rsidRDefault="00D32C53" w:rsidP="000D7BE0">
      <w:pPr>
        <w:tabs>
          <w:tab w:val="clear" w:pos="454"/>
          <w:tab w:val="clear" w:pos="680"/>
          <w:tab w:val="left" w:pos="0"/>
          <w:tab w:val="left" w:pos="1440"/>
        </w:tabs>
        <w:spacing w:line="240" w:lineRule="auto"/>
        <w:ind w:right="125" w:hanging="605"/>
        <w:jc w:val="thaiDistribute"/>
        <w:rPr>
          <w:rFonts w:ascii="Angsana New" w:hAnsi="Angsana New"/>
          <w:spacing w:val="-4"/>
          <w:sz w:val="28"/>
          <w:szCs w:val="28"/>
        </w:rPr>
      </w:pPr>
      <w:r w:rsidRPr="00D32C53">
        <w:rPr>
          <w:rFonts w:ascii="Angsana New" w:hAnsi="Angsana New"/>
          <w:sz w:val="28"/>
          <w:szCs w:val="28"/>
          <w:cs/>
        </w:rPr>
        <w:tab/>
      </w:r>
      <w:r w:rsidR="008D3E89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D32C53">
        <w:rPr>
          <w:rFonts w:ascii="Angsana New" w:hAnsi="Angsana New" w:hint="cs"/>
          <w:spacing w:val="-4"/>
          <w:sz w:val="28"/>
          <w:szCs w:val="28"/>
          <w:cs/>
        </w:rPr>
        <w:t>ตัดรายการที่ดิน อาคาร และอุปกรณ์ ออกจากบัญชี เมื่อจำหน่ายสินทรัพย์ห</w:t>
      </w:r>
      <w:r w:rsidR="00983717">
        <w:rPr>
          <w:rFonts w:ascii="Angsana New" w:hAnsi="Angsana New" w:hint="cs"/>
          <w:spacing w:val="-4"/>
          <w:sz w:val="28"/>
          <w:szCs w:val="28"/>
          <w:cs/>
        </w:rPr>
        <w:t>รือคาดว่าจะไม่ได้รับประโยชน์เชิง</w:t>
      </w:r>
      <w:r w:rsidRPr="00D32C53">
        <w:rPr>
          <w:rFonts w:ascii="Angsana New" w:hAnsi="Angsana New" w:hint="cs"/>
          <w:spacing w:val="-4"/>
          <w:sz w:val="28"/>
          <w:szCs w:val="28"/>
          <w:cs/>
        </w:rPr>
        <w:t>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D32C53">
        <w:rPr>
          <w:rFonts w:ascii="Angsana New" w:hAnsi="Angsana New"/>
          <w:spacing w:val="-4"/>
          <w:sz w:val="28"/>
          <w:szCs w:val="28"/>
        </w:rPr>
        <w:t xml:space="preserve"> </w:t>
      </w:r>
      <w:r w:rsidRPr="00D32C53">
        <w:rPr>
          <w:rFonts w:ascii="Angsana New" w:hAnsi="Angsana New" w:hint="cs"/>
          <w:spacing w:val="-4"/>
          <w:sz w:val="28"/>
          <w:szCs w:val="28"/>
          <w:cs/>
        </w:rPr>
        <w:t>จะรับรู้ในส่วนของกำไรหรือขาดทุนเมื่อบริษัทตัดรายการสินทรัพย์นั้นออกจากบัญชี</w:t>
      </w:r>
    </w:p>
    <w:p w14:paraId="6EB0F70D" w14:textId="4198B032" w:rsidR="008552BD" w:rsidRPr="008C03A7" w:rsidRDefault="00E40FCB" w:rsidP="00532894">
      <w:pPr>
        <w:tabs>
          <w:tab w:val="clear" w:pos="454"/>
          <w:tab w:val="clear" w:pos="680"/>
          <w:tab w:val="left" w:pos="0"/>
          <w:tab w:val="left" w:pos="1440"/>
        </w:tabs>
        <w:spacing w:line="240" w:lineRule="auto"/>
        <w:ind w:right="125"/>
        <w:jc w:val="thaiDistribute"/>
        <w:rPr>
          <w:rFonts w:ascii="Angsana New" w:hAnsi="Angsana New"/>
          <w:spacing w:val="-4"/>
          <w:sz w:val="16"/>
          <w:szCs w:val="16"/>
        </w:rPr>
      </w:pPr>
      <w:r>
        <w:rPr>
          <w:rFonts w:ascii="Angsana New" w:hAnsi="Angsana New"/>
          <w:spacing w:val="-4"/>
          <w:sz w:val="28"/>
          <w:szCs w:val="28"/>
          <w:cs/>
        </w:rPr>
        <w:tab/>
      </w:r>
    </w:p>
    <w:p w14:paraId="354186DF" w14:textId="77777777" w:rsidR="00D32C53" w:rsidRPr="007334A1" w:rsidRDefault="003058A1" w:rsidP="000D7BE0">
      <w:pPr>
        <w:tabs>
          <w:tab w:val="clear" w:pos="454"/>
          <w:tab w:val="clear" w:pos="680"/>
          <w:tab w:val="left" w:pos="0"/>
          <w:tab w:val="left" w:pos="1440"/>
        </w:tabs>
        <w:spacing w:line="240" w:lineRule="auto"/>
        <w:ind w:right="125" w:hanging="60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tab/>
      </w:r>
      <w:r w:rsidR="007334A1" w:rsidRPr="007334A1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t>ต้นทุนในการเตรียมหลุมฝั</w:t>
      </w:r>
      <w:r w:rsidR="00B4231D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t>ง</w:t>
      </w:r>
      <w:r w:rsidR="007334A1" w:rsidRPr="007334A1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t>กลบ</w:t>
      </w:r>
      <w:r w:rsidR="00D32C53" w:rsidRPr="007334A1">
        <w:rPr>
          <w:rFonts w:ascii="Angsana New" w:hAnsi="Angsana New"/>
          <w:b/>
          <w:bCs/>
          <w:i/>
          <w:iCs/>
          <w:sz w:val="28"/>
          <w:szCs w:val="28"/>
        </w:rPr>
        <w:t xml:space="preserve">  </w:t>
      </w:r>
      <w:r w:rsidR="00D32C53" w:rsidRPr="007334A1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  </w:t>
      </w:r>
    </w:p>
    <w:p w14:paraId="75FBE423" w14:textId="77777777" w:rsidR="0013719B" w:rsidRPr="000D7BE0" w:rsidRDefault="0013719B" w:rsidP="000D7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505B0881" w14:textId="77777777" w:rsidR="0013719B" w:rsidRDefault="0013719B" w:rsidP="000D7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D70D79">
        <w:rPr>
          <w:rFonts w:ascii="Angsana New" w:hAnsi="Angsana New" w:hint="cs"/>
          <w:sz w:val="28"/>
          <w:szCs w:val="28"/>
          <w:cs/>
        </w:rPr>
        <w:t>ต้นทุนในการเตรียมหลุมฝังกลบตัดบัญชีเป็นค่าใช้จ่ายตามสัดส่วนของปริมาณกากที่ฝังกลบกับ</w:t>
      </w:r>
      <w:r>
        <w:rPr>
          <w:rFonts w:ascii="Angsana New" w:hAnsi="Angsana New" w:hint="cs"/>
          <w:sz w:val="28"/>
          <w:szCs w:val="28"/>
          <w:cs/>
        </w:rPr>
        <w:t>ปริมาณที่จะฝังกลบได้ทั้งหมดในแต่</w:t>
      </w:r>
      <w:r w:rsidRPr="00D70D79">
        <w:rPr>
          <w:rFonts w:ascii="Angsana New" w:hAnsi="Angsana New" w:hint="cs"/>
          <w:sz w:val="28"/>
          <w:szCs w:val="28"/>
          <w:cs/>
        </w:rPr>
        <w:t xml:space="preserve">ละหลุม </w:t>
      </w:r>
    </w:p>
    <w:p w14:paraId="2D3F0BEC" w14:textId="77777777" w:rsidR="003058A1" w:rsidRPr="008C03A7" w:rsidRDefault="003058A1" w:rsidP="005105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1214ECF0" w14:textId="77777777" w:rsidR="00D56525" w:rsidRPr="005105F4" w:rsidRDefault="00D56525" w:rsidP="005105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105F4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75CF4315" w14:textId="77777777" w:rsidR="00D56525" w:rsidRPr="00D56525" w:rsidRDefault="00D56525" w:rsidP="00AF22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122"/>
        <w:jc w:val="both"/>
        <w:rPr>
          <w:rFonts w:ascii="Angsana New" w:hAnsi="Angsana New"/>
          <w:sz w:val="16"/>
          <w:szCs w:val="16"/>
        </w:rPr>
      </w:pPr>
    </w:p>
    <w:p w14:paraId="4D5F703C" w14:textId="77777777" w:rsidR="00660987" w:rsidRDefault="00D56525" w:rsidP="001267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D56525">
        <w:rPr>
          <w:rFonts w:ascii="Angsana New" w:hAnsi="Angsana New"/>
          <w:sz w:val="28"/>
          <w:szCs w:val="28"/>
          <w:cs/>
        </w:rPr>
        <w:t>สินทรัพย์ไม่มีตัวตนที่</w:t>
      </w:r>
      <w:r w:rsidR="006C3470">
        <w:rPr>
          <w:rFonts w:ascii="Angsana New" w:hAnsi="Angsana New" w:hint="cs"/>
          <w:sz w:val="28"/>
          <w:szCs w:val="28"/>
          <w:cs/>
        </w:rPr>
        <w:t>กลุ่ม</w:t>
      </w:r>
      <w:r w:rsidRPr="00D56525">
        <w:rPr>
          <w:rFonts w:ascii="Angsana New" w:hAnsi="Angsana New"/>
          <w:sz w:val="28"/>
          <w:szCs w:val="28"/>
          <w:cs/>
        </w:rPr>
        <w:t>บริษัทซื้อมา</w:t>
      </w:r>
      <w:r w:rsidRPr="00D56525">
        <w:rPr>
          <w:rFonts w:ascii="Angsana New" w:hAnsi="Angsana New" w:hint="cs"/>
          <w:sz w:val="28"/>
          <w:szCs w:val="28"/>
          <w:cs/>
        </w:rPr>
        <w:t xml:space="preserve">และมีอายุการใช้งานจำกัด </w:t>
      </w:r>
      <w:r w:rsidRPr="00D56525">
        <w:rPr>
          <w:rFonts w:ascii="Angsana New" w:hAnsi="Angsana New"/>
          <w:sz w:val="28"/>
          <w:szCs w:val="28"/>
          <w:cs/>
        </w:rPr>
        <w:t>แสดงในราคาทุ</w:t>
      </w:r>
      <w:r w:rsidR="004D4CF4">
        <w:rPr>
          <w:rFonts w:ascii="Angsana New" w:hAnsi="Angsana New"/>
          <w:sz w:val="28"/>
          <w:szCs w:val="28"/>
          <w:cs/>
        </w:rPr>
        <w:t>น หักค่าตัดจำหน่ายสะสม และ</w:t>
      </w:r>
      <w:r w:rsidR="004D4CF4">
        <w:rPr>
          <w:rFonts w:ascii="Angsana New" w:hAnsi="Angsana New" w:hint="cs"/>
          <w:sz w:val="28"/>
          <w:szCs w:val="28"/>
          <w:cs/>
        </w:rPr>
        <w:t>ค่าเผื่อ</w:t>
      </w:r>
      <w:r w:rsidRPr="00D56525">
        <w:rPr>
          <w:rFonts w:ascii="Angsana New" w:hAnsi="Angsana New"/>
          <w:sz w:val="28"/>
          <w:szCs w:val="28"/>
          <w:cs/>
        </w:rPr>
        <w:t>การ</w:t>
      </w:r>
      <w:r w:rsidR="004C3939">
        <w:rPr>
          <w:rFonts w:ascii="Angsana New" w:hAnsi="Angsana New" w:hint="cs"/>
          <w:sz w:val="28"/>
          <w:szCs w:val="28"/>
          <w:cs/>
        </w:rPr>
        <w:br/>
      </w:r>
      <w:r w:rsidRPr="00D56525">
        <w:rPr>
          <w:rFonts w:ascii="Angsana New" w:hAnsi="Angsana New"/>
          <w:sz w:val="28"/>
          <w:szCs w:val="28"/>
          <w:cs/>
        </w:rPr>
        <w:t>ด้อยค่า</w:t>
      </w:r>
      <w:r w:rsidR="004C3939">
        <w:rPr>
          <w:rFonts w:ascii="Angsana New" w:hAnsi="Angsana New"/>
          <w:sz w:val="28"/>
          <w:szCs w:val="28"/>
        </w:rPr>
        <w:t xml:space="preserve"> (</w:t>
      </w:r>
      <w:r w:rsidR="00965F57">
        <w:rPr>
          <w:rFonts w:ascii="Angsana New" w:hAnsi="Angsana New" w:hint="cs"/>
          <w:sz w:val="28"/>
          <w:szCs w:val="28"/>
          <w:cs/>
        </w:rPr>
        <w:t>ถ้ามี)</w:t>
      </w:r>
      <w:r w:rsidRPr="00D56525">
        <w:rPr>
          <w:rFonts w:ascii="Angsana New" w:hAnsi="Angsana New"/>
          <w:sz w:val="28"/>
          <w:szCs w:val="28"/>
        </w:rPr>
        <w:tab/>
      </w:r>
      <w:r w:rsidRPr="00D56525">
        <w:rPr>
          <w:rFonts w:ascii="Angsana New" w:hAnsi="Angsana New"/>
          <w:i/>
          <w:iCs/>
          <w:sz w:val="28"/>
          <w:szCs w:val="28"/>
        </w:rPr>
        <w:tab/>
      </w:r>
    </w:p>
    <w:p w14:paraId="3CB648E9" w14:textId="77777777" w:rsidR="001267A0" w:rsidRPr="008C03A7" w:rsidRDefault="001267A0" w:rsidP="001267A0">
      <w:pPr>
        <w:tabs>
          <w:tab w:val="clear" w:pos="454"/>
          <w:tab w:val="clear" w:pos="680"/>
          <w:tab w:val="left" w:pos="993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76ECC781" w14:textId="77777777" w:rsidR="00D56525" w:rsidRPr="00D56525" w:rsidRDefault="00D56525" w:rsidP="00AF2270">
      <w:pPr>
        <w:pStyle w:val="BodyText"/>
        <w:spacing w:after="0"/>
        <w:ind w:left="540" w:right="122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56525">
        <w:rPr>
          <w:rFonts w:ascii="Angsana New" w:hAnsi="Angsana New"/>
          <w:i/>
          <w:iCs/>
          <w:sz w:val="28"/>
          <w:szCs w:val="28"/>
          <w:cs/>
        </w:rPr>
        <w:t>ค่าตัดจำหน่าย</w:t>
      </w:r>
    </w:p>
    <w:p w14:paraId="0C178E9E" w14:textId="77777777" w:rsidR="00D56525" w:rsidRPr="005A024F" w:rsidRDefault="00D56525" w:rsidP="00AF2270">
      <w:pPr>
        <w:pStyle w:val="BodyText"/>
        <w:tabs>
          <w:tab w:val="clear" w:pos="454"/>
          <w:tab w:val="left" w:pos="567"/>
        </w:tabs>
        <w:spacing w:after="0"/>
        <w:ind w:left="540" w:right="122"/>
        <w:jc w:val="thaiDistribute"/>
        <w:rPr>
          <w:rFonts w:ascii="Angsana New" w:hAnsi="Angsana New"/>
          <w:sz w:val="16"/>
          <w:szCs w:val="16"/>
        </w:rPr>
      </w:pPr>
    </w:p>
    <w:p w14:paraId="2343CB56" w14:textId="77777777" w:rsidR="00D56525" w:rsidRDefault="00D56525" w:rsidP="00AF22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122"/>
        <w:jc w:val="thaiDistribute"/>
        <w:rPr>
          <w:rFonts w:ascii="Angsana New" w:hAnsi="Angsana New"/>
          <w:sz w:val="28"/>
          <w:szCs w:val="28"/>
        </w:rPr>
      </w:pPr>
      <w:r w:rsidRPr="00D56525">
        <w:rPr>
          <w:rFonts w:ascii="Angsana New" w:hAnsi="Angsana New"/>
          <w:sz w:val="28"/>
          <w:szCs w:val="28"/>
          <w:cs/>
        </w:rPr>
        <w:t>ค่าตัดจำหน่ายบันทึกเป็นค่าใช้จ่ายใน</w:t>
      </w:r>
      <w:r w:rsidR="006A23D0">
        <w:rPr>
          <w:rFonts w:ascii="Angsana New" w:hAnsi="Angsana New"/>
          <w:sz w:val="28"/>
          <w:szCs w:val="28"/>
          <w:cs/>
        </w:rPr>
        <w:t>กำไร</w:t>
      </w:r>
      <w:r w:rsidR="005A5F5B">
        <w:rPr>
          <w:rFonts w:ascii="Angsana New" w:hAnsi="Angsana New" w:hint="cs"/>
          <w:sz w:val="28"/>
          <w:szCs w:val="28"/>
          <w:cs/>
        </w:rPr>
        <w:t>หรือ</w:t>
      </w:r>
      <w:r w:rsidR="006A23D0">
        <w:rPr>
          <w:rFonts w:ascii="Angsana New" w:hAnsi="Angsana New"/>
          <w:sz w:val="28"/>
          <w:szCs w:val="28"/>
          <w:cs/>
        </w:rPr>
        <w:t>ขาดทุน</w:t>
      </w:r>
      <w:r w:rsidRPr="00D56525">
        <w:rPr>
          <w:rFonts w:ascii="Angsana New" w:hAnsi="Angsana New"/>
          <w:sz w:val="28"/>
          <w:szCs w:val="28"/>
          <w:cs/>
        </w:rPr>
        <w:t xml:space="preserve"> คำนวณโดยวิธีเส้นตรงตามเกณฑ์ระยะเ</w:t>
      </w:r>
      <w:r w:rsidR="00983717">
        <w:rPr>
          <w:rFonts w:ascii="Angsana New" w:hAnsi="Angsana New"/>
          <w:sz w:val="28"/>
          <w:szCs w:val="28"/>
          <w:cs/>
        </w:rPr>
        <w:t>วลาที่คาดว่าจะได้รับประโยชน์เชิ</w:t>
      </w:r>
      <w:r w:rsidR="00983717">
        <w:rPr>
          <w:rFonts w:ascii="Angsana New" w:hAnsi="Angsana New" w:hint="cs"/>
          <w:sz w:val="28"/>
          <w:szCs w:val="28"/>
          <w:cs/>
        </w:rPr>
        <w:t>ง</w:t>
      </w:r>
      <w:r w:rsidRPr="00D56525">
        <w:rPr>
          <w:rFonts w:ascii="Angsana New" w:hAnsi="Angsana New"/>
          <w:sz w:val="28"/>
          <w:szCs w:val="28"/>
          <w:cs/>
        </w:rPr>
        <w:t>เศรษฐกิจของสินทรัพย์ไม่มีตัวตนแต่ละประเภท</w:t>
      </w:r>
      <w:r w:rsidRPr="00D56525">
        <w:rPr>
          <w:rFonts w:ascii="Angsana New" w:hAnsi="Angsana New" w:hint="cs"/>
          <w:sz w:val="28"/>
          <w:szCs w:val="28"/>
          <w:cs/>
        </w:rPr>
        <w:t xml:space="preserve"> </w:t>
      </w:r>
      <w:r w:rsidRPr="00D56525">
        <w:rPr>
          <w:rFonts w:ascii="Angsana New" w:hAnsi="Angsana New"/>
          <w:sz w:val="28"/>
          <w:szCs w:val="28"/>
          <w:cs/>
        </w:rPr>
        <w:t>ระยะเวลาที่คาดว่าจะได้รับประโยชน์เชิงเศรษฐกิจแสดงได้ดังนี้</w:t>
      </w:r>
    </w:p>
    <w:p w14:paraId="3C0395D3" w14:textId="77777777" w:rsidR="003D7994" w:rsidRDefault="003D7994" w:rsidP="00AF22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122"/>
        <w:jc w:val="thaiDistribute"/>
        <w:rPr>
          <w:rFonts w:ascii="Angsana New" w:hAnsi="Angsana New"/>
          <w:sz w:val="16"/>
          <w:szCs w:val="16"/>
        </w:rPr>
      </w:pPr>
    </w:p>
    <w:tbl>
      <w:tblPr>
        <w:tblW w:w="8820" w:type="dxa"/>
        <w:tblLayout w:type="fixed"/>
        <w:tblLook w:val="0000" w:firstRow="0" w:lastRow="0" w:firstColumn="0" w:lastColumn="0" w:noHBand="0" w:noVBand="0"/>
      </w:tblPr>
      <w:tblGrid>
        <w:gridCol w:w="4077"/>
        <w:gridCol w:w="4743"/>
      </w:tblGrid>
      <w:tr w:rsidR="008E7794" w:rsidRPr="00D70D79" w14:paraId="5483440B" w14:textId="77777777" w:rsidTr="00141480">
        <w:tc>
          <w:tcPr>
            <w:tcW w:w="4077" w:type="dxa"/>
          </w:tcPr>
          <w:p w14:paraId="7EFBE25C" w14:textId="77777777" w:rsidR="008E7794" w:rsidRPr="00D70D79" w:rsidRDefault="008E7794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  <w:r w:rsidRPr="00D5652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                                                                               </w:t>
            </w:r>
          </w:p>
        </w:tc>
        <w:tc>
          <w:tcPr>
            <w:tcW w:w="4743" w:type="dxa"/>
          </w:tcPr>
          <w:p w14:paraId="447A09CD" w14:textId="77777777" w:rsidR="008E7794" w:rsidRPr="00D70D79" w:rsidRDefault="00E6214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C4383">
              <w:rPr>
                <w:rFonts w:ascii="Angsana New" w:hAnsi="Angsana New" w:hint="cs"/>
                <w:sz w:val="28"/>
                <w:szCs w:val="28"/>
                <w:cs/>
              </w:rPr>
              <w:t xml:space="preserve">, </w:t>
            </w:r>
            <w:r w:rsidR="00FC438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907FB5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8E77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4383">
              <w:rPr>
                <w:rFonts w:ascii="Angsana New" w:hAnsi="Angsana New"/>
                <w:sz w:val="28"/>
                <w:szCs w:val="28"/>
              </w:rPr>
              <w:t>10</w:t>
            </w:r>
            <w:r w:rsidR="008E77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7794" w:rsidRPr="00D5652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51777B9B" w14:textId="77777777" w:rsidR="003A2B5A" w:rsidRDefault="003A2B5A" w:rsidP="00C43D1A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240" w:lineRule="auto"/>
        <w:ind w:right="1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733F2E7" w14:textId="77777777" w:rsidR="003A2B5A" w:rsidRDefault="003A2B5A" w:rsidP="00C43D1A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240" w:lineRule="auto"/>
        <w:ind w:right="1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7319963" w14:textId="77777777" w:rsidR="003A2B5A" w:rsidRDefault="003A2B5A" w:rsidP="00C43D1A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240" w:lineRule="auto"/>
        <w:ind w:right="1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4F5CE3F" w14:textId="2EFA6641" w:rsidR="00D70D79" w:rsidRPr="00DF4F6A" w:rsidRDefault="00D70D79" w:rsidP="00C43D1A">
      <w:pPr>
        <w:tabs>
          <w:tab w:val="clear" w:pos="454"/>
          <w:tab w:val="clear" w:pos="680"/>
          <w:tab w:val="clear" w:pos="5387"/>
          <w:tab w:val="left" w:pos="993"/>
          <w:tab w:val="left" w:pos="5400"/>
        </w:tabs>
        <w:spacing w:line="240" w:lineRule="auto"/>
        <w:ind w:right="1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F4F6A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ต้นทุนการกู้ยืม</w:t>
      </w:r>
    </w:p>
    <w:p w14:paraId="47341341" w14:textId="77777777" w:rsidR="00D70D79" w:rsidRPr="00CE6139" w:rsidRDefault="00D70D79" w:rsidP="00D90F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16412853" w14:textId="77777777" w:rsidR="00D70D79" w:rsidRPr="00D70D79" w:rsidRDefault="00D70D79" w:rsidP="00C4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ต้นทุนการกู้ยืม</w:t>
      </w:r>
      <w:r w:rsidRPr="00D70D79">
        <w:rPr>
          <w:rFonts w:ascii="Angsana New" w:hAnsi="Angsana New" w:hint="cs"/>
          <w:sz w:val="28"/>
          <w:szCs w:val="28"/>
          <w:cs/>
        </w:rPr>
        <w:t>ถือเป็นค่าใช้จ่ายในงวดบัญชีท</w:t>
      </w:r>
      <w:r>
        <w:rPr>
          <w:rFonts w:ascii="Angsana New" w:hAnsi="Angsana New" w:hint="cs"/>
          <w:sz w:val="28"/>
          <w:szCs w:val="28"/>
          <w:cs/>
        </w:rPr>
        <w:t>ี่ค่าใช้จ่ายนั้นเกิดขึ้นยกเว้น</w:t>
      </w:r>
      <w:r w:rsidRPr="00D70D79">
        <w:rPr>
          <w:rFonts w:ascii="Angsana New" w:hAnsi="Angsana New" w:hint="cs"/>
          <w:sz w:val="28"/>
          <w:szCs w:val="28"/>
          <w:cs/>
        </w:rPr>
        <w:t>ต้นทุนการกู้ยื</w:t>
      </w:r>
      <w:r>
        <w:rPr>
          <w:rFonts w:ascii="Angsana New" w:hAnsi="Angsana New" w:hint="cs"/>
          <w:sz w:val="28"/>
          <w:szCs w:val="28"/>
          <w:cs/>
        </w:rPr>
        <w:t>มที่เกี่ยวข้องโดยตรงกับการได้มา</w:t>
      </w:r>
      <w:r w:rsidRPr="00D70D79">
        <w:rPr>
          <w:rFonts w:ascii="Angsana New" w:hAnsi="Angsana New" w:hint="cs"/>
          <w:sz w:val="28"/>
          <w:szCs w:val="28"/>
          <w:cs/>
        </w:rPr>
        <w:t>การ</w:t>
      </w:r>
      <w:r>
        <w:rPr>
          <w:rFonts w:ascii="Angsana New" w:hAnsi="Angsana New" w:hint="cs"/>
          <w:sz w:val="28"/>
          <w:szCs w:val="28"/>
          <w:cs/>
        </w:rPr>
        <w:t>ก่อสร้างหรือการผลิตสินทรัพย์</w:t>
      </w:r>
      <w:r w:rsidRPr="00D70D79">
        <w:rPr>
          <w:rFonts w:ascii="Angsana New" w:hAnsi="Angsana New" w:hint="cs"/>
          <w:sz w:val="28"/>
          <w:szCs w:val="28"/>
          <w:cs/>
        </w:rPr>
        <w:t>จะรวมเป็นส่วนหนึ่งของราคาทุนของสินทรัพย์นั้นและจะหยุดบันทึกเป็นต้นทุนของสินทรัพย์ เมื่อการดำเนินการส่วนใหญ่ที่จำเป็นในการเตรียมสินทรัพย์ให้อยู่ในสภา</w:t>
      </w:r>
      <w:r>
        <w:rPr>
          <w:rFonts w:ascii="Angsana New" w:hAnsi="Angsana New" w:hint="cs"/>
          <w:sz w:val="28"/>
          <w:szCs w:val="28"/>
          <w:cs/>
        </w:rPr>
        <w:t>พพร้อมที่จะใช้หรือขายตามประสงค์</w:t>
      </w:r>
      <w:r w:rsidRPr="00D70D79">
        <w:rPr>
          <w:rFonts w:ascii="Angsana New" w:hAnsi="Angsana New" w:hint="cs"/>
          <w:sz w:val="28"/>
          <w:szCs w:val="28"/>
          <w:cs/>
        </w:rPr>
        <w:t>และการรวมต้นทุนการกู้ยืมเป็นราคาทุนของสินทรัพย์จะหยุดพัก ในระหว่างที่การดำเนินการพัฒนาสินทรัพย์หยุดชะงักลงเป็นเวลาต่อเนื่อง</w:t>
      </w:r>
    </w:p>
    <w:p w14:paraId="42EF2083" w14:textId="77777777" w:rsidR="003E0170" w:rsidRPr="00CE6139" w:rsidRDefault="003E0170" w:rsidP="00D90F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6AF4D3DF" w14:textId="77777777" w:rsidR="00D90FDD" w:rsidRDefault="00D90FDD" w:rsidP="00D90FDD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90FDD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สัญญาเช่า</w:t>
      </w:r>
    </w:p>
    <w:p w14:paraId="7B40C951" w14:textId="77777777" w:rsidR="00D90FDD" w:rsidRPr="00CE6139" w:rsidRDefault="00D90FDD" w:rsidP="00D90FDD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34DDA904" w14:textId="77777777" w:rsidR="00D90FDD" w:rsidRPr="009B2DDD" w:rsidRDefault="00D90FD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D90FDD">
        <w:rPr>
          <w:rFonts w:ascii="Angsana New" w:hAnsi="Angsana New"/>
          <w:sz w:val="28"/>
          <w:szCs w:val="28"/>
        </w:rPr>
        <w:tab/>
      </w:r>
      <w:r w:rsidRPr="00D90FDD">
        <w:rPr>
          <w:rFonts w:ascii="Angsana New" w:hAnsi="Angsana New"/>
          <w:sz w:val="28"/>
          <w:szCs w:val="28"/>
          <w:cs/>
        </w:rPr>
        <w:t>ณ วันเริ่มต้น</w:t>
      </w:r>
      <w:r w:rsidRPr="00D90FDD">
        <w:rPr>
          <w:rFonts w:ascii="Angsana New" w:hAnsi="Angsana New" w:hint="cs"/>
          <w:sz w:val="28"/>
          <w:szCs w:val="28"/>
          <w:cs/>
        </w:rPr>
        <w:t>ของ</w:t>
      </w:r>
      <w:r w:rsidRPr="00D90FDD">
        <w:rPr>
          <w:rFonts w:ascii="Angsana New" w:hAnsi="Angsana New"/>
          <w:sz w:val="28"/>
          <w:szCs w:val="28"/>
          <w:cs/>
        </w:rPr>
        <w:t>สัญญา</w:t>
      </w:r>
      <w:r w:rsidRPr="00D90FDD">
        <w:rPr>
          <w:rFonts w:ascii="Angsana New" w:hAnsi="Angsana New" w:hint="cs"/>
          <w:sz w:val="28"/>
          <w:szCs w:val="28"/>
          <w:cs/>
        </w:rPr>
        <w:t>เช่า</w:t>
      </w:r>
      <w:r w:rsidRPr="00D90FDD">
        <w:rPr>
          <w:rFonts w:ascii="Angsana New" w:hAnsi="Angsana New"/>
          <w:sz w:val="28"/>
          <w:szCs w:val="28"/>
          <w:cs/>
        </w:rPr>
        <w:t xml:space="preserve"> </w:t>
      </w:r>
      <w:r w:rsidRPr="00D90FDD">
        <w:rPr>
          <w:rFonts w:ascii="Angsana New" w:hAnsi="Angsana New" w:hint="cs"/>
          <w:sz w:val="28"/>
          <w:szCs w:val="28"/>
          <w:cs/>
        </w:rPr>
        <w:t>กลุ่ม</w:t>
      </w:r>
      <w:r w:rsidRPr="00D90FDD">
        <w:rPr>
          <w:rFonts w:ascii="Angsana New" w:hAnsi="Angsana New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</w:t>
      </w:r>
      <w:r w:rsidRPr="00D90FDD">
        <w:rPr>
          <w:rFonts w:ascii="Angsana New" w:hAnsi="Angsana New" w:hint="cs"/>
          <w:sz w:val="28"/>
          <w:szCs w:val="28"/>
          <w:cs/>
        </w:rPr>
        <w:t>ได้</w:t>
      </w:r>
      <w:r w:rsidRPr="00D90FDD">
        <w:rPr>
          <w:rFonts w:ascii="Angsana New" w:hAnsi="Angsana New"/>
          <w:sz w:val="28"/>
          <w:szCs w:val="28"/>
          <w:cs/>
        </w:rPr>
        <w:t>สำหรับช่วงเวลาหนึ่งเพื่อการแลกเปลี่ยนกับสิ่งตอบแทน</w:t>
      </w:r>
    </w:p>
    <w:p w14:paraId="4B4D7232" w14:textId="77777777" w:rsidR="00D90FDD" w:rsidRPr="00CE6139" w:rsidRDefault="00D90FDD" w:rsidP="00D90FDD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eastAsia="SimSun" w:hAnsi="Angsana New"/>
          <w:sz w:val="12"/>
          <w:szCs w:val="12"/>
        </w:rPr>
      </w:pPr>
    </w:p>
    <w:p w14:paraId="0AA5C53A" w14:textId="73C7CBB2" w:rsidR="008552BD" w:rsidRDefault="00D90FDD" w:rsidP="008C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9B2DDD">
        <w:rPr>
          <w:rFonts w:ascii="Angsana New" w:hAnsi="Angsana New"/>
          <w:sz w:val="28"/>
          <w:szCs w:val="28"/>
        </w:rPr>
        <w:tab/>
      </w:r>
      <w:r w:rsidRPr="00D90FDD">
        <w:rPr>
          <w:rFonts w:ascii="Angsana New" w:hAnsi="Angsana New" w:hint="cs"/>
          <w:sz w:val="28"/>
          <w:szCs w:val="28"/>
          <w:cs/>
        </w:rPr>
        <w:t>กลุ่ม</w:t>
      </w:r>
      <w:r w:rsidRPr="00D90FDD">
        <w:rPr>
          <w:rFonts w:ascii="Angsana New" w:hAnsi="Angsana New"/>
          <w:sz w:val="28"/>
          <w:szCs w:val="28"/>
          <w:cs/>
        </w:rPr>
        <w:t>บริษัท</w:t>
      </w:r>
      <w:r w:rsidRPr="00D90FDD">
        <w:rPr>
          <w:rFonts w:ascii="Angsana New" w:hAnsi="Angsana New" w:hint="cs"/>
          <w:sz w:val="28"/>
          <w:szCs w:val="28"/>
          <w:cs/>
        </w:rPr>
        <w:t>ประเมิน</w:t>
      </w:r>
      <w:r w:rsidRPr="00D90FDD">
        <w:rPr>
          <w:rFonts w:ascii="Angsana New" w:hAnsi="Angsana New"/>
          <w:sz w:val="28"/>
          <w:szCs w:val="28"/>
          <w:cs/>
        </w:rPr>
        <w:t>อายุสัญญาเช่าตามระยะเวลาที่บอกเลิกไม่ได้</w:t>
      </w:r>
      <w:r w:rsidRPr="00D90FDD">
        <w:rPr>
          <w:rFonts w:ascii="Angsana New" w:hAnsi="Angsana New" w:hint="cs"/>
          <w:sz w:val="28"/>
          <w:szCs w:val="28"/>
          <w:cs/>
        </w:rPr>
        <w:t>ที่ระบุในสัญญาเช่าหรือตามระยะเวลา</w:t>
      </w:r>
      <w:r w:rsidRPr="00D90FDD">
        <w:rPr>
          <w:rFonts w:ascii="Angsana New" w:hAnsi="Angsana New"/>
          <w:sz w:val="28"/>
          <w:szCs w:val="28"/>
          <w:cs/>
        </w:rPr>
        <w:t xml:space="preserve">ที่เหลืออยู่ของสัญญาเช่าที่มีผลอยู่ </w:t>
      </w:r>
      <w:r w:rsidRPr="00D90FDD">
        <w:rPr>
          <w:rFonts w:ascii="Angsana New" w:hAnsi="Angsana New" w:hint="cs"/>
          <w:sz w:val="28"/>
          <w:szCs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Pr="00D90FDD">
        <w:rPr>
          <w:rFonts w:ascii="Angsana New" w:hAnsi="Angsana New"/>
          <w:sz w:val="28"/>
          <w:szCs w:val="28"/>
          <w:cs/>
        </w:rPr>
        <w:t>พิจารณาถึง</w:t>
      </w:r>
      <w:r w:rsidRPr="00D90FDD">
        <w:rPr>
          <w:rFonts w:ascii="Angsana New" w:hAnsi="Angsana New" w:hint="cs"/>
          <w:sz w:val="28"/>
          <w:szCs w:val="28"/>
          <w:cs/>
        </w:rPr>
        <w:t>ผลกระทบของ</w:t>
      </w:r>
      <w:r w:rsidRPr="00D90FDD">
        <w:rPr>
          <w:rFonts w:ascii="Angsana New" w:hAnsi="Angsana New"/>
          <w:sz w:val="28"/>
          <w:szCs w:val="28"/>
          <w:cs/>
        </w:rPr>
        <w:t>การเปลี่ยนแปลง</w:t>
      </w:r>
      <w:r w:rsidRPr="00D90FDD">
        <w:rPr>
          <w:rFonts w:ascii="Angsana New" w:hAnsi="Angsana New" w:hint="cs"/>
          <w:sz w:val="28"/>
          <w:szCs w:val="28"/>
          <w:cs/>
        </w:rPr>
        <w:t>ใน</w:t>
      </w:r>
      <w:r w:rsidRPr="00D90FDD">
        <w:rPr>
          <w:rFonts w:ascii="Angsana New" w:hAnsi="Angsana New"/>
          <w:sz w:val="28"/>
          <w:szCs w:val="28"/>
          <w:cs/>
        </w:rPr>
        <w:t>เทคโนโลยี</w:t>
      </w:r>
      <w:r w:rsidRPr="00D90FDD">
        <w:rPr>
          <w:rFonts w:ascii="Angsana New" w:hAnsi="Angsana New"/>
          <w:sz w:val="28"/>
          <w:szCs w:val="28"/>
        </w:rPr>
        <w:t xml:space="preserve"> </w:t>
      </w:r>
      <w:r w:rsidRPr="00D90FDD">
        <w:rPr>
          <w:rFonts w:ascii="Angsana New" w:hAnsi="Angsana New" w:hint="cs"/>
          <w:sz w:val="28"/>
          <w:szCs w:val="28"/>
          <w:cs/>
        </w:rPr>
        <w:t>และ</w:t>
      </w:r>
      <w:r w:rsidRPr="00D90FDD">
        <w:rPr>
          <w:rFonts w:ascii="Angsana New" w:hAnsi="Angsana New"/>
          <w:sz w:val="28"/>
          <w:szCs w:val="28"/>
        </w:rPr>
        <w:t>/</w:t>
      </w:r>
      <w:r w:rsidRPr="00D90FDD">
        <w:rPr>
          <w:rFonts w:ascii="Angsana New" w:hAnsi="Angsana New" w:hint="cs"/>
          <w:sz w:val="28"/>
          <w:szCs w:val="28"/>
          <w:cs/>
        </w:rPr>
        <w:t xml:space="preserve">หรือ </w:t>
      </w:r>
      <w:r w:rsidRPr="00D90FDD">
        <w:rPr>
          <w:rFonts w:ascii="Angsana New" w:hAnsi="Angsana New"/>
          <w:sz w:val="28"/>
          <w:szCs w:val="28"/>
          <w:cs/>
        </w:rPr>
        <w:t>การเปลี่ยนแปลงของสภาพแวดล้อม</w:t>
      </w:r>
      <w:r w:rsidRPr="00D90FDD">
        <w:rPr>
          <w:rFonts w:ascii="Angsana New" w:hAnsi="Angsana New" w:hint="cs"/>
          <w:sz w:val="28"/>
          <w:szCs w:val="28"/>
          <w:cs/>
        </w:rPr>
        <w:t>ต่าง ๆ ที่เกี่ยวข้องกับการต่ออายุของสัญญาเช่าดังกล่าว</w:t>
      </w:r>
      <w:r w:rsidRPr="00D90FDD">
        <w:rPr>
          <w:rFonts w:ascii="Angsana New" w:hAnsi="Angsana New"/>
          <w:sz w:val="28"/>
          <w:szCs w:val="28"/>
          <w:cs/>
        </w:rPr>
        <w:t xml:space="preserve"> เป็นต้น</w:t>
      </w:r>
    </w:p>
    <w:p w14:paraId="64AFB971" w14:textId="77777777" w:rsidR="001C64BB" w:rsidRPr="001C64BB" w:rsidRDefault="001C64BB" w:rsidP="008C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938DACA" w14:textId="77777777" w:rsidR="00D90FDD" w:rsidRPr="00D90FDD" w:rsidRDefault="00D90FDD" w:rsidP="00D90FDD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i/>
          <w:iCs/>
          <w:sz w:val="28"/>
          <w:szCs w:val="28"/>
        </w:rPr>
      </w:pPr>
      <w:r w:rsidRPr="00D90FDD">
        <w:rPr>
          <w:rFonts w:ascii="Angsana New" w:hAnsi="Angsana New"/>
          <w:i/>
          <w:iCs/>
          <w:sz w:val="28"/>
          <w:szCs w:val="28"/>
          <w:cs/>
        </w:rPr>
        <w:t>กลุ่มบริษัทในฐานะผู้เช่า</w:t>
      </w:r>
    </w:p>
    <w:p w14:paraId="2503B197" w14:textId="77777777" w:rsidR="00D90FDD" w:rsidRPr="00CE6139" w:rsidRDefault="00D90FD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3469A144" w14:textId="77777777" w:rsidR="00D90FDD" w:rsidRPr="00D90FDD" w:rsidRDefault="00D90FD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Pr="00D90FDD">
        <w:rPr>
          <w:rFonts w:ascii="Angsana New" w:hAnsi="Angsana New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D90FDD">
        <w:rPr>
          <w:rFonts w:ascii="Angsana New" w:hAnsi="Angsana New"/>
          <w:sz w:val="28"/>
          <w:szCs w:val="28"/>
        </w:rPr>
        <w:t xml:space="preserve"> </w:t>
      </w:r>
      <w:r w:rsidRPr="00D90FDD">
        <w:rPr>
          <w:rFonts w:ascii="Angsana New" w:hAnsi="Angsana New"/>
          <w:sz w:val="28"/>
          <w:szCs w:val="28"/>
          <w:cs/>
        </w:rPr>
        <w:t>ณ วันที่สัญญาเช่าเริ่มมีผล (วันที่สินทรัพย์อ้างอิงพร้อมใช้งาน)</w:t>
      </w:r>
      <w:r w:rsidRPr="00D90FDD">
        <w:rPr>
          <w:rFonts w:ascii="Angsana New" w:hAnsi="Angsana New" w:hint="cs"/>
          <w:sz w:val="28"/>
          <w:szCs w:val="28"/>
          <w:cs/>
        </w:rPr>
        <w:t xml:space="preserve"> </w:t>
      </w:r>
      <w:r w:rsidRPr="00D90FDD">
        <w:rPr>
          <w:rFonts w:ascii="Angsana New" w:hAnsi="Angsana New"/>
          <w:sz w:val="28"/>
          <w:szCs w:val="28"/>
          <w:cs/>
        </w:rPr>
        <w:t>กลุ่มบริษัท</w:t>
      </w:r>
      <w:r w:rsidRPr="00D90FDD">
        <w:rPr>
          <w:rFonts w:ascii="Angsana New" w:hAnsi="Angsana New" w:hint="cs"/>
          <w:sz w:val="28"/>
          <w:szCs w:val="28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8288749" w14:textId="77777777" w:rsidR="00D90FDD" w:rsidRPr="00CE6139" w:rsidRDefault="00D90FDD" w:rsidP="00D90FDD">
      <w:pPr>
        <w:tabs>
          <w:tab w:val="clear" w:pos="454"/>
          <w:tab w:val="clear" w:pos="680"/>
          <w:tab w:val="left" w:pos="993"/>
        </w:tabs>
        <w:spacing w:line="240" w:lineRule="auto"/>
        <w:ind w:right="125"/>
        <w:jc w:val="thaiDistribute"/>
        <w:rPr>
          <w:rFonts w:ascii="Angsana New" w:hAnsi="Angsana New"/>
          <w:sz w:val="14"/>
          <w:szCs w:val="14"/>
        </w:rPr>
      </w:pPr>
    </w:p>
    <w:p w14:paraId="3AB68A9F" w14:textId="77777777" w:rsidR="00D90FDD" w:rsidRPr="00196EE0" w:rsidRDefault="00D90FDD" w:rsidP="00122D56">
      <w:pPr>
        <w:numPr>
          <w:ilvl w:val="0"/>
          <w:numId w:val="23"/>
        </w:numPr>
        <w:tabs>
          <w:tab w:val="clear" w:pos="454"/>
          <w:tab w:val="clear" w:pos="680"/>
          <w:tab w:val="left" w:pos="426"/>
          <w:tab w:val="left" w:pos="993"/>
        </w:tabs>
        <w:spacing w:line="240" w:lineRule="auto"/>
        <w:ind w:right="125" w:hanging="1070"/>
        <w:jc w:val="thaiDistribute"/>
        <w:rPr>
          <w:rFonts w:ascii="Angsana New" w:hAnsi="Angsana New"/>
          <w:i/>
          <w:iCs/>
          <w:sz w:val="28"/>
          <w:szCs w:val="28"/>
        </w:rPr>
      </w:pPr>
      <w:r w:rsidRPr="00196EE0">
        <w:rPr>
          <w:rFonts w:ascii="Angsana New" w:hAnsi="Angsana New"/>
          <w:i/>
          <w:iCs/>
          <w:sz w:val="28"/>
          <w:szCs w:val="28"/>
          <w:cs/>
        </w:rPr>
        <w:t>สินทรัพย์สิทธิการใช้</w:t>
      </w:r>
    </w:p>
    <w:p w14:paraId="20BD9A1A" w14:textId="77777777" w:rsidR="00D90FDD" w:rsidRPr="00CE6139" w:rsidRDefault="00D90FD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4AC9FFD7" w14:textId="77777777" w:rsidR="00D90FDD" w:rsidRDefault="00D90FD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D90FDD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C136CF1" w14:textId="77777777" w:rsidR="00496C77" w:rsidRPr="00CE6139" w:rsidRDefault="00496C77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15AC88FC" w14:textId="77777777" w:rsidR="00D90FDD" w:rsidRPr="00D90FDD" w:rsidRDefault="00D90FD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  <w:cs/>
        </w:rPr>
      </w:pPr>
      <w:r w:rsidRPr="00D90FDD">
        <w:rPr>
          <w:rFonts w:ascii="Angsana New" w:hAnsi="Angsana New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A392C6A" w14:textId="77777777" w:rsidR="001D58CD" w:rsidRPr="00CE6139" w:rsidRDefault="001D58C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756C3D64" w14:textId="77777777" w:rsidR="00D90FDD" w:rsidRDefault="00D90FD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D90FDD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</w:t>
      </w:r>
      <w:r w:rsidRPr="00D90FDD">
        <w:rPr>
          <w:rFonts w:ascii="Angsana New" w:hAnsi="Angsana New" w:hint="cs"/>
          <w:sz w:val="28"/>
          <w:szCs w:val="28"/>
          <w:cs/>
        </w:rPr>
        <w:t>ของสินทรัพย์</w:t>
      </w:r>
      <w:r w:rsidRPr="00D90FDD">
        <w:rPr>
          <w:rFonts w:ascii="Angsana New" w:hAnsi="Angsana New"/>
          <w:sz w:val="28"/>
          <w:szCs w:val="28"/>
          <w:cs/>
        </w:rPr>
        <w:t>โดยวิธีเส้นตรงตามอายุของสัญญาเช่าหรืออายุการให้ประโยชน์โดยประมาณของสินทรัพย์</w:t>
      </w:r>
      <w:r w:rsidRPr="00D90FDD">
        <w:rPr>
          <w:rFonts w:ascii="Angsana New" w:hAnsi="Angsana New" w:hint="cs"/>
          <w:sz w:val="28"/>
          <w:szCs w:val="28"/>
          <w:cs/>
        </w:rPr>
        <w:t>สิทธิการใช้แต่ละประเภท</w:t>
      </w:r>
      <w:r w:rsidRPr="00D90FDD">
        <w:rPr>
          <w:rFonts w:ascii="Angsana New" w:hAnsi="Angsana New"/>
          <w:sz w:val="28"/>
          <w:szCs w:val="28"/>
          <w:cs/>
        </w:rPr>
        <w:t>แล้วแต่ระยะเวลาใดจะ</w:t>
      </w:r>
      <w:r w:rsidRPr="00D90FDD">
        <w:rPr>
          <w:rFonts w:ascii="Angsana New" w:hAnsi="Angsana New" w:hint="cs"/>
          <w:sz w:val="28"/>
          <w:szCs w:val="28"/>
          <w:cs/>
        </w:rPr>
        <w:t>สั้น</w:t>
      </w:r>
      <w:r w:rsidRPr="00D90FDD">
        <w:rPr>
          <w:rFonts w:ascii="Angsana New" w:hAnsi="Angsana New"/>
          <w:sz w:val="28"/>
          <w:szCs w:val="28"/>
          <w:cs/>
        </w:rPr>
        <w:t>กว่า ดังนี้</w:t>
      </w:r>
    </w:p>
    <w:p w14:paraId="290583F9" w14:textId="77777777" w:rsidR="00D90FDD" w:rsidRPr="00CE6139" w:rsidRDefault="00D90FDD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369"/>
        <w:gridCol w:w="3260"/>
      </w:tblGrid>
      <w:tr w:rsidR="00D90FDD" w:rsidRPr="00122D56" w14:paraId="57392048" w14:textId="77777777" w:rsidTr="00122D56">
        <w:tc>
          <w:tcPr>
            <w:tcW w:w="3369" w:type="dxa"/>
            <w:shd w:val="clear" w:color="auto" w:fill="auto"/>
          </w:tcPr>
          <w:p w14:paraId="3BFDFF8B" w14:textId="77777777" w:rsidR="00D90FDD" w:rsidRPr="00122D56" w:rsidRDefault="00496C77" w:rsidP="0012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="00350209">
              <w:rPr>
                <w:rFonts w:ascii="Angsana New" w:hAnsi="Angsana New" w:hint="cs"/>
                <w:sz w:val="28"/>
                <w:szCs w:val="28"/>
                <w:cs/>
              </w:rPr>
              <w:t>และส่วนปรับปรุงที่ดิน</w:t>
            </w:r>
          </w:p>
        </w:tc>
        <w:tc>
          <w:tcPr>
            <w:tcW w:w="3260" w:type="dxa"/>
            <w:shd w:val="clear" w:color="auto" w:fill="auto"/>
          </w:tcPr>
          <w:p w14:paraId="72345904" w14:textId="77777777" w:rsidR="00D90FDD" w:rsidRPr="00122D56" w:rsidRDefault="00DF204A" w:rsidP="0012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11</w:t>
            </w:r>
            <w:r w:rsidR="004F49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F49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D90FDD" w:rsidRPr="00122D56" w14:paraId="3D130E89" w14:textId="77777777" w:rsidTr="00122D56">
        <w:tc>
          <w:tcPr>
            <w:tcW w:w="3369" w:type="dxa"/>
            <w:shd w:val="clear" w:color="auto" w:fill="auto"/>
          </w:tcPr>
          <w:p w14:paraId="6FE6805C" w14:textId="77777777" w:rsidR="00D90FDD" w:rsidRPr="00DF204A" w:rsidRDefault="00350209" w:rsidP="0012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 </w:t>
            </w:r>
            <w:r w:rsidR="00496C77" w:rsidRPr="00DF204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260" w:type="dxa"/>
            <w:shd w:val="clear" w:color="auto" w:fill="auto"/>
          </w:tcPr>
          <w:p w14:paraId="756F483B" w14:textId="77777777" w:rsidR="00D90FDD" w:rsidRPr="00DF204A" w:rsidRDefault="00DF204A" w:rsidP="0012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204A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DF204A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DF204A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="004F4999" w:rsidRPr="00DF204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68F21D90" w14:textId="77777777" w:rsidR="00617578" w:rsidRDefault="00617578" w:rsidP="00D9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4262ECB" w14:textId="77777777" w:rsidR="00D90FDD" w:rsidRPr="0024129F" w:rsidRDefault="00D90FDD" w:rsidP="00122D56">
      <w:pPr>
        <w:numPr>
          <w:ilvl w:val="0"/>
          <w:numId w:val="23"/>
        </w:numPr>
        <w:tabs>
          <w:tab w:val="clear" w:pos="454"/>
          <w:tab w:val="clear" w:pos="680"/>
          <w:tab w:val="left" w:pos="426"/>
          <w:tab w:val="left" w:pos="993"/>
        </w:tabs>
        <w:spacing w:line="240" w:lineRule="auto"/>
        <w:ind w:right="125" w:hanging="1070"/>
        <w:jc w:val="thaiDistribute"/>
        <w:rPr>
          <w:rFonts w:ascii="Angsana New" w:hAnsi="Angsana New"/>
          <w:i/>
          <w:iCs/>
          <w:sz w:val="28"/>
          <w:szCs w:val="28"/>
        </w:rPr>
      </w:pPr>
      <w:r w:rsidRPr="0024129F">
        <w:rPr>
          <w:rFonts w:ascii="Angsana New" w:hAnsi="Angsana New"/>
          <w:i/>
          <w:iCs/>
          <w:sz w:val="28"/>
          <w:szCs w:val="28"/>
          <w:cs/>
        </w:rPr>
        <w:t>หนี้สินตามสัญญาเช่า</w:t>
      </w:r>
    </w:p>
    <w:p w14:paraId="13C326F3" w14:textId="77777777" w:rsidR="0024129F" w:rsidRPr="0024129F" w:rsidRDefault="0024129F" w:rsidP="00241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F45338F" w14:textId="77777777" w:rsidR="00D90FDD" w:rsidRDefault="00D90FDD" w:rsidP="00241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24129F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4129F">
        <w:rPr>
          <w:rFonts w:ascii="Angsana New" w:hAnsi="Angsana New" w:hint="cs"/>
          <w:sz w:val="28"/>
          <w:szCs w:val="28"/>
          <w:cs/>
        </w:rPr>
        <w:t>ตลอดอายุสัญญาเช่า</w:t>
      </w:r>
      <w:r w:rsidRPr="0024129F">
        <w:rPr>
          <w:rFonts w:ascii="Angsana New" w:hAnsi="Angsana New"/>
          <w:sz w:val="28"/>
          <w:szCs w:val="28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24129F">
        <w:rPr>
          <w:rFonts w:ascii="Angsana New" w:hAnsi="Angsana New"/>
          <w:sz w:val="28"/>
          <w:szCs w:val="28"/>
        </w:rPr>
        <w:t xml:space="preserve"> </w:t>
      </w:r>
      <w:r w:rsidRPr="0024129F">
        <w:rPr>
          <w:rFonts w:ascii="Angsana New" w:hAnsi="Angsana New"/>
          <w:sz w:val="28"/>
          <w:szCs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4129F">
        <w:rPr>
          <w:rFonts w:ascii="Angsana New" w:hAnsi="Angsana New"/>
          <w:sz w:val="28"/>
          <w:szCs w:val="28"/>
        </w:rPr>
        <w:t xml:space="preserve"> </w:t>
      </w:r>
    </w:p>
    <w:p w14:paraId="4853B841" w14:textId="77777777" w:rsidR="0024129F" w:rsidRPr="0024129F" w:rsidRDefault="0024129F" w:rsidP="00241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0125231" w14:textId="14BD79AC" w:rsidR="002305D5" w:rsidRDefault="00D90FDD" w:rsidP="00241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24129F">
        <w:rPr>
          <w:rFonts w:ascii="Angsana New" w:hAnsi="Angsana New" w:hint="cs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24129F">
        <w:rPr>
          <w:rFonts w:ascii="Angsana New" w:hAnsi="Angsana New"/>
          <w:sz w:val="28"/>
          <w:szCs w:val="28"/>
        </w:rPr>
        <w:t xml:space="preserve"> </w:t>
      </w:r>
      <w:r w:rsidRPr="0024129F">
        <w:rPr>
          <w:rFonts w:ascii="Angsana New" w:hAnsi="Angsana New" w:hint="cs"/>
          <w:sz w:val="28"/>
          <w:szCs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D0C29BD" w14:textId="77777777" w:rsidR="001F79F2" w:rsidRPr="001F79F2" w:rsidRDefault="001F79F2" w:rsidP="00241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722C8D5" w14:textId="77777777" w:rsidR="00D90FDD" w:rsidRPr="009B2DDD" w:rsidRDefault="00D90FDD" w:rsidP="00122D56">
      <w:pPr>
        <w:numPr>
          <w:ilvl w:val="0"/>
          <w:numId w:val="23"/>
        </w:numPr>
        <w:tabs>
          <w:tab w:val="clear" w:pos="454"/>
          <w:tab w:val="clear" w:pos="680"/>
          <w:tab w:val="left" w:pos="426"/>
          <w:tab w:val="left" w:pos="993"/>
        </w:tabs>
        <w:spacing w:line="240" w:lineRule="auto"/>
        <w:ind w:right="125" w:hanging="1070"/>
        <w:jc w:val="thaiDistribute"/>
        <w:rPr>
          <w:rFonts w:ascii="Angsana New" w:hAnsi="Angsana New"/>
          <w:i/>
          <w:iCs/>
          <w:sz w:val="28"/>
          <w:szCs w:val="28"/>
        </w:rPr>
      </w:pPr>
      <w:r w:rsidRPr="009B2DDD">
        <w:rPr>
          <w:rFonts w:ascii="Angsana New" w:hAnsi="Angsana New"/>
          <w:i/>
          <w:i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A25747A" w14:textId="77777777" w:rsidR="009B2DDD" w:rsidRPr="009B2DDD" w:rsidRDefault="009B2D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eastAsia="SimSun" w:hAnsi="Angsana New"/>
          <w:sz w:val="16"/>
          <w:szCs w:val="16"/>
        </w:rPr>
      </w:pPr>
    </w:p>
    <w:p w14:paraId="33680768" w14:textId="77777777" w:rsidR="00D90FDD" w:rsidRPr="009B2DDD" w:rsidRDefault="00D90F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D90FDD">
        <w:rPr>
          <w:rFonts w:ascii="Angsana New" w:eastAsia="SimSun" w:hAnsi="Angsana New"/>
          <w:sz w:val="32"/>
          <w:szCs w:val="32"/>
          <w:cs/>
        </w:rPr>
        <w:tab/>
      </w:r>
      <w:r w:rsidRPr="009B2DDD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Pr="009B2DDD">
        <w:rPr>
          <w:rFonts w:ascii="Angsana New" w:hAnsi="Angsana New"/>
          <w:sz w:val="28"/>
          <w:szCs w:val="28"/>
        </w:rPr>
        <w:t xml:space="preserve">12 </w:t>
      </w:r>
      <w:r w:rsidRPr="009B2DDD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9B8D95D" w14:textId="77777777" w:rsidR="003058A1" w:rsidRPr="008C03A7" w:rsidRDefault="003058A1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4CD659DA" w14:textId="77777777" w:rsidR="00D90FDD" w:rsidRPr="009B2DDD" w:rsidRDefault="00D90F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i/>
          <w:iCs/>
          <w:sz w:val="28"/>
          <w:szCs w:val="28"/>
        </w:rPr>
      </w:pPr>
      <w:r w:rsidRPr="009B2DDD">
        <w:rPr>
          <w:rFonts w:ascii="Angsana New" w:hAnsi="Angsana New"/>
          <w:i/>
          <w:iCs/>
          <w:sz w:val="28"/>
          <w:szCs w:val="28"/>
          <w:cs/>
        </w:rPr>
        <w:t>กลุ่มบริษัทในฐานะผู้ให้เช่า</w:t>
      </w:r>
    </w:p>
    <w:p w14:paraId="78BEFD2A" w14:textId="77777777" w:rsidR="009B2DDD" w:rsidRPr="008C03A7" w:rsidRDefault="009B2D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A3410DE" w14:textId="77777777" w:rsidR="00D90FDD" w:rsidRPr="009B2DDD" w:rsidRDefault="00D90F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i/>
          <w:iCs/>
          <w:sz w:val="28"/>
          <w:szCs w:val="28"/>
        </w:rPr>
      </w:pPr>
      <w:r w:rsidRPr="009B2DDD">
        <w:rPr>
          <w:rFonts w:ascii="Angsana New" w:hAnsi="Angsana New"/>
          <w:i/>
          <w:iCs/>
          <w:sz w:val="28"/>
          <w:szCs w:val="28"/>
          <w:cs/>
        </w:rPr>
        <w:t>กรณีสัญญาเช่าเงินทุน</w:t>
      </w:r>
    </w:p>
    <w:p w14:paraId="27A76422" w14:textId="77777777" w:rsidR="009B2DDD" w:rsidRPr="009B2DDD" w:rsidRDefault="009B2D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5A9E0AB" w14:textId="77777777" w:rsidR="0081285F" w:rsidRDefault="00D90F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i/>
          <w:iCs/>
          <w:sz w:val="28"/>
          <w:szCs w:val="28"/>
        </w:rPr>
      </w:pPr>
      <w:r w:rsidRPr="009B2DDD">
        <w:rPr>
          <w:rFonts w:ascii="Angsana New" w:hAnsi="Angsana New"/>
          <w:sz w:val="28"/>
          <w:szCs w:val="28"/>
          <w:cs/>
        </w:rPr>
        <w:tab/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</w:t>
      </w:r>
      <w:r w:rsidRPr="0082570F">
        <w:rPr>
          <w:rFonts w:ascii="Angsana New" w:hAnsi="Angsana New"/>
          <w:sz w:val="28"/>
          <w:szCs w:val="28"/>
          <w:cs/>
        </w:rPr>
        <w:t>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9206A88" w14:textId="77777777" w:rsidR="0081285F" w:rsidRPr="008C03A7" w:rsidRDefault="0081285F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FFDABE0" w14:textId="77777777" w:rsidR="00D90FDD" w:rsidRPr="009B2DDD" w:rsidRDefault="00D90F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i/>
          <w:iCs/>
          <w:sz w:val="28"/>
          <w:szCs w:val="28"/>
        </w:rPr>
      </w:pPr>
      <w:r w:rsidRPr="009B2DDD">
        <w:rPr>
          <w:rFonts w:ascii="Angsana New" w:hAnsi="Angsana New"/>
          <w:i/>
          <w:iCs/>
          <w:sz w:val="28"/>
          <w:szCs w:val="28"/>
          <w:cs/>
        </w:rPr>
        <w:t>กรณีสัญญาเช่าดำเนินงาน</w:t>
      </w:r>
    </w:p>
    <w:p w14:paraId="67B7A70C" w14:textId="77777777" w:rsidR="0081285F" w:rsidRPr="008C03A7" w:rsidRDefault="0081285F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ED3231D" w14:textId="77777777" w:rsidR="00D90FDD" w:rsidRPr="007754D8" w:rsidRDefault="00D90FDD" w:rsidP="009B2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  <w:cs/>
        </w:rPr>
      </w:pPr>
      <w:r w:rsidRPr="007754D8">
        <w:rPr>
          <w:rFonts w:ascii="Angsana New" w:hAnsi="Angsana New"/>
          <w:sz w:val="28"/>
          <w:szCs w:val="28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B294D12" w14:textId="77777777" w:rsidR="008552BD" w:rsidRDefault="008552BD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4DB24BC1" w14:textId="77777777" w:rsidR="001F79F2" w:rsidRDefault="001F79F2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4262888C" w14:textId="77777777" w:rsidR="001F79F2" w:rsidRDefault="001F79F2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274C7C6" w14:textId="77777777" w:rsidR="001F79F2" w:rsidRPr="008C03A7" w:rsidRDefault="001F79F2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49E48476" w14:textId="148C085B" w:rsid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754D8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71887C79" w14:textId="77777777" w:rsidR="007754D8" w:rsidRPr="008C03A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9EAADF2" w14:textId="60E623B8" w:rsidR="007754D8" w:rsidRP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7754D8">
        <w:rPr>
          <w:rFonts w:ascii="Angsana New" w:hAnsi="Angsana New"/>
          <w:i/>
          <w:iCs/>
          <w:sz w:val="28"/>
          <w:szCs w:val="28"/>
          <w:cs/>
        </w:rPr>
        <w:tab/>
      </w:r>
      <w:r w:rsidRPr="007754D8">
        <w:rPr>
          <w:rFonts w:ascii="Angsana New" w:hAnsi="Angsana New"/>
          <w:sz w:val="28"/>
          <w:szCs w:val="28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</w:t>
      </w:r>
      <w:r w:rsidR="008C03A7">
        <w:rPr>
          <w:rFonts w:ascii="Angsana New" w:hAnsi="Angsana New" w:hint="cs"/>
          <w:sz w:val="28"/>
          <w:szCs w:val="28"/>
          <w:cs/>
        </w:rPr>
        <w:t xml:space="preserve">   </w:t>
      </w:r>
      <w:r w:rsidRPr="007754D8">
        <w:rPr>
          <w:rFonts w:ascii="Angsana New" w:hAnsi="Angsana New"/>
          <w:sz w:val="28"/>
          <w:szCs w:val="28"/>
          <w:cs/>
        </w:rPr>
        <w:t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8C03A7">
        <w:rPr>
          <w:rFonts w:ascii="Angsana New" w:hAnsi="Angsana New" w:hint="cs"/>
          <w:sz w:val="28"/>
          <w:szCs w:val="28"/>
          <w:cs/>
        </w:rPr>
        <w:t xml:space="preserve">     </w:t>
      </w:r>
      <w:r w:rsidRPr="007754D8">
        <w:rPr>
          <w:rFonts w:ascii="Angsana New" w:hAnsi="Angsana New"/>
          <w:sz w:val="28"/>
          <w:szCs w:val="28"/>
          <w:cs/>
        </w:rPr>
        <w:t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B7FD67C" w14:textId="77777777" w:rsidR="007754D8" w:rsidRPr="0029419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4936393B" w14:textId="77777777" w:rsidR="007754D8" w:rsidRP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bookmarkStart w:id="1" w:name="_Hlk63716089"/>
      <w:r w:rsidRPr="007754D8">
        <w:rPr>
          <w:rFonts w:ascii="Angsana New" w:hAnsi="Angsana New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8D6B9B6" w14:textId="77777777" w:rsidR="007754D8" w:rsidRPr="0029419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FC90BF0" w14:textId="5143510A" w:rsidR="00D90FDD" w:rsidRP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7754D8">
        <w:rPr>
          <w:rFonts w:ascii="Angsana New" w:hAnsi="Angsana New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8C03A7">
        <w:rPr>
          <w:rFonts w:ascii="Angsana New" w:hAnsi="Angsana New" w:hint="cs"/>
          <w:sz w:val="28"/>
          <w:szCs w:val="28"/>
          <w:cs/>
        </w:rPr>
        <w:t xml:space="preserve">   </w:t>
      </w:r>
      <w:r w:rsidRPr="007754D8">
        <w:rPr>
          <w:rFonts w:ascii="Angsana New" w:hAnsi="Angsana New"/>
          <w:sz w:val="28"/>
          <w:szCs w:val="28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bookmarkEnd w:id="1"/>
      <w:r w:rsidR="00D90FDD" w:rsidRPr="007754D8">
        <w:rPr>
          <w:rFonts w:ascii="Angsana New" w:hAnsi="Angsana New"/>
          <w:sz w:val="28"/>
          <w:szCs w:val="28"/>
          <w:cs/>
        </w:rPr>
        <w:tab/>
      </w:r>
    </w:p>
    <w:p w14:paraId="22F860BB" w14:textId="77777777" w:rsidR="001267A0" w:rsidRPr="002305D5" w:rsidRDefault="001267A0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F56E187" w14:textId="77777777" w:rsidR="008C7311" w:rsidRPr="007754D8" w:rsidRDefault="008C7311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7754D8">
        <w:rPr>
          <w:rFonts w:ascii="Angsana New" w:hAnsi="Angsana New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698536F5" w14:textId="77777777" w:rsidR="008C7311" w:rsidRPr="00CE00B7" w:rsidRDefault="008C7311" w:rsidP="00AB66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493A6B26" w14:textId="7BD3BB0B" w:rsidR="008C7311" w:rsidRPr="00E512FC" w:rsidRDefault="008C7311" w:rsidP="00AF2270">
      <w:pPr>
        <w:tabs>
          <w:tab w:val="clear" w:pos="454"/>
          <w:tab w:val="clear" w:pos="68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E512FC">
        <w:rPr>
          <w:rFonts w:ascii="Angsana New" w:hAnsi="Angsana New"/>
          <w:sz w:val="28"/>
          <w:szCs w:val="28"/>
          <w:cs/>
        </w:rPr>
        <w:t>ประมาณการหนี้สินจะรับรู้ใน</w:t>
      </w:r>
      <w:r w:rsidR="006A23D0">
        <w:rPr>
          <w:rFonts w:ascii="Angsana New" w:hAnsi="Angsana New"/>
          <w:sz w:val="28"/>
          <w:szCs w:val="28"/>
          <w:cs/>
        </w:rPr>
        <w:t>งบฐานะการเงิน</w:t>
      </w:r>
      <w:r w:rsidRPr="00E512FC">
        <w:rPr>
          <w:rFonts w:ascii="Angsana New" w:hAnsi="Angsana New"/>
          <w:sz w:val="28"/>
          <w:szCs w:val="28"/>
          <w:cs/>
        </w:rPr>
        <w:t>ก็ต่อเมื่อ</w:t>
      </w:r>
      <w:r w:rsidR="008D3E8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512FC">
        <w:rPr>
          <w:rFonts w:ascii="Angsana New" w:hAnsi="Angsana New"/>
          <w:sz w:val="28"/>
          <w:szCs w:val="28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</w:t>
      </w:r>
      <w:r w:rsidR="00F87DBF" w:rsidRPr="00E512FC">
        <w:rPr>
          <w:rFonts w:ascii="Angsana New" w:hAnsi="Angsana New"/>
          <w:sz w:val="28"/>
          <w:szCs w:val="28"/>
          <w:cs/>
        </w:rPr>
        <w:t>ระ</w:t>
      </w:r>
      <w:r w:rsidRPr="00E512FC">
        <w:rPr>
          <w:rFonts w:ascii="Angsana New" w:hAnsi="Angsana New"/>
          <w:sz w:val="28"/>
          <w:szCs w:val="28"/>
          <w:cs/>
        </w:rPr>
        <w:t>หนี้สินดังกล่าว โดยภาระหนี้สินดังกล่าวสามารถประม</w:t>
      </w:r>
      <w:r w:rsidR="00A62082">
        <w:rPr>
          <w:rFonts w:ascii="Angsana New" w:hAnsi="Angsana New"/>
          <w:sz w:val="28"/>
          <w:szCs w:val="28"/>
          <w:cs/>
        </w:rPr>
        <w:t>าณจำนวนเงินได้อย่างน่าเชื่อถื</w:t>
      </w:r>
      <w:r w:rsidR="00D46919">
        <w:rPr>
          <w:rFonts w:ascii="Angsana New" w:hAnsi="Angsana New" w:hint="cs"/>
          <w:sz w:val="28"/>
          <w:szCs w:val="28"/>
          <w:cs/>
        </w:rPr>
        <w:t xml:space="preserve">อ </w:t>
      </w:r>
      <w:r w:rsidRPr="00E512FC">
        <w:rPr>
          <w:rFonts w:ascii="Angsana New" w:hAnsi="Angsana New"/>
          <w:sz w:val="28"/>
          <w:szCs w:val="28"/>
          <w:cs/>
        </w:rPr>
        <w:t>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7BC1BAF2" w14:textId="77777777" w:rsidR="002305D5" w:rsidRDefault="002305D5" w:rsidP="00AB66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1C9E851" w14:textId="77777777" w:rsidR="003D7ADD" w:rsidRPr="009927BD" w:rsidRDefault="003D7ADD" w:rsidP="003D7ADD">
      <w:pPr>
        <w:ind w:right="-43"/>
        <w:rPr>
          <w:rFonts w:ascii="Angsana New" w:hAnsi="Angsana New"/>
          <w:b/>
          <w:bCs/>
          <w:i/>
          <w:iCs/>
          <w:sz w:val="28"/>
          <w:szCs w:val="28"/>
        </w:rPr>
      </w:pPr>
      <w:r w:rsidRPr="009927B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ประมาณการหนี้สิน</w:t>
      </w:r>
      <w:r w:rsidR="006E2A35" w:rsidRPr="009927B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ต้นทุน</w:t>
      </w:r>
      <w:r w:rsidRPr="009927B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หลุมฝังกลบ</w:t>
      </w:r>
    </w:p>
    <w:p w14:paraId="61C988F9" w14:textId="77777777" w:rsidR="003D7ADD" w:rsidRPr="008C03A7" w:rsidRDefault="003D7ADD" w:rsidP="003D7ADD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44CC42A9" w14:textId="77777777" w:rsidR="003D7ADD" w:rsidRPr="003D7ADD" w:rsidRDefault="003D7ADD" w:rsidP="003D7ADD">
      <w:pPr>
        <w:tabs>
          <w:tab w:val="clear" w:pos="454"/>
          <w:tab w:val="clear" w:pos="68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3D7ADD">
        <w:rPr>
          <w:rFonts w:ascii="Angsana New" w:hAnsi="Angsana New" w:hint="cs"/>
          <w:sz w:val="28"/>
          <w:szCs w:val="28"/>
          <w:cs/>
        </w:rPr>
        <w:t>ประมาณการหนี้สิน</w:t>
      </w:r>
      <w:r w:rsidR="00BE2786">
        <w:rPr>
          <w:rFonts w:ascii="Angsana New" w:hAnsi="Angsana New" w:hint="cs"/>
          <w:sz w:val="28"/>
          <w:szCs w:val="28"/>
          <w:cs/>
        </w:rPr>
        <w:t>ต้นทุน</w:t>
      </w:r>
      <w:r w:rsidRPr="003D7ADD">
        <w:rPr>
          <w:rFonts w:ascii="Angsana New" w:hAnsi="Angsana New" w:hint="cs"/>
          <w:sz w:val="28"/>
          <w:szCs w:val="28"/>
          <w:cs/>
        </w:rPr>
        <w:t>หลุมฝังกลบจะบันทึกเมื่อบริษัทมีการเปิดใช้พื้นที่หลุมฝังกลบ ที่เกิดขึ้นในปัจจุบันและมีความเป็นไปได้ค่อนข้างแน่นอนว่าจะถูกจ่ายไปเพื่อชำระหนี้เมื่อมีการปิดหลุม ซึ่งพิจารณาจากค่าใช้จ่ายและอุปกรณ์ที่คาดว่าจะเกิดขึ้นในการปิดหลุมฝังกลบในแต่ละหลุม และจะมีการทบทวนประมาณการค่าใช้จ่ายในการปิดหลุมทุกปี</w:t>
      </w:r>
    </w:p>
    <w:p w14:paraId="3B22BB7D" w14:textId="77777777" w:rsidR="00617578" w:rsidRDefault="00617578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3A45E116" w14:textId="77777777" w:rsidR="001F79F2" w:rsidRDefault="001F79F2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0E3AA344" w14:textId="77777777" w:rsidR="001F79F2" w:rsidRPr="008C03A7" w:rsidRDefault="001F79F2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283D17B4" w14:textId="77777777" w:rsidR="007754D8" w:rsidRPr="006B15D9" w:rsidRDefault="007754D8" w:rsidP="007754D8">
      <w:pPr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6B15D9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ผลประโยชน์ของพนักงาน</w:t>
      </w:r>
    </w:p>
    <w:p w14:paraId="5C3E0E74" w14:textId="77777777" w:rsidR="007754D8" w:rsidRPr="006C5A9A" w:rsidRDefault="007754D8" w:rsidP="007754D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775577B" w14:textId="77777777" w:rsidR="007754D8" w:rsidRPr="006B15D9" w:rsidRDefault="007754D8" w:rsidP="007754D8">
      <w:pPr>
        <w:pStyle w:val="BodyText2"/>
        <w:tabs>
          <w:tab w:val="left" w:pos="0"/>
          <w:tab w:val="left" w:pos="540"/>
        </w:tabs>
        <w:spacing w:line="240" w:lineRule="atLeast"/>
        <w:ind w:right="122" w:hanging="360"/>
        <w:jc w:val="thaiDistribute"/>
        <w:rPr>
          <w:rFonts w:ascii="Angsana New" w:hAnsi="Angsana New"/>
          <w:i/>
          <w:iCs/>
          <w:sz w:val="28"/>
          <w:szCs w:val="28"/>
        </w:rPr>
      </w:pPr>
      <w:r w:rsidRPr="006B15D9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6A1FAB9" w14:textId="77777777" w:rsidR="007754D8" w:rsidRPr="006C5A9A" w:rsidRDefault="007754D8" w:rsidP="007754D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52996E1" w14:textId="77777777" w:rsidR="007754D8" w:rsidRPr="006B15D9" w:rsidRDefault="007754D8" w:rsidP="007754D8">
      <w:pPr>
        <w:pStyle w:val="BodyText2"/>
        <w:tabs>
          <w:tab w:val="left" w:pos="0"/>
          <w:tab w:val="left" w:pos="540"/>
        </w:tabs>
        <w:spacing w:line="240" w:lineRule="atLeast"/>
        <w:ind w:left="0" w:right="122" w:firstLine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6B15D9">
        <w:rPr>
          <w:rFonts w:ascii="Angsana New" w:hAnsi="Angsana New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1E058DB" w14:textId="77777777" w:rsidR="00E6328E" w:rsidRPr="008C03A7" w:rsidRDefault="00E6328E" w:rsidP="007754D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68FD3D6" w14:textId="77777777" w:rsidR="007754D8" w:rsidRPr="006B15D9" w:rsidRDefault="007754D8" w:rsidP="007754D8">
      <w:pPr>
        <w:pStyle w:val="BodyText2"/>
        <w:tabs>
          <w:tab w:val="left" w:pos="0"/>
          <w:tab w:val="left" w:pos="540"/>
        </w:tabs>
        <w:spacing w:line="240" w:lineRule="atLeast"/>
        <w:ind w:left="0" w:right="122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6B15D9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513DA1E0" w14:textId="77777777" w:rsidR="007754D8" w:rsidRPr="00E6328E" w:rsidRDefault="007754D8" w:rsidP="007754D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354768B9" w14:textId="77777777" w:rsidR="007754D8" w:rsidRDefault="007754D8" w:rsidP="007754D8">
      <w:pPr>
        <w:pStyle w:val="BodyText2"/>
        <w:tabs>
          <w:tab w:val="left" w:pos="0"/>
          <w:tab w:val="left" w:pos="540"/>
        </w:tabs>
        <w:spacing w:line="240" w:lineRule="atLeast"/>
        <w:ind w:left="0" w:right="122" w:firstLine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6B15D9">
        <w:rPr>
          <w:rFonts w:ascii="Angsana New" w:hAnsi="Angsana New" w:hint="cs"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Pr="006B15D9">
        <w:rPr>
          <w:rFonts w:ascii="Angsana New" w:hAnsi="Angsana New"/>
          <w:sz w:val="28"/>
          <w:szCs w:val="28"/>
        </w:rPr>
        <w:t xml:space="preserve"> </w:t>
      </w:r>
      <w:r w:rsidRPr="006B15D9">
        <w:rPr>
          <w:rFonts w:ascii="Angsana New" w:hAnsi="Angsana New" w:hint="cs"/>
          <w:sz w:val="28"/>
          <w:szCs w:val="28"/>
          <w:cs/>
        </w:rPr>
        <w:t>ซึ่ง</w:t>
      </w: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6B15D9">
        <w:rPr>
          <w:rFonts w:ascii="Angsana New" w:hAnsi="Angsana New" w:hint="cs"/>
          <w:sz w:val="28"/>
          <w:szCs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5CAC6F5" w14:textId="77777777" w:rsidR="00142FD0" w:rsidRDefault="00142FD0" w:rsidP="007754D8">
      <w:pPr>
        <w:tabs>
          <w:tab w:val="clear" w:pos="454"/>
          <w:tab w:val="clear" w:pos="680"/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3306DAA1" w14:textId="77777777" w:rsidR="007754D8" w:rsidRDefault="007754D8" w:rsidP="007754D8">
      <w:pPr>
        <w:tabs>
          <w:tab w:val="clear" w:pos="454"/>
          <w:tab w:val="clear" w:pos="680"/>
          <w:tab w:val="left" w:pos="0"/>
          <w:tab w:val="left" w:pos="1200"/>
          <w:tab w:val="left" w:pos="1800"/>
          <w:tab w:val="left" w:pos="2400"/>
          <w:tab w:val="left" w:pos="3000"/>
        </w:tabs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033EE0">
        <w:rPr>
          <w:rFonts w:ascii="Angsana New" w:hAnsi="Angsana New" w:hint="cs"/>
          <w:sz w:val="28"/>
          <w:szCs w:val="28"/>
          <w:cs/>
        </w:rPr>
        <w:t xml:space="preserve"> คำนวณ</w:t>
      </w:r>
      <w:r w:rsidRPr="00033EE0">
        <w:rPr>
          <w:rFonts w:ascii="Angsana New" w:hAnsi="Angsana New"/>
          <w:sz w:val="28"/>
          <w:szCs w:val="28"/>
          <w:cs/>
        </w:rPr>
        <w:t>หนี้สินโครงการ</w:t>
      </w:r>
      <w:r w:rsidRPr="00033EE0">
        <w:rPr>
          <w:rFonts w:ascii="Angsana New" w:hAnsi="Angsana New" w:hint="cs"/>
          <w:sz w:val="28"/>
          <w:szCs w:val="28"/>
          <w:cs/>
        </w:rPr>
        <w:t>ผลประโยชน์หลังออกจากงานโดย</w:t>
      </w:r>
      <w:r w:rsidRPr="00033EE0">
        <w:rPr>
          <w:rFonts w:ascii="Angsana New" w:hAnsi="Angsana New"/>
          <w:sz w:val="28"/>
          <w:szCs w:val="28"/>
          <w:cs/>
        </w:rPr>
        <w:t>ใช้วิธีคิดลดแต่ละหน่วยที่ประมาณการไว้</w:t>
      </w:r>
      <w:r w:rsidRPr="00033EE0">
        <w:rPr>
          <w:rFonts w:ascii="Angsana New" w:hAnsi="Angsana New" w:hint="cs"/>
          <w:sz w:val="28"/>
          <w:szCs w:val="28"/>
          <w:cs/>
        </w:rPr>
        <w:t xml:space="preserve"> (</w:t>
      </w:r>
      <w:r w:rsidRPr="00033EE0">
        <w:rPr>
          <w:rFonts w:ascii="Angsana New" w:hAnsi="Angsana New"/>
          <w:sz w:val="28"/>
          <w:szCs w:val="28"/>
        </w:rPr>
        <w:t>Projected Unit Credit Method</w:t>
      </w:r>
      <w:r w:rsidRPr="00033EE0">
        <w:rPr>
          <w:rFonts w:ascii="Angsana New" w:hAnsi="Angsana New" w:hint="cs"/>
          <w:sz w:val="28"/>
          <w:szCs w:val="28"/>
          <w:cs/>
        </w:rPr>
        <w:t>)</w:t>
      </w:r>
      <w:r w:rsidRPr="00033EE0">
        <w:rPr>
          <w:rFonts w:ascii="Angsana New" w:hAnsi="Angsana New"/>
          <w:sz w:val="28"/>
          <w:szCs w:val="28"/>
        </w:rPr>
        <w:t xml:space="preserve"> </w:t>
      </w:r>
      <w:r w:rsidRPr="00033EE0">
        <w:rPr>
          <w:rFonts w:ascii="Angsana New" w:hAnsi="Angsana New" w:hint="cs"/>
          <w:sz w:val="28"/>
          <w:szCs w:val="28"/>
          <w:cs/>
        </w:rPr>
        <w:t>โดยนักคณิตศาสตร์ประกันภัย</w:t>
      </w:r>
      <w:r w:rsidRPr="00033EE0">
        <w:rPr>
          <w:rFonts w:ascii="Angsana New" w:hAnsi="Angsana New"/>
          <w:i/>
          <w:sz w:val="28"/>
          <w:szCs w:val="28"/>
          <w:cs/>
        </w:rPr>
        <w:t>ที่ได้รับอนุญาต</w:t>
      </w:r>
      <w:r w:rsidRPr="00033EE0">
        <w:rPr>
          <w:rFonts w:ascii="Angsana New" w:hAnsi="Angsana New" w:hint="cs"/>
          <w:sz w:val="28"/>
          <w:szCs w:val="28"/>
          <w:cs/>
        </w:rPr>
        <w:t xml:space="preserve"> </w:t>
      </w:r>
      <w:r w:rsidRPr="00033EE0">
        <w:rPr>
          <w:rFonts w:ascii="Angsana New" w:hAnsi="Angsana New"/>
          <w:sz w:val="28"/>
          <w:szCs w:val="28"/>
          <w:cs/>
        </w:rPr>
        <w:t xml:space="preserve"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าผลประโยชน์ที่ปรับเปลี่ยนนั้นจะตกเป็นสิทธิขาดของพนักงาน </w:t>
      </w:r>
    </w:p>
    <w:p w14:paraId="66060428" w14:textId="77777777" w:rsidR="007754D8" w:rsidRPr="00006E7E" w:rsidRDefault="007754D8" w:rsidP="007754D8">
      <w:pPr>
        <w:tabs>
          <w:tab w:val="clear" w:pos="454"/>
          <w:tab w:val="clear" w:pos="680"/>
          <w:tab w:val="left" w:pos="0"/>
          <w:tab w:val="left" w:pos="1200"/>
          <w:tab w:val="left" w:pos="1800"/>
          <w:tab w:val="left" w:pos="2400"/>
          <w:tab w:val="left" w:pos="3000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p w14:paraId="397E82DF" w14:textId="77777777" w:rsidR="007754D8" w:rsidRDefault="007754D8" w:rsidP="007754D8">
      <w:pPr>
        <w:pStyle w:val="BodyText2"/>
        <w:tabs>
          <w:tab w:val="left" w:pos="0"/>
          <w:tab w:val="left" w:pos="540"/>
        </w:tabs>
        <w:spacing w:line="240" w:lineRule="atLeast"/>
        <w:ind w:left="0" w:right="122" w:firstLine="0"/>
        <w:jc w:val="thaiDistribute"/>
        <w:rPr>
          <w:rFonts w:ascii="Angsana New" w:hAnsi="Angsana New"/>
          <w:sz w:val="28"/>
          <w:szCs w:val="28"/>
        </w:rPr>
      </w:pPr>
      <w:r w:rsidRPr="00033EE0">
        <w:rPr>
          <w:rFonts w:ascii="Angsana New" w:hAnsi="Angsana New"/>
          <w:i/>
          <w:sz w:val="28"/>
          <w:szCs w:val="28"/>
          <w:cs/>
        </w:rPr>
        <w:t>ผลกำไรหรือขาดทุนจากการประมาณตามหลัก</w:t>
      </w:r>
      <w:r w:rsidRPr="00167D51">
        <w:rPr>
          <w:rFonts w:ascii="Angsana New" w:hAnsi="Angsana New"/>
          <w:i/>
          <w:sz w:val="28"/>
          <w:szCs w:val="28"/>
          <w:cs/>
        </w:rPr>
        <w:t>คณิตศาสตร์ประกันภัย</w:t>
      </w:r>
      <w:r w:rsidRPr="00167D51">
        <w:rPr>
          <w:rFonts w:ascii="Angsana New" w:hAnsi="Angsana New" w:hint="cs"/>
          <w:iCs/>
          <w:sz w:val="28"/>
          <w:szCs w:val="28"/>
          <w:cs/>
        </w:rPr>
        <w:t xml:space="preserve"> </w:t>
      </w:r>
      <w:r w:rsidRPr="00167D51">
        <w:rPr>
          <w:rFonts w:ascii="Angsana New" w:hAnsi="Angsana New"/>
          <w:iCs/>
          <w:sz w:val="28"/>
          <w:szCs w:val="28"/>
        </w:rPr>
        <w:t xml:space="preserve">(Actuarial gains and losses) </w:t>
      </w:r>
      <w:r w:rsidRPr="00167D51">
        <w:rPr>
          <w:rFonts w:ascii="Angsana New" w:hAnsi="Angsana New" w:hint="cs"/>
          <w:i/>
          <w:sz w:val="28"/>
          <w:szCs w:val="28"/>
          <w:cs/>
        </w:rPr>
        <w:t>รับรู้เป็น</w:t>
      </w:r>
      <w:r w:rsidRPr="00033EE0">
        <w:rPr>
          <w:rFonts w:ascii="Angsana New" w:hAnsi="Angsana New" w:hint="cs"/>
          <w:i/>
          <w:sz w:val="28"/>
          <w:szCs w:val="28"/>
          <w:cs/>
        </w:rPr>
        <w:t>รายการในกำไร</w:t>
      </w:r>
      <w:r w:rsidRPr="00033EE0">
        <w:rPr>
          <w:rFonts w:ascii="Angsana New" w:hAnsi="Angsana New" w:hint="cs"/>
          <w:sz w:val="28"/>
          <w:szCs w:val="28"/>
          <w:cs/>
        </w:rPr>
        <w:t>ขาดทุนเบ็ดเสร็จอื่น ในรอบระยะเวลาบัญชีที่เกิดขึ้น</w:t>
      </w:r>
    </w:p>
    <w:p w14:paraId="3F36A34B" w14:textId="77777777" w:rsidR="008552BD" w:rsidRPr="00905976" w:rsidRDefault="008552BD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626A915E" w14:textId="77777777" w:rsidR="007754D8" w:rsidRPr="001912A9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912A9">
        <w:rPr>
          <w:rFonts w:ascii="Angsana New" w:hAnsi="Angsana New"/>
          <w:b/>
          <w:bCs/>
          <w:i/>
          <w:iCs/>
          <w:sz w:val="28"/>
          <w:szCs w:val="28"/>
          <w:cs/>
        </w:rPr>
        <w:t>รายได้</w:t>
      </w:r>
    </w:p>
    <w:p w14:paraId="7B37605A" w14:textId="77777777" w:rsidR="007754D8" w:rsidRPr="004C640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115EDDE1" w14:textId="77777777" w:rsidR="007754D8" w:rsidRPr="001912A9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1912A9">
        <w:rPr>
          <w:rFonts w:ascii="Angsana New" w:hAnsi="Angsana New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394798F2" w14:textId="77777777" w:rsid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05341CEE" w14:textId="77777777" w:rsidR="007754D8" w:rsidRPr="00A713AA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1912A9">
        <w:rPr>
          <w:rFonts w:ascii="Angsana New" w:hAnsi="Angsana New"/>
          <w:i/>
          <w:iCs/>
          <w:sz w:val="28"/>
          <w:szCs w:val="28"/>
          <w:cs/>
        </w:rPr>
        <w:t>การขายสินค้าและให้บริการ</w:t>
      </w:r>
    </w:p>
    <w:p w14:paraId="3889A505" w14:textId="77777777" w:rsidR="007754D8" w:rsidRPr="004C640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1B30857F" w14:textId="77777777" w:rsid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0A2F55">
        <w:rPr>
          <w:rFonts w:ascii="Angsana New" w:hAnsi="Angsana New"/>
          <w:sz w:val="28"/>
          <w:szCs w:val="28"/>
          <w:cs/>
        </w:rPr>
        <w:t>รายได้จะรับรู้เมื่อกลุ่มบริษัทได้ปฏิบัติตามข้อผูกพันในการโอนสินค้าหรือบริการแก่ลูกค้าแล้ว โดยต้องปันส่วนรายได้ที่ได้รับจากสัญญาที่ทำกับลูกค้าให้กับแต่ละภาระที่ต้องปฏิบัติ ซึ่งอ้างอิงกับราคาขายแบบเอกเทศ</w:t>
      </w:r>
    </w:p>
    <w:p w14:paraId="0A6959E7" w14:textId="77777777" w:rsidR="007754D8" w:rsidRPr="004C640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  <w:r w:rsidRPr="004C6407">
        <w:rPr>
          <w:rFonts w:ascii="Angsana New" w:hAnsi="Angsana New"/>
          <w:sz w:val="16"/>
          <w:szCs w:val="16"/>
          <w:cs/>
        </w:rPr>
        <w:t xml:space="preserve"> </w:t>
      </w:r>
    </w:p>
    <w:p w14:paraId="599418E6" w14:textId="77777777" w:rsidR="007754D8" w:rsidRPr="00731B21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731B21">
        <w:rPr>
          <w:rFonts w:ascii="Angsana New" w:hAnsi="Angsana New"/>
          <w:sz w:val="28"/>
          <w:szCs w:val="28"/>
          <w:cs/>
        </w:rPr>
        <w:t>รายได้จากการขายสินค้า 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การใช้และได้รับประโยชน์ที่เหลืออยู่เกือบทั้งหมดจากสินค้าและกลุ่มบริษัทมีสิทธิที่จะได้รับชำระเงินสำหรับสินค้านั้น ทั้งนี้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29079D35" w14:textId="77777777" w:rsidR="00270873" w:rsidRPr="00270873" w:rsidRDefault="00270873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CA49DF4" w14:textId="77777777" w:rsidR="007754D8" w:rsidRPr="00FC4C6F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FE5632">
        <w:rPr>
          <w:rFonts w:ascii="Angsana New" w:hAnsi="Angsana New"/>
          <w:sz w:val="28"/>
          <w:szCs w:val="28"/>
          <w:cs/>
        </w:rPr>
        <w:t>รายได้</w:t>
      </w:r>
      <w:r>
        <w:rPr>
          <w:rFonts w:ascii="Angsana New" w:hAnsi="Angsana New" w:hint="cs"/>
          <w:sz w:val="28"/>
          <w:szCs w:val="28"/>
          <w:cs/>
        </w:rPr>
        <w:t>จาก</w:t>
      </w:r>
      <w:r w:rsidRPr="0077161E">
        <w:rPr>
          <w:rFonts w:ascii="Angsana New" w:hAnsi="Angsana New"/>
          <w:sz w:val="28"/>
          <w:szCs w:val="28"/>
          <w:cs/>
        </w:rPr>
        <w:t>การขายอสังหาริมทรัพย์ประกอบด้วย</w:t>
      </w:r>
      <w:r w:rsidRPr="00FE5632">
        <w:rPr>
          <w:rFonts w:ascii="Angsana New" w:hAnsi="Angsana New"/>
          <w:sz w:val="28"/>
          <w:szCs w:val="28"/>
          <w:cs/>
        </w:rPr>
        <w:t>มูลค่ายุติธรรมที่จะได้รับจากการขายอสังหาริมทรัพย์และที่ให้บริการซึ่งเกิดขึ้นจากกิจกรรมตามปกติของกลุ่มกิจการ โดยรายได้จากการขายอสังหาริมทรัพย์รับรู้เป็นรายได้เมื่อมีการโอนกรรมสิทธิ์ให้กับผู้ซื้อแล้ว โดยเป็นจำนวนเงินที่สุทธิจากเงินคืนและส่วนลด รายได้จากการขายอสังหาริมทรัพย์รับรู้เมื่อผู้ซื้อรับโอนความเสี่ยงและผลตอบแทนที่เป็นสาระสำคัญของความเป็นเจ้าของอสังหาริมทรัพย์</w:t>
      </w:r>
    </w:p>
    <w:p w14:paraId="17686DC7" w14:textId="77777777" w:rsidR="007754D8" w:rsidRPr="004C640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4837820F" w14:textId="77777777" w:rsidR="009A489D" w:rsidRDefault="009A489D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9A489D">
        <w:rPr>
          <w:rFonts w:ascii="Angsana New" w:hAnsi="Angsana New"/>
          <w:sz w:val="28"/>
          <w:szCs w:val="28"/>
          <w:cs/>
        </w:rPr>
        <w:lastRenderedPageBreak/>
        <w:t>รายได้จากการให้บริการบำบัดและกำจัดกากอุตสาหกรรม รับรู้เมื่อลูกค้าได้รับประโยชน์จากการให้บริการของบริษัท</w:t>
      </w:r>
    </w:p>
    <w:p w14:paraId="2CA7ADD4" w14:textId="77777777" w:rsidR="00911C8D" w:rsidRPr="00937181" w:rsidRDefault="00911C8D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  <w:bookmarkStart w:id="2" w:name="_Hlk63716194"/>
    </w:p>
    <w:p w14:paraId="744EB001" w14:textId="77777777" w:rsidR="007754D8" w:rsidRPr="006C5A9A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6C5A9A">
        <w:rPr>
          <w:rFonts w:ascii="Angsana New" w:hAnsi="Angsana New"/>
          <w:i/>
          <w:iCs/>
          <w:sz w:val="28"/>
          <w:szCs w:val="28"/>
          <w:cs/>
        </w:rPr>
        <w:t>ดอกเบี้ยรับและรายได้อื่น</w:t>
      </w:r>
    </w:p>
    <w:p w14:paraId="314EE24A" w14:textId="77777777" w:rsidR="007754D8" w:rsidRPr="004C640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55A88363" w14:textId="77777777" w:rsidR="007754D8" w:rsidRPr="00A713AA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A713AA">
        <w:rPr>
          <w:rFonts w:ascii="Angsana New" w:hAnsi="Angsana New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76614669" w14:textId="77777777" w:rsidR="007754D8" w:rsidRPr="004C6407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38F99522" w14:textId="77777777" w:rsidR="007754D8" w:rsidRPr="009A489D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9A489D">
        <w:rPr>
          <w:rFonts w:ascii="Angsana New" w:hAnsi="Angsana New"/>
          <w:sz w:val="28"/>
          <w:szCs w:val="28"/>
          <w:cs/>
        </w:rPr>
        <w:t>รายได้อื่นรับรู้ตามเกณฑ์คงค้าง</w:t>
      </w:r>
    </w:p>
    <w:bookmarkEnd w:id="2"/>
    <w:p w14:paraId="57590049" w14:textId="77777777" w:rsidR="00294197" w:rsidRPr="00937181" w:rsidRDefault="00294197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712CC0C4" w14:textId="77777777" w:rsidR="007754D8" w:rsidRPr="007A7A05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7A7A05">
        <w:rPr>
          <w:rFonts w:ascii="Angsana New" w:hAnsi="Angsana New"/>
          <w:i/>
          <w:iCs/>
          <w:sz w:val="28"/>
          <w:szCs w:val="28"/>
          <w:cs/>
        </w:rPr>
        <w:t>เงินปันผลรับ</w:t>
      </w:r>
    </w:p>
    <w:p w14:paraId="0C5B615A" w14:textId="77777777" w:rsidR="007754D8" w:rsidRPr="007A7A05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3AB515D5" w14:textId="77777777" w:rsid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7A7A05">
        <w:rPr>
          <w:rFonts w:ascii="Angsana New" w:hAnsi="Angsana New"/>
          <w:sz w:val="28"/>
          <w:szCs w:val="28"/>
          <w:cs/>
        </w:rPr>
        <w:t>เงินปันผลรับถือเป็นรายได้เมื่อมีสิทธิในการรับเงินปันผล</w:t>
      </w:r>
    </w:p>
    <w:p w14:paraId="792F1AA2" w14:textId="77777777" w:rsidR="009A489D" w:rsidRPr="00E94D2E" w:rsidRDefault="009A489D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45A84734" w14:textId="77777777" w:rsidR="007754D8" w:rsidRDefault="007754D8" w:rsidP="007754D8">
      <w:pPr>
        <w:pStyle w:val="AccPolicyHeading"/>
        <w:spacing w:line="240" w:lineRule="auto"/>
        <w:ind w:right="122"/>
      </w:pPr>
      <w:r w:rsidRPr="00107172">
        <w:rPr>
          <w:cs/>
        </w:rPr>
        <w:t>ค่าใช้จ่าย</w:t>
      </w:r>
    </w:p>
    <w:p w14:paraId="1A499DFC" w14:textId="77777777" w:rsidR="007754D8" w:rsidRPr="00DC3D59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  <w:cs/>
        </w:rPr>
      </w:pPr>
    </w:p>
    <w:p w14:paraId="4471662E" w14:textId="77777777" w:rsidR="007754D8" w:rsidRPr="00AC6F05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A713AA">
        <w:rPr>
          <w:rFonts w:ascii="Angsana New" w:hAnsi="Angsana New"/>
          <w:sz w:val="28"/>
          <w:szCs w:val="28"/>
          <w:cs/>
        </w:rPr>
        <w:t>ค่าใช้จ่ายรับรู้ตามเกณฑ์คงค้าง</w:t>
      </w:r>
    </w:p>
    <w:p w14:paraId="5E7E3C41" w14:textId="77777777" w:rsidR="007754D8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68DE12D" w14:textId="77777777" w:rsidR="007754D8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i/>
          <w:iCs/>
          <w:sz w:val="28"/>
          <w:szCs w:val="28"/>
        </w:rPr>
      </w:pPr>
      <w:r w:rsidRPr="00AA625C">
        <w:rPr>
          <w:rFonts w:ascii="Angsana New" w:hAnsi="Angsana New"/>
          <w:b/>
          <w:i/>
          <w:iCs/>
          <w:sz w:val="28"/>
          <w:szCs w:val="28"/>
          <w:cs/>
        </w:rPr>
        <w:t>ต้นทุน</w:t>
      </w:r>
      <w:r w:rsidRPr="00AA625C">
        <w:rPr>
          <w:rFonts w:ascii="Angsana New" w:hAnsi="Angsana New" w:hint="cs"/>
          <w:b/>
          <w:i/>
          <w:iCs/>
          <w:sz w:val="28"/>
          <w:szCs w:val="28"/>
          <w:cs/>
        </w:rPr>
        <w:t>ส่วนเพิ่มเพื่อ</w:t>
      </w:r>
      <w:r w:rsidRPr="00AA625C">
        <w:rPr>
          <w:rFonts w:ascii="Angsana New" w:hAnsi="Angsana New"/>
          <w:b/>
          <w:i/>
          <w:iCs/>
          <w:sz w:val="28"/>
          <w:szCs w:val="28"/>
          <w:cs/>
        </w:rPr>
        <w:t>การได้มาซึ่งสัญญา</w:t>
      </w:r>
      <w:r w:rsidRPr="00AA625C">
        <w:rPr>
          <w:rFonts w:ascii="Angsana New" w:hAnsi="Angsana New"/>
          <w:b/>
          <w:i/>
          <w:iCs/>
          <w:sz w:val="28"/>
          <w:szCs w:val="28"/>
        </w:rPr>
        <w:t xml:space="preserve"> </w:t>
      </w:r>
    </w:p>
    <w:p w14:paraId="03F828E4" w14:textId="77777777" w:rsidR="007754D8" w:rsidRPr="00937181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1BFA103F" w14:textId="77777777" w:rsidR="007754D8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</w:rPr>
      </w:pPr>
      <w:r w:rsidRPr="00C26A01">
        <w:rPr>
          <w:rFonts w:ascii="Angsana New" w:hAnsi="Angsana New"/>
          <w:b/>
          <w:sz w:val="28"/>
          <w:szCs w:val="28"/>
          <w:cs/>
        </w:rPr>
        <w:t>ต้นทุน</w:t>
      </w:r>
      <w:r w:rsidRPr="00717FF4">
        <w:rPr>
          <w:rFonts w:ascii="Angsana New" w:hAnsi="Angsana New" w:hint="cs"/>
          <w:b/>
          <w:sz w:val="28"/>
          <w:szCs w:val="28"/>
          <w:cs/>
        </w:rPr>
        <w:t>ส่วนเพิ่มเพื่อ</w:t>
      </w:r>
      <w:r w:rsidRPr="00C26A01">
        <w:rPr>
          <w:rFonts w:ascii="Angsana New" w:hAnsi="Angsana New"/>
          <w:b/>
          <w:sz w:val="28"/>
          <w:szCs w:val="28"/>
          <w:cs/>
        </w:rPr>
        <w:t>การได้มาซึ่งสัญญา คือ</w:t>
      </w:r>
      <w:r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Pr="00C26A01">
        <w:rPr>
          <w:rFonts w:ascii="Angsana New" w:hAnsi="Angsana New"/>
          <w:b/>
          <w:sz w:val="28"/>
          <w:szCs w:val="28"/>
          <w:cs/>
        </w:rPr>
        <w:t>ค่านายหน้าที่จ่ายเพื่อให้ได้มาซึ่งสัญญาที่ทำกับลูกค้า</w:t>
      </w:r>
      <w:r>
        <w:rPr>
          <w:rFonts w:ascii="Angsana New" w:hAnsi="Angsana New" w:hint="cs"/>
          <w:b/>
          <w:sz w:val="28"/>
          <w:szCs w:val="28"/>
          <w:cs/>
        </w:rPr>
        <w:t>บันทึก</w:t>
      </w:r>
      <w:r w:rsidRPr="00C26A01">
        <w:rPr>
          <w:rFonts w:ascii="Angsana New" w:hAnsi="Angsana New"/>
          <w:b/>
          <w:sz w:val="28"/>
          <w:szCs w:val="28"/>
          <w:cs/>
        </w:rPr>
        <w:t>เป็นสินทรัพย์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Pr="00C26A01">
        <w:rPr>
          <w:rFonts w:ascii="Angsana New" w:hAnsi="Angsana New"/>
          <w:b/>
          <w:sz w:val="28"/>
          <w:szCs w:val="28"/>
        </w:rPr>
        <w:t xml:space="preserve"> </w:t>
      </w:r>
    </w:p>
    <w:p w14:paraId="2AC57CB0" w14:textId="77777777" w:rsidR="007754D8" w:rsidRPr="00AA625C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7C02A3CE" w14:textId="77777777" w:rsidR="007754D8" w:rsidRPr="00A0305E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</w:rPr>
      </w:pPr>
      <w:r>
        <w:rPr>
          <w:rFonts w:ascii="Angsana New" w:hAnsi="Angsana New" w:hint="cs"/>
          <w:b/>
          <w:sz w:val="28"/>
          <w:szCs w:val="28"/>
          <w:cs/>
        </w:rPr>
        <w:t>กลุ่ม</w:t>
      </w:r>
      <w:r w:rsidRPr="001B42A3">
        <w:rPr>
          <w:rFonts w:ascii="Angsana New" w:hAnsi="Angsana New"/>
          <w:b/>
          <w:sz w:val="28"/>
          <w:szCs w:val="28"/>
          <w:cs/>
        </w:rPr>
        <w:t>บริษัท</w:t>
      </w:r>
      <w:r w:rsidRPr="001B42A3">
        <w:rPr>
          <w:rFonts w:ascii="Angsana New" w:hAnsi="Angsana New" w:hint="cs"/>
          <w:b/>
          <w:sz w:val="28"/>
          <w:szCs w:val="28"/>
          <w:cs/>
        </w:rPr>
        <w:t>ตัดจำหน่ายต้นทุนส่วนเพิ่มเพื่อการได้มาซึ่งสัญญาอย่างเป็นระบบซึ่งสอดคล้องกับรูปแบบการรับรู้รายได้ของสัญญาที่เกี่ยวข้อง</w:t>
      </w:r>
      <w:r w:rsidRPr="00A0305E">
        <w:rPr>
          <w:rFonts w:ascii="Angsana New" w:hAnsi="Angsana New" w:hint="cs"/>
          <w:b/>
          <w:sz w:val="28"/>
          <w:szCs w:val="28"/>
          <w:cs/>
        </w:rPr>
        <w:t xml:space="preserve"> </w:t>
      </w:r>
    </w:p>
    <w:p w14:paraId="5186B13D" w14:textId="77777777" w:rsidR="007754D8" w:rsidRPr="00DC3D59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03DA1E55" w14:textId="77777777" w:rsidR="007754D8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</w:rPr>
      </w:pPr>
      <w:r w:rsidRPr="00C26A01">
        <w:rPr>
          <w:rFonts w:ascii="Angsana New" w:hAnsi="Angsana New"/>
          <w:b/>
          <w:sz w:val="28"/>
          <w:szCs w:val="28"/>
          <w:cs/>
        </w:rPr>
        <w:t>ต้นทุน</w:t>
      </w:r>
      <w:r w:rsidRPr="00717FF4">
        <w:rPr>
          <w:rFonts w:ascii="Angsana New" w:hAnsi="Angsana New" w:hint="cs"/>
          <w:b/>
          <w:sz w:val="28"/>
          <w:szCs w:val="28"/>
          <w:cs/>
        </w:rPr>
        <w:t>ส่วนเพิ่มเพื่อ</w:t>
      </w:r>
      <w:r w:rsidRPr="00C26A01">
        <w:rPr>
          <w:rFonts w:ascii="Angsana New" w:hAnsi="Angsana New"/>
          <w:b/>
          <w:sz w:val="28"/>
          <w:szCs w:val="28"/>
          <w:cs/>
        </w:rPr>
        <w:t xml:space="preserve">การได้มาซึ่งสัญญา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</w:t>
      </w:r>
      <w:r w:rsidRPr="001B42A3">
        <w:rPr>
          <w:rFonts w:ascii="Angsana New" w:hAnsi="Angsana New"/>
          <w:b/>
          <w:sz w:val="28"/>
          <w:szCs w:val="28"/>
          <w:cs/>
        </w:rPr>
        <w:t>บริษัท</w:t>
      </w:r>
      <w:r w:rsidRPr="00C26A01">
        <w:rPr>
          <w:rFonts w:ascii="Angsana New" w:hAnsi="Angsana New"/>
          <w:b/>
          <w:sz w:val="28"/>
          <w:szCs w:val="28"/>
          <w:cs/>
        </w:rPr>
        <w:t>จะบันทึกต้นทุนในการได้มาซึ่งสัญญาดังกล่าวเป็นค่าใช้จ่ายเมื่อเกิดรายการ</w:t>
      </w:r>
    </w:p>
    <w:p w14:paraId="30D188DC" w14:textId="77777777" w:rsidR="00905976" w:rsidRPr="00905976" w:rsidRDefault="00905976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0B31581A" w14:textId="77777777" w:rsidR="007754D8" w:rsidRPr="00D161A1" w:rsidRDefault="007754D8" w:rsidP="007754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122"/>
        <w:jc w:val="thaiDistribute"/>
        <w:rPr>
          <w:rFonts w:ascii="Angsana New" w:hAnsi="Angsana New"/>
          <w:iCs/>
          <w:sz w:val="28"/>
          <w:szCs w:val="28"/>
          <w:cs/>
        </w:rPr>
      </w:pPr>
      <w:bookmarkStart w:id="3" w:name="_Hlk63716242"/>
      <w:r w:rsidRPr="00D161A1">
        <w:rPr>
          <w:rFonts w:ascii="Angsana New" w:hAnsi="Angsana New"/>
          <w:i/>
          <w:iCs/>
          <w:sz w:val="28"/>
          <w:szCs w:val="28"/>
          <w:cs/>
        </w:rPr>
        <w:t>ต้นทุนทางการเงิน</w:t>
      </w:r>
    </w:p>
    <w:p w14:paraId="6C57C439" w14:textId="77777777" w:rsidR="007754D8" w:rsidRPr="000D6A33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4F815A4D" w14:textId="77777777" w:rsidR="007754D8" w:rsidRPr="000926F3" w:rsidRDefault="000926F3" w:rsidP="00092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122"/>
        <w:jc w:val="thaiDistribute"/>
        <w:rPr>
          <w:rFonts w:ascii="Angsana New" w:hAnsi="Angsana New"/>
          <w:i/>
          <w:sz w:val="28"/>
          <w:szCs w:val="28"/>
        </w:rPr>
      </w:pPr>
      <w:r w:rsidRPr="000926F3">
        <w:rPr>
          <w:rFonts w:ascii="Angsana New" w:hAnsi="Angsana New"/>
          <w:i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0926F3">
        <w:rPr>
          <w:rFonts w:ascii="Angsana New" w:hAnsi="Angsana New" w:hint="cs"/>
          <w:i/>
          <w:sz w:val="28"/>
          <w:szCs w:val="28"/>
          <w:cs/>
        </w:rPr>
        <w:t>โดยใช้</w:t>
      </w:r>
      <w:r w:rsidRPr="000926F3">
        <w:rPr>
          <w:rFonts w:ascii="Angsana New" w:hAnsi="Angsana New"/>
          <w:i/>
          <w:sz w:val="28"/>
          <w:szCs w:val="28"/>
          <w:cs/>
        </w:rPr>
        <w:t>วิธีดอกเบี้ยที่แท้จริงและรับรู้</w:t>
      </w:r>
      <w:r w:rsidRPr="000926F3">
        <w:rPr>
          <w:rFonts w:ascii="Angsana New" w:hAnsi="Angsana New" w:hint="cs"/>
          <w:i/>
          <w:sz w:val="28"/>
          <w:szCs w:val="28"/>
          <w:cs/>
        </w:rPr>
        <w:t>ตาม</w:t>
      </w:r>
      <w:r w:rsidRPr="000926F3">
        <w:rPr>
          <w:rFonts w:ascii="Angsana New" w:hAnsi="Angsana New"/>
          <w:i/>
          <w:sz w:val="28"/>
          <w:szCs w:val="28"/>
          <w:cs/>
        </w:rPr>
        <w:t>เกณฑ์คงค้าง</w:t>
      </w:r>
      <w:r w:rsidR="007754D8" w:rsidRPr="000926F3">
        <w:rPr>
          <w:rFonts w:ascii="Angsana New" w:hAnsi="Angsana New"/>
          <w:i/>
          <w:sz w:val="28"/>
          <w:szCs w:val="28"/>
          <w:cs/>
        </w:rPr>
        <w:t>และ</w:t>
      </w:r>
      <w:r w:rsidR="007754D8" w:rsidRPr="000926F3">
        <w:rPr>
          <w:rFonts w:ascii="Angsana New" w:hAnsi="Angsana New" w:hint="cs"/>
          <w:i/>
          <w:sz w:val="28"/>
          <w:szCs w:val="28"/>
          <w:cs/>
        </w:rPr>
        <w:t>ประมาณการหนี้สินส่วนที่เพิ่มขึ้นเนื่องจากเวลาที่ผ่านไป และ</w:t>
      </w:r>
      <w:r w:rsidR="007754D8" w:rsidRPr="000926F3">
        <w:rPr>
          <w:rFonts w:ascii="Angsana New" w:hAnsi="Angsana New"/>
          <w:i/>
          <w:sz w:val="28"/>
          <w:szCs w:val="28"/>
          <w:cs/>
        </w:rPr>
        <w:t>สิ่งตอบแทนที่คาดว่าจะต้องจ่าย</w:t>
      </w:r>
      <w:r w:rsidR="007754D8" w:rsidRPr="000926F3">
        <w:rPr>
          <w:rFonts w:ascii="Angsana New" w:hAnsi="Angsana New" w:hint="cs"/>
          <w:i/>
          <w:sz w:val="28"/>
          <w:szCs w:val="28"/>
          <w:cs/>
        </w:rPr>
        <w:t xml:space="preserve"> </w:t>
      </w:r>
    </w:p>
    <w:p w14:paraId="3D404BC9" w14:textId="77777777" w:rsidR="007754D8" w:rsidRPr="000D6A33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6F4DF56A" w14:textId="77777777" w:rsidR="007754D8" w:rsidRPr="00D161A1" w:rsidRDefault="007754D8" w:rsidP="007754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122"/>
        <w:jc w:val="thaiDistribute"/>
        <w:rPr>
          <w:rFonts w:ascii="Angsana New" w:hAnsi="Angsana New"/>
          <w:sz w:val="16"/>
          <w:szCs w:val="16"/>
        </w:rPr>
      </w:pPr>
      <w:r w:rsidRPr="00D161A1">
        <w:rPr>
          <w:rFonts w:ascii="Angsana New" w:hAnsi="Angsana New" w:hint="cs"/>
          <w:i/>
          <w:sz w:val="28"/>
          <w:szCs w:val="28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bookmarkEnd w:id="3"/>
    <w:p w14:paraId="61319B8A" w14:textId="77777777" w:rsidR="007754D8" w:rsidRPr="000D6A33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7720BC51" w14:textId="77777777" w:rsidR="007754D8" w:rsidRPr="00170F31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70F31">
        <w:rPr>
          <w:rFonts w:ascii="Angsana New" w:hAnsi="Angsana New"/>
          <w:b/>
          <w:bCs/>
          <w:i/>
          <w:iCs/>
          <w:sz w:val="28"/>
          <w:szCs w:val="28"/>
          <w:cs/>
        </w:rPr>
        <w:t>ภาษีเงินได้</w:t>
      </w:r>
    </w:p>
    <w:p w14:paraId="31A560F4" w14:textId="77777777" w:rsidR="007754D8" w:rsidRPr="000D6A33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15908C9F" w14:textId="77777777" w:rsid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170F31">
        <w:rPr>
          <w:rFonts w:ascii="Angsana New" w:hAnsi="Angsana New"/>
          <w:sz w:val="28"/>
          <w:szCs w:val="28"/>
          <w:cs/>
        </w:rPr>
        <w:t>ภาษีเงินได้</w:t>
      </w:r>
      <w:r w:rsidRPr="00170F31">
        <w:rPr>
          <w:rFonts w:ascii="Angsana New" w:hAnsi="Angsana New" w:hint="cs"/>
          <w:sz w:val="28"/>
          <w:szCs w:val="28"/>
          <w:cs/>
        </w:rPr>
        <w:t xml:space="preserve"> </w:t>
      </w:r>
      <w:r w:rsidRPr="00170F31">
        <w:rPr>
          <w:rFonts w:ascii="Angsana New" w:hAnsi="Angsana New"/>
          <w:sz w:val="28"/>
          <w:szCs w:val="28"/>
          <w:cs/>
        </w:rPr>
        <w:t>ประกอบด้วย</w:t>
      </w:r>
      <w:r w:rsidRPr="00170F31">
        <w:rPr>
          <w:rFonts w:ascii="Angsana New" w:hAnsi="Angsana New" w:hint="cs"/>
          <w:sz w:val="28"/>
          <w:szCs w:val="28"/>
          <w:cs/>
        </w:rPr>
        <w:t xml:space="preserve"> </w:t>
      </w:r>
      <w:r w:rsidRPr="00170F31">
        <w:rPr>
          <w:rFonts w:ascii="Angsana New" w:hAnsi="Angsana New"/>
          <w:sz w:val="28"/>
          <w:szCs w:val="28"/>
          <w:cs/>
        </w:rPr>
        <w:t>ภาษีเงินได้ปัจจุบัน</w:t>
      </w:r>
      <w:r w:rsidRPr="00170F31">
        <w:rPr>
          <w:rFonts w:ascii="Angsana New" w:hAnsi="Angsana New" w:hint="cs"/>
          <w:sz w:val="28"/>
          <w:szCs w:val="28"/>
          <w:cs/>
        </w:rPr>
        <w:t xml:space="preserve"> </w:t>
      </w:r>
      <w:r w:rsidRPr="00170F31">
        <w:rPr>
          <w:rFonts w:ascii="Angsana New" w:hAnsi="Angsana New"/>
          <w:sz w:val="28"/>
          <w:szCs w:val="28"/>
          <w:cs/>
        </w:rPr>
        <w:t>และภาษีเงินได้รอการตัดบัญชี</w:t>
      </w:r>
    </w:p>
    <w:p w14:paraId="70DF735C" w14:textId="77777777" w:rsidR="00D65A05" w:rsidRDefault="00D65A05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5D996B3E" w14:textId="77777777" w:rsidR="003C0109" w:rsidRDefault="003C0109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0D622321" w14:textId="77777777" w:rsidR="003C0109" w:rsidRPr="00294197" w:rsidRDefault="003C0109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41251AFB" w14:textId="77777777" w:rsidR="007754D8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487BFB">
        <w:rPr>
          <w:rFonts w:ascii="Angsana New" w:hAnsi="Angsana New"/>
          <w:i/>
          <w:iCs/>
          <w:sz w:val="28"/>
          <w:szCs w:val="28"/>
          <w:cs/>
        </w:rPr>
        <w:lastRenderedPageBreak/>
        <w:t>ภาษีเงินได้ปัจจุบัน</w:t>
      </w:r>
    </w:p>
    <w:p w14:paraId="3A413BF6" w14:textId="77777777" w:rsidR="007754D8" w:rsidRPr="00DA1A65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6B2F38AB" w14:textId="1BF23228" w:rsidR="008552BD" w:rsidRPr="003C0109" w:rsidRDefault="007754D8" w:rsidP="003C0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170F31">
        <w:rPr>
          <w:rFonts w:ascii="Angsana New" w:hAnsi="Angsana New"/>
          <w:sz w:val="28"/>
          <w:szCs w:val="28"/>
          <w:cs/>
        </w:rPr>
        <w:t>บันทึกภาษีเงินได้ปัจจุบันตามจำนวนที่คาดว่าจะจ่ายให้</w:t>
      </w:r>
      <w:r w:rsidRPr="00170F31">
        <w:rPr>
          <w:rFonts w:ascii="Angsana New" w:hAnsi="Angsana New" w:hint="cs"/>
          <w:sz w:val="28"/>
          <w:szCs w:val="28"/>
          <w:cs/>
        </w:rPr>
        <w:t>แก่</w:t>
      </w:r>
      <w:r w:rsidRPr="00170F31">
        <w:rPr>
          <w:rFonts w:ascii="Angsana New" w:hAnsi="Angsana New"/>
          <w:sz w:val="28"/>
          <w:szCs w:val="28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B33549C" w14:textId="77777777" w:rsidR="008552BD" w:rsidRPr="00DA1A65" w:rsidRDefault="008552BD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312ECD7C" w14:textId="77777777" w:rsidR="007754D8" w:rsidRPr="00487BFB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i/>
          <w:iCs/>
          <w:sz w:val="28"/>
          <w:szCs w:val="28"/>
        </w:rPr>
      </w:pPr>
      <w:r w:rsidRPr="00487BFB">
        <w:rPr>
          <w:rFonts w:ascii="Angsana New" w:hAnsi="Angsana New"/>
          <w:i/>
          <w:iCs/>
          <w:sz w:val="28"/>
          <w:szCs w:val="28"/>
          <w:cs/>
        </w:rPr>
        <w:t>ภาษีเงินได้รอการตัดบัญชี</w:t>
      </w:r>
    </w:p>
    <w:p w14:paraId="37EFA3E3" w14:textId="77777777" w:rsidR="007754D8" w:rsidRPr="00DC3D59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  <w:cs/>
        </w:rPr>
      </w:pPr>
    </w:p>
    <w:p w14:paraId="795F69DE" w14:textId="77777777" w:rsidR="007754D8" w:rsidRPr="00170F31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170F31">
        <w:rPr>
          <w:rFonts w:ascii="Angsana New" w:hAnsi="Angsana New"/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</w:t>
      </w:r>
      <w:r w:rsidRPr="00170F31">
        <w:rPr>
          <w:rFonts w:ascii="Angsana New" w:hAnsi="Angsana New" w:hint="cs"/>
          <w:sz w:val="28"/>
          <w:szCs w:val="28"/>
          <w:cs/>
        </w:rPr>
        <w:t>อยู่หรือ</w:t>
      </w:r>
      <w:r w:rsidRPr="00170F31">
        <w:rPr>
          <w:rFonts w:ascii="Angsana New" w:hAnsi="Angsana New"/>
          <w:sz w:val="28"/>
          <w:szCs w:val="28"/>
          <w:cs/>
        </w:rPr>
        <w:br/>
      </w:r>
      <w:r w:rsidRPr="00170F31">
        <w:rPr>
          <w:rFonts w:ascii="Angsana New" w:hAnsi="Angsana New" w:hint="cs"/>
          <w:sz w:val="28"/>
          <w:szCs w:val="28"/>
          <w:cs/>
        </w:rPr>
        <w:t xml:space="preserve"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รับประโยชน์ หรือหนี้สินภาษีเงินได้รอการตัดบัญชีได้มีการจ่ายชำระ </w:t>
      </w:r>
    </w:p>
    <w:p w14:paraId="41C6AC2A" w14:textId="77777777" w:rsidR="007754D8" w:rsidRPr="00DA1A65" w:rsidRDefault="007754D8" w:rsidP="007754D8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14:paraId="0BDD7645" w14:textId="77777777" w:rsidR="007754D8" w:rsidRPr="00170F31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170F31">
        <w:rPr>
          <w:rFonts w:ascii="Angsana New" w:hAnsi="Angsana New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170F31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170F31">
        <w:rPr>
          <w:rFonts w:ascii="Angsana New" w:hAnsi="Angsana New"/>
          <w:sz w:val="28"/>
          <w:szCs w:val="28"/>
          <w:cs/>
        </w:rPr>
        <w:t>ผลขาดทุนทางภาษีที่ยังไม่ได้ใช้นั้น</w:t>
      </w:r>
    </w:p>
    <w:p w14:paraId="2DC44586" w14:textId="77777777" w:rsidR="007754D8" w:rsidRPr="00DA1A65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34FF4760" w14:textId="77777777" w:rsidR="007754D8" w:rsidRPr="00170F31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170F31">
        <w:rPr>
          <w:rFonts w:ascii="Angsana New" w:hAnsi="Angsana New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70F31">
        <w:rPr>
          <w:rFonts w:ascii="Angsana New" w:hAnsi="Angsana New"/>
          <w:sz w:val="28"/>
          <w:szCs w:val="28"/>
        </w:rPr>
        <w:t xml:space="preserve"> </w:t>
      </w:r>
      <w:r w:rsidRPr="00170F31">
        <w:rPr>
          <w:rFonts w:ascii="Angsana New" w:hAnsi="Angsana New"/>
          <w:sz w:val="28"/>
          <w:szCs w:val="28"/>
          <w:cs/>
        </w:rPr>
        <w:t>หากมีความเป็นไปได้ค่อนข้างแน่ว่า</w:t>
      </w: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170F31">
        <w:rPr>
          <w:rFonts w:ascii="Angsana New" w:hAnsi="Angsan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FFCBC07" w14:textId="77777777" w:rsidR="007754D8" w:rsidRPr="00DA1A65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69600DCC" w14:textId="77777777" w:rsidR="007754D8" w:rsidRPr="00C10C49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C10C49">
        <w:rPr>
          <w:rFonts w:ascii="Angsana New" w:hAnsi="Angsana New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</w:t>
      </w:r>
      <w:r w:rsidRPr="00C10C49">
        <w:rPr>
          <w:rFonts w:ascii="Angsana New" w:hAnsi="Angsana New"/>
          <w:sz w:val="28"/>
          <w:szCs w:val="28"/>
          <w:cs/>
        </w:rPr>
        <w:br/>
        <w:t xml:space="preserve">ที่ได้บันทึกโดยตรงไปยังส่วนของผู้ถือหุ้น </w:t>
      </w:r>
    </w:p>
    <w:p w14:paraId="1728B4D0" w14:textId="77777777" w:rsidR="007754D8" w:rsidRPr="00DA1A65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16CAFCE" w14:textId="1C37F87B" w:rsidR="007754D8" w:rsidRPr="00C10C49" w:rsidRDefault="007754D8" w:rsidP="0077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C10C49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>
        <w:rPr>
          <w:rFonts w:ascii="Angsana New" w:hAnsi="Angsana New"/>
          <w:sz w:val="28"/>
          <w:szCs w:val="28"/>
          <w:cs/>
        </w:rPr>
        <w:t>กลุ่มบริษัท</w:t>
      </w:r>
      <w:r w:rsidRPr="00C10C49">
        <w:rPr>
          <w:rFonts w:ascii="Angsana New" w:hAnsi="Angsana New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937181">
        <w:rPr>
          <w:rFonts w:ascii="Angsana New" w:hAnsi="Angsana New" w:hint="cs"/>
          <w:sz w:val="28"/>
          <w:szCs w:val="28"/>
          <w:cs/>
        </w:rPr>
        <w:t xml:space="preserve">  </w:t>
      </w:r>
      <w:r w:rsidRPr="00C10C49">
        <w:rPr>
          <w:rFonts w:ascii="Angsana New" w:hAnsi="Angsana New"/>
          <w:sz w:val="28"/>
          <w:szCs w:val="28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44690661" w14:textId="77777777" w:rsidR="00617578" w:rsidRPr="00937181" w:rsidRDefault="00617578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07764F8" w14:textId="77777777" w:rsidR="002B4AF2" w:rsidRPr="00D65A05" w:rsidRDefault="002B4AF2" w:rsidP="00D6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bookmarkStart w:id="4" w:name="_Hlk63718753"/>
      <w:r w:rsidRPr="007A7A05">
        <w:rPr>
          <w:rFonts w:ascii="Angsana New" w:hAnsi="Angsana New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74539910" w14:textId="77777777" w:rsidR="007A7A05" w:rsidRPr="007A7A05" w:rsidRDefault="007A7A05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52E6ECB" w14:textId="77777777" w:rsidR="00D65A05" w:rsidRDefault="002B4AF2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  <w:r w:rsidRPr="007A7A05">
        <w:rPr>
          <w:rFonts w:ascii="Angsana New" w:hAnsi="Angsana New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7A7A05">
        <w:rPr>
          <w:rFonts w:ascii="Angsana New" w:hAnsi="Angsana New" w:hint="cs"/>
          <w:sz w:val="28"/>
          <w:szCs w:val="28"/>
          <w:cs/>
        </w:rPr>
        <w:t>นัยสำคัญ</w:t>
      </w:r>
      <w:r w:rsidRPr="007A7A05">
        <w:rPr>
          <w:rFonts w:ascii="Angsana New" w:hAnsi="Angsana New"/>
          <w:sz w:val="28"/>
          <w:szCs w:val="28"/>
          <w:cs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A7E0CF2" w14:textId="77777777" w:rsidR="00D65A05" w:rsidRDefault="00D65A05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9537C7D" w14:textId="77777777" w:rsidR="003C0109" w:rsidRDefault="003C0109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5DEE4F9F" w14:textId="77777777" w:rsidR="003C0109" w:rsidRDefault="003C0109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AD5E2A5" w14:textId="77777777" w:rsidR="003C0109" w:rsidRPr="00937181" w:rsidRDefault="003C0109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371EF6A" w14:textId="77777777" w:rsidR="002B4AF2" w:rsidRPr="007A7A05" w:rsidRDefault="002B4AF2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7A7A05">
        <w:rPr>
          <w:rFonts w:ascii="Angsana New" w:hAnsi="Angsana New"/>
          <w:i/>
          <w:iCs/>
          <w:sz w:val="28"/>
          <w:szCs w:val="28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0FA6563" w14:textId="77777777" w:rsidR="007A7A05" w:rsidRPr="007A7A05" w:rsidRDefault="007A7A05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661AB9BD" w14:textId="77777777" w:rsidR="002B4AF2" w:rsidRPr="007A7A05" w:rsidRDefault="002B4AF2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7A7A05">
        <w:rPr>
          <w:rFonts w:ascii="Angsana New" w:hAnsi="Angsana New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AC5CDBE" w14:textId="77777777" w:rsidR="007A7A05" w:rsidRPr="007A7A05" w:rsidRDefault="007A7A05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14:paraId="25290376" w14:textId="77777777" w:rsidR="002B4AF2" w:rsidRDefault="002B4AF2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7A7A05">
        <w:rPr>
          <w:rFonts w:ascii="Angsana New" w:hAnsi="Angsana New"/>
          <w:i/>
          <w:iCs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342D4C27" w14:textId="77777777" w:rsidR="007A7A05" w:rsidRPr="00937181" w:rsidRDefault="007A7A05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709F727" w14:textId="619DE85C" w:rsidR="002B4AF2" w:rsidRDefault="002B4AF2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7A7A05">
        <w:rPr>
          <w:rFonts w:ascii="Angsana New" w:hAnsi="Angsana New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</w:t>
      </w:r>
      <w:r w:rsidR="00937181">
        <w:rPr>
          <w:rFonts w:ascii="Angsana New" w:hAnsi="Angsana New" w:hint="cs"/>
          <w:sz w:val="28"/>
          <w:szCs w:val="28"/>
          <w:cs/>
        </w:rPr>
        <w:t xml:space="preserve">     </w:t>
      </w:r>
      <w:r w:rsidRPr="007A7A05">
        <w:rPr>
          <w:rFonts w:ascii="Angsana New" w:hAnsi="Angsana New"/>
          <w:sz w:val="28"/>
          <w:szCs w:val="28"/>
          <w:cs/>
        </w:rPr>
        <w:t xml:space="preserve">เงินต้นและดอกเบี้ยจากยอดคงเหลือของเงินต้นในวันที่ระบุไว้เท่านั้น </w:t>
      </w:r>
    </w:p>
    <w:p w14:paraId="3572E399" w14:textId="77777777" w:rsidR="0081285F" w:rsidRPr="0081285F" w:rsidRDefault="0081285F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D5E268C" w14:textId="77777777" w:rsidR="002B4AF2" w:rsidRPr="007A7A05" w:rsidRDefault="002B4AF2" w:rsidP="007A7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7A7A05">
        <w:rPr>
          <w:rFonts w:ascii="Angsana New" w:hAnsi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="00F61C38">
        <w:rPr>
          <w:rFonts w:ascii="Angsana New" w:hAnsi="Angsana New" w:hint="cs"/>
          <w:sz w:val="28"/>
          <w:szCs w:val="28"/>
          <w:cs/>
        </w:rPr>
        <w:t xml:space="preserve"> </w:t>
      </w:r>
      <w:r w:rsidRPr="007A7A05">
        <w:rPr>
          <w:rFonts w:ascii="Angsana New" w:hAnsi="Angsana New"/>
          <w:sz w:val="28"/>
          <w:szCs w:val="28"/>
          <w:cs/>
        </w:rPr>
        <w:t xml:space="preserve"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CEB15CE" w14:textId="77777777" w:rsidR="00F61C38" w:rsidRP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DAB8E32" w14:textId="77777777" w:rsidR="00F61C38" w:rsidRP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F61C38">
        <w:rPr>
          <w:rFonts w:ascii="Angsana New" w:hAnsi="Angsana New"/>
          <w:i/>
          <w:iCs/>
          <w:sz w:val="28"/>
          <w:szCs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66518E39" w14:textId="77777777" w:rsidR="00F61C38" w:rsidRP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472D225" w14:textId="77777777" w:rsid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F61C38">
        <w:rPr>
          <w:rFonts w:ascii="Angsana New" w:hAnsi="Angsana New" w:hint="cs"/>
          <w:sz w:val="28"/>
          <w:szCs w:val="28"/>
          <w:cs/>
        </w:rPr>
        <w:t xml:space="preserve">ณ วันที่รับรู้รายการวันแรก </w:t>
      </w:r>
      <w:r w:rsidRPr="00F61C38">
        <w:rPr>
          <w:rFonts w:ascii="Angsana New" w:hAnsi="Angsana New"/>
          <w:sz w:val="28"/>
          <w:szCs w:val="28"/>
          <w:cs/>
        </w:rPr>
        <w:t>กลุ่มบริษัทสามารถเลือกจัดประเภทเงินลงทุนในตราสารทุน</w:t>
      </w:r>
      <w:r w:rsidRPr="00F61C38">
        <w:rPr>
          <w:rFonts w:ascii="Angsana New" w:hAnsi="Angsana New" w:hint="eastAsia"/>
          <w:sz w:val="28"/>
          <w:szCs w:val="28"/>
          <w:cs/>
        </w:rPr>
        <w:t>ซึ่งไม่ได้ถือไว้เพื่อค้า</w:t>
      </w:r>
      <w:r w:rsidRPr="00F61C38">
        <w:rPr>
          <w:rFonts w:ascii="Angsana New" w:hAnsi="Angsana New"/>
          <w:sz w:val="28"/>
          <w:szCs w:val="28"/>
          <w:cs/>
        </w:rPr>
        <w:t xml:space="preserve"> </w:t>
      </w:r>
      <w:r w:rsidRPr="00F61C38">
        <w:rPr>
          <w:rFonts w:ascii="Angsana New" w:hAnsi="Angsana New" w:hint="eastAsia"/>
          <w:sz w:val="28"/>
          <w:szCs w:val="28"/>
          <w:cs/>
        </w:rPr>
        <w:t>เป็นตราสารทุนที่</w:t>
      </w:r>
      <w:r w:rsidRPr="00F61C38">
        <w:rPr>
          <w:rFonts w:ascii="Angsana New" w:hAnsi="Angsana New"/>
          <w:sz w:val="28"/>
          <w:szCs w:val="28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F61C38">
        <w:rPr>
          <w:rFonts w:ascii="Angsana New" w:hAnsi="Angsana New" w:hint="cs"/>
          <w:sz w:val="28"/>
          <w:szCs w:val="28"/>
          <w:cs/>
        </w:rPr>
        <w:t xml:space="preserve"> </w:t>
      </w:r>
      <w:r w:rsidRPr="00F61C38">
        <w:rPr>
          <w:rFonts w:ascii="Angsana New" w:hAnsi="Angsana New"/>
          <w:sz w:val="28"/>
          <w:szCs w:val="28"/>
          <w:cs/>
        </w:rPr>
        <w:t xml:space="preserve">โดยไม่สามารถเปลี่ยนการจัดประเภทในภายหลังได้ </w:t>
      </w:r>
      <w:r w:rsidRPr="00F61C38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F61C38">
        <w:rPr>
          <w:rFonts w:ascii="Angsana New" w:hAnsi="Angsana New"/>
          <w:sz w:val="28"/>
          <w:szCs w:val="28"/>
          <w:cs/>
        </w:rPr>
        <w:t>การจัดประเภทรายการจะพิจารณาเป็นรายตราสาร</w:t>
      </w:r>
      <w:r w:rsidRPr="00F61C38">
        <w:rPr>
          <w:rFonts w:ascii="Angsana New" w:hAnsi="Angsana New"/>
          <w:sz w:val="28"/>
          <w:szCs w:val="28"/>
        </w:rPr>
        <w:t xml:space="preserve"> </w:t>
      </w:r>
    </w:p>
    <w:p w14:paraId="7E75FCD0" w14:textId="77777777" w:rsidR="00F61C38" w:rsidRP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F9DD16D" w14:textId="77777777" w:rsid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F61C38">
        <w:rPr>
          <w:rFonts w:ascii="Angsana New" w:hAnsi="Angsana New" w:hint="cs"/>
          <w:sz w:val="28"/>
          <w:szCs w:val="28"/>
          <w:cs/>
        </w:rPr>
        <w:t>ผล</w:t>
      </w:r>
      <w:r w:rsidRPr="00F61C38">
        <w:rPr>
          <w:rFonts w:ascii="Angsana New" w:hAnsi="Angsana New"/>
          <w:sz w:val="28"/>
          <w:szCs w:val="28"/>
          <w:cs/>
        </w:rPr>
        <w:t>กำไรและขาดทุน</w:t>
      </w:r>
      <w:r w:rsidRPr="00F61C38">
        <w:rPr>
          <w:rFonts w:ascii="Angsana New" w:hAnsi="Angsana New" w:hint="cs"/>
          <w:sz w:val="28"/>
          <w:szCs w:val="28"/>
          <w:cs/>
        </w:rPr>
        <w:t>ที่รับรู้ในกำไรขาดทุนเบ็ดเสร็จอื่นของ</w:t>
      </w:r>
      <w:r w:rsidRPr="00F61C38">
        <w:rPr>
          <w:rFonts w:ascii="Angsana New" w:hAnsi="Angsana New"/>
          <w:sz w:val="28"/>
          <w:szCs w:val="28"/>
          <w:cs/>
        </w:rPr>
        <w:t>สินทรัพย์ทางการเงินนี้จะไม่</w:t>
      </w:r>
      <w:r w:rsidRPr="00F61C38">
        <w:rPr>
          <w:rFonts w:ascii="Angsana New" w:hAnsi="Angsana New" w:hint="cs"/>
          <w:sz w:val="28"/>
          <w:szCs w:val="28"/>
          <w:cs/>
        </w:rPr>
        <w:t>สามารถ</w:t>
      </w:r>
      <w:r w:rsidRPr="00F61C38">
        <w:rPr>
          <w:rFonts w:ascii="Angsana New" w:hAnsi="Angsana New"/>
          <w:sz w:val="28"/>
          <w:szCs w:val="28"/>
          <w:cs/>
        </w:rPr>
        <w:t>โอนไปรับรู้ใน</w:t>
      </w:r>
      <w:r w:rsidRPr="00F61C38">
        <w:rPr>
          <w:rFonts w:ascii="Angsana New" w:hAnsi="Angsana New" w:hint="cs"/>
          <w:sz w:val="28"/>
          <w:szCs w:val="28"/>
          <w:cs/>
        </w:rPr>
        <w:t>ส่วนของ</w:t>
      </w:r>
      <w:r w:rsidRPr="00F61C38">
        <w:rPr>
          <w:rFonts w:ascii="Angsana New" w:hAnsi="Angsana New"/>
          <w:sz w:val="28"/>
          <w:szCs w:val="28"/>
          <w:cs/>
        </w:rPr>
        <w:t>กำไรหรือขาดทุน</w:t>
      </w:r>
      <w:r w:rsidRPr="00F61C38">
        <w:rPr>
          <w:rFonts w:ascii="Angsana New" w:hAnsi="Angsana New" w:hint="cs"/>
          <w:sz w:val="28"/>
          <w:szCs w:val="28"/>
          <w:cs/>
        </w:rPr>
        <w:t xml:space="preserve">ได้ในภายหลัง </w:t>
      </w:r>
    </w:p>
    <w:p w14:paraId="10FDAA0E" w14:textId="77777777" w:rsidR="00F61C38" w:rsidRP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AE8C3F0" w14:textId="77777777" w:rsid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F61C38">
        <w:rPr>
          <w:rFonts w:ascii="Angsana New" w:hAnsi="Angsana New"/>
          <w:sz w:val="28"/>
          <w:szCs w:val="28"/>
          <w:cs/>
        </w:rPr>
        <w:t>เงินปันผล</w:t>
      </w:r>
      <w:r w:rsidRPr="00F61C38">
        <w:rPr>
          <w:rFonts w:ascii="Angsana New" w:hAnsi="Angsana New" w:hint="eastAsia"/>
          <w:sz w:val="28"/>
          <w:szCs w:val="28"/>
          <w:cs/>
        </w:rPr>
        <w:t>รับจาก</w:t>
      </w:r>
      <w:r w:rsidRPr="00F61C38">
        <w:rPr>
          <w:rFonts w:ascii="Angsana New" w:hAnsi="Angsana New"/>
          <w:sz w:val="28"/>
          <w:szCs w:val="28"/>
          <w:cs/>
        </w:rPr>
        <w:t>เงินลงทุน</w:t>
      </w:r>
      <w:r w:rsidRPr="00F61C38">
        <w:rPr>
          <w:rFonts w:ascii="Angsana New" w:hAnsi="Angsana New" w:hint="eastAsia"/>
          <w:sz w:val="28"/>
          <w:szCs w:val="28"/>
          <w:cs/>
        </w:rPr>
        <w:t>ดังกล่าวถือ</w:t>
      </w:r>
      <w:r w:rsidRPr="00F61C38">
        <w:rPr>
          <w:rFonts w:ascii="Angsana New" w:hAnsi="Angsana New"/>
          <w:sz w:val="28"/>
          <w:szCs w:val="28"/>
          <w:cs/>
        </w:rPr>
        <w:t>เป็นรายได้อื่นใน</w:t>
      </w:r>
      <w:r w:rsidRPr="00F61C38">
        <w:rPr>
          <w:rFonts w:ascii="Angsana New" w:hAnsi="Angsana New" w:hint="eastAsia"/>
          <w:sz w:val="28"/>
          <w:szCs w:val="28"/>
          <w:cs/>
        </w:rPr>
        <w:t>ส่วนของ</w:t>
      </w:r>
      <w:r w:rsidRPr="00F61C38">
        <w:rPr>
          <w:rFonts w:ascii="Angsana New" w:hAnsi="Angsana New"/>
          <w:sz w:val="28"/>
          <w:szCs w:val="28"/>
          <w:cs/>
        </w:rPr>
        <w:t>กำไร</w:t>
      </w:r>
      <w:r w:rsidRPr="00F61C38">
        <w:rPr>
          <w:rFonts w:ascii="Angsana New" w:hAnsi="Angsana New" w:hint="eastAsia"/>
          <w:sz w:val="28"/>
          <w:szCs w:val="28"/>
          <w:cs/>
        </w:rPr>
        <w:t>หรือ</w:t>
      </w:r>
      <w:r w:rsidRPr="00F61C38">
        <w:rPr>
          <w:rFonts w:ascii="Angsana New" w:hAnsi="Angsana New"/>
          <w:sz w:val="28"/>
          <w:szCs w:val="28"/>
          <w:cs/>
        </w:rPr>
        <w:t>ขาดทุน เว้นแต่</w:t>
      </w:r>
      <w:r w:rsidRPr="00F61C38">
        <w:rPr>
          <w:rFonts w:ascii="Angsana New" w:hAnsi="Angsana New" w:hint="eastAsia"/>
          <w:sz w:val="28"/>
          <w:szCs w:val="28"/>
          <w:cs/>
        </w:rPr>
        <w:t>ในกรณีที่</w:t>
      </w:r>
      <w:r w:rsidRPr="00F61C38">
        <w:rPr>
          <w:rFonts w:ascii="Angsana New" w:hAnsi="Angsana New"/>
          <w:sz w:val="28"/>
          <w:szCs w:val="28"/>
          <w:cs/>
        </w:rPr>
        <w:t>เป็นการได้รับคืนของต้นทุนการลงทุนในสินทรัพย์ทางการเงิน</w:t>
      </w:r>
      <w:r w:rsidRPr="00F61C38">
        <w:rPr>
          <w:rFonts w:ascii="Angsana New" w:hAnsi="Angsana New" w:hint="eastAsia"/>
          <w:sz w:val="28"/>
          <w:szCs w:val="28"/>
          <w:cs/>
        </w:rPr>
        <w:t>อย่างชัดเจน</w:t>
      </w:r>
      <w:r w:rsidRPr="00F61C38">
        <w:rPr>
          <w:rFonts w:ascii="Angsana New" w:hAnsi="Angsana New"/>
          <w:sz w:val="28"/>
          <w:szCs w:val="28"/>
          <w:cs/>
        </w:rPr>
        <w:t xml:space="preserve"> </w:t>
      </w:r>
      <w:r w:rsidRPr="00F61C38">
        <w:rPr>
          <w:rFonts w:ascii="Angsana New" w:hAnsi="Angsana New" w:hint="eastAsia"/>
          <w:sz w:val="28"/>
          <w:szCs w:val="28"/>
          <w:cs/>
        </w:rPr>
        <w:t>กลุ่มบริษัทจะรับรู้รายการนั้น</w:t>
      </w:r>
      <w:r w:rsidRPr="00F61C38">
        <w:rPr>
          <w:rFonts w:ascii="Angsana New" w:hAnsi="Angsana New"/>
          <w:sz w:val="28"/>
          <w:szCs w:val="28"/>
          <w:cs/>
        </w:rPr>
        <w:t xml:space="preserve">ในกำไรขาดทุนเบ็ดเสร็จอื่น </w:t>
      </w:r>
    </w:p>
    <w:p w14:paraId="774AF2BF" w14:textId="77777777" w:rsidR="00F61C38" w:rsidRP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40" w:lineRule="atLeast"/>
        <w:ind w:right="125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912609E" w14:textId="77777777" w:rsidR="00F61C38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F61C38"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Pr="00F61C38">
        <w:rPr>
          <w:rFonts w:ascii="Angsana New" w:hAnsi="Angsana New"/>
          <w:sz w:val="28"/>
          <w:szCs w:val="28"/>
          <w:cs/>
        </w:rPr>
        <w:t>เงินลงทุนในตราทุน</w:t>
      </w:r>
      <w:r w:rsidRPr="00F61C38">
        <w:rPr>
          <w:rFonts w:ascii="Angsana New" w:hAnsi="Angsana New" w:hint="cs"/>
          <w:sz w:val="28"/>
          <w:szCs w:val="28"/>
          <w:cs/>
        </w:rPr>
        <w:t>ที่</w:t>
      </w:r>
      <w:r w:rsidRPr="00F61C38">
        <w:rPr>
          <w:rFonts w:ascii="Angsana New" w:hAnsi="Angsana New"/>
          <w:sz w:val="28"/>
          <w:szCs w:val="28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F61C38">
        <w:rPr>
          <w:rFonts w:ascii="Angsana New" w:hAnsi="Angsana New" w:hint="cs"/>
          <w:sz w:val="28"/>
          <w:szCs w:val="28"/>
          <w:cs/>
        </w:rPr>
        <w:t>ไม่มีข้อกำหนดให้ประเมินการด้อยค่า</w:t>
      </w:r>
      <w:r w:rsidRPr="00F61C38">
        <w:rPr>
          <w:rFonts w:ascii="Angsana New" w:hAnsi="Angsana New"/>
          <w:sz w:val="28"/>
          <w:szCs w:val="28"/>
          <w:cs/>
        </w:rPr>
        <w:t xml:space="preserve"> </w:t>
      </w:r>
    </w:p>
    <w:p w14:paraId="7A292896" w14:textId="77777777" w:rsidR="00200C03" w:rsidRDefault="00200C03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2A7CE3DD" w14:textId="77777777" w:rsidR="00F90FB1" w:rsidRPr="00F61C38" w:rsidRDefault="00F90FB1" w:rsidP="00F9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F61C38">
        <w:rPr>
          <w:rFonts w:ascii="Angsana New" w:hAnsi="Angsana New"/>
          <w:i/>
          <w:iCs/>
          <w:sz w:val="28"/>
          <w:szCs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 </w:t>
      </w:r>
    </w:p>
    <w:p w14:paraId="2191599E" w14:textId="77777777" w:rsidR="00F90FB1" w:rsidRDefault="00F90FB1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2BCC6974" w14:textId="77777777" w:rsidR="00650848" w:rsidRPr="00650848" w:rsidRDefault="00650848" w:rsidP="0065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650848">
        <w:rPr>
          <w:rFonts w:ascii="Angsana New" w:hAnsi="Angsana New"/>
          <w:sz w:val="28"/>
          <w:szCs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โดยเฉพาะ</w:t>
      </w:r>
    </w:p>
    <w:p w14:paraId="7673E5AE" w14:textId="77777777" w:rsidR="00650848" w:rsidRPr="00294197" w:rsidRDefault="00650848" w:rsidP="0065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041D98D7" w14:textId="48D1432E" w:rsidR="00294197" w:rsidRPr="003C0109" w:rsidRDefault="00650848" w:rsidP="003C0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4" w:right="122" w:firstLine="14"/>
        <w:jc w:val="thaiDistribute"/>
        <w:outlineLvl w:val="0"/>
        <w:rPr>
          <w:rFonts w:ascii="Angsana New" w:hAnsi="Angsana New"/>
          <w:sz w:val="28"/>
          <w:szCs w:val="28"/>
        </w:rPr>
      </w:pPr>
      <w:r w:rsidRPr="00650848">
        <w:rPr>
          <w:rFonts w:ascii="Angsana New" w:hAnsi="Angsana New"/>
          <w:sz w:val="28"/>
          <w:szCs w:val="28"/>
          <w:cs/>
        </w:rPr>
        <w:t xml:space="preserve">- </w:t>
      </w:r>
      <w:r w:rsidR="00BB5595">
        <w:rPr>
          <w:rFonts w:ascii="Angsana New" w:hAnsi="Angsana New" w:hint="cs"/>
          <w:sz w:val="28"/>
          <w:szCs w:val="28"/>
          <w:cs/>
        </w:rPr>
        <w:t xml:space="preserve"> </w:t>
      </w:r>
      <w:r w:rsidRPr="00650848">
        <w:rPr>
          <w:rFonts w:ascii="Angsana New" w:hAnsi="Angsana New"/>
          <w:sz w:val="28"/>
          <w:szCs w:val="28"/>
          <w:cs/>
        </w:rPr>
        <w:t>เงินลงทุนในตราสารทุนที่จัดประเภทแสดงด้วยมูลค่ายุติธรรมผ่านกำไรหรือขาดทุน เว้นแต่บริษัทกำหนดให้เงินลงทุนใน</w:t>
      </w:r>
      <w:r w:rsidR="00937181">
        <w:rPr>
          <w:rFonts w:ascii="Angsana New" w:hAnsi="Angsana New" w:hint="cs"/>
          <w:sz w:val="28"/>
          <w:szCs w:val="28"/>
          <w:cs/>
        </w:rPr>
        <w:t xml:space="preserve">  </w:t>
      </w:r>
      <w:r w:rsidRPr="00650848">
        <w:rPr>
          <w:rFonts w:ascii="Angsana New" w:hAnsi="Angsana New"/>
          <w:sz w:val="28"/>
          <w:szCs w:val="28"/>
          <w:cs/>
        </w:rPr>
        <w:t xml:space="preserve">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</w:p>
    <w:p w14:paraId="1C615C5D" w14:textId="77777777" w:rsidR="00650848" w:rsidRDefault="00650848" w:rsidP="00213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-28" w:right="125" w:firstLine="28"/>
        <w:jc w:val="thaiDistribute"/>
        <w:outlineLvl w:val="0"/>
        <w:rPr>
          <w:rFonts w:ascii="Angsana New" w:hAnsi="Angsana New"/>
          <w:sz w:val="28"/>
          <w:szCs w:val="28"/>
        </w:rPr>
      </w:pPr>
      <w:r w:rsidRPr="00650848">
        <w:rPr>
          <w:rFonts w:ascii="Angsana New" w:hAnsi="Angsana New"/>
          <w:sz w:val="28"/>
          <w:szCs w:val="28"/>
          <w:cs/>
        </w:rPr>
        <w:lastRenderedPageBreak/>
        <w:t>-</w:t>
      </w:r>
      <w:r w:rsidR="00BB5595">
        <w:rPr>
          <w:rFonts w:ascii="Angsana New" w:hAnsi="Angsana New" w:hint="cs"/>
          <w:sz w:val="28"/>
          <w:szCs w:val="28"/>
          <w:cs/>
        </w:rPr>
        <w:t xml:space="preserve"> </w:t>
      </w:r>
      <w:r w:rsidRPr="00650848">
        <w:rPr>
          <w:rFonts w:ascii="Angsana New" w:hAnsi="Angsana New"/>
          <w:sz w:val="28"/>
          <w:szCs w:val="28"/>
          <w:cs/>
        </w:rPr>
        <w:t xml:space="preserve"> ตราสารหนี้ที่ไม่เข้าเงื่อนไขราคาทุนตัดจำหน่ายหรือมูลค่ายุติธรรมผ่านกำไรขาดทุนเบ็ดเสร็จอื่น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(เรียกว่า “การจับคู่ไม่เหมาะสมทางการบัญชี”)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บริษัทไม่เลือกกำหนดให้ตราสารหนี้ใดๆ แสดงด้วยมูลค่ายุติธรรมผ่านกำไรหรือขาดทุน</w:t>
      </w:r>
    </w:p>
    <w:p w14:paraId="75AA8EA3" w14:textId="77777777" w:rsidR="003C0109" w:rsidRPr="003C0109" w:rsidRDefault="003C0109" w:rsidP="00213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-28" w:right="125" w:firstLine="28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7319E34" w14:textId="77777777" w:rsidR="002B4AF2" w:rsidRPr="007A7A05" w:rsidRDefault="002B4AF2" w:rsidP="00213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5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7A7A05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55B33694" w14:textId="77777777" w:rsidR="00F61C38" w:rsidRPr="003C0109" w:rsidRDefault="00F61C38" w:rsidP="00213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5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D65BCC1" w14:textId="77777777" w:rsidR="002B4AF2" w:rsidRDefault="002B4AF2" w:rsidP="00213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5"/>
        <w:jc w:val="thaiDistribute"/>
        <w:outlineLvl w:val="0"/>
        <w:rPr>
          <w:rFonts w:ascii="Angsana New" w:hAnsi="Angsana New"/>
          <w:sz w:val="28"/>
          <w:szCs w:val="28"/>
        </w:rPr>
      </w:pPr>
      <w:r w:rsidRPr="00F61C38">
        <w:rPr>
          <w:rFonts w:ascii="Angsana New" w:hAnsi="Angsana New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61C38">
        <w:rPr>
          <w:rFonts w:ascii="Angsana New" w:hAnsi="Angsana New"/>
          <w:sz w:val="28"/>
          <w:szCs w:val="28"/>
          <w:cs/>
        </w:rPr>
        <w:tab/>
      </w:r>
    </w:p>
    <w:p w14:paraId="4455F193" w14:textId="77777777" w:rsidR="00200C03" w:rsidRPr="003C0109" w:rsidRDefault="00200C03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272CD41F" w14:textId="77777777" w:rsidR="002B4AF2" w:rsidRPr="00F61C38" w:rsidRDefault="002B4AF2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F61C38">
        <w:rPr>
          <w:rFonts w:ascii="Angsana New" w:hAnsi="Angsana New"/>
          <w:sz w:val="28"/>
          <w:szCs w:val="28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F61C38">
        <w:rPr>
          <w:rFonts w:ascii="Angsana New" w:hAnsi="Angsana New"/>
          <w:sz w:val="28"/>
          <w:szCs w:val="28"/>
        </w:rPr>
        <w:t xml:space="preserve"> (</w:t>
      </w:r>
      <w:r w:rsidRPr="00F61C38">
        <w:rPr>
          <w:rFonts w:ascii="Angsana New" w:hAnsi="Angsana New" w:hint="cs"/>
          <w:sz w:val="28"/>
          <w:szCs w:val="28"/>
          <w:cs/>
        </w:rPr>
        <w:t>บางครั้งเรียกว่าการไม่จับคู่ทางบัญชี</w:t>
      </w:r>
      <w:r w:rsidRPr="00F61C38">
        <w:rPr>
          <w:rFonts w:ascii="Angsana New" w:hAnsi="Angsana New"/>
          <w:sz w:val="28"/>
          <w:szCs w:val="28"/>
        </w:rPr>
        <w:t>)</w:t>
      </w:r>
    </w:p>
    <w:p w14:paraId="1C2776EB" w14:textId="77777777" w:rsidR="00F61C38" w:rsidRPr="003C0109" w:rsidRDefault="00F61C38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0D857F5" w14:textId="77777777" w:rsidR="002B4AF2" w:rsidRDefault="002B4AF2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F61C38">
        <w:rPr>
          <w:rFonts w:ascii="Angsana New" w:hAnsi="Angsana New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15342E60" w14:textId="77777777" w:rsidR="00F61C38" w:rsidRPr="003C0109" w:rsidRDefault="00F61C38" w:rsidP="00213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5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2D6BC76" w14:textId="77777777" w:rsidR="002B4AF2" w:rsidRDefault="002B4AF2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F61C38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9366596" w14:textId="77777777" w:rsidR="00937181" w:rsidRPr="003C0109" w:rsidRDefault="00937181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9E09B7D" w14:textId="77777777" w:rsidR="002B4AF2" w:rsidRPr="00F61C38" w:rsidRDefault="002B4AF2" w:rsidP="00F6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F61C38">
        <w:rPr>
          <w:rFonts w:ascii="Angsana New" w:hAnsi="Angsana New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EB89DE8" w14:textId="77777777" w:rsidR="0006137B" w:rsidRPr="003C0109" w:rsidRDefault="0006137B" w:rsidP="007F1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40" w:lineRule="atLeast"/>
        <w:ind w:right="125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34BCBCD" w14:textId="77777777" w:rsidR="002B4AF2" w:rsidRPr="0006137B" w:rsidRDefault="002B4AF2" w:rsidP="00061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06137B">
        <w:rPr>
          <w:rFonts w:ascii="Angsana New" w:hAnsi="Angsana New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7D62D461" w14:textId="77777777" w:rsidR="0006137B" w:rsidRPr="003C0109" w:rsidRDefault="0006137B" w:rsidP="007F1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40" w:lineRule="atLeast"/>
        <w:ind w:right="125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507EC935" w14:textId="2967F2F6" w:rsidR="003C0109" w:rsidRPr="003C0109" w:rsidRDefault="002B4AF2" w:rsidP="003C0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06137B">
        <w:rPr>
          <w:rFonts w:ascii="Angsana New" w:hAnsi="Angsana New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5" w:name="_Hlk59432702"/>
      <w:r w:rsidRPr="0006137B">
        <w:rPr>
          <w:rFonts w:ascii="Angsana New" w:hAnsi="Angsana New"/>
          <w:sz w:val="28"/>
          <w:szCs w:val="28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14:paraId="1F5F79A7" w14:textId="77777777" w:rsidR="002B4AF2" w:rsidRPr="0006137B" w:rsidRDefault="002B4AF2" w:rsidP="00061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06137B">
        <w:rPr>
          <w:rFonts w:ascii="Angsana New" w:hAnsi="Angsana New"/>
          <w:sz w:val="28"/>
          <w:szCs w:val="28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92506DD" w14:textId="77777777" w:rsidR="0006137B" w:rsidRPr="00937181" w:rsidRDefault="0006137B" w:rsidP="00061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40" w:lineRule="atLeast"/>
        <w:ind w:right="125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6D6EAE4" w14:textId="77777777" w:rsidR="002B4AF2" w:rsidRPr="0006137B" w:rsidRDefault="002B4AF2" w:rsidP="00061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06137B">
        <w:rPr>
          <w:rFonts w:ascii="Angsana New" w:hAnsi="Angsana New"/>
          <w:i/>
          <w:iCs/>
          <w:sz w:val="28"/>
          <w:szCs w:val="28"/>
          <w:cs/>
        </w:rPr>
        <w:t>การหักกลบของเครื่องมือทางการเงิน</w:t>
      </w:r>
    </w:p>
    <w:p w14:paraId="31CD0C16" w14:textId="77777777" w:rsidR="0006137B" w:rsidRPr="00937181" w:rsidRDefault="0006137B" w:rsidP="00061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FD8715F" w14:textId="7D1AFB8E" w:rsidR="0006137B" w:rsidRDefault="002B4AF2" w:rsidP="0093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28"/>
          <w:szCs w:val="28"/>
        </w:rPr>
      </w:pPr>
      <w:r w:rsidRPr="0006137B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A1FF429" w14:textId="77777777" w:rsidR="003C0109" w:rsidRPr="003C0109" w:rsidRDefault="003C0109" w:rsidP="0093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122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84A1193" w14:textId="77777777" w:rsidR="00AB66F4" w:rsidRDefault="005A259F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การวัด</w:t>
      </w:r>
      <w:r w:rsidR="00AB66F4" w:rsidRPr="0036557C">
        <w:rPr>
          <w:rFonts w:ascii="Angsana New" w:hAnsi="Angsana New"/>
          <w:b/>
          <w:bCs/>
          <w:i/>
          <w:iCs/>
          <w:sz w:val="28"/>
          <w:szCs w:val="28"/>
          <w:cs/>
        </w:rPr>
        <w:t>มูลค่ายุติธรรม</w:t>
      </w:r>
    </w:p>
    <w:p w14:paraId="6BDFDFC2" w14:textId="77777777" w:rsidR="00AB66F4" w:rsidRPr="00937181" w:rsidRDefault="00AB66F4" w:rsidP="005A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9669C0A" w14:textId="77777777" w:rsidR="00AB66F4" w:rsidRPr="0036557C" w:rsidRDefault="00AB66F4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36557C">
        <w:rPr>
          <w:rFonts w:ascii="Angsana New" w:hAnsi="Angsana New"/>
          <w:sz w:val="28"/>
          <w:szCs w:val="28"/>
          <w:cs/>
        </w:rPr>
        <w:t>มูลค่ายุติธร</w:t>
      </w:r>
      <w:r w:rsidR="00710463">
        <w:rPr>
          <w:rFonts w:ascii="Angsana New" w:hAnsi="Angsana New"/>
          <w:sz w:val="28"/>
          <w:szCs w:val="28"/>
          <w:cs/>
        </w:rPr>
        <w:t>รม หมายถึง ราคาที่จะได้รับจาก</w:t>
      </w:r>
      <w:r w:rsidRPr="0036557C">
        <w:rPr>
          <w:rFonts w:ascii="Angsana New" w:hAnsi="Angsana New"/>
          <w:sz w:val="28"/>
          <w:szCs w:val="28"/>
          <w:cs/>
        </w:rPr>
        <w:t xml:space="preserve"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1F9AE5E" w14:textId="77777777" w:rsidR="00D12479" w:rsidRPr="00937181" w:rsidRDefault="00D12479" w:rsidP="00D5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5E445B0" w14:textId="77777777" w:rsidR="00AB66F4" w:rsidRDefault="00AB66F4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36557C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0F03A6D" w14:textId="77777777" w:rsidR="00C43D1A" w:rsidRPr="00937181" w:rsidRDefault="00C43D1A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59CACBF" w14:textId="77777777" w:rsidR="00AB66F4" w:rsidRPr="0036557C" w:rsidRDefault="00AB66F4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36557C">
        <w:rPr>
          <w:rFonts w:ascii="Angsana New" w:hAnsi="Angsana New"/>
          <w:sz w:val="28"/>
          <w:szCs w:val="28"/>
          <w:cs/>
        </w:rPr>
        <w:t xml:space="preserve">ระดับ </w:t>
      </w:r>
      <w:r w:rsidR="00D12479">
        <w:rPr>
          <w:rFonts w:ascii="Angsana New" w:hAnsi="Angsana New"/>
          <w:sz w:val="28"/>
          <w:szCs w:val="28"/>
        </w:rPr>
        <w:t>1</w:t>
      </w:r>
      <w:r w:rsidRPr="0036557C">
        <w:rPr>
          <w:rFonts w:ascii="Angsana New" w:hAnsi="Angsana New"/>
          <w:sz w:val="28"/>
          <w:szCs w:val="28"/>
          <w:cs/>
        </w:rPr>
        <w:t xml:space="preserve"> </w:t>
      </w:r>
      <w:r w:rsidRPr="0036557C">
        <w:rPr>
          <w:rFonts w:ascii="Angsana New" w:hAnsi="Angsana New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3D86BC" w14:textId="77777777" w:rsidR="00AB66F4" w:rsidRPr="0036557C" w:rsidRDefault="00D12479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>2</w:t>
      </w:r>
      <w:r w:rsidR="00AB66F4">
        <w:rPr>
          <w:rFonts w:ascii="Angsana New" w:hAnsi="Angsana New" w:hint="cs"/>
          <w:sz w:val="28"/>
          <w:szCs w:val="28"/>
          <w:cs/>
        </w:rPr>
        <w:t xml:space="preserve"> </w:t>
      </w:r>
      <w:r w:rsidR="00AB66F4" w:rsidRPr="0036557C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64A7434" w14:textId="77777777" w:rsidR="00AB66F4" w:rsidRPr="0036557C" w:rsidRDefault="00D12479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>3</w:t>
      </w:r>
      <w:r w:rsidR="00AB66F4">
        <w:rPr>
          <w:rFonts w:ascii="Angsana New" w:hAnsi="Angsana New" w:hint="cs"/>
          <w:sz w:val="28"/>
          <w:szCs w:val="28"/>
          <w:cs/>
        </w:rPr>
        <w:t xml:space="preserve"> </w:t>
      </w:r>
      <w:r w:rsidR="00AB66F4" w:rsidRPr="0036557C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ข้อมูลเกี่ยวกับกระแสเงินสดในอนาคตกลุ่มบริษัทประมาณขึ้น </w:t>
      </w:r>
    </w:p>
    <w:p w14:paraId="6930E822" w14:textId="77777777" w:rsidR="00AB66F4" w:rsidRPr="00937181" w:rsidRDefault="00AB66F4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4BBEE925" w14:textId="77777777" w:rsidR="00AB66F4" w:rsidRDefault="00AB66F4" w:rsidP="00AB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36557C">
        <w:rPr>
          <w:rFonts w:ascii="Angsana New" w:hAnsi="Angsana New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4"/>
    <w:p w14:paraId="20E36DAB" w14:textId="77777777" w:rsidR="005A259F" w:rsidRPr="00937181" w:rsidRDefault="005A259F" w:rsidP="00D5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2C5A137" w14:textId="77777777" w:rsidR="00F81801" w:rsidRPr="00C10C49" w:rsidRDefault="00F81801" w:rsidP="00F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10C49">
        <w:rPr>
          <w:rFonts w:ascii="Angsana New" w:hAnsi="Angsana New"/>
          <w:b/>
          <w:bCs/>
          <w:i/>
          <w:iCs/>
          <w:sz w:val="28"/>
          <w:szCs w:val="28"/>
          <w:cs/>
        </w:rPr>
        <w:t>กำไร</w:t>
      </w: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(ขาดทุน) </w:t>
      </w:r>
      <w:r w:rsidRPr="00C10C49">
        <w:rPr>
          <w:rFonts w:ascii="Angsana New" w:hAnsi="Angsana New"/>
          <w:b/>
          <w:bCs/>
          <w:i/>
          <w:iCs/>
          <w:sz w:val="28"/>
          <w:szCs w:val="28"/>
          <w:cs/>
        </w:rPr>
        <w:t>ต่อหุ้น</w:t>
      </w:r>
    </w:p>
    <w:p w14:paraId="32D85219" w14:textId="77777777" w:rsidR="00F81801" w:rsidRPr="00937181" w:rsidRDefault="00F81801" w:rsidP="00D5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43DD4A9C" w14:textId="77777777" w:rsidR="00F81801" w:rsidRPr="005233FC" w:rsidRDefault="00F81801" w:rsidP="00F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122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5233FC">
        <w:rPr>
          <w:rFonts w:ascii="Angsana New" w:hAnsi="Angsana New"/>
          <w:spacing w:val="-4"/>
          <w:sz w:val="28"/>
          <w:szCs w:val="28"/>
          <w:cs/>
        </w:rPr>
        <w:t>กำไร</w:t>
      </w:r>
      <w:r w:rsidRPr="005233FC">
        <w:rPr>
          <w:rFonts w:ascii="Angsana New" w:hAnsi="Angsana New" w:hint="cs"/>
          <w:spacing w:val="-4"/>
          <w:sz w:val="28"/>
          <w:szCs w:val="28"/>
          <w:cs/>
        </w:rPr>
        <w:t xml:space="preserve"> (ขาดทุน) </w:t>
      </w:r>
      <w:r>
        <w:rPr>
          <w:rFonts w:ascii="Angsana New" w:hAnsi="Angsana New"/>
          <w:spacing w:val="-4"/>
          <w:sz w:val="28"/>
          <w:szCs w:val="28"/>
          <w:cs/>
        </w:rPr>
        <w:t>ต่อหุ้น</w:t>
      </w:r>
      <w:r w:rsidRPr="005233FC">
        <w:rPr>
          <w:rFonts w:ascii="Angsana New" w:hAnsi="Angsana New"/>
          <w:spacing w:val="-4"/>
          <w:sz w:val="28"/>
          <w:szCs w:val="28"/>
          <w:cs/>
        </w:rPr>
        <w:t>คำนวณโดยหาร</w:t>
      </w:r>
      <w:r w:rsidRPr="005233FC">
        <w:rPr>
          <w:rFonts w:ascii="Angsana New" w:hAnsi="Angsana New"/>
          <w:sz w:val="28"/>
          <w:szCs w:val="28"/>
          <w:cs/>
        </w:rPr>
        <w:t>กำไร (ขาดทุน) สำหรับ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5233FC">
        <w:rPr>
          <w:rFonts w:ascii="Angsana New" w:hAnsi="Angsana New"/>
          <w:sz w:val="28"/>
          <w:szCs w:val="28"/>
          <w:cs/>
        </w:rPr>
        <w:t>ที่เป็นของผู้ถือหุ้นของบริษัท (ไม่รวมกำไ</w:t>
      </w:r>
      <w:r w:rsidRPr="005233FC">
        <w:rPr>
          <w:rFonts w:ascii="Angsana New" w:hAnsi="Angsana New" w:hint="cs"/>
          <w:sz w:val="28"/>
          <w:szCs w:val="28"/>
          <w:cs/>
        </w:rPr>
        <w:t>ร</w:t>
      </w:r>
      <w:r w:rsidRPr="005233FC">
        <w:rPr>
          <w:rFonts w:ascii="Angsana New" w:hAnsi="Angsana New"/>
          <w:sz w:val="28"/>
          <w:szCs w:val="28"/>
          <w:cs/>
        </w:rPr>
        <w:t xml:space="preserve">ขาดทุนเบ็ดเสร็จอื่น) </w:t>
      </w:r>
      <w:r w:rsidRPr="005233FC">
        <w:rPr>
          <w:rFonts w:ascii="Angsana New" w:hAnsi="Angsana New"/>
          <w:spacing w:val="-4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ด้วยจำนวนถัวเฉลี่ยถ่วงน้ำหนักของหุ้นสามัญที่ออกอยู่ในระหว่างปี</w:t>
      </w:r>
      <w:r w:rsidRPr="005233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0CE19BC3" w14:textId="77777777" w:rsidR="00F81801" w:rsidRPr="00937181" w:rsidRDefault="00F81801" w:rsidP="00D5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D1A31A4" w14:textId="77777777" w:rsidR="00907FB5" w:rsidRPr="00C10C49" w:rsidRDefault="00907FB5" w:rsidP="004F2EDF">
      <w:pPr>
        <w:pStyle w:val="NoSpacing"/>
        <w:ind w:right="122"/>
        <w:rPr>
          <w:rFonts w:ascii="Angsana New" w:hAnsi="Angsana New"/>
          <w:b/>
          <w:bCs/>
          <w:i/>
          <w:iCs/>
          <w:sz w:val="28"/>
          <w:szCs w:val="28"/>
        </w:rPr>
      </w:pPr>
      <w:bookmarkStart w:id="6" w:name="_Hlk63718868"/>
      <w:r w:rsidRPr="00C10C49">
        <w:rPr>
          <w:rFonts w:ascii="Angsana New" w:hAnsi="Angsana New"/>
          <w:b/>
          <w:bCs/>
          <w:i/>
          <w:i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63966B72" w14:textId="77777777" w:rsidR="00907FB5" w:rsidRPr="00937181" w:rsidRDefault="00907FB5" w:rsidP="00D5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D79D9FD" w14:textId="77777777" w:rsidR="00907FB5" w:rsidRPr="00C10C49" w:rsidRDefault="00907FB5" w:rsidP="004F2EDF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C10C49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A36428A" w14:textId="77777777" w:rsidR="00CC3D03" w:rsidRPr="00937181" w:rsidRDefault="00CC3D03" w:rsidP="00D5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66B2D2F" w14:textId="77777777" w:rsidR="00A73C1D" w:rsidRPr="00A73C1D" w:rsidRDefault="00A73C1D" w:rsidP="00A73C1D">
      <w:pPr>
        <w:pStyle w:val="NoSpacing"/>
        <w:ind w:right="122"/>
        <w:rPr>
          <w:rFonts w:ascii="Angsana New" w:hAnsi="Angsana New"/>
          <w:b/>
          <w:bCs/>
          <w:i/>
          <w:iCs/>
          <w:sz w:val="28"/>
          <w:szCs w:val="28"/>
        </w:rPr>
      </w:pPr>
      <w:r w:rsidRPr="00CC3D03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รายได้จากสัญญาที่ทำกับลูกค้า</w:t>
      </w:r>
    </w:p>
    <w:p w14:paraId="271AE1F2" w14:textId="77777777" w:rsidR="00A73C1D" w:rsidRPr="00937181" w:rsidRDefault="00A73C1D" w:rsidP="00D5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9D4D790" w14:textId="77777777" w:rsidR="00A73C1D" w:rsidRPr="00A73C1D" w:rsidRDefault="00A73C1D" w:rsidP="00A73C1D">
      <w:pPr>
        <w:pStyle w:val="NoSpacing"/>
        <w:ind w:right="122"/>
        <w:rPr>
          <w:rFonts w:ascii="Angsana New" w:hAnsi="Angsana New"/>
          <w:i/>
          <w:iCs/>
          <w:sz w:val="28"/>
          <w:szCs w:val="28"/>
        </w:rPr>
      </w:pPr>
      <w:r w:rsidRPr="00A73C1D">
        <w:rPr>
          <w:rFonts w:ascii="Angsana New" w:hAnsi="Angsana New"/>
          <w:i/>
          <w:iCs/>
          <w:sz w:val="28"/>
          <w:szCs w:val="28"/>
          <w:cs/>
        </w:rPr>
        <w:t>การระบุภาระที่ต้องปฏิบัติ</w:t>
      </w:r>
    </w:p>
    <w:p w14:paraId="4AE5B7AF" w14:textId="77777777" w:rsidR="00A73C1D" w:rsidRPr="00937181" w:rsidRDefault="00A73C1D" w:rsidP="00D5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1DB22AC" w14:textId="77777777" w:rsidR="00A73C1D" w:rsidRPr="00A73C1D" w:rsidRDefault="00A73C1D" w:rsidP="00A73C1D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A73C1D">
        <w:rPr>
          <w:rFonts w:ascii="Angsana New" w:hAnsi="Angsana New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955E093" w14:textId="77777777" w:rsidR="00A73C1D" w:rsidRPr="00937181" w:rsidRDefault="00A73C1D" w:rsidP="00A73C1D">
      <w:pPr>
        <w:pStyle w:val="NoSpacing"/>
        <w:spacing w:line="40" w:lineRule="atLeast"/>
        <w:ind w:right="125"/>
        <w:rPr>
          <w:rFonts w:ascii="Angsana New" w:hAnsi="Angsana New"/>
          <w:sz w:val="16"/>
          <w:szCs w:val="16"/>
        </w:rPr>
      </w:pPr>
    </w:p>
    <w:p w14:paraId="35F2BB01" w14:textId="77777777" w:rsidR="00A73C1D" w:rsidRPr="00A73C1D" w:rsidRDefault="00A73C1D" w:rsidP="00A73C1D">
      <w:pPr>
        <w:pStyle w:val="NoSpacing"/>
        <w:ind w:right="122"/>
        <w:rPr>
          <w:rFonts w:ascii="Angsana New" w:hAnsi="Angsana New"/>
          <w:i/>
          <w:iCs/>
          <w:sz w:val="28"/>
          <w:szCs w:val="28"/>
        </w:rPr>
      </w:pPr>
      <w:r w:rsidRPr="00A73C1D">
        <w:rPr>
          <w:rFonts w:ascii="Angsana New" w:hAnsi="Angsana New"/>
          <w:i/>
          <w:iCs/>
          <w:sz w:val="28"/>
          <w:szCs w:val="28"/>
          <w:cs/>
        </w:rPr>
        <w:t>การกำหนดจังหวะเวลาของการ</w:t>
      </w:r>
      <w:r w:rsidRPr="00A73C1D">
        <w:rPr>
          <w:rFonts w:ascii="Angsana New" w:hAnsi="Angsana New" w:hint="cs"/>
          <w:i/>
          <w:iCs/>
          <w:sz w:val="28"/>
          <w:szCs w:val="28"/>
          <w:cs/>
        </w:rPr>
        <w:t>รับรู้รายได้</w:t>
      </w:r>
    </w:p>
    <w:p w14:paraId="12C42424" w14:textId="77777777" w:rsidR="00A73C1D" w:rsidRPr="00D50B0F" w:rsidRDefault="00A73C1D" w:rsidP="00A73C1D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060AC365" w14:textId="77777777" w:rsidR="0081285F" w:rsidRDefault="00A73C1D" w:rsidP="00A73C1D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A73C1D">
        <w:rPr>
          <w:rFonts w:ascii="Angsana New" w:hAnsi="Angsana New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</w:t>
      </w:r>
      <w:r w:rsidR="0081285F">
        <w:rPr>
          <w:rFonts w:ascii="Angsana New" w:hAnsi="Angsana New"/>
          <w:sz w:val="28"/>
          <w:szCs w:val="28"/>
          <w:cs/>
        </w:rPr>
        <w:t>จสิ้น ณ เวลาใดเวลาหนึ่ง</w:t>
      </w:r>
    </w:p>
    <w:p w14:paraId="379CA55B" w14:textId="77777777" w:rsidR="00A73C1D" w:rsidRPr="00D50B0F" w:rsidRDefault="00A73C1D" w:rsidP="00A73C1D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6A5D03D6" w14:textId="77777777" w:rsidR="00A73C1D" w:rsidRPr="00A73C1D" w:rsidRDefault="00A73C1D" w:rsidP="00A73C1D">
      <w:pPr>
        <w:pStyle w:val="NoSpacing"/>
        <w:ind w:right="122"/>
        <w:rPr>
          <w:rFonts w:ascii="Angsana New" w:hAnsi="Angsana New"/>
          <w:i/>
          <w:iCs/>
          <w:sz w:val="28"/>
          <w:szCs w:val="28"/>
        </w:rPr>
      </w:pPr>
      <w:r w:rsidRPr="00A73C1D">
        <w:rPr>
          <w:rFonts w:ascii="Angsana New" w:hAnsi="Angsana New"/>
          <w:i/>
          <w:iCs/>
          <w:sz w:val="28"/>
          <w:szCs w:val="28"/>
          <w:cs/>
        </w:rPr>
        <w:t>ต้นทุนในการได้มาซึ่งสัญญา</w:t>
      </w:r>
    </w:p>
    <w:p w14:paraId="5ABF93C4" w14:textId="77777777" w:rsidR="00A73C1D" w:rsidRPr="00A73C1D" w:rsidRDefault="00A73C1D" w:rsidP="00A73C1D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22FD532B" w14:textId="77777777" w:rsidR="00A73C1D" w:rsidRPr="00A73C1D" w:rsidRDefault="00A73C1D" w:rsidP="00A73C1D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A73C1D">
        <w:rPr>
          <w:rFonts w:ascii="Angsana New" w:hAnsi="Angsana New" w:hint="cs"/>
          <w:sz w:val="28"/>
          <w:szCs w:val="28"/>
          <w:cs/>
        </w:rPr>
        <w:t xml:space="preserve">ในการบันทึกรายจ่ายที่เกิดขึ้นเพื่อให้ได้มาซึ่งสัญญาเป็นสินทรัพย์ </w:t>
      </w:r>
      <w:r w:rsidRPr="00A73C1D">
        <w:rPr>
          <w:rFonts w:ascii="Angsana New" w:hAnsi="Angsana New"/>
          <w:sz w:val="28"/>
          <w:szCs w:val="28"/>
          <w:cs/>
        </w:rPr>
        <w:t>ฝ่ายบริหารจำเป็นต้องใช้ดุลยพินิจ</w:t>
      </w:r>
      <w:r w:rsidRPr="00A73C1D">
        <w:rPr>
          <w:rFonts w:ascii="Angsana New" w:hAnsi="Angsana New" w:hint="cs"/>
          <w:sz w:val="28"/>
          <w:szCs w:val="28"/>
          <w:cs/>
        </w:rPr>
        <w:t xml:space="preserve"> </w:t>
      </w:r>
      <w:r w:rsidRPr="00A73C1D">
        <w:rPr>
          <w:rFonts w:ascii="Angsana New" w:hAnsi="Angsana New"/>
          <w:sz w:val="28"/>
          <w:szCs w:val="28"/>
          <w:cs/>
        </w:rPr>
        <w:t>ในการ</w:t>
      </w:r>
      <w:r w:rsidRPr="00A73C1D">
        <w:rPr>
          <w:rFonts w:ascii="Angsana New" w:hAnsi="Angsana New" w:hint="cs"/>
          <w:sz w:val="28"/>
          <w:szCs w:val="28"/>
          <w:cs/>
        </w:rPr>
        <w:t>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71DCB018" w14:textId="77777777" w:rsidR="00A73C1D" w:rsidRPr="00D50B0F" w:rsidRDefault="00A73C1D" w:rsidP="00A73C1D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58CF352F" w14:textId="77777777" w:rsidR="00A73C1D" w:rsidRDefault="00A73C1D" w:rsidP="00A73C1D">
      <w:pPr>
        <w:pStyle w:val="NoSpacing"/>
        <w:ind w:right="122"/>
        <w:rPr>
          <w:rFonts w:ascii="Angsana New" w:hAnsi="Angsana New"/>
          <w:b/>
          <w:bCs/>
          <w:i/>
          <w:iCs/>
          <w:sz w:val="28"/>
          <w:szCs w:val="28"/>
        </w:rPr>
      </w:pPr>
      <w:r w:rsidRPr="00A73C1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สัญญาเช่า</w:t>
      </w:r>
    </w:p>
    <w:p w14:paraId="4B644A8D" w14:textId="77777777" w:rsidR="00327AA0" w:rsidRPr="00D50B0F" w:rsidRDefault="00327AA0" w:rsidP="00D50B0F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6E502AC3" w14:textId="77777777" w:rsidR="00327AA0" w:rsidRDefault="00A73C1D" w:rsidP="00327AA0">
      <w:pPr>
        <w:pStyle w:val="NoSpacing"/>
        <w:ind w:right="122"/>
        <w:rPr>
          <w:rFonts w:ascii="Angsana New" w:hAnsi="Angsana New"/>
          <w:i/>
          <w:iCs/>
          <w:sz w:val="28"/>
          <w:szCs w:val="28"/>
          <w:cs/>
        </w:rPr>
      </w:pPr>
      <w:r w:rsidRPr="00327AA0">
        <w:rPr>
          <w:rFonts w:ascii="Angsana New" w:hAnsi="Angsana New"/>
          <w:i/>
          <w:iCs/>
          <w:sz w:val="28"/>
          <w:szCs w:val="28"/>
          <w:cs/>
        </w:rPr>
        <w:t>การ</w:t>
      </w:r>
      <w:r w:rsidRPr="00A73C1D">
        <w:rPr>
          <w:rFonts w:ascii="Angsana New" w:hAnsi="Angsana New"/>
          <w:i/>
          <w:iCs/>
          <w:sz w:val="28"/>
          <w:szCs w:val="28"/>
          <w:cs/>
        </w:rPr>
        <w:t>กำหนดอายุสัญญาเช่าที่มีสิทธิการเลือกในการขยายอายุสัญญาเช่าหรือยกเลิกสัญญาเช่า</w:t>
      </w:r>
      <w:r w:rsidRPr="00A73C1D">
        <w:rPr>
          <w:rFonts w:ascii="Angsana New" w:hAnsi="Angsana New" w:hint="cs"/>
          <w:i/>
          <w:iCs/>
          <w:sz w:val="28"/>
          <w:szCs w:val="28"/>
          <w:cs/>
        </w:rPr>
        <w:t xml:space="preserve"> - กลุ่มบริษัทในฐานะผู้เช่</w:t>
      </w:r>
      <w:r w:rsidR="00327AA0">
        <w:rPr>
          <w:rFonts w:ascii="Angsana New" w:hAnsi="Angsana New" w:hint="cs"/>
          <w:i/>
          <w:iCs/>
          <w:sz w:val="28"/>
          <w:szCs w:val="28"/>
          <w:cs/>
        </w:rPr>
        <w:t>า</w:t>
      </w:r>
    </w:p>
    <w:p w14:paraId="082C48EB" w14:textId="77777777" w:rsidR="00327AA0" w:rsidRPr="00D50B0F" w:rsidRDefault="00327AA0" w:rsidP="00D50B0F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47783767" w14:textId="77777777" w:rsidR="00A73C1D" w:rsidRPr="00327AA0" w:rsidRDefault="00A73C1D" w:rsidP="00327AA0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327AA0">
        <w:rPr>
          <w:rFonts w:ascii="Angsana New" w:hAnsi="Angsana New" w:hint="cs"/>
          <w:sz w:val="28"/>
          <w:szCs w:val="28"/>
          <w:cs/>
        </w:rPr>
        <w:t>ในการกำหนดอายุสัญญาเช่า ฝ่ายบริหารจำเป็นต้องใช้</w:t>
      </w:r>
      <w:r w:rsidRPr="00327AA0">
        <w:rPr>
          <w:rFonts w:ascii="Angsana New" w:hAnsi="Angsana New"/>
          <w:sz w:val="28"/>
          <w:szCs w:val="28"/>
          <w:cs/>
        </w:rPr>
        <w:t>ดุลยพินิจในการประเมิน</w:t>
      </w:r>
      <w:r w:rsidRPr="00327AA0">
        <w:rPr>
          <w:rFonts w:ascii="Angsana New" w:hAnsi="Angsana New" w:hint="cs"/>
          <w:sz w:val="28"/>
          <w:szCs w:val="28"/>
          <w:cs/>
        </w:rPr>
        <w:t>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677290C" w14:textId="77777777" w:rsidR="00327AA0" w:rsidRPr="00327AA0" w:rsidRDefault="00327AA0" w:rsidP="00D50B0F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0BC599E1" w14:textId="77777777" w:rsidR="00A73C1D" w:rsidRDefault="00A73C1D" w:rsidP="00327AA0">
      <w:pPr>
        <w:pStyle w:val="NoSpacing"/>
        <w:ind w:right="122"/>
        <w:rPr>
          <w:rFonts w:ascii="Angsana New" w:hAnsi="Angsana New"/>
          <w:b/>
          <w:bCs/>
          <w:i/>
          <w:iCs/>
          <w:sz w:val="32"/>
          <w:szCs w:val="32"/>
        </w:rPr>
      </w:pPr>
      <w:r w:rsidRPr="00327AA0">
        <w:rPr>
          <w:rFonts w:ascii="Angsana New" w:hAnsi="Angsana New"/>
          <w:i/>
          <w:iCs/>
          <w:sz w:val="28"/>
          <w:szCs w:val="28"/>
          <w:cs/>
        </w:rPr>
        <w:t xml:space="preserve">การจัดประเภทของสัญญาเช่า </w:t>
      </w:r>
      <w:r w:rsidR="00327AA0">
        <w:rPr>
          <w:rFonts w:ascii="Angsana New" w:hAnsi="Angsana New"/>
          <w:i/>
          <w:iCs/>
          <w:sz w:val="28"/>
          <w:szCs w:val="28"/>
        </w:rPr>
        <w:t>–</w:t>
      </w:r>
      <w:r w:rsidRPr="00327AA0">
        <w:rPr>
          <w:rFonts w:ascii="Angsana New" w:hAnsi="Angsana New"/>
          <w:i/>
          <w:iCs/>
          <w:sz w:val="28"/>
          <w:szCs w:val="28"/>
          <w:cs/>
        </w:rPr>
        <w:t xml:space="preserve"> กลุ่มบริษัทในฐานะผู้ให้เช่า</w:t>
      </w:r>
    </w:p>
    <w:p w14:paraId="249BF8C6" w14:textId="77777777" w:rsidR="00327AA0" w:rsidRPr="00D50B0F" w:rsidRDefault="00327AA0" w:rsidP="00327AA0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323BF3AA" w14:textId="77777777" w:rsidR="00A73C1D" w:rsidRPr="00327AA0" w:rsidRDefault="00A73C1D" w:rsidP="00327AA0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327AA0">
        <w:rPr>
          <w:rFonts w:ascii="Angsana New" w:hAnsi="Angsana New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 w:rsidRPr="00327AA0">
        <w:rPr>
          <w:rFonts w:ascii="Angsana New" w:hAnsi="Angsana New" w:hint="cs"/>
          <w:sz w:val="28"/>
          <w:szCs w:val="28"/>
          <w:cs/>
        </w:rPr>
        <w:t xml:space="preserve"> </w:t>
      </w:r>
      <w:r w:rsidRPr="00327AA0">
        <w:rPr>
          <w:rFonts w:ascii="Angsana New" w:hAnsi="Angsana New"/>
          <w:sz w:val="28"/>
          <w:szCs w:val="28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EF46479" w14:textId="77777777" w:rsidR="005D698F" w:rsidRPr="00D50B0F" w:rsidRDefault="005D698F" w:rsidP="00327AA0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5DC45315" w14:textId="77777777" w:rsidR="00A73C1D" w:rsidRPr="000D56DB" w:rsidRDefault="00A73C1D" w:rsidP="00327AA0">
      <w:pPr>
        <w:pStyle w:val="NoSpacing"/>
        <w:ind w:right="122"/>
        <w:rPr>
          <w:rFonts w:ascii="Angsana New" w:hAnsi="Angsana New"/>
          <w:b/>
          <w:bCs/>
          <w:i/>
          <w:iCs/>
          <w:sz w:val="28"/>
          <w:szCs w:val="28"/>
        </w:rPr>
      </w:pPr>
      <w:r w:rsidRPr="000D56D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AB58C42" w14:textId="77777777" w:rsidR="00327AA0" w:rsidRPr="00CC3D03" w:rsidRDefault="00327AA0" w:rsidP="00327AA0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21B1BD92" w14:textId="77777777" w:rsidR="00A73C1D" w:rsidRPr="00327AA0" w:rsidRDefault="00A73C1D" w:rsidP="00327AA0">
      <w:pPr>
        <w:pStyle w:val="NoSpacing"/>
        <w:ind w:right="122"/>
        <w:jc w:val="thaiDistribute"/>
        <w:rPr>
          <w:rFonts w:ascii="Angsana New" w:hAnsi="Angsana New"/>
          <w:sz w:val="28"/>
          <w:szCs w:val="28"/>
          <w:cs/>
        </w:rPr>
      </w:pPr>
      <w:bookmarkStart w:id="7" w:name="_Hlk59432712"/>
      <w:r w:rsidRPr="00327AA0">
        <w:rPr>
          <w:rFonts w:ascii="Angsana New" w:hAnsi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</w:t>
      </w:r>
      <w:r w:rsidRPr="00327AA0">
        <w:rPr>
          <w:rFonts w:ascii="Angsana New" w:hAnsi="Angsana New"/>
          <w:sz w:val="28"/>
          <w:szCs w:val="28"/>
          <w:cs/>
        </w:rPr>
        <w:lastRenderedPageBreak/>
        <w:t>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7"/>
    </w:p>
    <w:p w14:paraId="3BC2AFD5" w14:textId="77777777" w:rsidR="008552BD" w:rsidRPr="003C0109" w:rsidRDefault="008552BD" w:rsidP="00327AA0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35D7889E" w14:textId="77777777" w:rsidR="00A73C1D" w:rsidRPr="000D56DB" w:rsidRDefault="00A73C1D" w:rsidP="00327AA0">
      <w:pPr>
        <w:pStyle w:val="NoSpacing"/>
        <w:ind w:right="122"/>
        <w:rPr>
          <w:rFonts w:ascii="Angsana New" w:hAnsi="Angsana New"/>
          <w:b/>
          <w:bCs/>
          <w:i/>
          <w:iCs/>
          <w:sz w:val="28"/>
          <w:szCs w:val="28"/>
        </w:rPr>
      </w:pPr>
      <w:r w:rsidRPr="000D56D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332107B" w14:textId="77777777" w:rsidR="00327AA0" w:rsidRPr="00CC3D03" w:rsidRDefault="00327AA0" w:rsidP="00327AA0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74F608E8" w14:textId="577E22CD" w:rsidR="00A73C1D" w:rsidRPr="00327AA0" w:rsidRDefault="00A73C1D" w:rsidP="00327AA0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327AA0">
        <w:rPr>
          <w:rFonts w:ascii="Angsana New" w:hAnsi="Angsana New"/>
          <w:sz w:val="28"/>
          <w:szCs w:val="28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5D98A3F1" w14:textId="77777777" w:rsidR="00327AA0" w:rsidRPr="00CC3D03" w:rsidRDefault="00327AA0" w:rsidP="00327AA0">
      <w:pPr>
        <w:pStyle w:val="NoSpacing"/>
        <w:spacing w:line="40" w:lineRule="atLeast"/>
        <w:ind w:right="125"/>
        <w:rPr>
          <w:rFonts w:ascii="Angsana New" w:hAnsi="Angsana New"/>
          <w:sz w:val="16"/>
          <w:szCs w:val="16"/>
        </w:rPr>
      </w:pPr>
    </w:p>
    <w:p w14:paraId="100DF151" w14:textId="77777777" w:rsidR="00A73C1D" w:rsidRPr="000D56DB" w:rsidRDefault="00A73C1D" w:rsidP="00327AA0">
      <w:pPr>
        <w:pStyle w:val="NoSpacing"/>
        <w:ind w:right="122"/>
        <w:rPr>
          <w:rFonts w:ascii="Angsana New" w:hAnsi="Angsana New"/>
          <w:b/>
          <w:bCs/>
          <w:sz w:val="32"/>
          <w:szCs w:val="32"/>
          <w:cs/>
        </w:rPr>
      </w:pPr>
      <w:r w:rsidRPr="000D56DB">
        <w:rPr>
          <w:rFonts w:ascii="Angsana New" w:hAnsi="Angsana New"/>
          <w:b/>
          <w:bCs/>
          <w:i/>
          <w:iCs/>
          <w:sz w:val="28"/>
          <w:szCs w:val="28"/>
          <w:cs/>
        </w:rPr>
        <w:t>ที่ดิน อาคารและอุปกรณ์</w:t>
      </w:r>
      <w:r w:rsidR="00F466F7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และสินทรัพย์ไม่มีตัวตน</w:t>
      </w:r>
    </w:p>
    <w:p w14:paraId="50C86B8C" w14:textId="77777777" w:rsidR="00327AA0" w:rsidRPr="00327AA0" w:rsidRDefault="00327AA0" w:rsidP="00327AA0">
      <w:pPr>
        <w:pStyle w:val="NoSpacing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20EF23EE" w14:textId="77777777" w:rsidR="00A73C1D" w:rsidRDefault="00A73C1D" w:rsidP="00327AA0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327AA0">
        <w:rPr>
          <w:rFonts w:ascii="Angsana New" w:hAnsi="Angsana New"/>
          <w:sz w:val="28"/>
          <w:szCs w:val="28"/>
          <w:cs/>
        </w:rPr>
        <w:t>ในการคำนวณค่าเสื่อมราคาของอาคารและอุปกรณ์</w:t>
      </w:r>
      <w:r w:rsidRPr="00327AA0">
        <w:rPr>
          <w:rFonts w:ascii="Angsana New" w:hAnsi="Angsana New"/>
          <w:sz w:val="28"/>
          <w:szCs w:val="28"/>
        </w:rPr>
        <w:t xml:space="preserve"> </w:t>
      </w:r>
      <w:r w:rsidRPr="00327AA0">
        <w:rPr>
          <w:rFonts w:ascii="Angsana New" w:hAnsi="Angsana New"/>
          <w:sz w:val="28"/>
          <w:szCs w:val="28"/>
          <w:cs/>
        </w:rPr>
        <w:t>และค่าตัดจำหน่ายของสินทรัพย์ไม่มีตัวตน</w:t>
      </w:r>
      <w:r w:rsidRPr="00327AA0">
        <w:rPr>
          <w:rFonts w:ascii="Angsana New" w:hAnsi="Angsana New" w:hint="cs"/>
          <w:sz w:val="28"/>
          <w:szCs w:val="28"/>
          <w:cs/>
        </w:rPr>
        <w:t xml:space="preserve"> </w:t>
      </w:r>
      <w:r w:rsidRPr="00327AA0">
        <w:rPr>
          <w:rFonts w:ascii="Angsana New" w:hAnsi="Angsana New"/>
          <w:sz w:val="28"/>
          <w:szCs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Pr="00327AA0">
        <w:rPr>
          <w:rFonts w:ascii="Angsana New" w:hAnsi="Angsana New" w:hint="cs"/>
          <w:sz w:val="28"/>
          <w:szCs w:val="28"/>
          <w:cs/>
        </w:rPr>
        <w:t xml:space="preserve"> (ถ้ามี) </w:t>
      </w:r>
      <w:r w:rsidRPr="00327AA0">
        <w:rPr>
          <w:rFonts w:ascii="Angsana New" w:hAnsi="Angsana New"/>
          <w:sz w:val="28"/>
          <w:szCs w:val="28"/>
          <w:cs/>
        </w:rPr>
        <w:t xml:space="preserve">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60EDCC55" w14:textId="77777777" w:rsidR="000D56DB" w:rsidRPr="000D56DB" w:rsidRDefault="000D56DB" w:rsidP="00327AA0">
      <w:pPr>
        <w:pStyle w:val="NoSpacing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605A061B" w14:textId="77777777" w:rsidR="00A73C1D" w:rsidRDefault="00A73C1D" w:rsidP="00327AA0">
      <w:pPr>
        <w:pStyle w:val="NoSpacing"/>
        <w:ind w:right="122"/>
        <w:jc w:val="thaiDistribute"/>
        <w:rPr>
          <w:rFonts w:ascii="Angsana New" w:hAnsi="Angsana New"/>
          <w:sz w:val="28"/>
          <w:szCs w:val="28"/>
        </w:rPr>
      </w:pPr>
      <w:r w:rsidRPr="00327AA0">
        <w:rPr>
          <w:rFonts w:ascii="Angsana New" w:hAnsi="Angsana New"/>
          <w:sz w:val="28"/>
          <w:szCs w:val="28"/>
          <w:cs/>
        </w:rPr>
        <w:t>นอกจากนี้ ฝ่ายบริหารจะต้องพิจารณาการด้อยค่าของที่ดิน อาคารและอุปกรณ์</w:t>
      </w:r>
      <w:r w:rsidRPr="00327AA0">
        <w:rPr>
          <w:rFonts w:ascii="Angsana New" w:hAnsi="Angsana New" w:hint="cs"/>
          <w:sz w:val="28"/>
          <w:szCs w:val="28"/>
          <w:cs/>
        </w:rPr>
        <w:t xml:space="preserve"> สินทรัพย์สิทธิการใช้ </w:t>
      </w:r>
      <w:r w:rsidRPr="00327AA0">
        <w:rPr>
          <w:rFonts w:ascii="Angsana New" w:hAnsi="Angsana New"/>
          <w:sz w:val="28"/>
          <w:szCs w:val="28"/>
          <w:cs/>
        </w:rPr>
        <w:t>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</w:t>
      </w:r>
      <w:r w:rsidR="00B76493">
        <w:rPr>
          <w:rFonts w:ascii="Angsana New" w:hAnsi="Angsana New"/>
          <w:sz w:val="28"/>
          <w:szCs w:val="28"/>
          <w:cs/>
        </w:rPr>
        <w:t>ามูลค่าตามบัญชีของสินทรัพย์นั้น</w:t>
      </w:r>
    </w:p>
    <w:p w14:paraId="3430E65C" w14:textId="77777777" w:rsidR="008552BD" w:rsidRPr="00CC3D03" w:rsidRDefault="008552BD" w:rsidP="004F78DE">
      <w:pPr>
        <w:pStyle w:val="NoSpacing"/>
        <w:ind w:right="122"/>
        <w:rPr>
          <w:rFonts w:ascii="Angsana New" w:hAnsi="Angsana New"/>
          <w:sz w:val="16"/>
          <w:szCs w:val="16"/>
        </w:rPr>
      </w:pPr>
    </w:p>
    <w:p w14:paraId="7D445281" w14:textId="0388DA71" w:rsidR="00A73C1D" w:rsidRPr="000D56DB" w:rsidRDefault="00A73C1D" w:rsidP="004F78DE">
      <w:pPr>
        <w:pStyle w:val="NoSpacing"/>
        <w:ind w:right="122"/>
        <w:rPr>
          <w:rFonts w:ascii="Angsana New" w:hAnsi="Angsana New"/>
          <w:b/>
          <w:bCs/>
          <w:i/>
          <w:iCs/>
          <w:sz w:val="28"/>
          <w:szCs w:val="28"/>
        </w:rPr>
      </w:pPr>
      <w:r w:rsidRPr="000D56DB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สินทรัพย์ภาษีเงินได้รอการตัดบัญชี</w:t>
      </w:r>
    </w:p>
    <w:p w14:paraId="25AF7EAE" w14:textId="77777777" w:rsidR="004F78DE" w:rsidRPr="004F78DE" w:rsidRDefault="004F78DE" w:rsidP="004F78DE">
      <w:pPr>
        <w:pStyle w:val="NoSpacing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06719D2E" w14:textId="77777777" w:rsidR="00A73C1D" w:rsidRPr="004F78DE" w:rsidRDefault="00A73C1D" w:rsidP="004F78DE">
      <w:pPr>
        <w:pStyle w:val="NoSpacing"/>
        <w:ind w:right="122"/>
        <w:jc w:val="thaiDistribute"/>
        <w:rPr>
          <w:rFonts w:ascii="Angsana New" w:hAnsi="Angsana New"/>
          <w:sz w:val="28"/>
          <w:szCs w:val="28"/>
          <w:cs/>
        </w:rPr>
      </w:pPr>
      <w:r w:rsidRPr="004F78DE">
        <w:rPr>
          <w:rFonts w:ascii="Angsana New" w:hAnsi="Angsana New"/>
          <w:sz w:val="28"/>
          <w:szCs w:val="28"/>
          <w:cs/>
        </w:rPr>
        <w:t>กลุ่มบริษัทรับรู้สินทรัพย์ภาษีเงินได้รอการตัดบัญชีซึ่งคำนวณขึ้นจากผลแตกต่างชั่วคราว</w:t>
      </w:r>
      <w:r w:rsidRPr="004F78DE">
        <w:rPr>
          <w:rFonts w:ascii="Angsana New" w:hAnsi="Angsana New"/>
          <w:sz w:val="28"/>
          <w:szCs w:val="28"/>
        </w:rPr>
        <w:t xml:space="preserve"> </w:t>
      </w:r>
      <w:r w:rsidRPr="004F78DE">
        <w:rPr>
          <w:rFonts w:ascii="Angsana New" w:hAnsi="Angsana New"/>
          <w:sz w:val="28"/>
          <w:szCs w:val="28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2633CEB9" w14:textId="77777777" w:rsidR="004F78DE" w:rsidRPr="00CC3D03" w:rsidRDefault="004F78DE" w:rsidP="004F78DE">
      <w:pPr>
        <w:pStyle w:val="NoSpacing"/>
        <w:spacing w:line="40" w:lineRule="atLeast"/>
        <w:ind w:right="125"/>
        <w:rPr>
          <w:rFonts w:ascii="Angsana New" w:hAnsi="Angsana New"/>
          <w:sz w:val="16"/>
          <w:szCs w:val="16"/>
        </w:rPr>
      </w:pPr>
    </w:p>
    <w:p w14:paraId="3CB836AA" w14:textId="77777777" w:rsidR="00A73C1D" w:rsidRPr="000D56DB" w:rsidRDefault="00A73C1D" w:rsidP="004F78DE">
      <w:pPr>
        <w:pStyle w:val="NoSpacing"/>
        <w:ind w:right="122"/>
        <w:rPr>
          <w:rFonts w:ascii="Angsana New" w:hAnsi="Angsana New"/>
          <w:b/>
          <w:bCs/>
          <w:i/>
          <w:iCs/>
          <w:sz w:val="28"/>
          <w:szCs w:val="28"/>
        </w:rPr>
      </w:pPr>
      <w:r w:rsidRPr="000D56DB">
        <w:rPr>
          <w:rFonts w:ascii="Angsana New" w:hAnsi="Angsana New"/>
          <w:b/>
          <w:bCs/>
          <w:i/>
          <w:iCs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4B1D477B" w14:textId="77777777" w:rsidR="004F78DE" w:rsidRPr="004F78DE" w:rsidRDefault="004F78DE" w:rsidP="004F78DE">
      <w:pPr>
        <w:pStyle w:val="NoSpacing"/>
        <w:spacing w:line="40" w:lineRule="atLeast"/>
        <w:ind w:right="125"/>
        <w:rPr>
          <w:rFonts w:ascii="Angsana New" w:hAnsi="Angsana New"/>
          <w:sz w:val="16"/>
          <w:szCs w:val="16"/>
        </w:rPr>
      </w:pPr>
    </w:p>
    <w:p w14:paraId="16EECEDD" w14:textId="77777777" w:rsidR="00A73C1D" w:rsidRDefault="00A73C1D" w:rsidP="00F466F7">
      <w:pPr>
        <w:pStyle w:val="NoSpacing"/>
        <w:ind w:right="85"/>
        <w:jc w:val="thaiDistribute"/>
        <w:rPr>
          <w:rFonts w:ascii="Angsana New" w:hAnsi="Angsana New"/>
          <w:sz w:val="28"/>
          <w:szCs w:val="28"/>
        </w:rPr>
      </w:pPr>
      <w:r w:rsidRPr="004F78DE">
        <w:rPr>
          <w:rFonts w:ascii="Angsana New" w:hAnsi="Angsan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</w:t>
      </w:r>
      <w:r w:rsidRPr="004F78DE">
        <w:rPr>
          <w:rFonts w:ascii="Angsana New" w:hAnsi="Angsana New" w:hint="cs"/>
          <w:sz w:val="28"/>
          <w:szCs w:val="28"/>
          <w:cs/>
        </w:rPr>
        <w:t>อัตราการขึ้น</w:t>
      </w:r>
      <w:r w:rsidRPr="004F78DE">
        <w:rPr>
          <w:rFonts w:ascii="Angsana New" w:hAnsi="Angsana New"/>
          <w:sz w:val="28"/>
          <w:szCs w:val="28"/>
          <w:cs/>
        </w:rPr>
        <w:t>เงินเดือนในอนาคต อัตรามรณะและปัจจัยที่เกี่ยวข้องในเชิงประชากรศาสตร์ เป็นต้น</w:t>
      </w:r>
    </w:p>
    <w:p w14:paraId="65BE1F1D" w14:textId="77777777" w:rsidR="00A8002E" w:rsidRDefault="00A8002E" w:rsidP="00F466F7">
      <w:pPr>
        <w:pStyle w:val="NoSpacing"/>
        <w:ind w:right="85"/>
        <w:jc w:val="thaiDistribute"/>
        <w:rPr>
          <w:rFonts w:ascii="Angsana New" w:hAnsi="Angsana New"/>
          <w:sz w:val="16"/>
          <w:szCs w:val="16"/>
        </w:rPr>
      </w:pPr>
    </w:p>
    <w:p w14:paraId="75F8D861" w14:textId="77777777" w:rsidR="003C0109" w:rsidRDefault="003C0109" w:rsidP="00F466F7">
      <w:pPr>
        <w:pStyle w:val="NoSpacing"/>
        <w:ind w:right="85"/>
        <w:jc w:val="thaiDistribute"/>
        <w:rPr>
          <w:rFonts w:ascii="Angsana New" w:hAnsi="Angsana New"/>
          <w:sz w:val="16"/>
          <w:szCs w:val="16"/>
        </w:rPr>
      </w:pPr>
    </w:p>
    <w:p w14:paraId="5C30A4DD" w14:textId="77777777" w:rsidR="003C0109" w:rsidRDefault="003C0109" w:rsidP="00F466F7">
      <w:pPr>
        <w:pStyle w:val="NoSpacing"/>
        <w:ind w:right="85"/>
        <w:jc w:val="thaiDistribute"/>
        <w:rPr>
          <w:rFonts w:ascii="Angsana New" w:hAnsi="Angsana New"/>
          <w:sz w:val="16"/>
          <w:szCs w:val="16"/>
        </w:rPr>
      </w:pPr>
    </w:p>
    <w:p w14:paraId="13753D58" w14:textId="77777777" w:rsidR="003C0109" w:rsidRDefault="003C0109" w:rsidP="00F466F7">
      <w:pPr>
        <w:pStyle w:val="NoSpacing"/>
        <w:ind w:right="85"/>
        <w:jc w:val="thaiDistribute"/>
        <w:rPr>
          <w:rFonts w:ascii="Angsana New" w:hAnsi="Angsana New"/>
          <w:sz w:val="16"/>
          <w:szCs w:val="16"/>
        </w:rPr>
      </w:pPr>
    </w:p>
    <w:p w14:paraId="5F889AD1" w14:textId="77777777" w:rsidR="003C0109" w:rsidRDefault="003C0109" w:rsidP="00F466F7">
      <w:pPr>
        <w:pStyle w:val="NoSpacing"/>
        <w:ind w:right="85"/>
        <w:jc w:val="thaiDistribute"/>
        <w:rPr>
          <w:rFonts w:ascii="Angsana New" w:hAnsi="Angsana New"/>
          <w:sz w:val="16"/>
          <w:szCs w:val="16"/>
        </w:rPr>
      </w:pPr>
    </w:p>
    <w:p w14:paraId="69F38BE7" w14:textId="77777777" w:rsidR="003C0109" w:rsidRDefault="003C0109" w:rsidP="00F466F7">
      <w:pPr>
        <w:pStyle w:val="NoSpacing"/>
        <w:ind w:right="85"/>
        <w:jc w:val="thaiDistribute"/>
        <w:rPr>
          <w:rFonts w:ascii="Angsana New" w:hAnsi="Angsana New"/>
          <w:sz w:val="16"/>
          <w:szCs w:val="16"/>
        </w:rPr>
      </w:pPr>
    </w:p>
    <w:p w14:paraId="59748589" w14:textId="77777777" w:rsidR="003C0109" w:rsidRPr="00A8002E" w:rsidRDefault="003C0109" w:rsidP="00F466F7">
      <w:pPr>
        <w:pStyle w:val="NoSpacing"/>
        <w:ind w:right="85"/>
        <w:jc w:val="thaiDistribute"/>
        <w:rPr>
          <w:rFonts w:ascii="Angsana New" w:hAnsi="Angsana New"/>
          <w:sz w:val="16"/>
          <w:szCs w:val="16"/>
          <w:cs/>
        </w:rPr>
      </w:pPr>
    </w:p>
    <w:bookmarkEnd w:id="6"/>
    <w:p w14:paraId="49F30B07" w14:textId="77777777" w:rsidR="008C7311" w:rsidRPr="00C10C49" w:rsidRDefault="00BF6168" w:rsidP="00C11FB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 w:hanging="564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C10C49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AFAB436" w14:textId="77777777" w:rsidR="008C7311" w:rsidRPr="00C7192D" w:rsidRDefault="008C7311" w:rsidP="00FC4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5"/>
        <w:jc w:val="both"/>
        <w:rPr>
          <w:rFonts w:ascii="Angsana New" w:hAnsi="Angsana New"/>
          <w:sz w:val="16"/>
          <w:szCs w:val="16"/>
        </w:rPr>
      </w:pPr>
    </w:p>
    <w:p w14:paraId="0618894C" w14:textId="77777777" w:rsidR="00EA75F0" w:rsidRPr="00C10C49" w:rsidRDefault="00EA75F0" w:rsidP="00FC4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C10C49">
        <w:rPr>
          <w:rFonts w:ascii="Angsana New" w:hAnsi="Angsana New"/>
          <w:sz w:val="28"/>
          <w:szCs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34190888" w14:textId="77777777" w:rsidR="008552BD" w:rsidRPr="009A74BD" w:rsidRDefault="008552BD" w:rsidP="00C71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5"/>
        <w:jc w:val="both"/>
        <w:rPr>
          <w:rFonts w:ascii="Angsana New" w:hAnsi="Angsana New"/>
          <w:sz w:val="12"/>
          <w:szCs w:val="12"/>
        </w:rPr>
      </w:pPr>
    </w:p>
    <w:p w14:paraId="66C36F8B" w14:textId="77777777" w:rsidR="00245229" w:rsidRDefault="008C7311" w:rsidP="00C71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2"/>
          <w:szCs w:val="6"/>
        </w:rPr>
      </w:pPr>
      <w:r w:rsidRPr="00C10C49">
        <w:rPr>
          <w:rFonts w:ascii="Angsana New" w:hAnsi="Angsana New"/>
          <w:sz w:val="28"/>
          <w:szCs w:val="28"/>
          <w:cs/>
        </w:rPr>
        <w:t>ลักษณะของความสัมพันธ์กับ</w:t>
      </w:r>
      <w:r w:rsidR="0075091A" w:rsidRPr="00C10C49">
        <w:rPr>
          <w:rFonts w:ascii="Angsana New" w:hAnsi="Angsana New"/>
          <w:sz w:val="28"/>
          <w:szCs w:val="28"/>
          <w:cs/>
        </w:rPr>
        <w:t>บุคคลหรือ</w:t>
      </w:r>
      <w:r w:rsidRPr="00C10C49">
        <w:rPr>
          <w:rFonts w:ascii="Angsana New" w:hAnsi="Angsana New"/>
          <w:sz w:val="28"/>
          <w:szCs w:val="28"/>
          <w:cs/>
        </w:rPr>
        <w:t>กิจการที่เกี่ยวข้องกันเป็นดังนี้</w:t>
      </w:r>
    </w:p>
    <w:p w14:paraId="4D2E12B8" w14:textId="77777777" w:rsidR="00C7192D" w:rsidRPr="00CC3D03" w:rsidRDefault="00C7192D" w:rsidP="00C71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12"/>
          <w:szCs w:val="16"/>
        </w:rPr>
      </w:pPr>
    </w:p>
    <w:tbl>
      <w:tblPr>
        <w:tblW w:w="9309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236"/>
        <w:gridCol w:w="3459"/>
        <w:gridCol w:w="236"/>
        <w:gridCol w:w="2368"/>
      </w:tblGrid>
      <w:tr w:rsidR="009A74BD" w:rsidRPr="003B7244" w14:paraId="416D4889" w14:textId="77777777" w:rsidTr="009A74BD">
        <w:trPr>
          <w:tblHeader/>
        </w:trPr>
        <w:tc>
          <w:tcPr>
            <w:tcW w:w="3010" w:type="dxa"/>
            <w:tcBorders>
              <w:bottom w:val="single" w:sz="4" w:space="0" w:color="auto"/>
            </w:tcBorders>
            <w:vAlign w:val="bottom"/>
          </w:tcPr>
          <w:p w14:paraId="528F5C7E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470739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36" w:type="dxa"/>
            <w:vAlign w:val="bottom"/>
          </w:tcPr>
          <w:p w14:paraId="308F224F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9" w:type="dxa"/>
            <w:tcBorders>
              <w:bottom w:val="single" w:sz="4" w:space="0" w:color="auto"/>
            </w:tcBorders>
            <w:vAlign w:val="bottom"/>
          </w:tcPr>
          <w:p w14:paraId="4A49DF7F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5E6D6F63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vAlign w:val="bottom"/>
          </w:tcPr>
          <w:p w14:paraId="376A8354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A74BD" w:rsidRPr="003B7244" w14:paraId="1D29E787" w14:textId="77777777" w:rsidTr="009A74BD">
        <w:tc>
          <w:tcPr>
            <w:tcW w:w="3010" w:type="dxa"/>
            <w:tcBorders>
              <w:top w:val="single" w:sz="4" w:space="0" w:color="auto"/>
            </w:tcBorders>
          </w:tcPr>
          <w:p w14:paraId="13D2F2CD" w14:textId="77777777" w:rsidR="00C2767B" w:rsidRPr="003B7244" w:rsidRDefault="00C2767B" w:rsidP="006F2E0C">
            <w:pPr>
              <w:tabs>
                <w:tab w:val="left" w:pos="162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กรมโรงงานอุตสาหกรรม</w:t>
            </w:r>
          </w:p>
        </w:tc>
        <w:tc>
          <w:tcPr>
            <w:tcW w:w="236" w:type="dxa"/>
            <w:vAlign w:val="bottom"/>
          </w:tcPr>
          <w:p w14:paraId="7B969857" w14:textId="77777777" w:rsidR="00C2767B" w:rsidRPr="003B7244" w:rsidRDefault="00C2767B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</w:tcPr>
          <w:p w14:paraId="5AB9423A" w14:textId="77777777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หน่วยงานรัฐบาล</w:t>
            </w:r>
          </w:p>
        </w:tc>
        <w:tc>
          <w:tcPr>
            <w:tcW w:w="236" w:type="dxa"/>
          </w:tcPr>
          <w:p w14:paraId="0FE634FD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</w:tcPr>
          <w:p w14:paraId="38BB5C3D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A74BD" w:rsidRPr="003B7244" w14:paraId="2CD10A75" w14:textId="77777777" w:rsidTr="009A74BD">
        <w:tc>
          <w:tcPr>
            <w:tcW w:w="3010" w:type="dxa"/>
            <w:tcBorders>
              <w:bottom w:val="nil"/>
            </w:tcBorders>
          </w:tcPr>
          <w:p w14:paraId="0B21B735" w14:textId="77777777" w:rsidR="00C2767B" w:rsidRPr="003B7244" w:rsidRDefault="00C2767B" w:rsidP="006F2E0C">
            <w:pPr>
              <w:tabs>
                <w:tab w:val="left" w:pos="162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2A1F980" w14:textId="77777777" w:rsidR="00C2767B" w:rsidRPr="003B7244" w:rsidRDefault="00C2767B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bottom w:val="nil"/>
            </w:tcBorders>
          </w:tcPr>
          <w:p w14:paraId="7DF39C5B" w14:textId="77777777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หน่วยงานรัฐบาล</w:t>
            </w:r>
          </w:p>
        </w:tc>
        <w:tc>
          <w:tcPr>
            <w:tcW w:w="236" w:type="dxa"/>
            <w:tcBorders>
              <w:bottom w:val="nil"/>
            </w:tcBorders>
          </w:tcPr>
          <w:p w14:paraId="300079F4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bottom w:val="nil"/>
            </w:tcBorders>
          </w:tcPr>
          <w:p w14:paraId="76B930B8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A74BD" w:rsidRPr="003B7244" w14:paraId="378CA551" w14:textId="77777777" w:rsidTr="009A74BD">
        <w:tc>
          <w:tcPr>
            <w:tcW w:w="3010" w:type="dxa"/>
            <w:tcBorders>
              <w:top w:val="nil"/>
              <w:left w:val="nil"/>
              <w:bottom w:val="nil"/>
            </w:tcBorders>
          </w:tcPr>
          <w:p w14:paraId="25BDFC1B" w14:textId="77777777" w:rsidR="00C2767B" w:rsidRPr="003B7244" w:rsidRDefault="00C2767B" w:rsidP="006F2E0C">
            <w:pPr>
              <w:tabs>
                <w:tab w:val="left" w:pos="162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บริษัท เอเซียพัฒนา แลนด์ จำกัด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99D8616" w14:textId="77777777" w:rsidR="00C2767B" w:rsidRPr="003B7244" w:rsidRDefault="00C2767B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6450CD76" w14:textId="77777777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ซื้อ ขาย และพัฒนาที่ดินหรืออสังหาริมทรัพย์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1D2769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  <w:right w:val="nil"/>
            </w:tcBorders>
          </w:tcPr>
          <w:p w14:paraId="4A1A1A9D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9A74BD" w:rsidRPr="003B7244" w14:paraId="78C8F67B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7AFD6B8A" w14:textId="77777777" w:rsidR="00C2767B" w:rsidRPr="009449CA" w:rsidRDefault="00C2767B" w:rsidP="006F2E0C">
            <w:pPr>
              <w:tabs>
                <w:tab w:val="left" w:pos="162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49CA">
              <w:rPr>
                <w:rFonts w:ascii="Angsana New" w:hAnsi="Angsana New"/>
                <w:sz w:val="26"/>
                <w:szCs w:val="26"/>
                <w:cs/>
              </w:rPr>
              <w:t>บริษัท อินดัสเทรียล เวสต์</w:t>
            </w:r>
            <w:r w:rsidRPr="009449CA">
              <w:rPr>
                <w:rFonts w:ascii="Angsana New" w:hAnsi="Angsana New"/>
                <w:sz w:val="26"/>
                <w:szCs w:val="26"/>
              </w:rPr>
              <w:t xml:space="preserve">        </w:t>
            </w:r>
          </w:p>
          <w:p w14:paraId="6F7E3937" w14:textId="77777777" w:rsidR="00C2767B" w:rsidRPr="009449CA" w:rsidRDefault="00C2767B" w:rsidP="006F2E0C">
            <w:pPr>
              <w:tabs>
                <w:tab w:val="left" w:pos="162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49CA">
              <w:rPr>
                <w:rFonts w:ascii="Angsana New" w:hAnsi="Angsana New"/>
                <w:sz w:val="26"/>
                <w:szCs w:val="26"/>
                <w:cs/>
              </w:rPr>
              <w:t>เมเนจเมนท์</w:t>
            </w:r>
            <w:r w:rsidRPr="009449C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449CA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r w:rsidRPr="009449CA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9449C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5CD9ED" w14:textId="77777777" w:rsidR="00C2767B" w:rsidRPr="009449CA" w:rsidRDefault="00C2767B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37AFE7BC" w14:textId="77777777" w:rsidR="00C2767B" w:rsidRPr="009449CA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49CA">
              <w:rPr>
                <w:rFonts w:ascii="Angsana New" w:hAnsi="Angsana New"/>
                <w:sz w:val="26"/>
                <w:szCs w:val="26"/>
                <w:cs/>
              </w:rPr>
              <w:t>ประกอบกิจการโรงงานกำจัดของเสียจากอุตสาหกรรม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F7FBD7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4B3AE007" w14:textId="77777777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9A74BD" w:rsidRPr="003B7244" w14:paraId="10D1FFCA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6C13F06A" w14:textId="77777777" w:rsidR="00C2767B" w:rsidRPr="009449CA" w:rsidRDefault="00C2767B" w:rsidP="006F2E0C">
            <w:pPr>
              <w:tabs>
                <w:tab w:val="left" w:pos="162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49C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เจนโก้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เมดิคอล</w:t>
            </w:r>
            <w:r w:rsidRPr="009449C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40C982E" w14:textId="77777777" w:rsidR="00C2767B" w:rsidRPr="009449CA" w:rsidRDefault="00C2767B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0BDA20D4" w14:textId="77777777" w:rsidR="00C2767B" w:rsidRPr="009449CA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49CA">
              <w:rPr>
                <w:rFonts w:hint="cs"/>
                <w:sz w:val="26"/>
                <w:szCs w:val="26"/>
                <w:cs/>
              </w:rPr>
              <w:t>การผลิตและจำหน่ายอุปกรณ์ทางการแพทย์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C78039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7356FDBB" w14:textId="77777777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9A74BD" w:rsidRPr="003B7244" w14:paraId="51DEC586" w14:textId="77777777" w:rsidTr="0033289F"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57BA2183" w14:textId="77777777" w:rsidR="00C2767B" w:rsidRDefault="00C2767B" w:rsidP="006F2E0C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  <w:r w:rsidRPr="00CC3D03">
              <w:rPr>
                <w:rFonts w:ascii="Angsana New" w:hAnsi="Angsana New"/>
                <w:sz w:val="26"/>
                <w:szCs w:val="26"/>
                <w:cs/>
              </w:rPr>
              <w:t>บริษัท เจนโก้ พลังงานสะอาด จำกัด</w:t>
            </w:r>
          </w:p>
          <w:p w14:paraId="31915177" w14:textId="77777777" w:rsidR="009A74BD" w:rsidRDefault="009A74BD" w:rsidP="006F2E0C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  <w:r w:rsidRPr="00CC3D03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บริษัทสูญเสียการควบคุม </w:t>
            </w:r>
          </w:p>
          <w:p w14:paraId="005596D7" w14:textId="5F49E98B" w:rsidR="009A74BD" w:rsidRPr="00CC3D03" w:rsidRDefault="009A74BD" w:rsidP="006F2E0C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CC3D03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Pr="00CC3D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CC3D03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  <w:r w:rsidRPr="00CC3D0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7D639D" w14:textId="77777777" w:rsidR="00C2767B" w:rsidRPr="003B7244" w:rsidRDefault="00C2767B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1E5EFCA9" w14:textId="5E73D82A" w:rsidR="00C2767B" w:rsidRPr="003B7244" w:rsidRDefault="00C2767B" w:rsidP="006F2E0C">
            <w:pPr>
              <w:ind w:right="122"/>
              <w:jc w:val="center"/>
              <w:rPr>
                <w:sz w:val="26"/>
                <w:szCs w:val="26"/>
              </w:rPr>
            </w:pPr>
            <w:r w:rsidRPr="003B7244">
              <w:rPr>
                <w:rFonts w:ascii="Angsana New" w:hAnsi="Angsana New" w:hint="cs"/>
                <w:sz w:val="26"/>
                <w:szCs w:val="26"/>
                <w:cs/>
              </w:rPr>
              <w:t>ประกอบกิจการโรงไฟฟ้าจากพลังงานทดแทน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01B52C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150EE642" w14:textId="77777777" w:rsidR="00C2767B" w:rsidRPr="003B7244" w:rsidRDefault="00C2767B" w:rsidP="0033289F">
            <w:pPr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9A74BD" w:rsidRPr="003B7244" w14:paraId="3F97154A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3C8EC45C" w14:textId="14CD8AB8" w:rsidR="00C2767B" w:rsidRPr="003B7244" w:rsidRDefault="00C2767B" w:rsidP="006F2E0C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เจนโก้ โอตานิ จำกัด </w:t>
            </w:r>
            <w:r w:rsidR="008C3D39">
              <w:rPr>
                <w:rFonts w:ascii="Angsana New" w:hAnsi="Angsana New"/>
                <w:sz w:val="26"/>
                <w:szCs w:val="26"/>
              </w:rPr>
              <w:br/>
            </w:r>
            <w:r w:rsidR="008C3D39" w:rsidRPr="00CC3D03">
              <w:rPr>
                <w:rFonts w:ascii="Angsana New" w:hAnsi="Angsana New"/>
                <w:sz w:val="26"/>
                <w:szCs w:val="26"/>
                <w:cs/>
              </w:rPr>
              <w:t xml:space="preserve">(เลิกกิจการเมื่อวันที่ </w:t>
            </w:r>
            <w:r w:rsidR="00CC3D03">
              <w:rPr>
                <w:rFonts w:ascii="Angsana New" w:hAnsi="Angsana New"/>
                <w:sz w:val="26"/>
                <w:szCs w:val="26"/>
              </w:rPr>
              <w:t>16</w:t>
            </w:r>
            <w:r w:rsidR="008C3D39" w:rsidRPr="00CC3D03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="00CC3D03">
              <w:rPr>
                <w:rFonts w:ascii="Angsana New" w:hAnsi="Angsana New"/>
                <w:sz w:val="26"/>
                <w:szCs w:val="26"/>
              </w:rPr>
              <w:t>2566</w:t>
            </w:r>
            <w:r w:rsidR="008C3D39" w:rsidRPr="00CC3D0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26DC100" w14:textId="77777777" w:rsidR="00C2767B" w:rsidRPr="003B7244" w:rsidRDefault="00C2767B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7580463D" w14:textId="77777777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ประกอบกิจการโรง</w:t>
            </w:r>
            <w:r w:rsidRPr="003B7244">
              <w:rPr>
                <w:rFonts w:ascii="Angsana New" w:hAnsi="Angsana New" w:hint="cs"/>
                <w:sz w:val="26"/>
                <w:szCs w:val="26"/>
                <w:cs/>
              </w:rPr>
              <w:t>งาน</w:t>
            </w:r>
            <w:r w:rsidRPr="003B7244">
              <w:rPr>
                <w:rFonts w:ascii="Angsana New" w:hAnsi="Angsana New"/>
                <w:sz w:val="26"/>
                <w:szCs w:val="26"/>
              </w:rPr>
              <w:t xml:space="preserve"> Pretreatment</w:t>
            </w:r>
            <w:r w:rsidRPr="003B7244">
              <w:rPr>
                <w:rFonts w:ascii="Angsana New" w:hAnsi="Angsana New"/>
                <w:sz w:val="26"/>
                <w:szCs w:val="26"/>
                <w:cs/>
              </w:rPr>
              <w:br/>
              <w:t>น้ำเสียชุบโลหะ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821549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41C82C3C" w14:textId="77777777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</w:tr>
      <w:tr w:rsidR="009A74BD" w:rsidRPr="003B7244" w14:paraId="279FE3E6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61320111" w14:textId="247FC90B" w:rsidR="008C3D39" w:rsidRPr="00CC3D03" w:rsidRDefault="008C3D39" w:rsidP="008C3D39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CC3D03">
              <w:rPr>
                <w:rFonts w:ascii="Angsana New" w:hAnsi="Angsana New"/>
                <w:sz w:val="26"/>
                <w:szCs w:val="26"/>
                <w:cs/>
              </w:rPr>
              <w:t xml:space="preserve">กิจการร่วมค้า เจนโก้ - </w:t>
            </w:r>
            <w:r w:rsidR="00CC3D03">
              <w:rPr>
                <w:rFonts w:ascii="Angsana New" w:hAnsi="Angsana New"/>
                <w:sz w:val="26"/>
                <w:szCs w:val="26"/>
              </w:rPr>
              <w:t>2499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65FC0C4" w14:textId="77777777" w:rsidR="008C3D39" w:rsidRPr="003B7244" w:rsidRDefault="008C3D39" w:rsidP="008C3D39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32730602" w14:textId="31598B44" w:rsidR="008C3D39" w:rsidRPr="00C47965" w:rsidRDefault="008C3D39" w:rsidP="008C3D39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7965">
              <w:rPr>
                <w:rFonts w:ascii="Angsana New" w:hAnsi="Angsana New"/>
                <w:sz w:val="26"/>
                <w:szCs w:val="26"/>
                <w:cs/>
              </w:rPr>
              <w:t>ก่อสร้างระบบบำบัดน้ำเสีย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BA364C" w14:textId="77777777" w:rsidR="008C3D39" w:rsidRPr="00C47965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5FC1C498" w14:textId="534073AA" w:rsidR="008C3D39" w:rsidRPr="00C47965" w:rsidRDefault="008C3D39" w:rsidP="008C3D39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7965">
              <w:rPr>
                <w:rFonts w:ascii="Angsana New" w:hAnsi="Angsana New"/>
                <w:sz w:val="26"/>
                <w:szCs w:val="26"/>
                <w:cs/>
              </w:rPr>
              <w:t>กิจการร่วมค้า</w:t>
            </w:r>
          </w:p>
        </w:tc>
      </w:tr>
      <w:tr w:rsidR="009A74BD" w:rsidRPr="003B7244" w14:paraId="312FDF58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5B5C80DE" w14:textId="77777777" w:rsidR="00C2767B" w:rsidRPr="003B7244" w:rsidRDefault="00C2767B" w:rsidP="006F2E0C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6FDCF4E" w14:textId="77777777" w:rsidR="00C2767B" w:rsidRPr="003B7244" w:rsidRDefault="00C2767B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0FE6F7C8" w14:textId="77777777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ให้บริการขนส่งและขนถ่ายสินค้าในประเทศ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EE236D" w14:textId="77777777" w:rsidR="00C2767B" w:rsidRPr="003B7244" w:rsidRDefault="00C2767B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52B6EFAD" w14:textId="77777777" w:rsidR="009A74BD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ผู้ถือหุ้นเป็นกรรมการ       </w:t>
            </w:r>
          </w:p>
          <w:p w14:paraId="5B192F34" w14:textId="539693F5" w:rsidR="00C2767B" w:rsidRPr="003B7244" w:rsidRDefault="00C2767B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244">
              <w:rPr>
                <w:rFonts w:ascii="Angsana New" w:hAnsi="Angsana New"/>
                <w:sz w:val="26"/>
                <w:szCs w:val="26"/>
                <w:cs/>
              </w:rPr>
              <w:t>ของบริษัทดังกล่าว</w:t>
            </w:r>
          </w:p>
        </w:tc>
      </w:tr>
      <w:tr w:rsidR="009A74BD" w:rsidRPr="003B7244" w14:paraId="3AF7822D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566AC4BA" w14:textId="77777777" w:rsidR="00802E28" w:rsidRPr="003B7244" w:rsidRDefault="00802E28" w:rsidP="006F2E0C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ภัทรเฮ้าส์ แอนด์ พร็อพเพอร์ตี้ จำกัด (มหาชน)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CC0888" w14:textId="77777777" w:rsidR="00802E28" w:rsidRPr="003B7244" w:rsidRDefault="00802E28" w:rsidP="006F2E0C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66D8209D" w14:textId="77777777" w:rsidR="00802E28" w:rsidRPr="003B7244" w:rsidRDefault="00802E28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 ขายและพัฒนาที่ดินหรืออสังหาริมทรัพย์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990D24" w14:textId="77777777" w:rsidR="00802E28" w:rsidRPr="003B7244" w:rsidRDefault="00802E28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6E5AE30D" w14:textId="77777777" w:rsidR="00802E28" w:rsidRPr="003B7244" w:rsidRDefault="00802E28" w:rsidP="006F2E0C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กลุ่มผู้ถือหุ้นร่วมกัน</w:t>
            </w:r>
          </w:p>
        </w:tc>
      </w:tr>
      <w:tr w:rsidR="009A74BD" w:rsidRPr="00901483" w14:paraId="46318D85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67F5F100" w14:textId="77777777" w:rsidR="007D7193" w:rsidRPr="00901483" w:rsidRDefault="007D7193" w:rsidP="007D7193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901483">
              <w:rPr>
                <w:rFonts w:ascii="Angsana New" w:hAnsi="Angsana New" w:hint="cs"/>
                <w:sz w:val="26"/>
                <w:szCs w:val="26"/>
                <w:cs/>
              </w:rPr>
              <w:t>คุณอัศวิน วิภูศิริ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3CC4DB" w14:textId="77777777" w:rsidR="007D7193" w:rsidRPr="00901483" w:rsidRDefault="007D7193" w:rsidP="007D7193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0BE14808" w14:textId="77777777" w:rsidR="007D7193" w:rsidRPr="00901483" w:rsidRDefault="007D7193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48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AD3425" w14:textId="77777777" w:rsidR="007D7193" w:rsidRPr="00901483" w:rsidRDefault="007D7193" w:rsidP="007D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51EADA22" w14:textId="77777777" w:rsidR="007D7193" w:rsidRPr="00901483" w:rsidRDefault="007D7193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483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9A74BD" w:rsidRPr="001F5EC9" w14:paraId="0221CBF8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0AB7992B" w14:textId="77777777" w:rsidR="007D7193" w:rsidRPr="00901483" w:rsidRDefault="007D7193" w:rsidP="007D7193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85372E">
              <w:rPr>
                <w:rFonts w:ascii="Angsana New" w:hAnsi="Angsana New"/>
                <w:sz w:val="26"/>
                <w:szCs w:val="26"/>
                <w:cs/>
              </w:rPr>
              <w:t>คุณบุรินทร์  อมรพิชิต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7D08AC" w14:textId="77777777" w:rsidR="007D7193" w:rsidRPr="00901483" w:rsidRDefault="007D7193" w:rsidP="007D7193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09FA2A7E" w14:textId="77777777" w:rsidR="007D7193" w:rsidRPr="00901483" w:rsidRDefault="007D7193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A31054" w14:textId="77777777" w:rsidR="007D7193" w:rsidRPr="00901483" w:rsidRDefault="007D7193" w:rsidP="007D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0E29BB0F" w14:textId="77777777" w:rsidR="007D7193" w:rsidRPr="001F5EC9" w:rsidRDefault="007D7193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72E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9A74BD" w:rsidRPr="001F5EC9" w14:paraId="2A9570BF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05C752D3" w14:textId="056DA99D" w:rsidR="009A74BD" w:rsidRPr="0085372E" w:rsidRDefault="009A74BD" w:rsidP="007D7193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คุณนันทกาญจน์ ทองประพาฬ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C11F6D" w14:textId="77777777" w:rsidR="009A74BD" w:rsidRPr="00901483" w:rsidRDefault="009A74BD" w:rsidP="007D7193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6DDF69F8" w14:textId="11229409" w:rsidR="009A74BD" w:rsidRDefault="008950C0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F132F9" w14:textId="77777777" w:rsidR="009A74BD" w:rsidRPr="00901483" w:rsidRDefault="009A74BD" w:rsidP="007D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763D593D" w14:textId="4726050D" w:rsidR="009A74BD" w:rsidRPr="0085372E" w:rsidRDefault="008950C0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72E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9A74BD" w:rsidRPr="001F5EC9" w14:paraId="40220E76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11214D9F" w14:textId="77777777" w:rsidR="00A8002E" w:rsidRPr="0085372E" w:rsidRDefault="00A8002E" w:rsidP="007D7193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901483">
              <w:rPr>
                <w:rFonts w:ascii="Angsana New" w:hAnsi="Angsana New" w:hint="cs"/>
                <w:sz w:val="26"/>
                <w:szCs w:val="26"/>
                <w:cs/>
              </w:rPr>
              <w:t>คุณสมยศ แสงสุวรรณ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DC8C081" w14:textId="77777777" w:rsidR="00A8002E" w:rsidRPr="00901483" w:rsidRDefault="00A8002E" w:rsidP="007D7193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0477E574" w14:textId="2DF596CD" w:rsidR="00A8002E" w:rsidRDefault="0033289F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D9042A" w14:textId="77777777" w:rsidR="00A8002E" w:rsidRPr="00901483" w:rsidRDefault="00A8002E" w:rsidP="007D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28EC6A8A" w14:textId="77777777" w:rsidR="00A8002E" w:rsidRPr="0085372E" w:rsidRDefault="00A8002E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483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9A74BD" w:rsidRPr="00901483" w14:paraId="5A6DB351" w14:textId="77777777" w:rsidTr="009A74BD">
        <w:tc>
          <w:tcPr>
            <w:tcW w:w="3010" w:type="dxa"/>
            <w:tcBorders>
              <w:top w:val="nil"/>
              <w:bottom w:val="nil"/>
            </w:tcBorders>
          </w:tcPr>
          <w:p w14:paraId="57623357" w14:textId="77777777" w:rsidR="007D7193" w:rsidRPr="00901483" w:rsidRDefault="007D7193" w:rsidP="007D7193">
            <w:pPr>
              <w:tabs>
                <w:tab w:val="left" w:pos="162"/>
              </w:tabs>
              <w:ind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901483">
              <w:rPr>
                <w:rFonts w:ascii="Angsana New" w:hAnsi="Angsana New"/>
                <w:sz w:val="26"/>
                <w:szCs w:val="26"/>
                <w:cs/>
              </w:rPr>
              <w:t>คุณอิทธิฤทธิ์ วิภูศิริ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52D4810" w14:textId="77777777" w:rsidR="007D7193" w:rsidRPr="00901483" w:rsidRDefault="007D7193" w:rsidP="007D7193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459" w:type="dxa"/>
            <w:tcBorders>
              <w:top w:val="nil"/>
              <w:bottom w:val="nil"/>
            </w:tcBorders>
          </w:tcPr>
          <w:p w14:paraId="237AFA41" w14:textId="77777777" w:rsidR="007D7193" w:rsidRPr="00901483" w:rsidRDefault="007D7193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48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D3F89E" w14:textId="77777777" w:rsidR="007D7193" w:rsidRPr="00901483" w:rsidRDefault="007D7193" w:rsidP="007D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14:paraId="0FD38D71" w14:textId="77777777" w:rsidR="007D7193" w:rsidRPr="00901483" w:rsidRDefault="007D7193" w:rsidP="007D7193">
            <w:pPr>
              <w:ind w:right="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72E">
              <w:rPr>
                <w:rFonts w:ascii="Angsana New" w:hAnsi="Angsana New"/>
                <w:sz w:val="26"/>
                <w:szCs w:val="26"/>
                <w:cs/>
              </w:rPr>
              <w:t>บุคคลในครอบครัว       เดียวกันกับกรรมการ</w:t>
            </w:r>
          </w:p>
        </w:tc>
      </w:tr>
    </w:tbl>
    <w:p w14:paraId="2780AF0D" w14:textId="77777777" w:rsidR="007D7193" w:rsidRPr="009A74BD" w:rsidRDefault="007D7193" w:rsidP="002E324F">
      <w:pPr>
        <w:spacing w:line="240" w:lineRule="auto"/>
        <w:ind w:right="125"/>
        <w:rPr>
          <w:rFonts w:ascii="Angsana New" w:hAnsi="Angsana New"/>
          <w:sz w:val="10"/>
          <w:szCs w:val="10"/>
        </w:rPr>
      </w:pPr>
    </w:p>
    <w:p w14:paraId="3B869C0B" w14:textId="15BA3A99" w:rsidR="00F837FA" w:rsidRDefault="00F837FA" w:rsidP="00F83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F837FA">
        <w:rPr>
          <w:rFonts w:ascii="Angsana New" w:hAnsi="Angsana New"/>
          <w:sz w:val="28"/>
          <w:szCs w:val="28"/>
          <w:cs/>
        </w:rPr>
        <w:t>การกำหนดราคาสำหรับแต่ละรายการอธิบายได้ดังต่อไปนี้</w:t>
      </w:r>
    </w:p>
    <w:p w14:paraId="70BC8D1A" w14:textId="77777777" w:rsidR="00F837FA" w:rsidRPr="009A74BD" w:rsidRDefault="00F837FA" w:rsidP="00F83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2"/>
        <w:jc w:val="thaiDistribute"/>
        <w:rPr>
          <w:rFonts w:ascii="Angsana New" w:hAnsi="Angsana New"/>
          <w:sz w:val="10"/>
          <w:szCs w:val="10"/>
        </w:rPr>
      </w:pPr>
    </w:p>
    <w:tbl>
      <w:tblPr>
        <w:tblW w:w="7699" w:type="dxa"/>
        <w:tblInd w:w="1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1"/>
        <w:gridCol w:w="241"/>
        <w:gridCol w:w="4387"/>
      </w:tblGrid>
      <w:tr w:rsidR="00C2767B" w:rsidRPr="00901483" w14:paraId="0CE3ACD7" w14:textId="77777777" w:rsidTr="00186FB1">
        <w:trPr>
          <w:trHeight w:val="402"/>
          <w:tblHeader/>
        </w:trPr>
        <w:tc>
          <w:tcPr>
            <w:tcW w:w="3071" w:type="dxa"/>
            <w:tcBorders>
              <w:bottom w:val="single" w:sz="4" w:space="0" w:color="auto"/>
            </w:tcBorders>
            <w:vAlign w:val="bottom"/>
          </w:tcPr>
          <w:p w14:paraId="6DF8610E" w14:textId="77777777" w:rsidR="00C2767B" w:rsidRPr="00901483" w:rsidRDefault="00C2767B" w:rsidP="006F2E0C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41" w:type="dxa"/>
            <w:tcBorders>
              <w:bottom w:val="nil"/>
            </w:tcBorders>
          </w:tcPr>
          <w:p w14:paraId="46FC4A0D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bottom w:val="single" w:sz="4" w:space="0" w:color="auto"/>
            </w:tcBorders>
            <w:vAlign w:val="bottom"/>
          </w:tcPr>
          <w:p w14:paraId="7FFC49A5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/>
                <w:sz w:val="28"/>
                <w:szCs w:val="28"/>
                <w:cs/>
              </w:rPr>
              <w:t>นโยบายการคิดราคา</w:t>
            </w:r>
          </w:p>
        </w:tc>
      </w:tr>
      <w:tr w:rsidR="00C2767B" w:rsidRPr="00901483" w14:paraId="3CEDC4FF" w14:textId="77777777" w:rsidTr="00186FB1">
        <w:trPr>
          <w:trHeight w:val="402"/>
        </w:trPr>
        <w:tc>
          <w:tcPr>
            <w:tcW w:w="3071" w:type="dxa"/>
            <w:tcBorders>
              <w:bottom w:val="nil"/>
            </w:tcBorders>
            <w:vAlign w:val="bottom"/>
          </w:tcPr>
          <w:p w14:paraId="633D1612" w14:textId="77777777" w:rsidR="00C2767B" w:rsidRPr="00901483" w:rsidRDefault="00C2767B" w:rsidP="006F2E0C">
            <w:pPr>
              <w:tabs>
                <w:tab w:val="left" w:pos="162"/>
              </w:tabs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C685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4DC2ECC6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bottom w:val="nil"/>
            </w:tcBorders>
            <w:vAlign w:val="bottom"/>
          </w:tcPr>
          <w:p w14:paraId="5864FF9C" w14:textId="35065968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="006965FB">
              <w:rPr>
                <w:rFonts w:ascii="Angsana New" w:hAnsi="Angsana New"/>
                <w:sz w:val="28"/>
                <w:szCs w:val="28"/>
              </w:rPr>
              <w:t>6</w:t>
            </w:r>
            <w:r w:rsidR="00FA3ABB">
              <w:rPr>
                <w:rFonts w:ascii="Angsana New" w:hAnsi="Angsana New"/>
                <w:sz w:val="28"/>
                <w:szCs w:val="28"/>
              </w:rPr>
              <w:t>.0</w:t>
            </w:r>
            <w:r w:rsidR="006965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3ABB">
              <w:rPr>
                <w:rFonts w:ascii="Angsana New" w:hAnsi="Angsana New"/>
                <w:sz w:val="28"/>
                <w:szCs w:val="28"/>
              </w:rPr>
              <w:t>–</w:t>
            </w:r>
            <w:r w:rsidR="006965FB">
              <w:rPr>
                <w:rFonts w:ascii="Angsana New" w:hAnsi="Angsana New"/>
                <w:sz w:val="28"/>
                <w:szCs w:val="28"/>
              </w:rPr>
              <w:t xml:space="preserve"> 7</w:t>
            </w:r>
            <w:r w:rsidR="00FA3ABB">
              <w:rPr>
                <w:rFonts w:ascii="Angsana New" w:hAnsi="Angsana New"/>
                <w:sz w:val="28"/>
                <w:szCs w:val="28"/>
              </w:rPr>
              <w:t>.0</w:t>
            </w:r>
            <w:r w:rsidR="006965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965FB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ต่อปีและร้อยละ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MLR-0.5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C2767B" w:rsidRPr="00901483" w14:paraId="1DFB2E10" w14:textId="77777777" w:rsidTr="00186FB1">
        <w:trPr>
          <w:trHeight w:val="400"/>
        </w:trPr>
        <w:tc>
          <w:tcPr>
            <w:tcW w:w="3071" w:type="dxa"/>
            <w:tcBorders>
              <w:top w:val="nil"/>
              <w:bottom w:val="nil"/>
            </w:tcBorders>
            <w:vAlign w:val="bottom"/>
          </w:tcPr>
          <w:p w14:paraId="03F93704" w14:textId="77777777" w:rsidR="00C2767B" w:rsidRPr="00901483" w:rsidRDefault="00C2767B" w:rsidP="006F2E0C">
            <w:pPr>
              <w:tabs>
                <w:tab w:val="left" w:pos="162"/>
              </w:tabs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79796693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nil"/>
              <w:bottom w:val="nil"/>
            </w:tcBorders>
            <w:vAlign w:val="bottom"/>
          </w:tcPr>
          <w:p w14:paraId="3CCE62F3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C2767B" w:rsidRPr="00901483" w14:paraId="76507DEB" w14:textId="77777777" w:rsidTr="00186FB1">
        <w:trPr>
          <w:trHeight w:val="400"/>
        </w:trPr>
        <w:tc>
          <w:tcPr>
            <w:tcW w:w="3071" w:type="dxa"/>
            <w:tcBorders>
              <w:bottom w:val="nil"/>
            </w:tcBorders>
            <w:vAlign w:val="bottom"/>
          </w:tcPr>
          <w:p w14:paraId="67F6F068" w14:textId="77777777" w:rsidR="00C2767B" w:rsidRPr="00901483" w:rsidRDefault="00C2767B" w:rsidP="006F2E0C">
            <w:pPr>
              <w:tabs>
                <w:tab w:val="left" w:pos="162"/>
              </w:tabs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7297C67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bottom w:val="nil"/>
            </w:tcBorders>
            <w:vAlign w:val="bottom"/>
          </w:tcPr>
          <w:p w14:paraId="7BA59067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767B" w:rsidRPr="00901483" w14:paraId="76474CDB" w14:textId="77777777" w:rsidTr="00186FB1">
        <w:trPr>
          <w:trHeight w:val="400"/>
        </w:trPr>
        <w:tc>
          <w:tcPr>
            <w:tcW w:w="3071" w:type="dxa"/>
            <w:tcBorders>
              <w:bottom w:val="nil"/>
            </w:tcBorders>
            <w:vAlign w:val="bottom"/>
          </w:tcPr>
          <w:p w14:paraId="531CB49F" w14:textId="77777777" w:rsidR="00C2767B" w:rsidRPr="00901483" w:rsidRDefault="00C2767B" w:rsidP="006F2E0C">
            <w:pPr>
              <w:tabs>
                <w:tab w:val="left" w:pos="162"/>
              </w:tabs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048740F3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bottom w:val="nil"/>
            </w:tcBorders>
            <w:vAlign w:val="bottom"/>
          </w:tcPr>
          <w:p w14:paraId="4966083D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C2767B" w:rsidRPr="00901483" w14:paraId="333B4C49" w14:textId="77777777" w:rsidTr="00186FB1">
        <w:trPr>
          <w:trHeight w:val="400"/>
        </w:trPr>
        <w:tc>
          <w:tcPr>
            <w:tcW w:w="3071" w:type="dxa"/>
            <w:tcBorders>
              <w:bottom w:val="nil"/>
            </w:tcBorders>
            <w:vAlign w:val="bottom"/>
          </w:tcPr>
          <w:p w14:paraId="7FC45719" w14:textId="77777777" w:rsidR="00C2767B" w:rsidRPr="00901483" w:rsidRDefault="00C2767B" w:rsidP="006F2E0C">
            <w:pPr>
              <w:tabs>
                <w:tab w:val="left" w:pos="162"/>
              </w:tabs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ค่าที่ปรึกษา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1371A77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bottom w:val="nil"/>
            </w:tcBorders>
            <w:vAlign w:val="bottom"/>
          </w:tcPr>
          <w:p w14:paraId="78266EA8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C2767B" w:rsidRPr="00901483" w14:paraId="62F0B797" w14:textId="77777777" w:rsidTr="00186FB1">
        <w:trPr>
          <w:trHeight w:val="411"/>
        </w:trPr>
        <w:tc>
          <w:tcPr>
            <w:tcW w:w="3071" w:type="dxa"/>
            <w:tcBorders>
              <w:bottom w:val="nil"/>
            </w:tcBorders>
            <w:vAlign w:val="bottom"/>
          </w:tcPr>
          <w:p w14:paraId="4A9B1E5A" w14:textId="77777777" w:rsidR="00C2767B" w:rsidRPr="00901483" w:rsidRDefault="00C2767B" w:rsidP="006F2E0C">
            <w:pPr>
              <w:tabs>
                <w:tab w:val="left" w:pos="162"/>
              </w:tabs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ค่าใช้</w:t>
            </w:r>
            <w:r w:rsidRPr="00901483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่ายอื่น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732434A0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bottom w:val="nil"/>
            </w:tcBorders>
            <w:vAlign w:val="bottom"/>
          </w:tcPr>
          <w:p w14:paraId="2006F08A" w14:textId="77777777" w:rsidR="00C2767B" w:rsidRPr="00901483" w:rsidRDefault="00C2767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48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A3ABB" w:rsidRPr="00901483" w14:paraId="72036240" w14:textId="77777777" w:rsidTr="00186FB1">
        <w:trPr>
          <w:trHeight w:val="411"/>
        </w:trPr>
        <w:tc>
          <w:tcPr>
            <w:tcW w:w="3071" w:type="dxa"/>
            <w:tcBorders>
              <w:top w:val="nil"/>
              <w:bottom w:val="nil"/>
            </w:tcBorders>
            <w:vAlign w:val="bottom"/>
          </w:tcPr>
          <w:p w14:paraId="1119CBF1" w14:textId="0F8142E3" w:rsidR="00FA3ABB" w:rsidRPr="00901483" w:rsidRDefault="00FA3ABB" w:rsidP="006F2E0C">
            <w:pPr>
              <w:tabs>
                <w:tab w:val="left" w:pos="162"/>
              </w:tabs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25B1A29C" w14:textId="77777777" w:rsidR="00FA3ABB" w:rsidRPr="00901483" w:rsidRDefault="00FA3AB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nil"/>
              <w:bottom w:val="nil"/>
            </w:tcBorders>
            <w:vAlign w:val="bottom"/>
          </w:tcPr>
          <w:p w14:paraId="2AB80E25" w14:textId="59221759" w:rsidR="00FA3ABB" w:rsidRPr="00901483" w:rsidRDefault="00FA3AB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4.8 - 5.2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FA3ABB" w:rsidRPr="00901483" w14:paraId="4C7F93D7" w14:textId="77777777" w:rsidTr="00186FB1">
        <w:trPr>
          <w:trHeight w:val="411"/>
        </w:trPr>
        <w:tc>
          <w:tcPr>
            <w:tcW w:w="3071" w:type="dxa"/>
            <w:tcBorders>
              <w:bottom w:val="nil"/>
            </w:tcBorders>
            <w:vAlign w:val="bottom"/>
          </w:tcPr>
          <w:p w14:paraId="3DB4666A" w14:textId="6FC622EE" w:rsidR="00FA3ABB" w:rsidRPr="00901483" w:rsidRDefault="00FA3ABB" w:rsidP="006F2E0C">
            <w:pPr>
              <w:tabs>
                <w:tab w:val="left" w:pos="162"/>
              </w:tabs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4CC9BB36" w14:textId="77777777" w:rsidR="00FA3ABB" w:rsidRPr="00901483" w:rsidRDefault="00FA3AB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7" w:type="dxa"/>
            <w:tcBorders>
              <w:bottom w:val="nil"/>
            </w:tcBorders>
            <w:vAlign w:val="bottom"/>
          </w:tcPr>
          <w:p w14:paraId="721FE420" w14:textId="642A137B" w:rsidR="00FA3ABB" w:rsidRPr="00901483" w:rsidRDefault="00FA3ABB" w:rsidP="006F2E0C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ราคาใกล้เคียงตลาด</w:t>
            </w:r>
          </w:p>
        </w:tc>
      </w:tr>
    </w:tbl>
    <w:p w14:paraId="381E475F" w14:textId="77777777" w:rsidR="00FA3ABB" w:rsidRPr="00B93D95" w:rsidRDefault="00FA3ABB" w:rsidP="0060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4"/>
          <w:szCs w:val="14"/>
        </w:rPr>
      </w:pPr>
    </w:p>
    <w:p w14:paraId="30F3DE41" w14:textId="77777777" w:rsidR="0083602B" w:rsidRDefault="00471174" w:rsidP="0060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9D15F0">
        <w:rPr>
          <w:rFonts w:ascii="Angsana New" w:hAnsi="Angsana New"/>
          <w:sz w:val="28"/>
          <w:szCs w:val="28"/>
          <w:cs/>
        </w:rPr>
        <w:t>รายได้และค่าใช้จ่ายที่มีสาระสำคัญที่เกิดขึ้นระหว่าง</w:t>
      </w:r>
      <w:r w:rsidR="00702DB5">
        <w:rPr>
          <w:rFonts w:ascii="Angsana New" w:hAnsi="Angsana New"/>
          <w:sz w:val="28"/>
          <w:szCs w:val="28"/>
          <w:cs/>
        </w:rPr>
        <w:t>บุคคลหรือ</w:t>
      </w:r>
      <w:r w:rsidRPr="009D15F0">
        <w:rPr>
          <w:rFonts w:ascii="Angsana New" w:hAnsi="Angsana New"/>
          <w:sz w:val="28"/>
          <w:szCs w:val="28"/>
          <w:cs/>
        </w:rPr>
        <w:t>กิจการที่เกี่ยวข้องกัน สำหรับปีสิ้นสุดวันที่</w:t>
      </w:r>
      <w:r w:rsidRPr="009D15F0">
        <w:rPr>
          <w:rFonts w:ascii="Angsana New" w:hAnsi="Angsana New"/>
          <w:sz w:val="28"/>
          <w:szCs w:val="28"/>
        </w:rPr>
        <w:t xml:space="preserve"> 31 </w:t>
      </w:r>
      <w:r w:rsidRPr="009D15F0">
        <w:rPr>
          <w:rFonts w:ascii="Angsana New" w:hAnsi="Angsana New"/>
          <w:sz w:val="28"/>
          <w:szCs w:val="28"/>
          <w:cs/>
        </w:rPr>
        <w:t xml:space="preserve">ธันวาคม </w:t>
      </w:r>
      <w:r w:rsidR="001C3ECE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9D15F0">
        <w:rPr>
          <w:rFonts w:ascii="Angsana New" w:hAnsi="Angsana New"/>
          <w:sz w:val="28"/>
          <w:szCs w:val="28"/>
          <w:cs/>
        </w:rPr>
        <w:t xml:space="preserve">และ </w:t>
      </w:r>
      <w:r w:rsidR="00A1656E">
        <w:rPr>
          <w:rFonts w:ascii="Angsana New" w:hAnsi="Angsana New"/>
          <w:sz w:val="28"/>
          <w:szCs w:val="28"/>
        </w:rPr>
        <w:t>2566</w:t>
      </w:r>
      <w:r w:rsidR="00702DB5">
        <w:rPr>
          <w:rFonts w:ascii="Angsana New" w:hAnsi="Angsana New"/>
          <w:sz w:val="28"/>
          <w:szCs w:val="28"/>
        </w:rPr>
        <w:t xml:space="preserve"> </w:t>
      </w:r>
      <w:r w:rsidRPr="009D15F0">
        <w:rPr>
          <w:rFonts w:ascii="Angsana New" w:hAnsi="Angsana New"/>
          <w:sz w:val="28"/>
          <w:szCs w:val="28"/>
          <w:cs/>
        </w:rPr>
        <w:t>มีดังนี้</w:t>
      </w:r>
    </w:p>
    <w:p w14:paraId="256AC6DA" w14:textId="77777777" w:rsidR="00D603D6" w:rsidRPr="00B93D95" w:rsidRDefault="00D603D6" w:rsidP="0060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2"/>
          <w:szCs w:val="12"/>
        </w:rPr>
      </w:pPr>
    </w:p>
    <w:tbl>
      <w:tblPr>
        <w:tblW w:w="10011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8"/>
        <w:gridCol w:w="1274"/>
        <w:gridCol w:w="223"/>
        <w:gridCol w:w="1204"/>
        <w:gridCol w:w="224"/>
        <w:gridCol w:w="1190"/>
        <w:gridCol w:w="224"/>
        <w:gridCol w:w="1274"/>
      </w:tblGrid>
      <w:tr w:rsidR="00D21BFA" w:rsidRPr="00DB5DFB" w14:paraId="00AC0068" w14:textId="77777777" w:rsidTr="00563C7D">
        <w:trPr>
          <w:tblHeader/>
        </w:trPr>
        <w:tc>
          <w:tcPr>
            <w:tcW w:w="4398" w:type="dxa"/>
          </w:tcPr>
          <w:p w14:paraId="38AA98D6" w14:textId="77777777" w:rsidR="00D21BFA" w:rsidRPr="00DB5DFB" w:rsidRDefault="00D21BFA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3" w:type="dxa"/>
            <w:gridSpan w:val="7"/>
            <w:tcBorders>
              <w:bottom w:val="single" w:sz="4" w:space="0" w:color="auto"/>
            </w:tcBorders>
          </w:tcPr>
          <w:p w14:paraId="0264C200" w14:textId="77777777" w:rsidR="00D21BFA" w:rsidRPr="00DB5DFB" w:rsidRDefault="00D21BFA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5DF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21BFA" w:rsidRPr="00DB5DFB" w14:paraId="26B64A3F" w14:textId="77777777" w:rsidTr="00563C7D">
        <w:trPr>
          <w:tblHeader/>
        </w:trPr>
        <w:tc>
          <w:tcPr>
            <w:tcW w:w="4398" w:type="dxa"/>
          </w:tcPr>
          <w:p w14:paraId="665A1408" w14:textId="77777777" w:rsidR="00D21BFA" w:rsidRPr="00DB5DFB" w:rsidRDefault="00D21BFA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7DC22F" w14:textId="77777777" w:rsidR="00D21BFA" w:rsidRPr="00DB5DFB" w:rsidRDefault="00D21BFA" w:rsidP="008A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5DFB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71049383" w14:textId="77777777" w:rsidR="00D21BFA" w:rsidRPr="00DB5DFB" w:rsidRDefault="00D21BFA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98B20D" w14:textId="77777777" w:rsidR="00D21BFA" w:rsidRPr="00DB5DFB" w:rsidRDefault="00D21BFA" w:rsidP="008A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B5DFB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22B" w:rsidRPr="00DB5DFB" w14:paraId="2F57478D" w14:textId="77777777" w:rsidTr="00563C7D">
        <w:trPr>
          <w:tblHeader/>
        </w:trPr>
        <w:tc>
          <w:tcPr>
            <w:tcW w:w="4398" w:type="dxa"/>
          </w:tcPr>
          <w:p w14:paraId="4D16AC41" w14:textId="6871BC83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771EC24" w14:textId="1CA70DCA" w:rsidR="0098422B" w:rsidRPr="00DB5DFB" w:rsidRDefault="47F5293E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E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3" w:type="dxa"/>
            <w:tcBorders>
              <w:top w:val="single" w:sz="4" w:space="0" w:color="auto"/>
            </w:tcBorders>
          </w:tcPr>
          <w:p w14:paraId="12A4EA11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9183AF4" w14:textId="0B466E17" w:rsidR="0098422B" w:rsidRPr="00DB5DFB" w:rsidRDefault="3A9E6488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24" w:type="dxa"/>
          </w:tcPr>
          <w:p w14:paraId="5A1EA135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5CA066F" w14:textId="7358AAD7" w:rsidR="0098422B" w:rsidRPr="00DB5DFB" w:rsidRDefault="47F5293E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E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58717D39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3D1CD35D" w14:textId="6DBAB241" w:rsidR="0098422B" w:rsidRPr="00DB5DFB" w:rsidRDefault="3A9E6488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B3AF4" w:rsidRPr="00DB5DFB" w14:paraId="0456F515" w14:textId="77777777" w:rsidTr="00563C7D">
        <w:tc>
          <w:tcPr>
            <w:tcW w:w="4398" w:type="dxa"/>
          </w:tcPr>
          <w:p w14:paraId="32544AEA" w14:textId="77777777" w:rsidR="005B3AF4" w:rsidRPr="00DB5DFB" w:rsidRDefault="005B3AF4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sz w:val="28"/>
                <w:szCs w:val="28"/>
              </w:rPr>
            </w:pPr>
            <w:r w:rsidRPr="007D7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338A720" w14:textId="77777777" w:rsidR="005B3AF4" w:rsidRPr="005B3AF4" w:rsidRDefault="005B3AF4" w:rsidP="00B24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23" w:type="dxa"/>
          </w:tcPr>
          <w:p w14:paraId="61DAA4D5" w14:textId="4D637D7A" w:rsidR="005B3AF4" w:rsidRPr="00DB5DFB" w:rsidRDefault="005B3AF4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AEAF47F" w14:textId="77777777" w:rsidR="005B3AF4" w:rsidRDefault="005B3AF4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281B37BA" w14:textId="77777777" w:rsidR="005B3AF4" w:rsidRPr="00DB5DFB" w:rsidRDefault="005B3AF4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E500C74" w14:textId="77777777" w:rsidR="005B3AF4" w:rsidRPr="005B3AF4" w:rsidRDefault="005B3AF4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24" w:type="dxa"/>
          </w:tcPr>
          <w:p w14:paraId="74CD1D1F" w14:textId="77777777" w:rsidR="005B3AF4" w:rsidRPr="00DB5DFB" w:rsidRDefault="005B3AF4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1C5BEDD8" w14:textId="77777777" w:rsidR="005B3AF4" w:rsidRDefault="005B3AF4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2E28" w:rsidRPr="00DB5DFB" w14:paraId="1B72AE38" w14:textId="77777777" w:rsidTr="00563C7D">
        <w:tc>
          <w:tcPr>
            <w:tcW w:w="4398" w:type="dxa"/>
          </w:tcPr>
          <w:p w14:paraId="4B7BBC8C" w14:textId="77777777" w:rsidR="00802E28" w:rsidRPr="007D7193" w:rsidRDefault="00802E28" w:rsidP="0080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2E28">
              <w:rPr>
                <w:rFonts w:ascii="Angsana New" w:hAnsi="Angsana New"/>
                <w:sz w:val="28"/>
                <w:szCs w:val="28"/>
                <w:cs/>
              </w:rPr>
              <w:t>บริษัท ภัทรเฮ้าส์ แอนด์ พร็อพเพอร์ตี้ จำกัด (มหาชน)</w:t>
            </w:r>
          </w:p>
        </w:tc>
        <w:tc>
          <w:tcPr>
            <w:tcW w:w="1274" w:type="dxa"/>
          </w:tcPr>
          <w:p w14:paraId="363DB56E" w14:textId="59511556" w:rsidR="00802E28" w:rsidRPr="00B24A61" w:rsidRDefault="005236F2" w:rsidP="00B24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</w:t>
            </w:r>
            <w:r w:rsidR="00877E6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3" w:type="dxa"/>
          </w:tcPr>
          <w:p w14:paraId="02915484" w14:textId="77777777" w:rsidR="00802E28" w:rsidRPr="00B24A61" w:rsidRDefault="00802E28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AD8BB85" w14:textId="4B16208E" w:rsidR="00802E28" w:rsidRPr="00B24A61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224" w:type="dxa"/>
          </w:tcPr>
          <w:p w14:paraId="03B94F49" w14:textId="77777777" w:rsidR="00802E28" w:rsidRPr="00B24A61" w:rsidRDefault="00802E28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AC2E41B" w14:textId="795F9206" w:rsidR="00802E28" w:rsidRPr="00B24A61" w:rsidRDefault="008C3D39" w:rsidP="00B24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6D846F5D" w14:textId="77777777" w:rsidR="00802E28" w:rsidRPr="00B24A61" w:rsidRDefault="00802E28" w:rsidP="005B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9D9AC6E" w14:textId="77777777" w:rsidR="00802E28" w:rsidRPr="00B24A61" w:rsidRDefault="00B24A61" w:rsidP="00B24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53442" w:rsidRPr="00DB5DFB" w14:paraId="02D278BE" w14:textId="77777777" w:rsidTr="00563C7D">
        <w:tc>
          <w:tcPr>
            <w:tcW w:w="4398" w:type="dxa"/>
            <w:vAlign w:val="bottom"/>
          </w:tcPr>
          <w:p w14:paraId="5B4A01DE" w14:textId="77777777" w:rsidR="00D53442" w:rsidRPr="00802E28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B111D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เจนโก้ </w:t>
            </w:r>
            <w:r w:rsidRPr="00B111D4">
              <w:rPr>
                <w:rFonts w:ascii="Angsana New" w:hAnsi="Angsana New" w:hint="cs"/>
                <w:sz w:val="28"/>
                <w:szCs w:val="28"/>
                <w:cs/>
              </w:rPr>
              <w:t>เมดิคอล</w:t>
            </w:r>
            <w:r w:rsidRPr="00B111D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4" w:type="dxa"/>
          </w:tcPr>
          <w:p w14:paraId="2A9CB6E2" w14:textId="7AB09FD4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</w:tcPr>
          <w:p w14:paraId="62F015AF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A5B7069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4" w:type="dxa"/>
          </w:tcPr>
          <w:p w14:paraId="1B15DD1D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0ACAC70" w14:textId="4E1101A4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224" w:type="dxa"/>
          </w:tcPr>
          <w:p w14:paraId="6E681184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DF7B9A8" w14:textId="6E326591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1,252</w:t>
            </w:r>
          </w:p>
        </w:tc>
      </w:tr>
      <w:tr w:rsidR="00D53442" w:rsidRPr="00DB5DFB" w14:paraId="0DE46C9E" w14:textId="77777777" w:rsidTr="00563C7D">
        <w:tc>
          <w:tcPr>
            <w:tcW w:w="4398" w:type="dxa"/>
            <w:vAlign w:val="bottom"/>
          </w:tcPr>
          <w:p w14:paraId="72393D7F" w14:textId="77777777" w:rsidR="00D53442" w:rsidRPr="009449CA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F557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557F3">
              <w:rPr>
                <w:rFonts w:ascii="Angsana New" w:hAnsi="Angsana New" w:hint="cs"/>
                <w:sz w:val="28"/>
                <w:szCs w:val="28"/>
                <w:cs/>
              </w:rPr>
              <w:t>เอเซียพัฒนา แลนด์</w:t>
            </w:r>
            <w:r w:rsidRPr="00F557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4" w:type="dxa"/>
          </w:tcPr>
          <w:p w14:paraId="41ED30F3" w14:textId="64F07BDA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230165FA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98B00B3" w14:textId="77777777" w:rsidR="00D53442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7CB33CA5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19897CE" w14:textId="3B7B6B7D" w:rsidR="00D53442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17414610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81E6FF2" w14:textId="139DE337" w:rsidR="00D53442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8C3D39" w:rsidRPr="00DB5DFB" w14:paraId="5B4A5DEF" w14:textId="77777777" w:rsidTr="00563C7D">
        <w:tc>
          <w:tcPr>
            <w:tcW w:w="4398" w:type="dxa"/>
          </w:tcPr>
          <w:p w14:paraId="1F540469" w14:textId="77777777" w:rsidR="008C3D39" w:rsidRPr="00DB5DFB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</w:rPr>
            </w:pPr>
            <w:r w:rsidRPr="007D3740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4" w:type="dxa"/>
          </w:tcPr>
          <w:p w14:paraId="4D1890A0" w14:textId="04983A03" w:rsidR="008C3D39" w:rsidRPr="00B24A61" w:rsidRDefault="005236F2" w:rsidP="008C3D39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223" w:type="dxa"/>
          </w:tcPr>
          <w:p w14:paraId="781DF2CB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5FA94C" w14:textId="19C637D7" w:rsidR="008C3D39" w:rsidRPr="00B24A61" w:rsidRDefault="008C3D39" w:rsidP="008C3D39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224" w:type="dxa"/>
          </w:tcPr>
          <w:p w14:paraId="16788234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6A595F49" w14:textId="08D765B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57A6A0F0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41EC805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3D39" w:rsidRPr="00DB5DFB" w14:paraId="44762915" w14:textId="77777777" w:rsidTr="00563C7D">
        <w:tc>
          <w:tcPr>
            <w:tcW w:w="4398" w:type="dxa"/>
          </w:tcPr>
          <w:p w14:paraId="5F791E12" w14:textId="68523DEB" w:rsidR="008C3D39" w:rsidRPr="007D3740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095BCB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เจนโก้ - </w:t>
            </w:r>
            <w:r w:rsidRPr="00095BCB">
              <w:rPr>
                <w:rFonts w:ascii="Angsana New" w:hAnsi="Angsana New"/>
                <w:sz w:val="28"/>
                <w:szCs w:val="28"/>
              </w:rPr>
              <w:t>2499</w:t>
            </w:r>
          </w:p>
        </w:tc>
        <w:tc>
          <w:tcPr>
            <w:tcW w:w="1274" w:type="dxa"/>
          </w:tcPr>
          <w:p w14:paraId="448393DF" w14:textId="4DF31523" w:rsidR="008C3D39" w:rsidRPr="00B24A61" w:rsidRDefault="00D53442" w:rsidP="008C3D39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="00CF621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3" w:type="dxa"/>
          </w:tcPr>
          <w:p w14:paraId="06CCAB1B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CCDD28" w14:textId="436F1B7A" w:rsidR="008C3D39" w:rsidRPr="3A9E6488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724D4A21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A21C4E8" w14:textId="6963D469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24" w:type="dxa"/>
          </w:tcPr>
          <w:p w14:paraId="1C8BC7EF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981D286" w14:textId="3015A089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F6214" w:rsidRPr="00DB5DFB" w14:paraId="7150D27E" w14:textId="77777777" w:rsidTr="00563C7D">
        <w:tc>
          <w:tcPr>
            <w:tcW w:w="4398" w:type="dxa"/>
          </w:tcPr>
          <w:p w14:paraId="41F6EADD" w14:textId="77777777" w:rsidR="00CF6214" w:rsidRPr="007D3740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FCD5EC4" w14:textId="3B2FECD7" w:rsidR="00CF6214" w:rsidRPr="00B24A61" w:rsidRDefault="00CF6214" w:rsidP="00CF6214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3" w:type="dxa"/>
          </w:tcPr>
          <w:p w14:paraId="7DF0CA62" w14:textId="77777777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E3FF041" w14:textId="4CA18A18" w:rsidR="00CF6214" w:rsidRPr="00B24A61" w:rsidRDefault="00CF6214" w:rsidP="00CF6214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4" w:type="dxa"/>
          </w:tcPr>
          <w:p w14:paraId="44BA3426" w14:textId="77777777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096122A" w14:textId="36D7C488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175D53C2" w14:textId="77777777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8F00459" w14:textId="77777777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3D39" w:rsidRPr="00DB5DFB" w14:paraId="6D54B119" w14:textId="77777777" w:rsidTr="00563C7D">
        <w:tc>
          <w:tcPr>
            <w:tcW w:w="4398" w:type="dxa"/>
          </w:tcPr>
          <w:p w14:paraId="0DAC7CA9" w14:textId="77777777" w:rsidR="008C3D39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989E9D8" w14:textId="348111DD" w:rsidR="008C3D39" w:rsidRPr="00B24A61" w:rsidRDefault="00D53442" w:rsidP="008C3D39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</w:t>
            </w:r>
            <w:r w:rsidR="00CF62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3" w:type="dxa"/>
          </w:tcPr>
          <w:p w14:paraId="7DB1D1D4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772726" w14:textId="61DB28C9" w:rsidR="008C3D39" w:rsidRDefault="008C3D39" w:rsidP="008C3D39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2,868</w:t>
            </w:r>
          </w:p>
        </w:tc>
        <w:tc>
          <w:tcPr>
            <w:tcW w:w="224" w:type="dxa"/>
          </w:tcPr>
          <w:p w14:paraId="0841E4F5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67FC2B7" w14:textId="3001BF15" w:rsidR="008C3D39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224" w:type="dxa"/>
          </w:tcPr>
          <w:p w14:paraId="711A9A35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0D9EF91" w14:textId="06E599F8" w:rsidR="008C3D39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1,282</w:t>
            </w:r>
          </w:p>
        </w:tc>
      </w:tr>
      <w:tr w:rsidR="008C3D39" w:rsidRPr="00DB5DFB" w14:paraId="30ACB755" w14:textId="77777777" w:rsidTr="00563C7D">
        <w:trPr>
          <w:cantSplit/>
        </w:trPr>
        <w:tc>
          <w:tcPr>
            <w:tcW w:w="4398" w:type="dxa"/>
          </w:tcPr>
          <w:p w14:paraId="08001C79" w14:textId="77777777" w:rsidR="008C3D39" w:rsidRPr="00DB5DFB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EE333D4" w14:textId="77777777" w:rsidR="008C3D39" w:rsidRPr="00B24A61" w:rsidRDefault="008C3D39" w:rsidP="008C3D39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0D6BC734" w14:textId="77777777" w:rsidR="008C3D39" w:rsidRPr="00B24A61" w:rsidRDefault="008C3D39" w:rsidP="008C3D39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4A104AC" w14:textId="77777777" w:rsidR="008C3D39" w:rsidRPr="00B24A61" w:rsidRDefault="008C3D39" w:rsidP="008C3D39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114B4F84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1AABDC09" w14:textId="77777777" w:rsidR="008C3D39" w:rsidRPr="00B24A61" w:rsidRDefault="008C3D39" w:rsidP="008C3D39">
            <w:pPr>
              <w:pStyle w:val="Heading7"/>
              <w:tabs>
                <w:tab w:val="left" w:pos="709"/>
              </w:tabs>
              <w:ind w:right="12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4" w:type="dxa"/>
          </w:tcPr>
          <w:p w14:paraId="3F82752B" w14:textId="77777777" w:rsidR="008C3D39" w:rsidRPr="00B24A61" w:rsidRDefault="008C3D39" w:rsidP="008C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CA203BD" w14:textId="77777777" w:rsidR="008C3D39" w:rsidRPr="00B24A61" w:rsidRDefault="008C3D39" w:rsidP="008C3D39">
            <w:pPr>
              <w:pStyle w:val="Heading7"/>
              <w:tabs>
                <w:tab w:val="left" w:pos="709"/>
              </w:tabs>
              <w:ind w:right="12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D53442" w:rsidRPr="00DB5DFB" w14:paraId="5433B509" w14:textId="77777777" w:rsidTr="00563C7D">
        <w:trPr>
          <w:cantSplit/>
        </w:trPr>
        <w:tc>
          <w:tcPr>
            <w:tcW w:w="4398" w:type="dxa"/>
          </w:tcPr>
          <w:p w14:paraId="706D4CE7" w14:textId="77777777" w:rsidR="00D53442" w:rsidRPr="00DB5DFB" w:rsidRDefault="00D53442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27F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08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อินดัสเทรียล เวสต์ เมเนจเมนท์ (เอเซีย)</w:t>
            </w:r>
            <w:r w:rsidRPr="0041085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4" w:type="dxa"/>
          </w:tcPr>
          <w:p w14:paraId="0812ED9E" w14:textId="75C73D9B" w:rsidR="00D53442" w:rsidRPr="00B24A61" w:rsidRDefault="00D53442" w:rsidP="00D53442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1EEB5C65" w14:textId="77777777" w:rsidR="00D53442" w:rsidRPr="00B24A61" w:rsidRDefault="00D53442" w:rsidP="00D53442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0FB2EC7" w14:textId="77777777" w:rsidR="00D53442" w:rsidRPr="00B24A61" w:rsidRDefault="00D53442" w:rsidP="00D53442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27EFE50A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3A8D7CCB" w14:textId="3E51AEAE" w:rsidR="00D53442" w:rsidRPr="00B24A61" w:rsidRDefault="00D53442" w:rsidP="00D53442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CF621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</w:t>
            </w:r>
          </w:p>
        </w:tc>
        <w:tc>
          <w:tcPr>
            <w:tcW w:w="224" w:type="dxa"/>
          </w:tcPr>
          <w:p w14:paraId="44D1216F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0B4C498" w14:textId="0D368458" w:rsidR="00D53442" w:rsidRPr="00B24A61" w:rsidRDefault="00D53442" w:rsidP="00D53442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3A9E648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191</w:t>
            </w:r>
          </w:p>
        </w:tc>
      </w:tr>
      <w:tr w:rsidR="00CF6214" w:rsidRPr="00DB5DFB" w14:paraId="58406B39" w14:textId="77777777" w:rsidTr="00563C7D">
        <w:trPr>
          <w:cantSplit/>
        </w:trPr>
        <w:tc>
          <w:tcPr>
            <w:tcW w:w="4398" w:type="dxa"/>
          </w:tcPr>
          <w:p w14:paraId="680577A6" w14:textId="40F0904A" w:rsidR="00CF6214" w:rsidRPr="000C27F8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F557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557F3">
              <w:rPr>
                <w:rFonts w:ascii="Angsana New" w:hAnsi="Angsana New" w:hint="cs"/>
                <w:sz w:val="28"/>
                <w:szCs w:val="28"/>
                <w:cs/>
              </w:rPr>
              <w:t>เอเซียพัฒนา แลนด์</w:t>
            </w:r>
            <w:r w:rsidRPr="00F557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4CC1A62" w14:textId="6494CA50" w:rsidR="00CF6214" w:rsidRPr="00B24A61" w:rsidRDefault="00CF6214" w:rsidP="00CF6214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151CFDD7" w14:textId="77777777" w:rsidR="00CF6214" w:rsidRPr="00B24A61" w:rsidRDefault="00CF6214" w:rsidP="00CF6214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42EB96" w14:textId="3B223FA5" w:rsidR="00CF6214" w:rsidRPr="00B24A61" w:rsidRDefault="00CF6214" w:rsidP="00CF6214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6654A218" w14:textId="77777777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7DB734B" w14:textId="43CFFF68" w:rsidR="00CF6214" w:rsidRDefault="00CF6214" w:rsidP="00CF6214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224" w:type="dxa"/>
          </w:tcPr>
          <w:p w14:paraId="18E2F8C3" w14:textId="77777777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66E159F" w14:textId="1D86025D" w:rsidR="00CF6214" w:rsidRPr="3A9E6488" w:rsidRDefault="00CF6214" w:rsidP="00CF6214">
            <w:pPr>
              <w:pStyle w:val="Heading7"/>
              <w:tabs>
                <w:tab w:val="left" w:pos="709"/>
              </w:tabs>
              <w:ind w:right="12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F6214" w:rsidRPr="00DB5DFB" w14:paraId="749476B3" w14:textId="77777777" w:rsidTr="00563C7D">
        <w:trPr>
          <w:cantSplit/>
        </w:trPr>
        <w:tc>
          <w:tcPr>
            <w:tcW w:w="4398" w:type="dxa"/>
          </w:tcPr>
          <w:p w14:paraId="1D8D9291" w14:textId="05C9CC72" w:rsidR="00CF6214" w:rsidRPr="00F557F3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B3C942A" w14:textId="48E9B797" w:rsidR="00CF6214" w:rsidRPr="00B24A61" w:rsidRDefault="00CF6214" w:rsidP="00CF6214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3E0CF57F" w14:textId="77777777" w:rsidR="00CF6214" w:rsidRPr="00B24A61" w:rsidRDefault="00CF6214" w:rsidP="00CF6214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232F064" w14:textId="4934F864" w:rsidR="00CF6214" w:rsidRPr="00B24A61" w:rsidRDefault="00CF6214" w:rsidP="00CF6214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473CEB58" w14:textId="77777777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71D5F98" w14:textId="749A5F60" w:rsidR="00CF6214" w:rsidRDefault="00CF6214" w:rsidP="00CF6214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190</w:t>
            </w:r>
          </w:p>
        </w:tc>
        <w:tc>
          <w:tcPr>
            <w:tcW w:w="224" w:type="dxa"/>
          </w:tcPr>
          <w:p w14:paraId="0CE90EC8" w14:textId="77777777" w:rsidR="00CF6214" w:rsidRPr="00B24A61" w:rsidRDefault="00CF6214" w:rsidP="00CF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3E8C9D9" w14:textId="26078C10" w:rsidR="00CF6214" w:rsidRPr="3A9E6488" w:rsidRDefault="00CF6214" w:rsidP="00CF6214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191</w:t>
            </w:r>
          </w:p>
        </w:tc>
      </w:tr>
      <w:tr w:rsidR="00D53442" w:rsidRPr="00DB5DFB" w14:paraId="4D23C614" w14:textId="77777777" w:rsidTr="00563C7D">
        <w:trPr>
          <w:cantSplit/>
        </w:trPr>
        <w:tc>
          <w:tcPr>
            <w:tcW w:w="4398" w:type="dxa"/>
          </w:tcPr>
          <w:p w14:paraId="435565EC" w14:textId="700AC305" w:rsidR="00D53442" w:rsidRPr="00DE3CF6" w:rsidRDefault="00D53442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B24A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</w:t>
            </w:r>
            <w:r w:rsidRPr="00B24A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7EB2007A" w14:textId="4430DEA1" w:rsidR="00D53442" w:rsidRDefault="00D53442" w:rsidP="00D53442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6A9A2604" w14:textId="77777777" w:rsidR="00D53442" w:rsidRPr="00B24A61" w:rsidRDefault="00D53442" w:rsidP="00D53442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6D21969" w14:textId="12EA5E50" w:rsidR="00D53442" w:rsidRPr="00B24A61" w:rsidRDefault="00D53442" w:rsidP="00D53442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3DD220FA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46652967" w14:textId="1660996B" w:rsidR="00D53442" w:rsidRPr="00D53442" w:rsidRDefault="00D53442" w:rsidP="00D53442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7B186A81" w14:textId="77777777" w:rsidR="00D53442" w:rsidRPr="00B24A61" w:rsidRDefault="00D53442" w:rsidP="00D5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77707FE" w14:textId="18EEA5F0" w:rsidR="00D53442" w:rsidRPr="00B24A61" w:rsidRDefault="00D53442" w:rsidP="00D53442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F7482" w:rsidRPr="00DB5DFB" w14:paraId="5E866278" w14:textId="77777777" w:rsidTr="00563C7D">
        <w:trPr>
          <w:cantSplit/>
          <w:trHeight w:val="236"/>
        </w:trPr>
        <w:tc>
          <w:tcPr>
            <w:tcW w:w="4398" w:type="dxa"/>
          </w:tcPr>
          <w:p w14:paraId="31617538" w14:textId="243CCD99" w:rsidR="00DF7482" w:rsidRPr="000C27F8" w:rsidRDefault="00DF7482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0C27F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08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อินดัสเทรียล เวสต์ เมเนจเมนท์ (เอเซีย)</w:t>
            </w:r>
            <w:r w:rsidRPr="0041085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4" w:type="dxa"/>
          </w:tcPr>
          <w:p w14:paraId="4F24943C" w14:textId="4E00CB54" w:rsidR="00DF7482" w:rsidRPr="00B24A61" w:rsidRDefault="00DF7482" w:rsidP="00DF7482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6AD9664E" w14:textId="77777777" w:rsidR="00DF7482" w:rsidRPr="00B24A61" w:rsidRDefault="00DF7482" w:rsidP="00DF7482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6BF7610E" w14:textId="7C140EF9" w:rsidR="00DF7482" w:rsidRPr="00B24A61" w:rsidRDefault="00DF7482" w:rsidP="00DF7482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25DC539F" w14:textId="77777777" w:rsidR="00DF7482" w:rsidRPr="00B24A61" w:rsidRDefault="00DF7482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3E83F18" w14:textId="529AE1AA" w:rsidR="00DF7482" w:rsidRPr="00B24A61" w:rsidRDefault="00DD2C35" w:rsidP="00DF7482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10,899</w:t>
            </w:r>
          </w:p>
        </w:tc>
        <w:tc>
          <w:tcPr>
            <w:tcW w:w="224" w:type="dxa"/>
          </w:tcPr>
          <w:p w14:paraId="6FBAD364" w14:textId="77777777" w:rsidR="00DF7482" w:rsidRPr="00B24A61" w:rsidRDefault="00DF7482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DC4596E" w14:textId="5D6DDB16" w:rsidR="00DF7482" w:rsidRPr="00B24A61" w:rsidRDefault="00DF7482" w:rsidP="00DF7482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3A9E648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140</w:t>
            </w:r>
          </w:p>
        </w:tc>
      </w:tr>
      <w:tr w:rsidR="00DF7482" w:rsidRPr="00DB5DFB" w14:paraId="73DDE759" w14:textId="77777777" w:rsidTr="00563C7D">
        <w:trPr>
          <w:cantSplit/>
        </w:trPr>
        <w:tc>
          <w:tcPr>
            <w:tcW w:w="4398" w:type="dxa"/>
          </w:tcPr>
          <w:p w14:paraId="11DB50DE" w14:textId="58C04BBA" w:rsidR="00DF7482" w:rsidRPr="00DC5FCF" w:rsidRDefault="00DF7482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A370D4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37965D0" w14:textId="74227B43" w:rsidR="00DF7482" w:rsidRPr="00B24A61" w:rsidRDefault="00DF7482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7482">
              <w:rPr>
                <w:rFonts w:ascii="Angsana New" w:hAnsi="Angsana New"/>
                <w:sz w:val="28"/>
                <w:szCs w:val="28"/>
              </w:rPr>
              <w:t>70,332</w:t>
            </w:r>
          </w:p>
        </w:tc>
        <w:tc>
          <w:tcPr>
            <w:tcW w:w="223" w:type="dxa"/>
          </w:tcPr>
          <w:p w14:paraId="71E9947C" w14:textId="77777777" w:rsidR="00DF7482" w:rsidRPr="00B24A61" w:rsidRDefault="00DF7482" w:rsidP="00DF7482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225F3DF" w14:textId="21C2CE48" w:rsidR="00DF7482" w:rsidRPr="00B24A61" w:rsidRDefault="00DF7482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51,455</w:t>
            </w:r>
          </w:p>
        </w:tc>
        <w:tc>
          <w:tcPr>
            <w:tcW w:w="224" w:type="dxa"/>
          </w:tcPr>
          <w:p w14:paraId="1413D853" w14:textId="77777777" w:rsidR="00DF7482" w:rsidRPr="00B24A61" w:rsidRDefault="00DF7482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705F89A" w14:textId="1B2EBEDF" w:rsidR="00DF7482" w:rsidRPr="00B24A61" w:rsidRDefault="00DF7482" w:rsidP="00DF7482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70,332</w:t>
            </w:r>
          </w:p>
        </w:tc>
        <w:tc>
          <w:tcPr>
            <w:tcW w:w="224" w:type="dxa"/>
          </w:tcPr>
          <w:p w14:paraId="2A7A9836" w14:textId="77777777" w:rsidR="00DF7482" w:rsidRPr="00B24A61" w:rsidRDefault="00DF7482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5BE4A3C" w14:textId="4970646A" w:rsidR="00DF7482" w:rsidRPr="009A0FF7" w:rsidRDefault="00DF7482" w:rsidP="00DF7482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A0F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51,455</w:t>
            </w:r>
          </w:p>
        </w:tc>
      </w:tr>
      <w:tr w:rsidR="00DF7482" w:rsidRPr="00DB5DFB" w14:paraId="2411CD05" w14:textId="77777777" w:rsidTr="00563C7D">
        <w:trPr>
          <w:cantSplit/>
        </w:trPr>
        <w:tc>
          <w:tcPr>
            <w:tcW w:w="4398" w:type="dxa"/>
          </w:tcPr>
          <w:p w14:paraId="23628762" w14:textId="7FB2F977" w:rsidR="00DF7482" w:rsidRPr="00314FD8" w:rsidRDefault="0018130F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1" w:right="125" w:hanging="15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8130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588CB24" w14:textId="2484638E" w:rsidR="00DF7482" w:rsidRPr="002E324F" w:rsidRDefault="00DF7482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7482">
              <w:rPr>
                <w:rFonts w:ascii="Angsana New" w:hAnsi="Angsana New"/>
                <w:sz w:val="28"/>
                <w:szCs w:val="28"/>
              </w:rPr>
              <w:t>70,332</w:t>
            </w:r>
          </w:p>
        </w:tc>
        <w:tc>
          <w:tcPr>
            <w:tcW w:w="223" w:type="dxa"/>
          </w:tcPr>
          <w:p w14:paraId="47CE7A2C" w14:textId="77777777" w:rsidR="00DF7482" w:rsidRPr="00314FD8" w:rsidRDefault="00DF7482" w:rsidP="00DF7482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0D1D4C1" w14:textId="70019B42" w:rsidR="00DF7482" w:rsidRPr="00314FD8" w:rsidRDefault="00DF7482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51,455</w:t>
            </w:r>
          </w:p>
        </w:tc>
        <w:tc>
          <w:tcPr>
            <w:tcW w:w="224" w:type="dxa"/>
          </w:tcPr>
          <w:p w14:paraId="2C7DA92C" w14:textId="77777777" w:rsidR="00DF7482" w:rsidRPr="00314FD8" w:rsidRDefault="00DF7482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0C314D7" w14:textId="380758FB" w:rsidR="00DF7482" w:rsidRPr="002E324F" w:rsidRDefault="00DD2C35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FB11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24" w:type="dxa"/>
          </w:tcPr>
          <w:p w14:paraId="3F904CCB" w14:textId="77777777" w:rsidR="00DF7482" w:rsidRPr="00314FD8" w:rsidRDefault="00DF7482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CEE36CD" w14:textId="19A42EDD" w:rsidR="00DF7482" w:rsidRPr="00314FD8" w:rsidRDefault="00DF7482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51,595</w:t>
            </w:r>
          </w:p>
        </w:tc>
      </w:tr>
      <w:tr w:rsidR="00DF7482" w:rsidRPr="00DB5DFB" w14:paraId="04338875" w14:textId="77777777" w:rsidTr="00563C7D">
        <w:trPr>
          <w:cantSplit/>
        </w:trPr>
        <w:tc>
          <w:tcPr>
            <w:tcW w:w="4398" w:type="dxa"/>
          </w:tcPr>
          <w:p w14:paraId="2CCB938B" w14:textId="392E8A80" w:rsidR="00DF7482" w:rsidRPr="007D3740" w:rsidRDefault="00DF7482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7E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74" w:type="dxa"/>
          </w:tcPr>
          <w:p w14:paraId="796B98D5" w14:textId="77777777" w:rsidR="00DF7482" w:rsidRPr="002E324F" w:rsidRDefault="00DF7482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344BE600" w14:textId="77777777" w:rsidR="00DF7482" w:rsidRPr="00B24A61" w:rsidRDefault="00DF7482" w:rsidP="00DF7482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EE3B4B9" w14:textId="77777777" w:rsidR="00DF7482" w:rsidRDefault="00DF7482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17D63EA2" w14:textId="77777777" w:rsidR="00DF7482" w:rsidRPr="00B24A61" w:rsidRDefault="00DF7482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52E608EF" w14:textId="77777777" w:rsidR="00DF7482" w:rsidRPr="002E324F" w:rsidRDefault="00DF7482" w:rsidP="00DF7482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074E47F7" w14:textId="77777777" w:rsidR="00DF7482" w:rsidRPr="00B24A61" w:rsidRDefault="00DF7482" w:rsidP="00DF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</w:tcPr>
          <w:p w14:paraId="4A852BA6" w14:textId="77777777" w:rsidR="00DF7482" w:rsidRDefault="00DF7482" w:rsidP="00DF7482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E3E3E" w:rsidRPr="00DB5DFB" w14:paraId="3049FBBC" w14:textId="77777777" w:rsidTr="00563C7D">
        <w:trPr>
          <w:cantSplit/>
        </w:trPr>
        <w:tc>
          <w:tcPr>
            <w:tcW w:w="4398" w:type="dxa"/>
          </w:tcPr>
          <w:p w14:paraId="7CEC6AF6" w14:textId="6CC6AF61" w:rsidR="004E3E3E" w:rsidRPr="004A7E99" w:rsidRDefault="004E3E3E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4A7E99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1299FC03" w14:textId="59060365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E3E">
              <w:rPr>
                <w:rFonts w:ascii="Angsana New" w:hAnsi="Angsana New"/>
                <w:sz w:val="28"/>
                <w:szCs w:val="28"/>
              </w:rPr>
              <w:t>4,732</w:t>
            </w:r>
          </w:p>
        </w:tc>
        <w:tc>
          <w:tcPr>
            <w:tcW w:w="223" w:type="dxa"/>
          </w:tcPr>
          <w:p w14:paraId="53508331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C694B97" w14:textId="1D431D7E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3,810</w:t>
            </w:r>
          </w:p>
        </w:tc>
        <w:tc>
          <w:tcPr>
            <w:tcW w:w="224" w:type="dxa"/>
          </w:tcPr>
          <w:p w14:paraId="5EB26D91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3BC8F9AD" w14:textId="0032CCC2" w:rsidR="004E3E3E" w:rsidRPr="00B24A61" w:rsidRDefault="004E3E3E" w:rsidP="004E3E3E">
            <w:pPr>
              <w:pStyle w:val="Heading7"/>
              <w:tabs>
                <w:tab w:val="left" w:pos="709"/>
              </w:tabs>
              <w:ind w:right="125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4,732</w:t>
            </w:r>
          </w:p>
        </w:tc>
        <w:tc>
          <w:tcPr>
            <w:tcW w:w="224" w:type="dxa"/>
          </w:tcPr>
          <w:p w14:paraId="18D160CB" w14:textId="77777777" w:rsidR="004E3E3E" w:rsidRPr="00B24A61" w:rsidRDefault="004E3E3E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61AC30FB" w14:textId="32CF2AFD" w:rsidR="004E3E3E" w:rsidRPr="00DF7482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3,810</w:t>
            </w:r>
          </w:p>
        </w:tc>
      </w:tr>
      <w:tr w:rsidR="004E3E3E" w:rsidRPr="00DB5DFB" w14:paraId="045A8C71" w14:textId="77777777" w:rsidTr="00563C7D">
        <w:trPr>
          <w:cantSplit/>
        </w:trPr>
        <w:tc>
          <w:tcPr>
            <w:tcW w:w="4398" w:type="dxa"/>
          </w:tcPr>
          <w:p w14:paraId="07811E96" w14:textId="304ADE8A" w:rsidR="004E3E3E" w:rsidRPr="004A7E99" w:rsidRDefault="004E3E3E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7E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A4F358C" w14:textId="13126B47" w:rsidR="004E3E3E" w:rsidRPr="004A7E99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6B1A375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00ED0F77" w14:textId="43481552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211FC6EA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037645CE" w14:textId="3381E8FA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764ED501" w14:textId="77777777" w:rsidR="004E3E3E" w:rsidRPr="00B24A61" w:rsidRDefault="004E3E3E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973F174" w14:textId="3F66C5AD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3E3E" w:rsidRPr="00DB5DFB" w14:paraId="35D9EF6B" w14:textId="77777777" w:rsidTr="00563C7D">
        <w:trPr>
          <w:cantSplit/>
        </w:trPr>
        <w:tc>
          <w:tcPr>
            <w:tcW w:w="4398" w:type="dxa"/>
          </w:tcPr>
          <w:p w14:paraId="719721C1" w14:textId="5DA896C0" w:rsidR="004E3E3E" w:rsidRPr="004A7E99" w:rsidRDefault="004E3E3E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E0129F">
              <w:rPr>
                <w:rFonts w:ascii="Angsana New" w:hAnsi="Angsana New" w:hint="cs"/>
                <w:sz w:val="28"/>
                <w:szCs w:val="28"/>
                <w:cs/>
              </w:rPr>
              <w:t>คุณสมยศ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แสงสุวรรณ</w:t>
            </w:r>
          </w:p>
        </w:tc>
        <w:tc>
          <w:tcPr>
            <w:tcW w:w="1274" w:type="dxa"/>
          </w:tcPr>
          <w:p w14:paraId="0AB93745" w14:textId="37869A72" w:rsidR="004E3E3E" w:rsidRPr="004A7E99" w:rsidRDefault="0030171B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23" w:type="dxa"/>
          </w:tcPr>
          <w:p w14:paraId="49635555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7A53FC6" w14:textId="27AC3D96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224" w:type="dxa"/>
          </w:tcPr>
          <w:p w14:paraId="1CDEAE01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50F07069" w14:textId="5E505748" w:rsidR="004E3E3E" w:rsidRPr="00B24A61" w:rsidRDefault="0030171B" w:rsidP="0030171B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2FF85D32" w14:textId="77777777" w:rsidR="004E3E3E" w:rsidRPr="00B24A61" w:rsidRDefault="004E3E3E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</w:tcPr>
          <w:p w14:paraId="1E954643" w14:textId="15C3644F" w:rsidR="004E3E3E" w:rsidRPr="00B24A61" w:rsidRDefault="004E3E3E" w:rsidP="00CB49B4">
            <w:pPr>
              <w:tabs>
                <w:tab w:val="clear" w:pos="907"/>
              </w:tabs>
              <w:ind w:right="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E3E3E" w:rsidRPr="00DB5DFB" w14:paraId="7B1F14C7" w14:textId="77777777" w:rsidTr="001860C7">
        <w:trPr>
          <w:cantSplit/>
        </w:trPr>
        <w:tc>
          <w:tcPr>
            <w:tcW w:w="4398" w:type="dxa"/>
          </w:tcPr>
          <w:p w14:paraId="6E8EEBF5" w14:textId="0B668E22" w:rsidR="004E3E3E" w:rsidRPr="00DC5FCF" w:rsidRDefault="004E3E3E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C87D02">
              <w:rPr>
                <w:rFonts w:ascii="Angsana New" w:hAnsi="Angsana New"/>
                <w:sz w:val="28"/>
                <w:szCs w:val="28"/>
                <w:cs/>
              </w:rPr>
              <w:t>คุณอิทธิฤทธิ์ วิภูศิริ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5971090" w14:textId="7424B5D1" w:rsidR="004E3E3E" w:rsidRPr="00877E69" w:rsidRDefault="00067D13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E6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23" w:type="dxa"/>
          </w:tcPr>
          <w:p w14:paraId="627AA0AC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C791DD4" w14:textId="33A1D6D9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1,160</w:t>
            </w:r>
          </w:p>
        </w:tc>
        <w:tc>
          <w:tcPr>
            <w:tcW w:w="224" w:type="dxa"/>
          </w:tcPr>
          <w:p w14:paraId="5A7AF15D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D93BE19" w14:textId="75D98F7E" w:rsidR="004E3E3E" w:rsidRPr="00877E69" w:rsidRDefault="00067D13" w:rsidP="0030171B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E6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24" w:type="dxa"/>
          </w:tcPr>
          <w:p w14:paraId="06686FEF" w14:textId="77777777" w:rsidR="004E3E3E" w:rsidRPr="00B24A61" w:rsidRDefault="004E3E3E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E9F9063" w14:textId="65D881D4" w:rsidR="004E3E3E" w:rsidRPr="00B24A61" w:rsidRDefault="004E3E3E" w:rsidP="00CB49B4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1,160</w:t>
            </w:r>
          </w:p>
        </w:tc>
      </w:tr>
      <w:tr w:rsidR="004E3E3E" w:rsidRPr="00DB5DFB" w14:paraId="31485102" w14:textId="77777777" w:rsidTr="001860C7">
        <w:trPr>
          <w:cantSplit/>
        </w:trPr>
        <w:tc>
          <w:tcPr>
            <w:tcW w:w="4398" w:type="dxa"/>
          </w:tcPr>
          <w:p w14:paraId="61173E93" w14:textId="2761CE9C" w:rsidR="004E3E3E" w:rsidRPr="00DB5DFB" w:rsidRDefault="004E3E3E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016DDBE9" w14:textId="61C42FC1" w:rsidR="004E3E3E" w:rsidRPr="00877E69" w:rsidRDefault="00067D13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E69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223" w:type="dxa"/>
          </w:tcPr>
          <w:p w14:paraId="401A7268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A7CF92" w14:textId="2AA9848E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1,624</w:t>
            </w:r>
          </w:p>
        </w:tc>
        <w:tc>
          <w:tcPr>
            <w:tcW w:w="224" w:type="dxa"/>
          </w:tcPr>
          <w:p w14:paraId="752F30A4" w14:textId="77777777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56C0558" w14:textId="1C01B469" w:rsidR="004E3E3E" w:rsidRPr="00877E69" w:rsidRDefault="00877E69" w:rsidP="004E3E3E">
            <w:pPr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24" w:type="dxa"/>
          </w:tcPr>
          <w:p w14:paraId="3048BA75" w14:textId="77777777" w:rsidR="004E3E3E" w:rsidRPr="00B24A61" w:rsidRDefault="004E3E3E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04102379" w14:textId="2951C422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1,160</w:t>
            </w:r>
          </w:p>
        </w:tc>
      </w:tr>
      <w:tr w:rsidR="006A02B7" w:rsidRPr="00DB5DFB" w14:paraId="231DFB37" w14:textId="77777777" w:rsidTr="001860C7">
        <w:trPr>
          <w:cantSplit/>
        </w:trPr>
        <w:tc>
          <w:tcPr>
            <w:tcW w:w="4398" w:type="dxa"/>
          </w:tcPr>
          <w:p w14:paraId="440E8DEB" w14:textId="77777777" w:rsidR="006A02B7" w:rsidRDefault="006A02B7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7D6736BA" w14:textId="4920E878" w:rsidR="006A02B7" w:rsidRDefault="006A02B7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7BAB6CE9" w14:textId="49C5ECF9" w:rsidR="006A02B7" w:rsidRPr="00B24A61" w:rsidRDefault="006A02B7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A7E23D9" w14:textId="48218A5D" w:rsidR="006A02B7" w:rsidRPr="3A9E6488" w:rsidRDefault="006A02B7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43229C0" w14:textId="0AC524CD" w:rsidR="006A02B7" w:rsidRPr="00B24A61" w:rsidRDefault="006A02B7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23789693" w14:textId="650BA4FB" w:rsidR="006A02B7" w:rsidRDefault="006A02B7" w:rsidP="004E3E3E">
            <w:pPr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6435477D" w14:textId="77777777" w:rsidR="006A02B7" w:rsidRPr="00B24A61" w:rsidRDefault="006A02B7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B046830" w14:textId="6FBDF277" w:rsidR="006A02B7" w:rsidRPr="3A9E6488" w:rsidRDefault="006A02B7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3E3E" w:rsidRPr="00DB5DFB" w14:paraId="6674F98F" w14:textId="77777777" w:rsidTr="006A02B7">
        <w:trPr>
          <w:cantSplit/>
        </w:trPr>
        <w:tc>
          <w:tcPr>
            <w:tcW w:w="4398" w:type="dxa"/>
            <w:shd w:val="clear" w:color="auto" w:fill="auto"/>
          </w:tcPr>
          <w:p w14:paraId="213DA8DA" w14:textId="22D6D538" w:rsidR="004E3E3E" w:rsidRPr="00C87D02" w:rsidRDefault="004E3E3E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7E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ค่าใช้จ่ายอื่น</w:t>
            </w:r>
          </w:p>
        </w:tc>
        <w:tc>
          <w:tcPr>
            <w:tcW w:w="1274" w:type="dxa"/>
          </w:tcPr>
          <w:p w14:paraId="2E02FEE0" w14:textId="6EA12CB8" w:rsidR="004E3E3E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3793568E" w14:textId="405A98B5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501B1DB" w14:textId="1780B98A" w:rsidR="004E3E3E" w:rsidRPr="00B24A61" w:rsidRDefault="004E3E3E" w:rsidP="004E3E3E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081CEB47" w14:textId="45E5AF3E" w:rsidR="004E3E3E" w:rsidRPr="00B24A61" w:rsidRDefault="004E3E3E" w:rsidP="004E3E3E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051670D4" w14:textId="1AE10767" w:rsidR="004E3E3E" w:rsidRDefault="004E3E3E" w:rsidP="004E3E3E">
            <w:pPr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4D4AFED" w14:textId="5AE19369" w:rsidR="004E3E3E" w:rsidRPr="00B24A61" w:rsidRDefault="004E3E3E" w:rsidP="004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</w:tcPr>
          <w:p w14:paraId="1F0F3671" w14:textId="3ABC0A3D" w:rsidR="004E3E3E" w:rsidRPr="00B24A61" w:rsidRDefault="004E3E3E" w:rsidP="004E3E3E">
            <w:pPr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C35" w:rsidRPr="00DB5DFB" w14:paraId="526936C4" w14:textId="77777777" w:rsidTr="00563C7D">
        <w:trPr>
          <w:cantSplit/>
        </w:trPr>
        <w:tc>
          <w:tcPr>
            <w:tcW w:w="4398" w:type="dxa"/>
          </w:tcPr>
          <w:p w14:paraId="5B18A8D2" w14:textId="2EB8C66D" w:rsidR="00DD2C35" w:rsidRPr="00700CA8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0CA8">
              <w:rPr>
                <w:rFonts w:ascii="Angsana New" w:hAnsi="Angsana New"/>
                <w:sz w:val="28"/>
                <w:szCs w:val="28"/>
                <w:cs/>
              </w:rPr>
              <w:t>การนิคมอุตสาหกรรมแห่งประเทศไทย</w:t>
            </w:r>
          </w:p>
        </w:tc>
        <w:tc>
          <w:tcPr>
            <w:tcW w:w="1274" w:type="dxa"/>
          </w:tcPr>
          <w:p w14:paraId="0FBA7733" w14:textId="5CEE4983" w:rsidR="00DD2C35" w:rsidRPr="00B24A61" w:rsidRDefault="00DD2C35" w:rsidP="00DD2C35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23" w:type="dxa"/>
          </w:tcPr>
          <w:p w14:paraId="506B019F" w14:textId="77777777" w:rsidR="00DD2C35" w:rsidRPr="00B24A61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F7836D1" w14:textId="4F5FCF73" w:rsidR="00DD2C35" w:rsidRPr="00B24A61" w:rsidRDefault="00DD2C35" w:rsidP="00DD2C35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224" w:type="dxa"/>
          </w:tcPr>
          <w:p w14:paraId="478D7399" w14:textId="77777777" w:rsidR="00DD2C35" w:rsidRPr="00B24A61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AB2B8F9" w14:textId="44A4D729" w:rsidR="00DD2C35" w:rsidRPr="00B24A61" w:rsidRDefault="00DD2C35" w:rsidP="00DD2C35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24" w:type="dxa"/>
          </w:tcPr>
          <w:p w14:paraId="3FBF0C5E" w14:textId="77777777" w:rsidR="00DD2C35" w:rsidRPr="00B24A61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</w:tcPr>
          <w:p w14:paraId="7896E9D9" w14:textId="29A65BE0" w:rsidR="00DD2C35" w:rsidRPr="00B24A61" w:rsidRDefault="00DD2C35" w:rsidP="00DD2C35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</w:tr>
      <w:tr w:rsidR="00DD2C35" w:rsidRPr="00DB5DFB" w14:paraId="53092343" w14:textId="77777777" w:rsidTr="00563C7D">
        <w:trPr>
          <w:cantSplit/>
        </w:trPr>
        <w:tc>
          <w:tcPr>
            <w:tcW w:w="4398" w:type="dxa"/>
          </w:tcPr>
          <w:p w14:paraId="189FCD66" w14:textId="4440B3C2" w:rsidR="00DD2C35" w:rsidRPr="00DC5FCF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0C27F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08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อินดัสเทรียล เวสต์ เมเนจเมนท์ (เอเซีย)</w:t>
            </w:r>
            <w:r w:rsidRPr="0041085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F328EED" w14:textId="1A7C2D44" w:rsidR="00DD2C35" w:rsidRPr="004A7E99" w:rsidRDefault="00DD2C35" w:rsidP="00DD2C35">
            <w:pPr>
              <w:pStyle w:val="Heading7"/>
              <w:ind w:right="12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23" w:type="dxa"/>
          </w:tcPr>
          <w:p w14:paraId="1B319C6E" w14:textId="77777777" w:rsidR="00DD2C35" w:rsidRPr="00700CA8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F2B84DC" w14:textId="628B1F43" w:rsidR="00DD2C35" w:rsidRPr="00700CA8" w:rsidRDefault="00DD2C35" w:rsidP="00DD2C35">
            <w:pPr>
              <w:pStyle w:val="Heading7"/>
              <w:ind w:right="12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1DCF0334" w14:textId="77777777" w:rsidR="00DD2C35" w:rsidRPr="00700CA8" w:rsidRDefault="00DD2C35" w:rsidP="00DD2C35">
            <w:pPr>
              <w:pStyle w:val="Heading7"/>
              <w:ind w:right="12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F6D7562" w14:textId="62C409AF" w:rsidR="00DD2C35" w:rsidRPr="004A7E99" w:rsidRDefault="00DD2C35" w:rsidP="00DD2C35">
            <w:pPr>
              <w:pStyle w:val="Heading7"/>
              <w:ind w:right="12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642</w:t>
            </w:r>
          </w:p>
        </w:tc>
        <w:tc>
          <w:tcPr>
            <w:tcW w:w="224" w:type="dxa"/>
          </w:tcPr>
          <w:p w14:paraId="2E780729" w14:textId="77777777" w:rsidR="00DD2C35" w:rsidRPr="00700CA8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514F17" w14:textId="109407C8" w:rsidR="00DD2C35" w:rsidRPr="00DC5FCF" w:rsidRDefault="00DD2C35" w:rsidP="00DD2C35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1,228</w:t>
            </w:r>
          </w:p>
        </w:tc>
      </w:tr>
      <w:tr w:rsidR="00DD2C35" w:rsidRPr="00DB5DFB" w14:paraId="1C077CAB" w14:textId="77777777" w:rsidTr="00563C7D">
        <w:trPr>
          <w:cantSplit/>
        </w:trPr>
        <w:tc>
          <w:tcPr>
            <w:tcW w:w="4398" w:type="dxa"/>
          </w:tcPr>
          <w:p w14:paraId="5F01020B" w14:textId="237CF3F1" w:rsidR="00DD2C35" w:rsidRPr="00DB5DFB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3E6F9EE" w14:textId="32D3027F" w:rsidR="00DD2C35" w:rsidRPr="004A7E99" w:rsidRDefault="00DD2C35" w:rsidP="00DD2C35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23" w:type="dxa"/>
          </w:tcPr>
          <w:p w14:paraId="7118DC78" w14:textId="77777777" w:rsidR="00DD2C35" w:rsidRPr="00DB5DFB" w:rsidRDefault="00DD2C35" w:rsidP="00DD2C35">
            <w:pPr>
              <w:tabs>
                <w:tab w:val="clear" w:pos="907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4102F52" w14:textId="4940C211" w:rsidR="00DD2C35" w:rsidRPr="00DB5DFB" w:rsidRDefault="00DD2C35" w:rsidP="00DD2C35">
            <w:pPr>
              <w:tabs>
                <w:tab w:val="clear" w:pos="907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224" w:type="dxa"/>
          </w:tcPr>
          <w:p w14:paraId="7876FC12" w14:textId="77777777" w:rsidR="00DD2C35" w:rsidRPr="00DB5DFB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822E45E" w14:textId="194C0885" w:rsidR="00DD2C35" w:rsidRPr="004A7E99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2,442</w:t>
            </w:r>
          </w:p>
        </w:tc>
        <w:tc>
          <w:tcPr>
            <w:tcW w:w="224" w:type="dxa"/>
          </w:tcPr>
          <w:p w14:paraId="35703EDE" w14:textId="77777777" w:rsidR="00DD2C35" w:rsidRPr="00DB5DFB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8771C86" w14:textId="490154F4" w:rsidR="00DD2C35" w:rsidRPr="00DB5DFB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</w:tr>
      <w:tr w:rsidR="00DD2C35" w:rsidRPr="00DB5DFB" w14:paraId="5A7B5D38" w14:textId="77777777" w:rsidTr="00563C7D">
        <w:trPr>
          <w:cantSplit/>
        </w:trPr>
        <w:tc>
          <w:tcPr>
            <w:tcW w:w="4398" w:type="dxa"/>
          </w:tcPr>
          <w:p w14:paraId="5D8F8ED5" w14:textId="4BBDEC45" w:rsidR="00DD2C35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B12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4" w:type="dxa"/>
          </w:tcPr>
          <w:p w14:paraId="6D3D39EE" w14:textId="782598F9" w:rsidR="00DD2C35" w:rsidRPr="00ED1B2C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5E86F948" w14:textId="77777777" w:rsidR="00DD2C35" w:rsidRPr="00ED1B2C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97DCAEC" w14:textId="0D4F58A2" w:rsidR="00DD2C35" w:rsidRPr="00ED1B2C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1946BE5E" w14:textId="77777777" w:rsidR="00DD2C35" w:rsidRPr="00DB5DFB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C75BD25" w14:textId="04140609" w:rsidR="00DD2C35" w:rsidRPr="004A7E99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1C34A15" w14:textId="77777777" w:rsidR="00DD2C35" w:rsidRPr="00DB5DFB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</w:tcPr>
          <w:p w14:paraId="210D7EE2" w14:textId="24D76BD2" w:rsidR="00DD2C35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CD6" w:rsidRPr="00DB5DFB" w14:paraId="5D70C2BA" w14:textId="77777777" w:rsidTr="00563C7D">
        <w:trPr>
          <w:cantSplit/>
        </w:trPr>
        <w:tc>
          <w:tcPr>
            <w:tcW w:w="4398" w:type="dxa"/>
          </w:tcPr>
          <w:p w14:paraId="63798209" w14:textId="223AB957" w:rsidR="00B12CD6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6529E9">
              <w:rPr>
                <w:rFonts w:ascii="Angsana New" w:hAnsi="Angsana New"/>
                <w:sz w:val="28"/>
                <w:szCs w:val="28"/>
                <w:cs/>
              </w:rPr>
              <w:t>การนิคมอุตสาหกรรมแห่งประเทศไทย</w:t>
            </w:r>
          </w:p>
        </w:tc>
        <w:tc>
          <w:tcPr>
            <w:tcW w:w="1274" w:type="dxa"/>
          </w:tcPr>
          <w:p w14:paraId="477E73C7" w14:textId="5D7542F9" w:rsidR="00B12CD6" w:rsidRPr="00ED1B2C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23" w:type="dxa"/>
          </w:tcPr>
          <w:p w14:paraId="592C7155" w14:textId="77777777" w:rsidR="00B12CD6" w:rsidRPr="00ED1B2C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904B421" w14:textId="710430A2" w:rsidR="00B12CD6" w:rsidRPr="3A9E6488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24" w:type="dxa"/>
          </w:tcPr>
          <w:p w14:paraId="647F1F31" w14:textId="77777777" w:rsidR="00B12CD6" w:rsidRPr="00DB5DFB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7BDC8665" w14:textId="06FD2116" w:rsidR="00B12CD6" w:rsidRPr="004A7E99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24" w:type="dxa"/>
          </w:tcPr>
          <w:p w14:paraId="561CCA99" w14:textId="77777777" w:rsidR="00B12CD6" w:rsidRPr="00DB5DFB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</w:tcPr>
          <w:p w14:paraId="29953DCE" w14:textId="19F54770" w:rsidR="00B12CD6" w:rsidRPr="3A9E6488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B12CD6" w:rsidRPr="00DB5DFB" w14:paraId="2C19AD46" w14:textId="77777777" w:rsidTr="00563C7D">
        <w:trPr>
          <w:cantSplit/>
        </w:trPr>
        <w:tc>
          <w:tcPr>
            <w:tcW w:w="4398" w:type="dxa"/>
          </w:tcPr>
          <w:p w14:paraId="6E6692EB" w14:textId="13F8534B" w:rsidR="00B12CD6" w:rsidRPr="00DC5FCF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6529E9">
              <w:rPr>
                <w:rFonts w:ascii="Angsana New" w:hAnsi="Angsana New"/>
                <w:sz w:val="28"/>
                <w:szCs w:val="28"/>
                <w:cs/>
              </w:rPr>
              <w:t>กรมโรงงานอุตสาหกรรม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01F3296" w14:textId="76972B7C" w:rsidR="00B12CD6" w:rsidRPr="00ED1B2C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223" w:type="dxa"/>
          </w:tcPr>
          <w:p w14:paraId="77E49003" w14:textId="77777777" w:rsidR="00B12CD6" w:rsidRPr="00ED1B2C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675B61C" w14:textId="48CAA359" w:rsidR="00B12CD6" w:rsidRPr="3A9E6488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224" w:type="dxa"/>
          </w:tcPr>
          <w:p w14:paraId="3CD7FCC1" w14:textId="77777777" w:rsidR="00B12CD6" w:rsidRPr="00DB5DFB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50854E0" w14:textId="08F3DCC8" w:rsidR="00B12CD6" w:rsidRPr="004A7E99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224" w:type="dxa"/>
          </w:tcPr>
          <w:p w14:paraId="6BACEA44" w14:textId="77777777" w:rsidR="00B12CD6" w:rsidRPr="00DB5DFB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3A42B30" w14:textId="72C47EB3" w:rsidR="00B12CD6" w:rsidRPr="3A9E6488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B12CD6" w:rsidRPr="00DB5DFB" w14:paraId="7DA43437" w14:textId="77777777" w:rsidTr="00563C7D">
        <w:trPr>
          <w:cantSplit/>
        </w:trPr>
        <w:tc>
          <w:tcPr>
            <w:tcW w:w="4398" w:type="dxa"/>
          </w:tcPr>
          <w:p w14:paraId="3FED8208" w14:textId="08AF156E" w:rsidR="00B12CD6" w:rsidRPr="006529E9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29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5A23823" w14:textId="206C3CDE" w:rsidR="00B12CD6" w:rsidRPr="00ED1B2C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223" w:type="dxa"/>
          </w:tcPr>
          <w:p w14:paraId="0B505848" w14:textId="77777777" w:rsidR="00B12CD6" w:rsidRPr="00ED1B2C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4577329" w14:textId="20E967C6" w:rsidR="00B12CD6" w:rsidRPr="3A9E6488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224" w:type="dxa"/>
          </w:tcPr>
          <w:p w14:paraId="49E9BDCA" w14:textId="77777777" w:rsidR="00B12CD6" w:rsidRPr="00DB5DFB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722DCAE" w14:textId="2445528D" w:rsidR="00B12CD6" w:rsidRPr="004A7E99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224" w:type="dxa"/>
          </w:tcPr>
          <w:p w14:paraId="7F78C112" w14:textId="77777777" w:rsidR="00B12CD6" w:rsidRPr="00DB5DFB" w:rsidRDefault="00B12CD6" w:rsidP="00B1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693C2C7" w14:textId="71C24BCE" w:rsidR="00B12CD6" w:rsidRPr="3A9E6488" w:rsidRDefault="00B12CD6" w:rsidP="00B12CD6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</w:tr>
      <w:tr w:rsidR="00DD2C35" w:rsidRPr="00DB5DFB" w14:paraId="1EEBFA49" w14:textId="77777777" w:rsidTr="00563C7D">
        <w:trPr>
          <w:cantSplit/>
        </w:trPr>
        <w:tc>
          <w:tcPr>
            <w:tcW w:w="4398" w:type="dxa"/>
          </w:tcPr>
          <w:p w14:paraId="309C37F7" w14:textId="11A502E1" w:rsidR="00DD2C35" w:rsidRPr="006529E9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0A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741BC802" w14:textId="64C071CC" w:rsidR="00DD2C35" w:rsidRPr="00ED1B2C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68D4E74A" w14:textId="77777777" w:rsidR="00DD2C35" w:rsidRPr="00ED1B2C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AB9F7BF" w14:textId="0AFBDEBF" w:rsidR="00DD2C35" w:rsidRPr="3A9E6488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B622982" w14:textId="77777777" w:rsidR="00DD2C35" w:rsidRPr="00DB5DFB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5FDF593C" w14:textId="213F0DA9" w:rsidR="00DD2C35" w:rsidRPr="004A7E99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166F3A0D" w14:textId="77777777" w:rsidR="00DD2C35" w:rsidRPr="00DB5DFB" w:rsidRDefault="00DD2C35" w:rsidP="00DD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412C3BD" w14:textId="7FA96971" w:rsidR="00DD2C35" w:rsidRPr="3A9E6488" w:rsidRDefault="00DD2C35" w:rsidP="00DD2C35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ABA" w:rsidRPr="00DB5DFB" w14:paraId="1378E032" w14:textId="77777777" w:rsidTr="00563C7D">
        <w:trPr>
          <w:cantSplit/>
        </w:trPr>
        <w:tc>
          <w:tcPr>
            <w:tcW w:w="4398" w:type="dxa"/>
          </w:tcPr>
          <w:p w14:paraId="533861CC" w14:textId="35332F6E" w:rsidR="00830ABA" w:rsidRDefault="00830ABA" w:rsidP="0083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543A20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350CB8AF" w14:textId="1AC756EC" w:rsidR="00830ABA" w:rsidRPr="00ED1B2C" w:rsidRDefault="00830ABA" w:rsidP="00830ABA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3,100</w:t>
            </w:r>
          </w:p>
        </w:tc>
        <w:tc>
          <w:tcPr>
            <w:tcW w:w="223" w:type="dxa"/>
          </w:tcPr>
          <w:p w14:paraId="4415E8CA" w14:textId="77777777" w:rsidR="00830ABA" w:rsidRPr="00ED1B2C" w:rsidRDefault="00830ABA" w:rsidP="00830ABA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79077B5" w14:textId="6C5E6948" w:rsidR="00830ABA" w:rsidRPr="3A9E6488" w:rsidRDefault="00830ABA" w:rsidP="00830ABA">
            <w:pPr>
              <w:tabs>
                <w:tab w:val="clear" w:pos="907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1C4D2AEE" w14:textId="77777777" w:rsidR="00830ABA" w:rsidRPr="00DB5DFB" w:rsidRDefault="00830ABA" w:rsidP="0083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5774AD93" w14:textId="24C86875" w:rsidR="00830ABA" w:rsidRPr="004A7E99" w:rsidRDefault="00830ABA" w:rsidP="00830ABA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3,100</w:t>
            </w:r>
          </w:p>
        </w:tc>
        <w:tc>
          <w:tcPr>
            <w:tcW w:w="224" w:type="dxa"/>
          </w:tcPr>
          <w:p w14:paraId="3233B453" w14:textId="77777777" w:rsidR="00830ABA" w:rsidRPr="00DB5DFB" w:rsidRDefault="00830ABA" w:rsidP="0083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499986A" w14:textId="78205CDA" w:rsidR="00830ABA" w:rsidRPr="3A9E6488" w:rsidRDefault="00830ABA" w:rsidP="00830ABA">
            <w:pPr>
              <w:tabs>
                <w:tab w:val="clear" w:pos="907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E051CA8" w14:textId="77777777" w:rsidR="005D6913" w:rsidRPr="006B551D" w:rsidRDefault="005D6913" w:rsidP="00AB089C">
      <w:pPr>
        <w:tabs>
          <w:tab w:val="clear" w:pos="454"/>
          <w:tab w:val="clear" w:pos="680"/>
        </w:tabs>
        <w:spacing w:line="240" w:lineRule="auto"/>
        <w:ind w:right="125"/>
        <w:rPr>
          <w:rFonts w:ascii="Angsana New" w:hAnsi="Angsana New"/>
          <w:spacing w:val="-6"/>
          <w:sz w:val="14"/>
          <w:szCs w:val="14"/>
          <w:cs/>
        </w:rPr>
      </w:pPr>
    </w:p>
    <w:p w14:paraId="4B104864" w14:textId="77777777" w:rsidR="00D21DF4" w:rsidRDefault="003F2CD5" w:rsidP="00607B3D">
      <w:pPr>
        <w:tabs>
          <w:tab w:val="clear" w:pos="454"/>
          <w:tab w:val="clear" w:pos="680"/>
        </w:tabs>
        <w:spacing w:line="240" w:lineRule="auto"/>
        <w:ind w:right="125"/>
        <w:rPr>
          <w:rFonts w:ascii="Angsana New" w:hAnsi="Angsana New"/>
          <w:spacing w:val="-6"/>
          <w:sz w:val="28"/>
          <w:szCs w:val="28"/>
        </w:rPr>
      </w:pPr>
      <w:r w:rsidRPr="005D669A">
        <w:rPr>
          <w:rFonts w:ascii="Angsana New" w:hAnsi="Angsana New"/>
          <w:spacing w:val="-6"/>
          <w:sz w:val="28"/>
          <w:szCs w:val="28"/>
          <w:cs/>
        </w:rPr>
        <w:t>ค่าตอบแทนกรรมการและผู้บริหารที่สำคัญ</w:t>
      </w:r>
      <w:r w:rsidRPr="005D669A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AB089C">
        <w:rPr>
          <w:rFonts w:ascii="Angsana New" w:hAnsi="Angsana New"/>
          <w:sz w:val="28"/>
          <w:szCs w:val="28"/>
        </w:rPr>
        <w:t>31</w:t>
      </w:r>
      <w:r w:rsidRPr="005D669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C3ECE">
        <w:rPr>
          <w:rFonts w:ascii="Angsana New" w:hAnsi="Angsana New"/>
          <w:sz w:val="28"/>
          <w:szCs w:val="28"/>
        </w:rPr>
        <w:t>2567</w:t>
      </w:r>
      <w:r w:rsidR="001C3DFF">
        <w:rPr>
          <w:rFonts w:ascii="Angsana New" w:hAnsi="Angsana New"/>
          <w:sz w:val="28"/>
          <w:szCs w:val="28"/>
        </w:rPr>
        <w:t xml:space="preserve"> </w:t>
      </w:r>
      <w:r w:rsidRPr="005D669A">
        <w:rPr>
          <w:rFonts w:ascii="Angsana New" w:hAnsi="Angsana New"/>
          <w:sz w:val="28"/>
          <w:szCs w:val="28"/>
          <w:cs/>
        </w:rPr>
        <w:t xml:space="preserve">และ </w:t>
      </w:r>
      <w:r w:rsidR="008D2B1F">
        <w:rPr>
          <w:rFonts w:ascii="Angsana New" w:hAnsi="Angsana New"/>
          <w:sz w:val="28"/>
          <w:szCs w:val="28"/>
        </w:rPr>
        <w:t>2566</w:t>
      </w:r>
      <w:r w:rsidRPr="005D669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126953D2" w14:textId="77777777" w:rsidR="00B1024D" w:rsidRPr="006B551D" w:rsidRDefault="00B1024D" w:rsidP="00607B3D">
      <w:pPr>
        <w:tabs>
          <w:tab w:val="clear" w:pos="454"/>
          <w:tab w:val="clear" w:pos="680"/>
        </w:tabs>
        <w:spacing w:line="240" w:lineRule="auto"/>
        <w:ind w:right="122"/>
        <w:rPr>
          <w:rFonts w:ascii="Angsana New" w:hAnsi="Angsana New"/>
          <w:spacing w:val="-6"/>
          <w:sz w:val="14"/>
          <w:szCs w:val="14"/>
        </w:rPr>
      </w:pPr>
    </w:p>
    <w:tbl>
      <w:tblPr>
        <w:tblW w:w="10023" w:type="dxa"/>
        <w:tblInd w:w="-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6"/>
        <w:gridCol w:w="1274"/>
        <w:gridCol w:w="223"/>
        <w:gridCol w:w="1204"/>
        <w:gridCol w:w="224"/>
        <w:gridCol w:w="1190"/>
        <w:gridCol w:w="224"/>
        <w:gridCol w:w="1288"/>
      </w:tblGrid>
      <w:tr w:rsidR="001E3763" w:rsidRPr="00DB5DFB" w14:paraId="1C4AFAD1" w14:textId="77777777" w:rsidTr="00563C7D">
        <w:trPr>
          <w:tblHeader/>
        </w:trPr>
        <w:tc>
          <w:tcPr>
            <w:tcW w:w="4396" w:type="dxa"/>
          </w:tcPr>
          <w:p w14:paraId="1E5BF58C" w14:textId="77777777" w:rsidR="001E3763" w:rsidRPr="00DB5DFB" w:rsidRDefault="001E3763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7" w:type="dxa"/>
            <w:gridSpan w:val="7"/>
            <w:tcBorders>
              <w:bottom w:val="single" w:sz="4" w:space="0" w:color="auto"/>
            </w:tcBorders>
          </w:tcPr>
          <w:p w14:paraId="2516296B" w14:textId="77777777" w:rsidR="001E3763" w:rsidRPr="00DB5DFB" w:rsidRDefault="001E3763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5DF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3763" w:rsidRPr="00DB5DFB" w14:paraId="55ED69B6" w14:textId="77777777" w:rsidTr="00563C7D">
        <w:trPr>
          <w:tblHeader/>
        </w:trPr>
        <w:tc>
          <w:tcPr>
            <w:tcW w:w="4396" w:type="dxa"/>
          </w:tcPr>
          <w:p w14:paraId="053A08E0" w14:textId="77777777" w:rsidR="001E3763" w:rsidRPr="00DB5DFB" w:rsidRDefault="001E3763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</w:tcPr>
          <w:p w14:paraId="5925F1C9" w14:textId="77777777" w:rsidR="001E3763" w:rsidRPr="00DB5DFB" w:rsidRDefault="001E3763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5DFB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" w:type="dxa"/>
          </w:tcPr>
          <w:p w14:paraId="1674D195" w14:textId="77777777" w:rsidR="001E3763" w:rsidRPr="00DB5DFB" w:rsidRDefault="001E3763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83284" w14:textId="77777777" w:rsidR="001E3763" w:rsidRPr="00DB5DFB" w:rsidRDefault="001E3763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B5DFB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22B" w:rsidRPr="00DB5DFB" w14:paraId="31916C7E" w14:textId="77777777" w:rsidTr="00563C7D">
        <w:trPr>
          <w:tblHeader/>
        </w:trPr>
        <w:tc>
          <w:tcPr>
            <w:tcW w:w="4396" w:type="dxa"/>
          </w:tcPr>
          <w:p w14:paraId="3C72A837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15BA6303" w14:textId="2A22B3FA" w:rsidR="0098422B" w:rsidRPr="00DB5DFB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75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3" w:type="dxa"/>
            <w:tcBorders>
              <w:top w:val="single" w:sz="4" w:space="0" w:color="auto"/>
            </w:tcBorders>
          </w:tcPr>
          <w:p w14:paraId="7A9A139D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0706208" w14:textId="5D77D352" w:rsidR="0098422B" w:rsidRPr="00DB5DFB" w:rsidRDefault="3A9E6488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24" w:type="dxa"/>
          </w:tcPr>
          <w:p w14:paraId="56A0069A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DFC168A" w14:textId="17B0C6FE" w:rsidR="0098422B" w:rsidRPr="00DB5DFB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75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7DF6F7AA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222AAA4" w14:textId="05FB8511" w:rsidR="0098422B" w:rsidRPr="00DB5DFB" w:rsidRDefault="3A9E6488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8422B" w:rsidRPr="00DB5DFB" w14:paraId="48E0C534" w14:textId="77777777" w:rsidTr="00563C7D">
        <w:trPr>
          <w:cantSplit/>
        </w:trPr>
        <w:tc>
          <w:tcPr>
            <w:tcW w:w="4396" w:type="dxa"/>
          </w:tcPr>
          <w:p w14:paraId="41A6128A" w14:textId="77777777" w:rsidR="0098422B" w:rsidRPr="00D575B3" w:rsidRDefault="0098422B" w:rsidP="00D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122" w:hanging="182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CF62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274" w:type="dxa"/>
          </w:tcPr>
          <w:p w14:paraId="320646EB" w14:textId="77777777" w:rsidR="0098422B" w:rsidRPr="00DB5DFB" w:rsidRDefault="0098422B" w:rsidP="0098422B">
            <w:pPr>
              <w:tabs>
                <w:tab w:val="clear" w:pos="907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31ED7778" w14:textId="77777777" w:rsidR="0098422B" w:rsidRPr="00DB5DFB" w:rsidRDefault="0098422B" w:rsidP="0098422B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32070F0" w14:textId="77777777" w:rsidR="0098422B" w:rsidRPr="00DB5DFB" w:rsidRDefault="0098422B" w:rsidP="0098422B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1A9B60E1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3E190F5E" w14:textId="77777777" w:rsidR="0098422B" w:rsidRPr="00DB5DFB" w:rsidRDefault="0098422B" w:rsidP="0098422B">
            <w:pPr>
              <w:pStyle w:val="Heading7"/>
              <w:tabs>
                <w:tab w:val="left" w:pos="709"/>
              </w:tabs>
              <w:ind w:right="12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4" w:type="dxa"/>
          </w:tcPr>
          <w:p w14:paraId="0FB76C7C" w14:textId="77777777" w:rsidR="0098422B" w:rsidRPr="00DB5DFB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8" w:type="dxa"/>
          </w:tcPr>
          <w:p w14:paraId="00EE7A80" w14:textId="77777777" w:rsidR="0098422B" w:rsidRPr="00DB5DFB" w:rsidRDefault="0098422B" w:rsidP="0098422B">
            <w:pPr>
              <w:pStyle w:val="Heading7"/>
              <w:tabs>
                <w:tab w:val="left" w:pos="709"/>
              </w:tabs>
              <w:ind w:right="12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563C7D" w:rsidRPr="00DB5DFB" w14:paraId="7634E763" w14:textId="77777777" w:rsidTr="00563C7D">
        <w:trPr>
          <w:cantSplit/>
        </w:trPr>
        <w:tc>
          <w:tcPr>
            <w:tcW w:w="4396" w:type="dxa"/>
            <w:vAlign w:val="bottom"/>
          </w:tcPr>
          <w:p w14:paraId="75EF5203" w14:textId="77777777" w:rsidR="00563C7D" w:rsidRPr="001E3763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1E376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1A299BB8" w14:textId="215F166D" w:rsidR="00563C7D" w:rsidRPr="004A7E99" w:rsidRDefault="00563C7D" w:rsidP="00563C7D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10,365</w:t>
            </w:r>
          </w:p>
        </w:tc>
        <w:tc>
          <w:tcPr>
            <w:tcW w:w="223" w:type="dxa"/>
          </w:tcPr>
          <w:p w14:paraId="1E8E47C2" w14:textId="77777777" w:rsidR="00563C7D" w:rsidRPr="004A7E99" w:rsidRDefault="00563C7D" w:rsidP="00563C7D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C91FA9C" w14:textId="4BAEADEE" w:rsidR="00563C7D" w:rsidRPr="004A7E99" w:rsidRDefault="00563C7D" w:rsidP="00563C7D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9,844</w:t>
            </w:r>
          </w:p>
        </w:tc>
        <w:tc>
          <w:tcPr>
            <w:tcW w:w="224" w:type="dxa"/>
          </w:tcPr>
          <w:p w14:paraId="52E12EC1" w14:textId="77777777" w:rsidR="00563C7D" w:rsidRPr="004A7E99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4C6A7ED2" w14:textId="37EE551B" w:rsidR="00563C7D" w:rsidRPr="004A7E99" w:rsidRDefault="00563C7D" w:rsidP="00563C7D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10,365</w:t>
            </w:r>
          </w:p>
        </w:tc>
        <w:tc>
          <w:tcPr>
            <w:tcW w:w="224" w:type="dxa"/>
          </w:tcPr>
          <w:p w14:paraId="6A2BC471" w14:textId="77777777" w:rsidR="00563C7D" w:rsidRPr="00DB5DFB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8" w:type="dxa"/>
          </w:tcPr>
          <w:p w14:paraId="687B05DF" w14:textId="0701A4D2" w:rsidR="00563C7D" w:rsidRPr="00DB5DFB" w:rsidRDefault="00563C7D" w:rsidP="00563C7D">
            <w:pPr>
              <w:tabs>
                <w:tab w:val="clear" w:pos="907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9,844</w:t>
            </w:r>
          </w:p>
        </w:tc>
      </w:tr>
      <w:tr w:rsidR="00563C7D" w:rsidRPr="00DB5DFB" w14:paraId="11AD92C8" w14:textId="77777777" w:rsidTr="00563C7D">
        <w:trPr>
          <w:cantSplit/>
        </w:trPr>
        <w:tc>
          <w:tcPr>
            <w:tcW w:w="4396" w:type="dxa"/>
          </w:tcPr>
          <w:p w14:paraId="34F4C54C" w14:textId="77777777" w:rsidR="00563C7D" w:rsidRPr="001E3763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1E3763">
              <w:rPr>
                <w:rFonts w:ascii="Angsana New" w:hAnsi="Angsana New"/>
                <w:sz w:val="28"/>
                <w:szCs w:val="28"/>
              </w:rPr>
              <w:tab/>
            </w:r>
            <w:r w:rsidRPr="001E376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9E31CEC" w14:textId="0E3A4131" w:rsidR="00563C7D" w:rsidRPr="004A7E99" w:rsidRDefault="00563C7D" w:rsidP="00563C7D">
            <w:pPr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223" w:type="dxa"/>
          </w:tcPr>
          <w:p w14:paraId="4DCC6F47" w14:textId="77777777" w:rsidR="00563C7D" w:rsidRPr="004A7E99" w:rsidRDefault="00563C7D" w:rsidP="00563C7D">
            <w:pPr>
              <w:tabs>
                <w:tab w:val="clear" w:pos="907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1E5CE6F" w14:textId="7A18D4D6" w:rsidR="00563C7D" w:rsidRPr="004A7E99" w:rsidRDefault="00563C7D" w:rsidP="00563C7D">
            <w:pPr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24" w:type="dxa"/>
          </w:tcPr>
          <w:p w14:paraId="1B5E47D9" w14:textId="77777777" w:rsidR="00563C7D" w:rsidRPr="004A7E99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231FF3D" w14:textId="65E196B1" w:rsidR="00563C7D" w:rsidRPr="004A7E99" w:rsidRDefault="00563C7D" w:rsidP="00563C7D">
            <w:pPr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224" w:type="dxa"/>
          </w:tcPr>
          <w:p w14:paraId="25D6C40E" w14:textId="77777777" w:rsidR="00563C7D" w:rsidRPr="00DB5DFB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CAAB7C6" w14:textId="1B181253" w:rsidR="00563C7D" w:rsidRPr="00DB5DFB" w:rsidRDefault="00563C7D" w:rsidP="00563C7D">
            <w:pPr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  <w:tr w:rsidR="00563C7D" w:rsidRPr="00DB5DFB" w14:paraId="7509E385" w14:textId="77777777" w:rsidTr="00563C7D">
        <w:trPr>
          <w:cantSplit/>
          <w:trHeight w:val="394"/>
        </w:trPr>
        <w:tc>
          <w:tcPr>
            <w:tcW w:w="4396" w:type="dxa"/>
          </w:tcPr>
          <w:p w14:paraId="78C3CF32" w14:textId="77777777" w:rsidR="00563C7D" w:rsidRPr="001E3763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122"/>
              <w:rPr>
                <w:rFonts w:ascii="Angsana New" w:hAnsi="Angsana New"/>
                <w:sz w:val="28"/>
                <w:szCs w:val="28"/>
              </w:rPr>
            </w:pPr>
            <w:r w:rsidRPr="001E376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1EAF76C" w14:textId="5D4151D6" w:rsidR="00563C7D" w:rsidRPr="004A7E99" w:rsidRDefault="00563C7D" w:rsidP="00563C7D">
            <w:pPr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10,526</w:t>
            </w:r>
          </w:p>
        </w:tc>
        <w:tc>
          <w:tcPr>
            <w:tcW w:w="223" w:type="dxa"/>
          </w:tcPr>
          <w:p w14:paraId="18E7D592" w14:textId="77777777" w:rsidR="00563C7D" w:rsidRPr="004A7E99" w:rsidRDefault="00563C7D" w:rsidP="00563C7D">
            <w:pPr>
              <w:tabs>
                <w:tab w:val="clear" w:pos="907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2FCFC1D" w14:textId="7B312407" w:rsidR="00563C7D" w:rsidRPr="004A7E99" w:rsidRDefault="00563C7D" w:rsidP="00563C7D">
            <w:pPr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9,983</w:t>
            </w:r>
          </w:p>
        </w:tc>
        <w:tc>
          <w:tcPr>
            <w:tcW w:w="224" w:type="dxa"/>
          </w:tcPr>
          <w:p w14:paraId="4CC8AA0D" w14:textId="77777777" w:rsidR="00563C7D" w:rsidRPr="004A7E99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46AA187" w14:textId="0F55682D" w:rsidR="00563C7D" w:rsidRPr="004A7E99" w:rsidRDefault="00563C7D" w:rsidP="00563C7D">
            <w:pPr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10,526</w:t>
            </w:r>
          </w:p>
        </w:tc>
        <w:tc>
          <w:tcPr>
            <w:tcW w:w="224" w:type="dxa"/>
          </w:tcPr>
          <w:p w14:paraId="0387D0D6" w14:textId="77777777" w:rsidR="00563C7D" w:rsidRPr="00DB5DFB" w:rsidRDefault="00563C7D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CFC43F1" w14:textId="2BADDCDD" w:rsidR="00563C7D" w:rsidRPr="00DB5DFB" w:rsidRDefault="00563C7D" w:rsidP="00563C7D">
            <w:pPr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9,983</w:t>
            </w:r>
          </w:p>
        </w:tc>
      </w:tr>
    </w:tbl>
    <w:p w14:paraId="15EFB201" w14:textId="77777777" w:rsidR="006B551D" w:rsidRPr="006B551D" w:rsidRDefault="006B551D" w:rsidP="00C51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both"/>
        <w:rPr>
          <w:rFonts w:ascii="Angsana New" w:hAnsi="Angsana New"/>
          <w:sz w:val="14"/>
          <w:szCs w:val="14"/>
        </w:rPr>
      </w:pPr>
    </w:p>
    <w:p w14:paraId="1544A91B" w14:textId="77777777" w:rsidR="0045607A" w:rsidRDefault="007D1F7A" w:rsidP="0042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both"/>
        <w:rPr>
          <w:rFonts w:ascii="Angsana New" w:hAnsi="Angsana New"/>
          <w:sz w:val="28"/>
          <w:szCs w:val="28"/>
        </w:rPr>
      </w:pPr>
      <w:r w:rsidRPr="005D669A">
        <w:rPr>
          <w:rFonts w:ascii="Angsana New" w:hAnsi="Angsana New"/>
          <w:sz w:val="28"/>
          <w:szCs w:val="28"/>
          <w:cs/>
        </w:rPr>
        <w:t>ยอดคงเหลือที่เกิดจากรายการกับ</w:t>
      </w:r>
      <w:r w:rsidR="003B0A8E" w:rsidRPr="005D669A">
        <w:rPr>
          <w:rFonts w:ascii="Angsana New" w:hAnsi="Angsana New"/>
          <w:sz w:val="28"/>
          <w:szCs w:val="28"/>
          <w:cs/>
        </w:rPr>
        <w:t>บุคคล</w:t>
      </w:r>
      <w:r w:rsidR="007806F7" w:rsidRPr="005D669A">
        <w:rPr>
          <w:rFonts w:ascii="Angsana New" w:hAnsi="Angsana New"/>
          <w:sz w:val="28"/>
          <w:szCs w:val="28"/>
          <w:cs/>
        </w:rPr>
        <w:t>หรือกิจก</w:t>
      </w:r>
      <w:r w:rsidR="003B0A8E" w:rsidRPr="005D669A">
        <w:rPr>
          <w:rFonts w:ascii="Angsana New" w:hAnsi="Angsana New"/>
          <w:sz w:val="28"/>
          <w:szCs w:val="28"/>
          <w:cs/>
        </w:rPr>
        <w:t>ารที่เกี่ยวข้องกัน</w:t>
      </w:r>
      <w:r w:rsidR="008513E7" w:rsidRPr="005D669A">
        <w:rPr>
          <w:rFonts w:ascii="Angsana New" w:hAnsi="Angsana New"/>
          <w:sz w:val="28"/>
          <w:szCs w:val="28"/>
          <w:cs/>
        </w:rPr>
        <w:t xml:space="preserve"> </w:t>
      </w:r>
      <w:r w:rsidR="008B61A1" w:rsidRPr="005D669A">
        <w:rPr>
          <w:rFonts w:ascii="Angsana New" w:hAnsi="Angsana New"/>
          <w:sz w:val="28"/>
          <w:szCs w:val="28"/>
          <w:cs/>
        </w:rPr>
        <w:t xml:space="preserve">ณ </w:t>
      </w:r>
      <w:r w:rsidR="008513E7" w:rsidRPr="005D669A">
        <w:rPr>
          <w:rFonts w:ascii="Angsana New" w:hAnsi="Angsana New"/>
          <w:sz w:val="28"/>
          <w:szCs w:val="28"/>
          <w:cs/>
        </w:rPr>
        <w:t>วันที่</w:t>
      </w:r>
      <w:r w:rsidR="00555FD7" w:rsidRPr="005D669A">
        <w:rPr>
          <w:rFonts w:ascii="Angsana New" w:hAnsi="Angsana New"/>
          <w:sz w:val="28"/>
          <w:szCs w:val="28"/>
          <w:cs/>
        </w:rPr>
        <w:t xml:space="preserve"> </w:t>
      </w:r>
      <w:r w:rsidR="003E06F8" w:rsidRPr="005D669A">
        <w:rPr>
          <w:rFonts w:ascii="Angsana New" w:hAnsi="Angsana New"/>
          <w:sz w:val="28"/>
          <w:szCs w:val="28"/>
        </w:rPr>
        <w:t>31</w:t>
      </w:r>
      <w:r w:rsidRPr="005D669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C3ECE">
        <w:rPr>
          <w:rFonts w:ascii="Angsana New" w:hAnsi="Angsana New"/>
          <w:sz w:val="28"/>
          <w:szCs w:val="28"/>
        </w:rPr>
        <w:t>2567</w:t>
      </w:r>
      <w:r w:rsidR="00F5402C" w:rsidRPr="005D669A">
        <w:rPr>
          <w:rFonts w:ascii="Angsana New" w:hAnsi="Angsana New"/>
          <w:sz w:val="28"/>
          <w:szCs w:val="28"/>
          <w:cs/>
        </w:rPr>
        <w:t xml:space="preserve"> และ </w:t>
      </w:r>
      <w:r w:rsidR="00A1656E">
        <w:rPr>
          <w:rFonts w:ascii="Angsana New" w:hAnsi="Angsana New"/>
          <w:sz w:val="28"/>
          <w:szCs w:val="28"/>
        </w:rPr>
        <w:t>2566</w:t>
      </w:r>
      <w:r w:rsidRPr="005D669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71F798A8" w14:textId="77777777" w:rsidR="00B1024D" w:rsidRPr="006B551D" w:rsidRDefault="00B1024D" w:rsidP="0042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both"/>
        <w:rPr>
          <w:rFonts w:ascii="Angsana New" w:hAnsi="Angsana New"/>
          <w:sz w:val="14"/>
          <w:szCs w:val="14"/>
          <w:cs/>
        </w:rPr>
      </w:pPr>
    </w:p>
    <w:tbl>
      <w:tblPr>
        <w:tblW w:w="10019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4397"/>
        <w:gridCol w:w="1270"/>
        <w:gridCol w:w="236"/>
        <w:gridCol w:w="1185"/>
        <w:gridCol w:w="238"/>
        <w:gridCol w:w="1168"/>
        <w:gridCol w:w="241"/>
        <w:gridCol w:w="1284"/>
      </w:tblGrid>
      <w:tr w:rsidR="007225ED" w:rsidRPr="009D240D" w14:paraId="580BBC57" w14:textId="77777777" w:rsidTr="00563C7D">
        <w:trPr>
          <w:cantSplit/>
          <w:trHeight w:val="20"/>
          <w:tblHeader/>
        </w:trPr>
        <w:tc>
          <w:tcPr>
            <w:tcW w:w="4397" w:type="dxa"/>
          </w:tcPr>
          <w:p w14:paraId="5BC294DE" w14:textId="77777777" w:rsidR="00E77085" w:rsidRPr="00DB5DFB" w:rsidRDefault="00E77085" w:rsidP="00AF2270">
            <w:pPr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2" w:type="dxa"/>
            <w:gridSpan w:val="7"/>
          </w:tcPr>
          <w:p w14:paraId="331FACCA" w14:textId="77777777" w:rsidR="00E77085" w:rsidRPr="009D240D" w:rsidRDefault="00AF2D28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E77085" w:rsidRPr="009D240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2177" w:rsidRPr="009D240D" w14:paraId="413D4ADE" w14:textId="77777777" w:rsidTr="00563C7D">
        <w:trPr>
          <w:cantSplit/>
          <w:trHeight w:val="20"/>
          <w:tblHeader/>
        </w:trPr>
        <w:tc>
          <w:tcPr>
            <w:tcW w:w="4397" w:type="dxa"/>
          </w:tcPr>
          <w:p w14:paraId="7D36B6E2" w14:textId="77777777" w:rsidR="00E77085" w:rsidRPr="009D240D" w:rsidRDefault="00E77085" w:rsidP="00B1024D">
            <w:pPr>
              <w:tabs>
                <w:tab w:val="clear" w:pos="227"/>
                <w:tab w:val="left" w:pos="160"/>
              </w:tabs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AC826F" w14:textId="77777777" w:rsidR="00E77085" w:rsidRPr="009D240D" w:rsidRDefault="00E77085" w:rsidP="008A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D240D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3A65479" w14:textId="77777777" w:rsidR="00E77085" w:rsidRPr="009D240D" w:rsidRDefault="00E77085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C80E53" w14:textId="77777777" w:rsidR="00E77085" w:rsidRPr="009D240D" w:rsidRDefault="00E77085" w:rsidP="008A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D240D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</w:t>
            </w:r>
            <w:r w:rsidR="00E90353" w:rsidRPr="009D240D">
              <w:rPr>
                <w:rFonts w:ascii="Angsana New" w:eastAsia="MS Mincho" w:hAnsi="Angsana New"/>
                <w:sz w:val="28"/>
                <w:szCs w:val="28"/>
                <w:cs/>
              </w:rPr>
              <w:t>กิจการ</w:t>
            </w:r>
          </w:p>
        </w:tc>
      </w:tr>
      <w:tr w:rsidR="0098422B" w:rsidRPr="009D240D" w14:paraId="7FAC4E50" w14:textId="77777777" w:rsidTr="00563C7D">
        <w:trPr>
          <w:cantSplit/>
          <w:trHeight w:val="20"/>
          <w:tblHeader/>
        </w:trPr>
        <w:tc>
          <w:tcPr>
            <w:tcW w:w="4397" w:type="dxa"/>
          </w:tcPr>
          <w:p w14:paraId="70648378" w14:textId="77777777" w:rsidR="0098422B" w:rsidRPr="009D240D" w:rsidRDefault="0098422B" w:rsidP="0098422B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45A83C3D" w14:textId="194CBB3B" w:rsidR="0098422B" w:rsidRPr="009D240D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0040504" w14:textId="77777777" w:rsidR="0098422B" w:rsidRPr="009D240D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607AA08" w14:textId="6936AC43" w:rsidR="0098422B" w:rsidRPr="009D240D" w:rsidRDefault="3A9E6488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1F28F27C" w14:textId="77777777" w:rsidR="0098422B" w:rsidRPr="009D240D" w:rsidRDefault="0098422B" w:rsidP="0098422B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2CF5A8D" w14:textId="4353A997" w:rsidR="0098422B" w:rsidRPr="009D240D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4A87C363" w14:textId="77777777" w:rsidR="0098422B" w:rsidRPr="009D240D" w:rsidRDefault="0098422B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3C8A18AD" w14:textId="4A8F1B74" w:rsidR="0098422B" w:rsidRPr="009D240D" w:rsidRDefault="3A9E6488" w:rsidP="0098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6A83" w:rsidRPr="009D240D" w14:paraId="77618960" w14:textId="77777777" w:rsidTr="00563C7D">
        <w:trPr>
          <w:cantSplit/>
          <w:trHeight w:val="20"/>
        </w:trPr>
        <w:tc>
          <w:tcPr>
            <w:tcW w:w="4397" w:type="dxa"/>
          </w:tcPr>
          <w:p w14:paraId="2825E3E3" w14:textId="5FA63F5B" w:rsidR="00166A83" w:rsidRPr="009D240D" w:rsidRDefault="00FF61E3" w:rsidP="00166A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0" w:type="dxa"/>
          </w:tcPr>
          <w:p w14:paraId="4DF9E10C" w14:textId="77777777" w:rsidR="00166A83" w:rsidRPr="009D240D" w:rsidRDefault="00166A83" w:rsidP="0094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43E61" w14:textId="77777777" w:rsidR="00166A83" w:rsidRPr="009D240D" w:rsidRDefault="00166A83" w:rsidP="00166A83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43D98CF8" w14:textId="77777777" w:rsidR="00166A83" w:rsidRPr="009D240D" w:rsidRDefault="00166A83" w:rsidP="0094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5C32BFB" w14:textId="77777777" w:rsidR="00166A83" w:rsidRPr="009D240D" w:rsidRDefault="00166A83" w:rsidP="00166A83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0662AD45" w14:textId="77777777" w:rsidR="00166A83" w:rsidRPr="009D240D" w:rsidRDefault="00166A83" w:rsidP="001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57622BD" w14:textId="77777777" w:rsidR="00166A83" w:rsidRPr="009D240D" w:rsidRDefault="00166A83" w:rsidP="00166A83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D72DC9D" w14:textId="77777777" w:rsidR="00166A83" w:rsidRPr="009D240D" w:rsidRDefault="00166A83" w:rsidP="0094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7B0" w:rsidRPr="009D240D" w14:paraId="1196AE2C" w14:textId="77777777" w:rsidTr="00563C7D">
        <w:trPr>
          <w:cantSplit/>
          <w:trHeight w:val="20"/>
        </w:trPr>
        <w:tc>
          <w:tcPr>
            <w:tcW w:w="4397" w:type="dxa"/>
          </w:tcPr>
          <w:p w14:paraId="3DE565CE" w14:textId="77777777" w:rsidR="009857B0" w:rsidRPr="009D240D" w:rsidRDefault="009857B0" w:rsidP="009857B0">
            <w:pPr>
              <w:pStyle w:val="Heading7"/>
              <w:tabs>
                <w:tab w:val="left" w:pos="16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240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</w:t>
            </w:r>
            <w:r w:rsidRPr="009D240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9D240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บริษัท </w:t>
            </w:r>
            <w:r w:rsidRPr="009D240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อินดัสเทรียล เวสต์ เมเนจเมนท์ (เอเซีย)</w:t>
            </w:r>
            <w:r w:rsidRPr="009D240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3BFD354" w14:textId="25B896F6" w:rsidR="009857B0" w:rsidRPr="009D240D" w:rsidRDefault="009857B0" w:rsidP="009857B0">
            <w:pPr>
              <w:tabs>
                <w:tab w:val="clear" w:pos="90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AB001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34DCBF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9B25BB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8B330C" w14:textId="62434624" w:rsidR="009857B0" w:rsidRPr="009D240D" w:rsidRDefault="009857B0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DACA320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6334656" w14:textId="00F88B42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9857B0" w:rsidRPr="009D240D" w14:paraId="5D1B47DA" w14:textId="77777777" w:rsidTr="00563C7D">
        <w:trPr>
          <w:cantSplit/>
          <w:trHeight w:val="20"/>
        </w:trPr>
        <w:tc>
          <w:tcPr>
            <w:tcW w:w="4397" w:type="dxa"/>
          </w:tcPr>
          <w:p w14:paraId="0B3C3D0E" w14:textId="77777777" w:rsidR="009857B0" w:rsidRPr="009D240D" w:rsidRDefault="009857B0" w:rsidP="009857B0">
            <w:pPr>
              <w:pStyle w:val="Heading7"/>
              <w:ind w:lef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D240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   </w:t>
            </w:r>
            <w:r w:rsidRPr="009D240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0" w:type="dxa"/>
            <w:vAlign w:val="bottom"/>
          </w:tcPr>
          <w:p w14:paraId="4B34824B" w14:textId="601447DB" w:rsidR="009857B0" w:rsidRPr="009D240D" w:rsidRDefault="009857B0" w:rsidP="009857B0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6" w:type="dxa"/>
            <w:vAlign w:val="bottom"/>
          </w:tcPr>
          <w:p w14:paraId="78C0D4CB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41FAE07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8" w:type="dxa"/>
            <w:vAlign w:val="bottom"/>
          </w:tcPr>
          <w:p w14:paraId="55482F3C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2C3DA19" w14:textId="7F50E84D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41" w:type="dxa"/>
            <w:vAlign w:val="bottom"/>
          </w:tcPr>
          <w:p w14:paraId="075937F9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61F074D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9857B0" w:rsidRPr="009D240D" w14:paraId="046727CE" w14:textId="77777777" w:rsidTr="00563C7D">
        <w:trPr>
          <w:cantSplit/>
          <w:trHeight w:val="20"/>
        </w:trPr>
        <w:tc>
          <w:tcPr>
            <w:tcW w:w="4397" w:type="dxa"/>
            <w:shd w:val="clear" w:color="auto" w:fill="auto"/>
          </w:tcPr>
          <w:p w14:paraId="004BC26B" w14:textId="77777777" w:rsidR="009857B0" w:rsidRPr="009D240D" w:rsidRDefault="009857B0" w:rsidP="009857B0">
            <w:pPr>
              <w:pStyle w:val="Heading7"/>
              <w:ind w:lef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D240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   </w:t>
            </w:r>
            <w:r w:rsidRPr="009D240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เจนโก้ เมดิคอล จำกัด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7540E0E" w14:textId="3EF0572C" w:rsidR="009857B0" w:rsidRPr="009D240D" w:rsidRDefault="009857B0" w:rsidP="009857B0">
            <w:pPr>
              <w:tabs>
                <w:tab w:val="clear" w:pos="9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AE3EA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54F8E33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282F13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3F86F55" w14:textId="254D16C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7AF947F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228F9DA" w14:textId="47AAE04F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9857B0" w:rsidRPr="009D240D" w14:paraId="3CF081F6" w14:textId="77777777" w:rsidTr="00563C7D">
        <w:trPr>
          <w:cantSplit/>
          <w:trHeight w:val="20"/>
        </w:trPr>
        <w:tc>
          <w:tcPr>
            <w:tcW w:w="4397" w:type="dxa"/>
            <w:shd w:val="clear" w:color="auto" w:fill="auto"/>
          </w:tcPr>
          <w:p w14:paraId="4A80FBBB" w14:textId="4CFF588E" w:rsidR="009857B0" w:rsidRPr="009D240D" w:rsidRDefault="009857B0" w:rsidP="009857B0">
            <w:pPr>
              <w:pStyle w:val="Heading7"/>
              <w:ind w:lef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D240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   </w:t>
            </w:r>
            <w:r w:rsidRPr="009D240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กิจการร่วมค้า เจนโก้ - </w:t>
            </w:r>
            <w:r w:rsidR="00563C7D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2499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1461D15" w14:textId="0CAB5776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1,390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69AE7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9015575" w14:textId="00AB852E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380C33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838B7D3" w14:textId="2721DE5C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1,390</w:t>
            </w:r>
          </w:p>
        </w:tc>
        <w:tc>
          <w:tcPr>
            <w:tcW w:w="241" w:type="dxa"/>
            <w:vAlign w:val="bottom"/>
          </w:tcPr>
          <w:p w14:paraId="62F0F570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104B715" w14:textId="4F20F3AD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5249F584" w14:textId="77777777" w:rsidTr="00563C7D">
        <w:trPr>
          <w:cantSplit/>
          <w:trHeight w:val="20"/>
        </w:trPr>
        <w:tc>
          <w:tcPr>
            <w:tcW w:w="4397" w:type="dxa"/>
            <w:shd w:val="clear" w:color="auto" w:fill="auto"/>
          </w:tcPr>
          <w:p w14:paraId="33F22252" w14:textId="6400BB8F" w:rsidR="009857B0" w:rsidRPr="009D240D" w:rsidRDefault="009857B0" w:rsidP="009857B0">
            <w:pPr>
              <w:pStyle w:val="Heading7"/>
              <w:ind w:lef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b w:val="0"/>
                <w:bCs w:val="0"/>
                <w:sz w:val="28"/>
                <w:szCs w:val="28"/>
              </w:rPr>
              <w:tab/>
            </w:r>
            <w:r w:rsidRPr="009D240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   กรรมการ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B1B76CF" w14:textId="2317912A" w:rsidR="009857B0" w:rsidRPr="009D240D" w:rsidRDefault="006B551D" w:rsidP="006B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9C6EE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741694E" w14:textId="7150D51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71D52A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10B8173" w14:textId="0B232303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241" w:type="dxa"/>
            <w:vAlign w:val="bottom"/>
          </w:tcPr>
          <w:p w14:paraId="417206C6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E7AA648" w14:textId="0B285AAF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669307AB" w14:textId="77777777" w:rsidTr="00563C7D">
        <w:trPr>
          <w:cantSplit/>
          <w:trHeight w:val="20"/>
        </w:trPr>
        <w:tc>
          <w:tcPr>
            <w:tcW w:w="4397" w:type="dxa"/>
          </w:tcPr>
          <w:p w14:paraId="05ED48D0" w14:textId="68A6A3B5" w:rsidR="009857B0" w:rsidRPr="009D240D" w:rsidRDefault="009857B0" w:rsidP="009857B0">
            <w:pPr>
              <w:ind w:left="157" w:hanging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D024D63" w14:textId="0039231F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1,</w:t>
            </w:r>
            <w:r w:rsidR="006B551D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236" w:type="dxa"/>
          </w:tcPr>
          <w:p w14:paraId="38ECD459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9344E48" w14:textId="5BC7F448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9D240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8" w:type="dxa"/>
          </w:tcPr>
          <w:p w14:paraId="6EC59BF1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7C86B3C" w14:textId="7FB3B066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  <w:tc>
          <w:tcPr>
            <w:tcW w:w="241" w:type="dxa"/>
          </w:tcPr>
          <w:p w14:paraId="66962885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6060E7C" w14:textId="2728F15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2,260</w:t>
            </w:r>
          </w:p>
        </w:tc>
      </w:tr>
      <w:tr w:rsidR="009857B0" w:rsidRPr="009D240D" w14:paraId="354C29A5" w14:textId="77777777" w:rsidTr="00563C7D">
        <w:trPr>
          <w:cantSplit/>
          <w:trHeight w:val="20"/>
        </w:trPr>
        <w:tc>
          <w:tcPr>
            <w:tcW w:w="4397" w:type="dxa"/>
          </w:tcPr>
          <w:p w14:paraId="73CFD45B" w14:textId="77777777" w:rsidR="009857B0" w:rsidRPr="009D240D" w:rsidRDefault="009857B0" w:rsidP="009857B0">
            <w:pPr>
              <w:pStyle w:val="Heading7"/>
              <w:ind w:firstLine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3C7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569D64D9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0584D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BB1A27E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8B125C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1C60458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267F419" w14:textId="77777777" w:rsidR="009857B0" w:rsidRPr="009D240D" w:rsidRDefault="009857B0" w:rsidP="00985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2307325F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7B0" w:rsidRPr="009D240D" w14:paraId="41F0ACF9" w14:textId="77777777" w:rsidTr="00563C7D">
        <w:trPr>
          <w:cantSplit/>
          <w:trHeight w:val="20"/>
        </w:trPr>
        <w:tc>
          <w:tcPr>
            <w:tcW w:w="4397" w:type="dxa"/>
          </w:tcPr>
          <w:p w14:paraId="39CBA8FF" w14:textId="77777777" w:rsidR="009857B0" w:rsidRPr="009D240D" w:rsidRDefault="009857B0" w:rsidP="009857B0">
            <w:pPr>
              <w:ind w:left="157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cs/>
              </w:rPr>
              <w:t>บริษัท เจนโก้ เมดิคอล จำกัด</w:t>
            </w:r>
          </w:p>
        </w:tc>
        <w:tc>
          <w:tcPr>
            <w:tcW w:w="1270" w:type="dxa"/>
          </w:tcPr>
          <w:p w14:paraId="000AB16C" w14:textId="6636222C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3AE7F5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797E1433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68F65D8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1C0C9085" w14:textId="3DCCAB5E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60FA7C8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6BD3E2A" w14:textId="4360328E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22,152</w:t>
            </w:r>
          </w:p>
        </w:tc>
      </w:tr>
      <w:tr w:rsidR="009857B0" w:rsidRPr="009D240D" w14:paraId="4E1383DD" w14:textId="77777777" w:rsidTr="00563C7D">
        <w:trPr>
          <w:cantSplit/>
          <w:trHeight w:val="426"/>
        </w:trPr>
        <w:tc>
          <w:tcPr>
            <w:tcW w:w="4397" w:type="dxa"/>
          </w:tcPr>
          <w:p w14:paraId="5C341650" w14:textId="2A3CD869" w:rsidR="009857B0" w:rsidRPr="009D240D" w:rsidRDefault="009857B0" w:rsidP="009857B0">
            <w:pPr>
              <w:ind w:left="157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cs/>
              </w:rPr>
              <w:t>บริษัท ภัทรเฮ้าส์ แอนด์ พร็อพเพอร์ตี้ จำกัด (มหาชน)</w:t>
            </w:r>
          </w:p>
        </w:tc>
        <w:tc>
          <w:tcPr>
            <w:tcW w:w="1270" w:type="dxa"/>
          </w:tcPr>
          <w:p w14:paraId="495A298A" w14:textId="45C9E1D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B8818E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6C47E010" w14:textId="7B46FF4B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36,199</w:t>
            </w:r>
          </w:p>
        </w:tc>
        <w:tc>
          <w:tcPr>
            <w:tcW w:w="238" w:type="dxa"/>
          </w:tcPr>
          <w:p w14:paraId="2A3FBCD1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23A8C1BC" w14:textId="0483B263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EB1873D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C357858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33D4ABC7" w14:textId="77777777" w:rsidTr="00563C7D">
        <w:trPr>
          <w:cantSplit/>
          <w:trHeight w:val="20"/>
        </w:trPr>
        <w:tc>
          <w:tcPr>
            <w:tcW w:w="4397" w:type="dxa"/>
          </w:tcPr>
          <w:p w14:paraId="35AD1FD0" w14:textId="622A366F" w:rsidR="009857B0" w:rsidRPr="009D240D" w:rsidRDefault="009857B0" w:rsidP="009857B0">
            <w:pPr>
              <w:ind w:left="157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cs/>
              </w:rPr>
              <w:t>กิจการร่วมค้า เจนโก้ - 2499</w:t>
            </w:r>
          </w:p>
        </w:tc>
        <w:tc>
          <w:tcPr>
            <w:tcW w:w="1270" w:type="dxa"/>
          </w:tcPr>
          <w:p w14:paraId="4DAA439B" w14:textId="2E45D244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  <w:tc>
          <w:tcPr>
            <w:tcW w:w="236" w:type="dxa"/>
          </w:tcPr>
          <w:p w14:paraId="17F0715F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7E39F7BD" w14:textId="6DBCE790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0E210A3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4BA5042C" w14:textId="5E533E5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  <w:tc>
          <w:tcPr>
            <w:tcW w:w="241" w:type="dxa"/>
          </w:tcPr>
          <w:p w14:paraId="149DE65A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89AC06C" w14:textId="3044DEF1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60C47970" w14:textId="77777777" w:rsidTr="00563C7D">
        <w:trPr>
          <w:cantSplit/>
          <w:trHeight w:val="20"/>
        </w:trPr>
        <w:tc>
          <w:tcPr>
            <w:tcW w:w="4397" w:type="dxa"/>
          </w:tcPr>
          <w:p w14:paraId="6DB10D26" w14:textId="77777777" w:rsidR="009857B0" w:rsidRPr="009D240D" w:rsidRDefault="009857B0" w:rsidP="009857B0">
            <w:pPr>
              <w:ind w:left="157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D2760AF" w14:textId="37694D0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4A9837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DC72599" w14:textId="4E3AC10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38" w:type="dxa"/>
          </w:tcPr>
          <w:p w14:paraId="5624F43B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366EE9C" w14:textId="0E28E1B2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A9F3CD3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610828C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0860CF7F" w14:textId="77777777" w:rsidTr="00563C7D">
        <w:trPr>
          <w:cantSplit/>
          <w:trHeight w:val="20"/>
        </w:trPr>
        <w:tc>
          <w:tcPr>
            <w:tcW w:w="4397" w:type="dxa"/>
          </w:tcPr>
          <w:p w14:paraId="5DA09BA1" w14:textId="77777777" w:rsidR="009857B0" w:rsidRPr="009D240D" w:rsidRDefault="009857B0" w:rsidP="009857B0">
            <w:pPr>
              <w:ind w:left="157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57F4521" w14:textId="4718C8BF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  <w:tc>
          <w:tcPr>
            <w:tcW w:w="236" w:type="dxa"/>
          </w:tcPr>
          <w:p w14:paraId="2E8BF46E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4A2CFA19" w14:textId="0C6BBA20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36,256</w:t>
            </w:r>
          </w:p>
        </w:tc>
        <w:tc>
          <w:tcPr>
            <w:tcW w:w="238" w:type="dxa"/>
          </w:tcPr>
          <w:p w14:paraId="3A837EA1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19DAF64" w14:textId="3C1EFDD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  <w:tc>
          <w:tcPr>
            <w:tcW w:w="241" w:type="dxa"/>
          </w:tcPr>
          <w:p w14:paraId="795E8569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A31178A" w14:textId="6A89ED55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22,152</w:t>
            </w:r>
          </w:p>
        </w:tc>
      </w:tr>
      <w:tr w:rsidR="009857B0" w:rsidRPr="009D240D" w14:paraId="68147169" w14:textId="77777777" w:rsidTr="00563C7D">
        <w:trPr>
          <w:cantSplit/>
          <w:trHeight w:val="20"/>
        </w:trPr>
        <w:tc>
          <w:tcPr>
            <w:tcW w:w="4397" w:type="dxa"/>
          </w:tcPr>
          <w:p w14:paraId="49F99205" w14:textId="76C43F65" w:rsidR="009857B0" w:rsidRPr="009D240D" w:rsidRDefault="009857B0" w:rsidP="009857B0">
            <w:pPr>
              <w:ind w:left="157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0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663B44B" w14:textId="1CDA14F1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36" w:type="dxa"/>
          </w:tcPr>
          <w:p w14:paraId="3A0858FE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D4AE781" w14:textId="1BD002DE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DA03AE5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70046EC" w14:textId="5978725B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41" w:type="dxa"/>
          </w:tcPr>
          <w:p w14:paraId="20AD9C96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F5CD998" w14:textId="2C86BA91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7CB58520" w14:textId="77777777" w:rsidTr="00563C7D">
        <w:trPr>
          <w:cantSplit/>
          <w:trHeight w:val="20"/>
        </w:trPr>
        <w:tc>
          <w:tcPr>
            <w:tcW w:w="4397" w:type="dxa"/>
          </w:tcPr>
          <w:p w14:paraId="71555C88" w14:textId="513981A8" w:rsidR="009857B0" w:rsidRPr="009D240D" w:rsidRDefault="00563C7D" w:rsidP="009857B0">
            <w:pPr>
              <w:ind w:left="157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779163F2" w14:textId="756214F3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236" w:type="dxa"/>
          </w:tcPr>
          <w:p w14:paraId="6C71870F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B35B766" w14:textId="793FCC60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36,256</w:t>
            </w:r>
          </w:p>
        </w:tc>
        <w:tc>
          <w:tcPr>
            <w:tcW w:w="238" w:type="dxa"/>
          </w:tcPr>
          <w:p w14:paraId="7C11E962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1590CC9" w14:textId="6A50098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241" w:type="dxa"/>
          </w:tcPr>
          <w:p w14:paraId="575AB783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026645D" w14:textId="317312AE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22,152</w:t>
            </w:r>
          </w:p>
        </w:tc>
      </w:tr>
      <w:tr w:rsidR="009857B0" w:rsidRPr="009D240D" w14:paraId="443C1A9E" w14:textId="77777777" w:rsidTr="00563C7D">
        <w:trPr>
          <w:cantSplit/>
          <w:trHeight w:val="20"/>
        </w:trPr>
        <w:tc>
          <w:tcPr>
            <w:tcW w:w="4397" w:type="dxa"/>
          </w:tcPr>
          <w:p w14:paraId="41148B28" w14:textId="77777777" w:rsidR="009857B0" w:rsidRPr="009D240D" w:rsidRDefault="009857B0" w:rsidP="009857B0">
            <w:pPr>
              <w:ind w:right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3C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เงินให้กู้ยืมระยะยาวและดอกเบี้ยค้างรับส่วนที่ถึงกำหนดชำระภายในหนึ่งปี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246C2908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19132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BC88503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75F54F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F6C9D5F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A3644DA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B4902DB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7B0" w:rsidRPr="009D240D" w14:paraId="43B21BB0" w14:textId="77777777" w:rsidTr="00563C7D">
        <w:trPr>
          <w:cantSplit/>
          <w:trHeight w:val="20"/>
        </w:trPr>
        <w:tc>
          <w:tcPr>
            <w:tcW w:w="4397" w:type="dxa"/>
          </w:tcPr>
          <w:p w14:paraId="3C74E948" w14:textId="77777777" w:rsidR="009857B0" w:rsidRPr="009D240D" w:rsidRDefault="009857B0" w:rsidP="009857B0">
            <w:pPr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0" w:type="dxa"/>
          </w:tcPr>
          <w:p w14:paraId="5B1333C1" w14:textId="59B5A2AF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8,250</w:t>
            </w:r>
          </w:p>
        </w:tc>
        <w:tc>
          <w:tcPr>
            <w:tcW w:w="236" w:type="dxa"/>
          </w:tcPr>
          <w:p w14:paraId="32842F1D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26944242" w14:textId="4EF37C7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9,103</w:t>
            </w:r>
          </w:p>
        </w:tc>
        <w:tc>
          <w:tcPr>
            <w:tcW w:w="238" w:type="dxa"/>
          </w:tcPr>
          <w:p w14:paraId="711CDE5E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6DEBDF28" w14:textId="0A329502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A2BC585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ABAB77F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4033F147" w14:textId="77777777" w:rsidTr="00563C7D">
        <w:trPr>
          <w:cantSplit/>
          <w:trHeight w:val="20"/>
        </w:trPr>
        <w:tc>
          <w:tcPr>
            <w:tcW w:w="4397" w:type="dxa"/>
          </w:tcPr>
          <w:p w14:paraId="6A3F6CF4" w14:textId="184B81F6" w:rsidR="009857B0" w:rsidRPr="009D240D" w:rsidRDefault="009857B0" w:rsidP="009857B0">
            <w:pPr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0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E43C9C6" w14:textId="1D733575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236" w:type="dxa"/>
          </w:tcPr>
          <w:p w14:paraId="29A07172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2CE4F4" w14:textId="67D67FE6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4582381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456F4E9" w14:textId="13A7D25D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6FE81D0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CC6C303" w14:textId="283E045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5EE50891" w14:textId="77777777" w:rsidTr="00563C7D">
        <w:trPr>
          <w:cantSplit/>
          <w:trHeight w:val="20"/>
        </w:trPr>
        <w:tc>
          <w:tcPr>
            <w:tcW w:w="4397" w:type="dxa"/>
          </w:tcPr>
          <w:p w14:paraId="1AE7EEE3" w14:textId="0B692FE0" w:rsidR="009857B0" w:rsidRPr="009D240D" w:rsidRDefault="001860C7" w:rsidP="009857B0">
            <w:pPr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4EC447DD" w14:textId="68C6B91B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8,207</w:t>
            </w:r>
          </w:p>
        </w:tc>
        <w:tc>
          <w:tcPr>
            <w:tcW w:w="236" w:type="dxa"/>
          </w:tcPr>
          <w:p w14:paraId="5B05DB79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AC1AA45" w14:textId="2A811EAF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9,103</w:t>
            </w:r>
          </w:p>
        </w:tc>
        <w:tc>
          <w:tcPr>
            <w:tcW w:w="238" w:type="dxa"/>
          </w:tcPr>
          <w:p w14:paraId="42ADCF77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0FCDD20" w14:textId="62198CCE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FBBE6C0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6900A3A" w14:textId="4F786EDD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52BD" w:rsidRPr="009D240D" w14:paraId="4AD8FECA" w14:textId="77777777" w:rsidTr="00563C7D">
        <w:trPr>
          <w:cantSplit/>
          <w:trHeight w:val="20"/>
        </w:trPr>
        <w:tc>
          <w:tcPr>
            <w:tcW w:w="4397" w:type="dxa"/>
          </w:tcPr>
          <w:p w14:paraId="02B3A391" w14:textId="38B4ADDC" w:rsidR="008552BD" w:rsidRPr="009D240D" w:rsidRDefault="008552BD" w:rsidP="009857B0">
            <w:pPr>
              <w:ind w:right="125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563C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70" w:type="dxa"/>
          </w:tcPr>
          <w:p w14:paraId="40969651" w14:textId="77777777" w:rsidR="008552BD" w:rsidRPr="009D240D" w:rsidRDefault="008552BD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117472" w14:textId="77777777" w:rsidR="008552BD" w:rsidRPr="009D240D" w:rsidRDefault="008552BD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74AD3425" w14:textId="77777777" w:rsidR="008552BD" w:rsidRPr="009D240D" w:rsidRDefault="008552BD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B65DA9" w14:textId="77777777" w:rsidR="008552BD" w:rsidRPr="009D240D" w:rsidRDefault="008552BD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7633FDB9" w14:textId="77777777" w:rsidR="008552BD" w:rsidRPr="009D240D" w:rsidRDefault="008552BD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399A089" w14:textId="77777777" w:rsidR="008552BD" w:rsidRPr="009D240D" w:rsidRDefault="008552BD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7B08B32" w14:textId="77777777" w:rsidR="008552BD" w:rsidRPr="009D240D" w:rsidRDefault="008552BD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7B0" w:rsidRPr="009D240D" w14:paraId="142B774A" w14:textId="77777777" w:rsidTr="00563C7D">
        <w:trPr>
          <w:cantSplit/>
          <w:trHeight w:val="20"/>
        </w:trPr>
        <w:tc>
          <w:tcPr>
            <w:tcW w:w="4397" w:type="dxa"/>
          </w:tcPr>
          <w:p w14:paraId="1AA67EE0" w14:textId="77777777" w:rsidR="009857B0" w:rsidRPr="009D240D" w:rsidRDefault="009857B0" w:rsidP="009857B0">
            <w:pPr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0" w:type="dxa"/>
          </w:tcPr>
          <w:p w14:paraId="0A5E41C8" w14:textId="7F95FCF7" w:rsidR="009857B0" w:rsidRPr="009D240D" w:rsidRDefault="00563C7D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78AFD40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1E208573" w14:textId="5EC1D7B6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20,353</w:t>
            </w:r>
          </w:p>
        </w:tc>
        <w:tc>
          <w:tcPr>
            <w:tcW w:w="238" w:type="dxa"/>
          </w:tcPr>
          <w:p w14:paraId="29DB5971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0D0293DE" w14:textId="181C3C8E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0F35735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8352308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742A80C8" w14:textId="77777777" w:rsidTr="00563C7D">
        <w:trPr>
          <w:cantSplit/>
          <w:trHeight w:val="20"/>
        </w:trPr>
        <w:tc>
          <w:tcPr>
            <w:tcW w:w="4397" w:type="dxa"/>
          </w:tcPr>
          <w:p w14:paraId="3DF69EC5" w14:textId="70BD5E90" w:rsidR="009857B0" w:rsidRPr="009D240D" w:rsidRDefault="009857B0" w:rsidP="009857B0">
            <w:pPr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9D240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0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935CB67" w14:textId="1C2B4988" w:rsidR="009857B0" w:rsidRPr="009D240D" w:rsidRDefault="009857B0" w:rsidP="0056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(</w:t>
            </w:r>
            <w:r w:rsidR="00563C7D">
              <w:rPr>
                <w:rFonts w:ascii="Angsana New" w:hAnsi="Angsana New"/>
                <w:sz w:val="28"/>
                <w:szCs w:val="28"/>
              </w:rPr>
              <w:t>104</w:t>
            </w:r>
            <w:r w:rsidRPr="009D24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FC8EE1B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A636AC9" w14:textId="2BE1AADB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30466DB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AEA9E20" w14:textId="0E4BD3CE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5C0FECE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7FBDBC2" w14:textId="32CA1BE0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5F3A8782" w14:textId="77777777" w:rsidTr="00563C7D">
        <w:trPr>
          <w:cantSplit/>
          <w:trHeight w:val="20"/>
        </w:trPr>
        <w:tc>
          <w:tcPr>
            <w:tcW w:w="4397" w:type="dxa"/>
          </w:tcPr>
          <w:p w14:paraId="6C6855BA" w14:textId="77777777" w:rsidR="009857B0" w:rsidRPr="009D240D" w:rsidRDefault="009857B0" w:rsidP="009857B0">
            <w:pPr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9AD9F94" w14:textId="5ED100F5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19,896</w:t>
            </w:r>
          </w:p>
        </w:tc>
        <w:tc>
          <w:tcPr>
            <w:tcW w:w="236" w:type="dxa"/>
          </w:tcPr>
          <w:p w14:paraId="14CFD6E5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473D8DA" w14:textId="7469135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20,353</w:t>
            </w:r>
          </w:p>
        </w:tc>
        <w:tc>
          <w:tcPr>
            <w:tcW w:w="238" w:type="dxa"/>
          </w:tcPr>
          <w:p w14:paraId="6B52C583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17013C5" w14:textId="0E092C81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3B35D09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304EE66" w14:textId="0E9C2AA2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625E6B75" w14:textId="77777777" w:rsidTr="00563C7D">
        <w:trPr>
          <w:cantSplit/>
          <w:trHeight w:val="20"/>
        </w:trPr>
        <w:tc>
          <w:tcPr>
            <w:tcW w:w="4397" w:type="dxa"/>
          </w:tcPr>
          <w:p w14:paraId="496F2D01" w14:textId="77777777" w:rsidR="009857B0" w:rsidRPr="009D240D" w:rsidRDefault="009857B0" w:rsidP="009857B0">
            <w:pPr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D240D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6C3BC64" w14:textId="506C0082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(8,207)</w:t>
            </w:r>
          </w:p>
        </w:tc>
        <w:tc>
          <w:tcPr>
            <w:tcW w:w="236" w:type="dxa"/>
          </w:tcPr>
          <w:p w14:paraId="5D255343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FDDBC71" w14:textId="4334C398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(9,103)</w:t>
            </w:r>
          </w:p>
        </w:tc>
        <w:tc>
          <w:tcPr>
            <w:tcW w:w="238" w:type="dxa"/>
          </w:tcPr>
          <w:p w14:paraId="552C276D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26E8AE5" w14:textId="10FCF9DA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F8AFB83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403126B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7B0" w:rsidRPr="009D240D" w14:paraId="630CFC95" w14:textId="77777777" w:rsidTr="00563C7D">
        <w:trPr>
          <w:cantSplit/>
          <w:trHeight w:val="20"/>
        </w:trPr>
        <w:tc>
          <w:tcPr>
            <w:tcW w:w="4397" w:type="dxa"/>
          </w:tcPr>
          <w:p w14:paraId="2EA7AC42" w14:textId="77777777" w:rsidR="009857B0" w:rsidRPr="009D240D" w:rsidRDefault="009857B0" w:rsidP="009857B0">
            <w:pPr>
              <w:tabs>
                <w:tab w:val="clear" w:pos="227"/>
              </w:tabs>
              <w:ind w:left="142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546EFFF" w14:textId="23EA6411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11,689</w:t>
            </w:r>
          </w:p>
        </w:tc>
        <w:tc>
          <w:tcPr>
            <w:tcW w:w="236" w:type="dxa"/>
          </w:tcPr>
          <w:p w14:paraId="68342FE7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37EC9CD" w14:textId="7192EC5C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11,250</w:t>
            </w:r>
          </w:p>
        </w:tc>
        <w:tc>
          <w:tcPr>
            <w:tcW w:w="238" w:type="dxa"/>
          </w:tcPr>
          <w:p w14:paraId="40776332" w14:textId="77777777" w:rsidR="009857B0" w:rsidRPr="009D240D" w:rsidRDefault="009857B0" w:rsidP="009857B0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DEC2E" w14:textId="63FC446F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07E9FD5" w14:textId="77777777" w:rsidR="009857B0" w:rsidRPr="009D240D" w:rsidRDefault="009857B0" w:rsidP="009857B0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A47D5F3" w14:textId="77777777" w:rsidR="009857B0" w:rsidRPr="009D240D" w:rsidRDefault="009857B0" w:rsidP="0098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EA8C8A9" w14:textId="77777777" w:rsidR="009D240D" w:rsidRPr="00364D85" w:rsidRDefault="009D240D" w:rsidP="009D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both"/>
        <w:rPr>
          <w:rFonts w:ascii="Angsana New" w:hAnsi="Angsana New"/>
          <w:sz w:val="16"/>
          <w:szCs w:val="16"/>
        </w:rPr>
      </w:pPr>
    </w:p>
    <w:p w14:paraId="2F6D4EFB" w14:textId="1B88FDC6" w:rsidR="00664533" w:rsidRDefault="009D240D" w:rsidP="009D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both"/>
        <w:rPr>
          <w:rFonts w:ascii="Angsana New" w:hAnsi="Angsana New"/>
          <w:sz w:val="28"/>
          <w:szCs w:val="28"/>
        </w:rPr>
      </w:pPr>
      <w:r w:rsidRPr="009D240D">
        <w:rPr>
          <w:rFonts w:ascii="Angsana New" w:hAnsi="Angsana New"/>
          <w:sz w:val="28"/>
          <w:szCs w:val="28"/>
          <w:cs/>
        </w:rPr>
        <w:t xml:space="preserve">ค่าเผื่อผลขาดทุนด้านเครดิตที่คาดว่าจะเกิดขึ้นมีรายการเคลื่อนไหวสำหรับปีสิ้นสุดวันที่ </w:t>
      </w:r>
      <w:r w:rsidR="00F05895">
        <w:rPr>
          <w:rFonts w:ascii="Angsana New" w:hAnsi="Angsana New"/>
          <w:sz w:val="28"/>
          <w:szCs w:val="28"/>
        </w:rPr>
        <w:t>31</w:t>
      </w:r>
      <w:r w:rsidRPr="009D240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05895">
        <w:rPr>
          <w:rFonts w:ascii="Angsana New" w:hAnsi="Angsana New"/>
          <w:sz w:val="28"/>
          <w:szCs w:val="28"/>
        </w:rPr>
        <w:t>2567</w:t>
      </w:r>
      <w:r w:rsidRPr="009D240D">
        <w:rPr>
          <w:rFonts w:ascii="Angsana New" w:hAnsi="Angsana New"/>
          <w:sz w:val="28"/>
          <w:szCs w:val="28"/>
          <w:cs/>
        </w:rPr>
        <w:t xml:space="preserve"> และ </w:t>
      </w:r>
      <w:r w:rsidR="00F05895">
        <w:rPr>
          <w:rFonts w:ascii="Angsana New" w:hAnsi="Angsana New"/>
          <w:sz w:val="28"/>
          <w:szCs w:val="28"/>
        </w:rPr>
        <w:t>2566</w:t>
      </w:r>
      <w:r w:rsidRPr="009D240D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214EBC6A" w14:textId="77777777" w:rsidR="00301826" w:rsidRPr="00301826" w:rsidRDefault="00301826" w:rsidP="009D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both"/>
        <w:rPr>
          <w:rFonts w:ascii="Angsana New" w:hAnsi="Angsana New"/>
          <w:sz w:val="16"/>
          <w:szCs w:val="16"/>
        </w:rPr>
      </w:pPr>
    </w:p>
    <w:tbl>
      <w:tblPr>
        <w:tblW w:w="10019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4397"/>
        <w:gridCol w:w="1270"/>
        <w:gridCol w:w="268"/>
        <w:gridCol w:w="1153"/>
        <w:gridCol w:w="238"/>
        <w:gridCol w:w="1168"/>
        <w:gridCol w:w="241"/>
        <w:gridCol w:w="1284"/>
      </w:tblGrid>
      <w:tr w:rsidR="00301826" w:rsidRPr="00301826" w14:paraId="57FC8D48" w14:textId="77777777" w:rsidTr="00EB5BC1">
        <w:trPr>
          <w:cantSplit/>
          <w:trHeight w:val="20"/>
          <w:tblHeader/>
        </w:trPr>
        <w:tc>
          <w:tcPr>
            <w:tcW w:w="4397" w:type="dxa"/>
          </w:tcPr>
          <w:p w14:paraId="32F33460" w14:textId="77777777" w:rsidR="00301826" w:rsidRPr="008746A5" w:rsidRDefault="00301826" w:rsidP="00EB5BC1">
            <w:pPr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2" w:type="dxa"/>
            <w:gridSpan w:val="7"/>
          </w:tcPr>
          <w:p w14:paraId="372D17F3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01826" w:rsidRPr="00301826" w14:paraId="4C67180B" w14:textId="77777777" w:rsidTr="00EB5BC1">
        <w:trPr>
          <w:cantSplit/>
          <w:trHeight w:val="20"/>
          <w:tblHeader/>
        </w:trPr>
        <w:tc>
          <w:tcPr>
            <w:tcW w:w="4397" w:type="dxa"/>
          </w:tcPr>
          <w:p w14:paraId="0EC4F25A" w14:textId="77777777" w:rsidR="00301826" w:rsidRPr="00301826" w:rsidRDefault="00301826" w:rsidP="00EB5BC1">
            <w:pPr>
              <w:tabs>
                <w:tab w:val="clear" w:pos="227"/>
                <w:tab w:val="left" w:pos="160"/>
              </w:tabs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922F74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301826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73336ED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CF0E5F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01826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826" w:rsidRPr="00301826" w14:paraId="7E87D7A7" w14:textId="77777777" w:rsidTr="00EB5BC1">
        <w:trPr>
          <w:cantSplit/>
          <w:trHeight w:val="20"/>
          <w:tblHeader/>
        </w:trPr>
        <w:tc>
          <w:tcPr>
            <w:tcW w:w="4397" w:type="dxa"/>
          </w:tcPr>
          <w:p w14:paraId="2A124D6B" w14:textId="77777777" w:rsidR="00301826" w:rsidRPr="00301826" w:rsidRDefault="00301826" w:rsidP="00EB5BC1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B30B92C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8" w:type="dxa"/>
          </w:tcPr>
          <w:p w14:paraId="373C8269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763BD2E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385D48AE" w14:textId="77777777" w:rsidR="00301826" w:rsidRPr="00301826" w:rsidRDefault="00301826" w:rsidP="00EB5BC1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DBA132D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167E88A1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F4C55E4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01826" w:rsidRPr="00301826" w14:paraId="6037BB15" w14:textId="77777777" w:rsidTr="00EB5BC1">
        <w:trPr>
          <w:cantSplit/>
          <w:trHeight w:val="20"/>
        </w:trPr>
        <w:tc>
          <w:tcPr>
            <w:tcW w:w="4397" w:type="dxa"/>
          </w:tcPr>
          <w:p w14:paraId="3C691AFA" w14:textId="77777777" w:rsidR="00301826" w:rsidRPr="00301826" w:rsidRDefault="00301826" w:rsidP="00EB5BC1">
            <w:pPr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301826">
              <w:rPr>
                <w:rFonts w:ascii="Angsana New" w:hAnsi="Angsana New"/>
                <w:sz w:val="28"/>
                <w:szCs w:val="28"/>
              </w:rPr>
              <w:t>1</w:t>
            </w:r>
            <w:r w:rsidRPr="0030182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73CC5A9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17799E4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457B431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A89902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02E06F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768BBCB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vAlign w:val="bottom"/>
          </w:tcPr>
          <w:p w14:paraId="67F940CC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01826" w:rsidRPr="00301826" w14:paraId="7E26C1E0" w14:textId="77777777" w:rsidTr="00EB5BC1">
        <w:trPr>
          <w:cantSplit/>
          <w:trHeight w:val="20"/>
        </w:trPr>
        <w:tc>
          <w:tcPr>
            <w:tcW w:w="4397" w:type="dxa"/>
          </w:tcPr>
          <w:p w14:paraId="551100D3" w14:textId="77777777" w:rsidR="00301826" w:rsidRPr="00301826" w:rsidRDefault="00301826" w:rsidP="00EB5BC1">
            <w:pPr>
              <w:ind w:left="142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 w:hint="cs"/>
                <w:sz w:val="28"/>
                <w:szCs w:val="28"/>
                <w:cs/>
              </w:rPr>
              <w:t>บวก สำรองผลขาดทุนด้านเครดิตที่คาดว่าจะเกิดขึ้น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8396" w14:textId="77777777" w:rsidR="00301826" w:rsidRPr="00301826" w:rsidRDefault="00301826" w:rsidP="00EB5BC1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68" w:type="dxa"/>
            <w:shd w:val="clear" w:color="auto" w:fill="auto"/>
          </w:tcPr>
          <w:p w14:paraId="6D19B84D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065A0" w14:textId="77777777" w:rsidR="00301826" w:rsidRPr="00301826" w:rsidRDefault="00301826" w:rsidP="00EB5BC1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076426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C20C" w14:textId="77777777" w:rsidR="00301826" w:rsidRPr="00301826" w:rsidRDefault="00301826" w:rsidP="00EB5BC1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41" w:type="dxa"/>
          </w:tcPr>
          <w:p w14:paraId="79B621B2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5B37939D" w14:textId="77777777" w:rsidR="00301826" w:rsidRPr="00301826" w:rsidRDefault="00301826" w:rsidP="00EB5BC1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01826" w:rsidRPr="00301826" w14:paraId="0DD0209C" w14:textId="77777777" w:rsidTr="00EB5BC1">
        <w:trPr>
          <w:cantSplit/>
          <w:trHeight w:val="20"/>
        </w:trPr>
        <w:tc>
          <w:tcPr>
            <w:tcW w:w="4397" w:type="dxa"/>
          </w:tcPr>
          <w:p w14:paraId="2FE8B865" w14:textId="77777777" w:rsidR="00301826" w:rsidRPr="00301826" w:rsidRDefault="00301826" w:rsidP="00EB5BC1">
            <w:pPr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018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0182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6C4A6" w14:textId="77777777" w:rsidR="00301826" w:rsidRPr="00301826" w:rsidRDefault="00301826" w:rsidP="00EB5BC1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68" w:type="dxa"/>
            <w:shd w:val="clear" w:color="auto" w:fill="auto"/>
          </w:tcPr>
          <w:p w14:paraId="4EE2D27F" w14:textId="77777777" w:rsidR="00301826" w:rsidRPr="00301826" w:rsidRDefault="00301826" w:rsidP="00EB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222D5" w14:textId="77777777" w:rsidR="00301826" w:rsidRPr="00301826" w:rsidRDefault="00301826" w:rsidP="00EB5BC1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EF3745" w14:textId="77777777" w:rsidR="00301826" w:rsidRPr="00301826" w:rsidRDefault="00301826" w:rsidP="00EB5BC1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82F80" w14:textId="77777777" w:rsidR="00301826" w:rsidRPr="00301826" w:rsidRDefault="00301826" w:rsidP="00EB5BC1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41" w:type="dxa"/>
          </w:tcPr>
          <w:p w14:paraId="16B32EC0" w14:textId="77777777" w:rsidR="00301826" w:rsidRPr="00301826" w:rsidRDefault="00301826" w:rsidP="00EB5BC1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528EE" w14:textId="77777777" w:rsidR="00301826" w:rsidRPr="00301826" w:rsidRDefault="00301826" w:rsidP="00EB5BC1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8FF146F" w14:textId="649EE91A" w:rsidR="00301826" w:rsidRPr="00364D85" w:rsidRDefault="00301826" w:rsidP="009D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both"/>
        <w:rPr>
          <w:rFonts w:ascii="Angsana New" w:hAnsi="Angsana New"/>
          <w:sz w:val="16"/>
          <w:szCs w:val="16"/>
        </w:rPr>
      </w:pPr>
    </w:p>
    <w:tbl>
      <w:tblPr>
        <w:tblW w:w="10019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4397"/>
        <w:gridCol w:w="1270"/>
        <w:gridCol w:w="268"/>
        <w:gridCol w:w="1153"/>
        <w:gridCol w:w="238"/>
        <w:gridCol w:w="1168"/>
        <w:gridCol w:w="241"/>
        <w:gridCol w:w="1284"/>
      </w:tblGrid>
      <w:tr w:rsidR="009D240D" w:rsidRPr="00301826" w14:paraId="7513DA5A" w14:textId="77777777" w:rsidTr="001A7033">
        <w:trPr>
          <w:cantSplit/>
          <w:trHeight w:val="20"/>
          <w:tblHeader/>
        </w:trPr>
        <w:tc>
          <w:tcPr>
            <w:tcW w:w="4397" w:type="dxa"/>
          </w:tcPr>
          <w:p w14:paraId="1D013E08" w14:textId="77777777" w:rsidR="009D240D" w:rsidRPr="00301826" w:rsidRDefault="009D240D" w:rsidP="00A21B03">
            <w:pPr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2" w:type="dxa"/>
            <w:gridSpan w:val="7"/>
          </w:tcPr>
          <w:p w14:paraId="53B5809D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D240D" w:rsidRPr="00301826" w14:paraId="7AB337B8" w14:textId="77777777" w:rsidTr="001A7033">
        <w:trPr>
          <w:cantSplit/>
          <w:trHeight w:val="20"/>
          <w:tblHeader/>
        </w:trPr>
        <w:tc>
          <w:tcPr>
            <w:tcW w:w="4397" w:type="dxa"/>
          </w:tcPr>
          <w:p w14:paraId="15ACAE4D" w14:textId="77777777" w:rsidR="009D240D" w:rsidRPr="00301826" w:rsidRDefault="009D240D" w:rsidP="00A21B03">
            <w:pPr>
              <w:tabs>
                <w:tab w:val="clear" w:pos="227"/>
                <w:tab w:val="left" w:pos="160"/>
              </w:tabs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A7805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301826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F33E34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63E5C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01826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40D" w:rsidRPr="00301826" w14:paraId="6EFF1724" w14:textId="77777777" w:rsidTr="001A7033">
        <w:trPr>
          <w:cantSplit/>
          <w:trHeight w:val="20"/>
          <w:tblHeader/>
        </w:trPr>
        <w:tc>
          <w:tcPr>
            <w:tcW w:w="4397" w:type="dxa"/>
          </w:tcPr>
          <w:p w14:paraId="486D880D" w14:textId="77777777" w:rsidR="009D240D" w:rsidRPr="00301826" w:rsidRDefault="009D240D" w:rsidP="00A21B03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D093E74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8" w:type="dxa"/>
          </w:tcPr>
          <w:p w14:paraId="56ADB8EA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619BBB81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2E751D2E" w14:textId="77777777" w:rsidR="009D240D" w:rsidRPr="00301826" w:rsidRDefault="009D240D" w:rsidP="00A21B03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DED34F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7015DDF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1F13EB3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D240D" w:rsidRPr="00301826" w14:paraId="7E433D16" w14:textId="77777777" w:rsidTr="001A7033">
        <w:trPr>
          <w:cantSplit/>
          <w:trHeight w:val="20"/>
        </w:trPr>
        <w:tc>
          <w:tcPr>
            <w:tcW w:w="4397" w:type="dxa"/>
          </w:tcPr>
          <w:p w14:paraId="7F835E5B" w14:textId="77777777" w:rsidR="009D240D" w:rsidRPr="00301826" w:rsidRDefault="009D240D" w:rsidP="00A21B03">
            <w:pPr>
              <w:ind w:right="125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01826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DC7D4DF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263E6D1E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3ECE659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24DC4FD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8B03E4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6C20FD8B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vAlign w:val="bottom"/>
          </w:tcPr>
          <w:p w14:paraId="48ABB4C8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40D" w:rsidRPr="00301826" w14:paraId="1FC2CAEA" w14:textId="77777777" w:rsidTr="001A7033">
        <w:trPr>
          <w:cantSplit/>
          <w:trHeight w:val="20"/>
        </w:trPr>
        <w:tc>
          <w:tcPr>
            <w:tcW w:w="4397" w:type="dxa"/>
          </w:tcPr>
          <w:p w14:paraId="748B6C6D" w14:textId="77777777" w:rsidR="009D240D" w:rsidRPr="00301826" w:rsidRDefault="009D240D" w:rsidP="00A21B03">
            <w:pPr>
              <w:tabs>
                <w:tab w:val="clear" w:pos="227"/>
                <w:tab w:val="left" w:pos="180"/>
              </w:tabs>
              <w:ind w:left="142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การนิคมอุตสาหกรรมแห่งประเทศไทย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3CB801E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7,844</w:t>
            </w:r>
          </w:p>
        </w:tc>
        <w:tc>
          <w:tcPr>
            <w:tcW w:w="268" w:type="dxa"/>
            <w:shd w:val="clear" w:color="auto" w:fill="auto"/>
          </w:tcPr>
          <w:p w14:paraId="50FED5BD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B5AA181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10,551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2B6A4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055972F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7,844</w:t>
            </w:r>
          </w:p>
        </w:tc>
        <w:tc>
          <w:tcPr>
            <w:tcW w:w="241" w:type="dxa"/>
          </w:tcPr>
          <w:p w14:paraId="6E95A53C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DF0F3B8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10,551</w:t>
            </w:r>
          </w:p>
        </w:tc>
      </w:tr>
      <w:tr w:rsidR="009D240D" w:rsidRPr="00301826" w14:paraId="459DF299" w14:textId="77777777" w:rsidTr="001A7033">
        <w:trPr>
          <w:cantSplit/>
          <w:trHeight w:val="20"/>
        </w:trPr>
        <w:tc>
          <w:tcPr>
            <w:tcW w:w="4397" w:type="dxa"/>
          </w:tcPr>
          <w:p w14:paraId="0EEF2A3C" w14:textId="77777777" w:rsidR="009D240D" w:rsidRPr="00301826" w:rsidRDefault="009D240D" w:rsidP="00A21B03">
            <w:pPr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กรมโรงงานอุตสาหกรรม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3EE42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3,635</w:t>
            </w:r>
          </w:p>
        </w:tc>
        <w:tc>
          <w:tcPr>
            <w:tcW w:w="268" w:type="dxa"/>
            <w:shd w:val="clear" w:color="auto" w:fill="auto"/>
          </w:tcPr>
          <w:p w14:paraId="4B47FEC4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862A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5,712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F8AE63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6B720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3,635</w:t>
            </w:r>
          </w:p>
        </w:tc>
        <w:tc>
          <w:tcPr>
            <w:tcW w:w="241" w:type="dxa"/>
          </w:tcPr>
          <w:p w14:paraId="48EC1214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237E76BD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5,712</w:t>
            </w:r>
          </w:p>
        </w:tc>
      </w:tr>
      <w:tr w:rsidR="009D240D" w:rsidRPr="00301826" w14:paraId="27248964" w14:textId="77777777" w:rsidTr="001A7033">
        <w:trPr>
          <w:cantSplit/>
          <w:trHeight w:val="20"/>
        </w:trPr>
        <w:tc>
          <w:tcPr>
            <w:tcW w:w="4397" w:type="dxa"/>
          </w:tcPr>
          <w:p w14:paraId="5770AB6D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D5841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11,479</w:t>
            </w:r>
          </w:p>
        </w:tc>
        <w:tc>
          <w:tcPr>
            <w:tcW w:w="268" w:type="dxa"/>
            <w:shd w:val="clear" w:color="auto" w:fill="auto"/>
          </w:tcPr>
          <w:p w14:paraId="35DF7F6B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8027D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16,263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F44E5A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E9D79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11,479</w:t>
            </w:r>
          </w:p>
        </w:tc>
        <w:tc>
          <w:tcPr>
            <w:tcW w:w="241" w:type="dxa"/>
          </w:tcPr>
          <w:p w14:paraId="0C9C0F70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9057E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16,263</w:t>
            </w:r>
          </w:p>
        </w:tc>
      </w:tr>
      <w:tr w:rsidR="009D240D" w:rsidRPr="00301826" w14:paraId="64289459" w14:textId="77777777" w:rsidTr="001A7033">
        <w:trPr>
          <w:cantSplit/>
          <w:trHeight w:val="20"/>
        </w:trPr>
        <w:tc>
          <w:tcPr>
            <w:tcW w:w="4397" w:type="dxa"/>
            <w:vAlign w:val="bottom"/>
          </w:tcPr>
          <w:p w14:paraId="3FB79A45" w14:textId="77777777" w:rsidR="009D240D" w:rsidRPr="00301826" w:rsidRDefault="009D240D" w:rsidP="00A21B03">
            <w:pPr>
              <w:tabs>
                <w:tab w:val="clear" w:pos="227"/>
              </w:tabs>
              <w:ind w:right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เงินมัดจำการเช่า/เงินประกัน</w:t>
            </w: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01A613D9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B5429F2" w14:textId="77777777" w:rsidR="009D240D" w:rsidRPr="00301826" w:rsidRDefault="009D240D" w:rsidP="00A21B03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vAlign w:val="bottom"/>
          </w:tcPr>
          <w:p w14:paraId="46DA1902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7FE3CD7" w14:textId="77777777" w:rsidR="009D240D" w:rsidRPr="00301826" w:rsidRDefault="009D240D" w:rsidP="00A21B03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F70D92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74766DE" w14:textId="77777777" w:rsidR="009D240D" w:rsidRPr="00301826" w:rsidRDefault="009D240D" w:rsidP="00A21B03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294200E2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40D" w:rsidRPr="00301826" w14:paraId="3F7DD788" w14:textId="77777777" w:rsidTr="001A7033">
        <w:trPr>
          <w:cantSplit/>
          <w:trHeight w:val="20"/>
        </w:trPr>
        <w:tc>
          <w:tcPr>
            <w:tcW w:w="4397" w:type="dxa"/>
            <w:vAlign w:val="bottom"/>
          </w:tcPr>
          <w:p w14:paraId="03D007A8" w14:textId="77777777" w:rsidR="009D240D" w:rsidRPr="00301826" w:rsidRDefault="009D240D" w:rsidP="00A21B03">
            <w:pPr>
              <w:ind w:left="142" w:right="125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การนิคมอุตสาหกรรมแห่งประเทศไทย</w:t>
            </w:r>
          </w:p>
        </w:tc>
        <w:tc>
          <w:tcPr>
            <w:tcW w:w="1270" w:type="dxa"/>
          </w:tcPr>
          <w:p w14:paraId="5EC26C08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68" w:type="dxa"/>
          </w:tcPr>
          <w:p w14:paraId="63B74AFE" w14:textId="77777777" w:rsidR="009D240D" w:rsidRPr="00301826" w:rsidRDefault="009D240D" w:rsidP="00A21B03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09C4D52F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8" w:type="dxa"/>
            <w:vAlign w:val="bottom"/>
          </w:tcPr>
          <w:p w14:paraId="5F33168F" w14:textId="77777777" w:rsidR="009D240D" w:rsidRPr="00301826" w:rsidRDefault="009D240D" w:rsidP="00A21B03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45F5456A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1" w:type="dxa"/>
            <w:vAlign w:val="bottom"/>
          </w:tcPr>
          <w:p w14:paraId="6D74C8B3" w14:textId="77777777" w:rsidR="009D240D" w:rsidRPr="00301826" w:rsidRDefault="009D240D" w:rsidP="00A21B03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4446906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D240D" w:rsidRPr="00301826" w14:paraId="6FFD5A9E" w14:textId="77777777" w:rsidTr="001A7033">
        <w:trPr>
          <w:cantSplit/>
          <w:trHeight w:val="20"/>
        </w:trPr>
        <w:tc>
          <w:tcPr>
            <w:tcW w:w="4397" w:type="dxa"/>
          </w:tcPr>
          <w:p w14:paraId="59C259C4" w14:textId="77777777" w:rsidR="009D240D" w:rsidRPr="00301826" w:rsidRDefault="009D240D" w:rsidP="00A21B03">
            <w:pPr>
              <w:ind w:left="142" w:right="125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0" w:type="dxa"/>
          </w:tcPr>
          <w:p w14:paraId="0FFA9A7C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68" w:type="dxa"/>
          </w:tcPr>
          <w:p w14:paraId="1C053834" w14:textId="77777777" w:rsidR="009D240D" w:rsidRPr="00301826" w:rsidRDefault="009D240D" w:rsidP="00A21B03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0F49DC5D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8" w:type="dxa"/>
            <w:vAlign w:val="bottom"/>
          </w:tcPr>
          <w:p w14:paraId="1F979B7A" w14:textId="77777777" w:rsidR="009D240D" w:rsidRPr="00301826" w:rsidRDefault="009D240D" w:rsidP="00A21B03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163459EF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41" w:type="dxa"/>
            <w:vAlign w:val="bottom"/>
          </w:tcPr>
          <w:p w14:paraId="716AEBA8" w14:textId="77777777" w:rsidR="009D240D" w:rsidRPr="00301826" w:rsidRDefault="009D240D" w:rsidP="00A21B03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DDF70F6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9D240D" w:rsidRPr="00301826" w14:paraId="04095B89" w14:textId="77777777" w:rsidTr="001A7033">
        <w:trPr>
          <w:cantSplit/>
          <w:trHeight w:val="20"/>
        </w:trPr>
        <w:tc>
          <w:tcPr>
            <w:tcW w:w="4397" w:type="dxa"/>
          </w:tcPr>
          <w:p w14:paraId="658A43A7" w14:textId="77777777" w:rsidR="009D240D" w:rsidRPr="00301826" w:rsidRDefault="009D240D" w:rsidP="00A21B03">
            <w:pPr>
              <w:ind w:left="142" w:right="125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04523902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268" w:type="dxa"/>
          </w:tcPr>
          <w:p w14:paraId="6161C54F" w14:textId="77777777" w:rsidR="009D240D" w:rsidRPr="00301826" w:rsidRDefault="009D240D" w:rsidP="00A21B03">
            <w:pPr>
              <w:ind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7EDB61C1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238" w:type="dxa"/>
            <w:vAlign w:val="bottom"/>
          </w:tcPr>
          <w:p w14:paraId="41422532" w14:textId="77777777" w:rsidR="009D240D" w:rsidRPr="00301826" w:rsidRDefault="009D240D" w:rsidP="00A21B03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199C136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241" w:type="dxa"/>
            <w:vAlign w:val="bottom"/>
          </w:tcPr>
          <w:p w14:paraId="22960A7D" w14:textId="77777777" w:rsidR="009D240D" w:rsidRPr="00301826" w:rsidRDefault="009D240D" w:rsidP="00A21B03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11D170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</w:tr>
      <w:tr w:rsidR="009D240D" w:rsidRPr="00301826" w14:paraId="28FD93A0" w14:textId="77777777" w:rsidTr="001A7033">
        <w:trPr>
          <w:cantSplit/>
          <w:trHeight w:val="20"/>
        </w:trPr>
        <w:tc>
          <w:tcPr>
            <w:tcW w:w="4397" w:type="dxa"/>
          </w:tcPr>
          <w:p w14:paraId="76095123" w14:textId="77777777" w:rsidR="009D240D" w:rsidRPr="00301826" w:rsidRDefault="009D240D" w:rsidP="00A21B03">
            <w:pPr>
              <w:pStyle w:val="Heading7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0" w:type="dxa"/>
            <w:vAlign w:val="bottom"/>
          </w:tcPr>
          <w:p w14:paraId="5E7A98A9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03F696F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BBC793A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-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8837EDC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7A6A120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E803558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78B6064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40D" w:rsidRPr="00301826" w14:paraId="7B07F097" w14:textId="77777777" w:rsidTr="001A7033">
        <w:trPr>
          <w:cantSplit/>
          <w:trHeight w:val="20"/>
        </w:trPr>
        <w:tc>
          <w:tcPr>
            <w:tcW w:w="4397" w:type="dxa"/>
          </w:tcPr>
          <w:p w14:paraId="23153CEA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บริษัท อินดัสเทรียล เวสต์ เมเนจเมนท์ (เอเซีย) จำกัด</w:t>
            </w:r>
          </w:p>
        </w:tc>
        <w:tc>
          <w:tcPr>
            <w:tcW w:w="1270" w:type="dxa"/>
            <w:vAlign w:val="bottom"/>
          </w:tcPr>
          <w:p w14:paraId="00CEA40B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277F4F8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1EFD7FB3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E18BE71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64EF764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clear" w:pos="907"/>
                <w:tab w:val="left" w:pos="749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241" w:type="dxa"/>
            <w:vAlign w:val="bottom"/>
          </w:tcPr>
          <w:p w14:paraId="6E757CA2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C3B53BB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786</w:t>
            </w:r>
          </w:p>
        </w:tc>
      </w:tr>
      <w:tr w:rsidR="009D240D" w:rsidRPr="00301826" w14:paraId="1520E0A3" w14:textId="77777777" w:rsidTr="001A7033">
        <w:trPr>
          <w:cantSplit/>
          <w:trHeight w:val="20"/>
        </w:trPr>
        <w:tc>
          <w:tcPr>
            <w:tcW w:w="4397" w:type="dxa"/>
          </w:tcPr>
          <w:p w14:paraId="7AA5D1E1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การนิคมอุตสาหกรรมแห่งประเทศไทย</w:t>
            </w:r>
          </w:p>
        </w:tc>
        <w:tc>
          <w:tcPr>
            <w:tcW w:w="1270" w:type="dxa"/>
            <w:vAlign w:val="bottom"/>
          </w:tcPr>
          <w:p w14:paraId="46719CD9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68" w:type="dxa"/>
          </w:tcPr>
          <w:p w14:paraId="0F9B1145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4AF22EC6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ind w:right="-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38" w:type="dxa"/>
            <w:vAlign w:val="bottom"/>
          </w:tcPr>
          <w:p w14:paraId="47F9504D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8A62CE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clear" w:pos="907"/>
                <w:tab w:val="left" w:pos="749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41" w:type="dxa"/>
            <w:vAlign w:val="bottom"/>
          </w:tcPr>
          <w:p w14:paraId="51FD419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BCA2601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9D240D" w:rsidRPr="00301826" w14:paraId="5510D37B" w14:textId="77777777" w:rsidTr="001A7033">
        <w:trPr>
          <w:cantSplit/>
          <w:trHeight w:val="20"/>
        </w:trPr>
        <w:tc>
          <w:tcPr>
            <w:tcW w:w="4397" w:type="dxa"/>
          </w:tcPr>
          <w:p w14:paraId="295692D3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กรมโรงงานอุตสาหกรรม</w:t>
            </w:r>
          </w:p>
        </w:tc>
        <w:tc>
          <w:tcPr>
            <w:tcW w:w="1270" w:type="dxa"/>
            <w:vAlign w:val="bottom"/>
          </w:tcPr>
          <w:p w14:paraId="794B78AC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  <w:tc>
          <w:tcPr>
            <w:tcW w:w="268" w:type="dxa"/>
          </w:tcPr>
          <w:p w14:paraId="5F615E63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56ED834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38" w:type="dxa"/>
            <w:vAlign w:val="bottom"/>
          </w:tcPr>
          <w:p w14:paraId="78690D5E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32BE1D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clear" w:pos="907"/>
                <w:tab w:val="left" w:pos="749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  <w:tc>
          <w:tcPr>
            <w:tcW w:w="241" w:type="dxa"/>
            <w:vAlign w:val="bottom"/>
          </w:tcPr>
          <w:p w14:paraId="42B45F30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B489A2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  <w:tr w:rsidR="009D240D" w:rsidRPr="00301826" w14:paraId="07957957" w14:textId="77777777" w:rsidTr="001A7033">
        <w:trPr>
          <w:cantSplit/>
          <w:trHeight w:val="20"/>
        </w:trPr>
        <w:tc>
          <w:tcPr>
            <w:tcW w:w="4397" w:type="dxa"/>
          </w:tcPr>
          <w:p w14:paraId="018E086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270" w:type="dxa"/>
            <w:vAlign w:val="bottom"/>
          </w:tcPr>
          <w:p w14:paraId="40E50E6A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6,576</w:t>
            </w:r>
          </w:p>
        </w:tc>
        <w:tc>
          <w:tcPr>
            <w:tcW w:w="268" w:type="dxa"/>
          </w:tcPr>
          <w:p w14:paraId="2E66DECA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B7DA800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7,677</w:t>
            </w:r>
          </w:p>
        </w:tc>
        <w:tc>
          <w:tcPr>
            <w:tcW w:w="238" w:type="dxa"/>
            <w:vAlign w:val="bottom"/>
          </w:tcPr>
          <w:p w14:paraId="5EA2DFD0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9712A45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clear" w:pos="907"/>
                <w:tab w:val="left" w:pos="749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6,576</w:t>
            </w:r>
          </w:p>
        </w:tc>
        <w:tc>
          <w:tcPr>
            <w:tcW w:w="241" w:type="dxa"/>
            <w:vAlign w:val="bottom"/>
          </w:tcPr>
          <w:p w14:paraId="756F6EA2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EF42753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7,677</w:t>
            </w:r>
          </w:p>
        </w:tc>
      </w:tr>
      <w:tr w:rsidR="009D240D" w:rsidRPr="00301826" w14:paraId="12CB5804" w14:textId="77777777" w:rsidTr="001A7033">
        <w:trPr>
          <w:cantSplit/>
          <w:trHeight w:val="20"/>
        </w:trPr>
        <w:tc>
          <w:tcPr>
            <w:tcW w:w="4397" w:type="dxa"/>
          </w:tcPr>
          <w:p w14:paraId="0C5CBE73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เจนโก้ - </w:t>
            </w:r>
            <w:r w:rsidRPr="00301826">
              <w:rPr>
                <w:rFonts w:ascii="Angsana New" w:hAnsi="Angsana New"/>
                <w:sz w:val="28"/>
                <w:szCs w:val="28"/>
              </w:rPr>
              <w:t>2499</w:t>
            </w:r>
          </w:p>
        </w:tc>
        <w:tc>
          <w:tcPr>
            <w:tcW w:w="1270" w:type="dxa"/>
            <w:vAlign w:val="bottom"/>
          </w:tcPr>
          <w:p w14:paraId="5D02EBF6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4,002</w:t>
            </w:r>
          </w:p>
        </w:tc>
        <w:tc>
          <w:tcPr>
            <w:tcW w:w="268" w:type="dxa"/>
          </w:tcPr>
          <w:p w14:paraId="54232052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29BCF77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E72F4BB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235E02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clear" w:pos="907"/>
                <w:tab w:val="left" w:pos="749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4,002</w:t>
            </w:r>
          </w:p>
        </w:tc>
        <w:tc>
          <w:tcPr>
            <w:tcW w:w="241" w:type="dxa"/>
            <w:vAlign w:val="bottom"/>
          </w:tcPr>
          <w:p w14:paraId="46DA55C8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119B897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AE8" w:rsidRPr="00301826" w14:paraId="0DEE85D3" w14:textId="77777777" w:rsidTr="001A7033">
        <w:trPr>
          <w:cantSplit/>
          <w:trHeight w:val="20"/>
        </w:trPr>
        <w:tc>
          <w:tcPr>
            <w:tcW w:w="4397" w:type="dxa"/>
          </w:tcPr>
          <w:p w14:paraId="1DFC5F28" w14:textId="77777777" w:rsidR="008A6AE8" w:rsidRPr="00301826" w:rsidRDefault="008A6AE8" w:rsidP="008A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0" w:type="dxa"/>
            <w:vAlign w:val="bottom"/>
          </w:tcPr>
          <w:p w14:paraId="75DB42DE" w14:textId="74D55ADC" w:rsidR="008A6AE8" w:rsidRPr="00301826" w:rsidRDefault="008A6AE8" w:rsidP="008A6AE8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68" w:type="dxa"/>
          </w:tcPr>
          <w:p w14:paraId="77A12778" w14:textId="77777777" w:rsidR="008A6AE8" w:rsidRPr="00301826" w:rsidRDefault="008A6AE8" w:rsidP="008A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C742B4A" w14:textId="77777777" w:rsidR="008A6AE8" w:rsidRPr="00301826" w:rsidRDefault="008A6AE8" w:rsidP="008A6AE8">
            <w:pPr>
              <w:tabs>
                <w:tab w:val="clear" w:pos="454"/>
                <w:tab w:val="clear" w:pos="68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FADAA1A" w14:textId="77777777" w:rsidR="008A6AE8" w:rsidRPr="00301826" w:rsidRDefault="008A6AE8" w:rsidP="008A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463506F" w14:textId="77777777" w:rsidR="008A6AE8" w:rsidRPr="00301826" w:rsidRDefault="008A6AE8" w:rsidP="008A6AE8">
            <w:pPr>
              <w:tabs>
                <w:tab w:val="clear" w:pos="454"/>
                <w:tab w:val="clear" w:pos="680"/>
                <w:tab w:val="clear" w:pos="907"/>
                <w:tab w:val="left" w:pos="749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41" w:type="dxa"/>
            <w:vAlign w:val="bottom"/>
          </w:tcPr>
          <w:p w14:paraId="41117383" w14:textId="77777777" w:rsidR="008A6AE8" w:rsidRPr="00301826" w:rsidRDefault="008A6AE8" w:rsidP="008A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589437A" w14:textId="77777777" w:rsidR="008A6AE8" w:rsidRPr="00301826" w:rsidRDefault="008A6AE8" w:rsidP="008A6AE8">
            <w:pPr>
              <w:tabs>
                <w:tab w:val="clear" w:pos="454"/>
                <w:tab w:val="clear" w:pos="68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40D" w:rsidRPr="00301826" w14:paraId="50A9A5D2" w14:textId="77777777" w:rsidTr="001A7033">
        <w:trPr>
          <w:cantSplit/>
          <w:trHeight w:val="20"/>
        </w:trPr>
        <w:tc>
          <w:tcPr>
            <w:tcW w:w="4397" w:type="dxa"/>
          </w:tcPr>
          <w:p w14:paraId="1290B5B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7DA96" w14:textId="1338BF41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11,</w:t>
            </w:r>
            <w:r w:rsidR="008A6AE8" w:rsidRPr="00301826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268" w:type="dxa"/>
          </w:tcPr>
          <w:p w14:paraId="60A993AB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2E587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8,868</w:t>
            </w:r>
          </w:p>
        </w:tc>
        <w:tc>
          <w:tcPr>
            <w:tcW w:w="238" w:type="dxa"/>
            <w:vAlign w:val="bottom"/>
          </w:tcPr>
          <w:p w14:paraId="727C6726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E075B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clear" w:pos="907"/>
                <w:tab w:val="left" w:pos="749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12,381</w:t>
            </w:r>
          </w:p>
        </w:tc>
        <w:tc>
          <w:tcPr>
            <w:tcW w:w="241" w:type="dxa"/>
            <w:vAlign w:val="bottom"/>
          </w:tcPr>
          <w:p w14:paraId="48BCECEC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A02C9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clear" w:pos="907"/>
                <w:tab w:val="left" w:pos="749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</w:tr>
      <w:tr w:rsidR="009D240D" w:rsidRPr="00301826" w14:paraId="4ADD3DBF" w14:textId="77777777" w:rsidTr="001A7033">
        <w:trPr>
          <w:cantSplit/>
          <w:trHeight w:val="20"/>
        </w:trPr>
        <w:tc>
          <w:tcPr>
            <w:tcW w:w="4397" w:type="dxa"/>
          </w:tcPr>
          <w:p w14:paraId="174B4A19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666EA2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AAF169D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03761B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-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1D6A107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C84BB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9AC9EB9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1E52002B" w14:textId="77777777" w:rsidR="009D240D" w:rsidRPr="00301826" w:rsidRDefault="009D240D" w:rsidP="00A21B03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40D" w:rsidRPr="00301826" w14:paraId="1B6D124C" w14:textId="77777777" w:rsidTr="001A7033">
        <w:trPr>
          <w:cantSplit/>
          <w:trHeight w:val="20"/>
        </w:trPr>
        <w:tc>
          <w:tcPr>
            <w:tcW w:w="4397" w:type="dxa"/>
          </w:tcPr>
          <w:p w14:paraId="2496B735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การนิคมอุตสาหกรรมแห่งประเทศไทย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4FF3888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13,346</w:t>
            </w:r>
          </w:p>
        </w:tc>
        <w:tc>
          <w:tcPr>
            <w:tcW w:w="268" w:type="dxa"/>
            <w:shd w:val="clear" w:color="auto" w:fill="auto"/>
          </w:tcPr>
          <w:p w14:paraId="0E288FCD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45216F82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17,762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BFA55F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37EA82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13,346</w:t>
            </w:r>
          </w:p>
        </w:tc>
        <w:tc>
          <w:tcPr>
            <w:tcW w:w="241" w:type="dxa"/>
          </w:tcPr>
          <w:p w14:paraId="412C2B28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68084A2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17,762</w:t>
            </w:r>
          </w:p>
        </w:tc>
      </w:tr>
      <w:tr w:rsidR="009D240D" w:rsidRPr="00301826" w14:paraId="4626E238" w14:textId="77777777" w:rsidTr="001A7033">
        <w:trPr>
          <w:cantSplit/>
          <w:trHeight w:val="20"/>
        </w:trPr>
        <w:tc>
          <w:tcPr>
            <w:tcW w:w="4397" w:type="dxa"/>
          </w:tcPr>
          <w:p w14:paraId="4263A01C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กรมโรงงานอุตสาหกรรม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23C59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  <w:tc>
          <w:tcPr>
            <w:tcW w:w="268" w:type="dxa"/>
            <w:shd w:val="clear" w:color="auto" w:fill="auto"/>
          </w:tcPr>
          <w:p w14:paraId="07D1E493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A3A7E66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7,659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0FD2DB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8F4E9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  <w:tc>
          <w:tcPr>
            <w:tcW w:w="241" w:type="dxa"/>
          </w:tcPr>
          <w:p w14:paraId="43786C9B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DEB479A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7,659</w:t>
            </w:r>
          </w:p>
        </w:tc>
      </w:tr>
      <w:tr w:rsidR="009D240D" w:rsidRPr="00D71065" w14:paraId="1DCFE002" w14:textId="77777777" w:rsidTr="001A7033">
        <w:trPr>
          <w:cantSplit/>
          <w:trHeight w:val="20"/>
        </w:trPr>
        <w:tc>
          <w:tcPr>
            <w:tcW w:w="4397" w:type="dxa"/>
          </w:tcPr>
          <w:p w14:paraId="5CC1612C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3018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018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9C53B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17,982</w:t>
            </w:r>
          </w:p>
        </w:tc>
        <w:tc>
          <w:tcPr>
            <w:tcW w:w="268" w:type="dxa"/>
            <w:shd w:val="clear" w:color="auto" w:fill="auto"/>
          </w:tcPr>
          <w:p w14:paraId="4ED01FA8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44DB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25,421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6D415A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0F197" w14:textId="77777777" w:rsidR="009D240D" w:rsidRPr="00301826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17,982</w:t>
            </w:r>
          </w:p>
        </w:tc>
        <w:tc>
          <w:tcPr>
            <w:tcW w:w="241" w:type="dxa"/>
          </w:tcPr>
          <w:p w14:paraId="06F0E3CF" w14:textId="77777777" w:rsidR="009D240D" w:rsidRPr="00301826" w:rsidRDefault="009D240D" w:rsidP="00A2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2602748" w14:textId="77777777" w:rsidR="009D240D" w:rsidRPr="009D240D" w:rsidRDefault="009D240D" w:rsidP="00A21B03">
            <w:pPr>
              <w:tabs>
                <w:tab w:val="clear" w:pos="454"/>
                <w:tab w:val="clear" w:pos="68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826">
              <w:rPr>
                <w:rFonts w:ascii="Angsana New" w:hAnsi="Angsana New"/>
                <w:sz w:val="28"/>
                <w:szCs w:val="28"/>
              </w:rPr>
              <w:t>25,421</w:t>
            </w:r>
          </w:p>
        </w:tc>
      </w:tr>
    </w:tbl>
    <w:p w14:paraId="0B6271CE" w14:textId="77777777" w:rsidR="008746A5" w:rsidRPr="00664533" w:rsidRDefault="008746A5" w:rsidP="00A455B6">
      <w:pPr>
        <w:pStyle w:val="BodyText3"/>
        <w:jc w:val="thaiDistribute"/>
        <w:outlineLvl w:val="0"/>
        <w:rPr>
          <w:sz w:val="16"/>
          <w:szCs w:val="16"/>
        </w:rPr>
      </w:pPr>
    </w:p>
    <w:p w14:paraId="073A1EAE" w14:textId="77777777" w:rsidR="00742CCC" w:rsidRDefault="00742CCC" w:rsidP="00A455B6">
      <w:pPr>
        <w:pStyle w:val="BodyText3"/>
        <w:jc w:val="thaiDistribute"/>
        <w:outlineLvl w:val="0"/>
        <w:rPr>
          <w:sz w:val="28"/>
          <w:szCs w:val="28"/>
        </w:rPr>
      </w:pPr>
      <w:r w:rsidRPr="008746A5">
        <w:rPr>
          <w:sz w:val="28"/>
          <w:szCs w:val="28"/>
          <w:cs/>
        </w:rPr>
        <w:t xml:space="preserve">เงินให้กู้ยืมระยะสั้นและดอกเบี้ยค้างรับแก่กิจการที่เกี่ยวข้องกันมีรายการเคลื่อนไหวที่เป็นสาระสำคัญสำหรับปีสิ้นสุดวันที่ </w:t>
      </w:r>
      <w:r w:rsidRPr="008746A5">
        <w:rPr>
          <w:sz w:val="28"/>
          <w:szCs w:val="28"/>
        </w:rPr>
        <w:t>3</w:t>
      </w:r>
      <w:r w:rsidR="0056319B" w:rsidRPr="008746A5">
        <w:rPr>
          <w:sz w:val="28"/>
          <w:szCs w:val="28"/>
        </w:rPr>
        <w:t>1</w:t>
      </w:r>
      <w:r w:rsidRPr="008746A5">
        <w:rPr>
          <w:sz w:val="28"/>
          <w:szCs w:val="28"/>
        </w:rPr>
        <w:t xml:space="preserve"> </w:t>
      </w:r>
      <w:r w:rsidRPr="008746A5">
        <w:rPr>
          <w:sz w:val="28"/>
          <w:szCs w:val="28"/>
          <w:cs/>
        </w:rPr>
        <w:t xml:space="preserve">ธันวาคม </w:t>
      </w:r>
      <w:r w:rsidRPr="008746A5">
        <w:rPr>
          <w:sz w:val="28"/>
          <w:szCs w:val="28"/>
        </w:rPr>
        <w:t xml:space="preserve">2567 </w:t>
      </w:r>
      <w:r w:rsidRPr="008746A5">
        <w:rPr>
          <w:sz w:val="28"/>
          <w:szCs w:val="28"/>
          <w:cs/>
        </w:rPr>
        <w:t>ดังนี้</w:t>
      </w:r>
    </w:p>
    <w:p w14:paraId="035A956E" w14:textId="77777777" w:rsidR="00FB4558" w:rsidRPr="00FB4558" w:rsidRDefault="00FB4558" w:rsidP="00A455B6">
      <w:pPr>
        <w:pStyle w:val="BodyText3"/>
        <w:jc w:val="thaiDistribute"/>
        <w:outlineLvl w:val="0"/>
        <w:rPr>
          <w:sz w:val="16"/>
          <w:szCs w:val="16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1"/>
        <w:gridCol w:w="1558"/>
        <w:gridCol w:w="238"/>
        <w:gridCol w:w="1048"/>
        <w:gridCol w:w="236"/>
        <w:gridCol w:w="1054"/>
        <w:gridCol w:w="238"/>
        <w:gridCol w:w="1568"/>
      </w:tblGrid>
      <w:tr w:rsidR="00FB4558" w:rsidRPr="00D458F7" w14:paraId="080245AB" w14:textId="77777777" w:rsidTr="00A0652D">
        <w:trPr>
          <w:tblHeader/>
        </w:trPr>
        <w:tc>
          <w:tcPr>
            <w:tcW w:w="3541" w:type="dxa"/>
          </w:tcPr>
          <w:p w14:paraId="7BC35E71" w14:textId="77777777" w:rsidR="00FB4558" w:rsidRPr="00D458F7" w:rsidRDefault="00FB4558">
            <w:pPr>
              <w:ind w:left="72" w:hanging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65F5AF88" w14:textId="77777777" w:rsidR="00FB4558" w:rsidRPr="00D458F7" w:rsidRDefault="00FB4558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FB4558" w:rsidRPr="00D458F7" w14:paraId="5B3D10A9" w14:textId="77777777" w:rsidTr="00A0652D">
        <w:trPr>
          <w:tblHeader/>
        </w:trPr>
        <w:tc>
          <w:tcPr>
            <w:tcW w:w="3541" w:type="dxa"/>
          </w:tcPr>
          <w:p w14:paraId="264C1A0E" w14:textId="77777777" w:rsidR="00FB4558" w:rsidRPr="00D458F7" w:rsidRDefault="00FB4558">
            <w:pPr>
              <w:ind w:left="72" w:hanging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F92C63C" w14:textId="77777777" w:rsidR="00FB4558" w:rsidRPr="00D458F7" w:rsidRDefault="00FB4558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B4558" w:rsidRPr="00D458F7" w14:paraId="25A614A5" w14:textId="77777777" w:rsidTr="00A0652D">
        <w:trPr>
          <w:tblHeader/>
        </w:trPr>
        <w:tc>
          <w:tcPr>
            <w:tcW w:w="3541" w:type="dxa"/>
          </w:tcPr>
          <w:p w14:paraId="3DC20B7F" w14:textId="77777777" w:rsidR="00FB4558" w:rsidRPr="00266BEC" w:rsidRDefault="00FB4558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4C1A247" w14:textId="77777777" w:rsidR="00FB4558" w:rsidRPr="00266BEC" w:rsidRDefault="00FB45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66B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66BEC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22C0D7E" w14:textId="77777777" w:rsidR="00FB4558" w:rsidRPr="00D458F7" w:rsidRDefault="00FB45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B5E4" w14:textId="77777777" w:rsidR="00FB4558" w:rsidRPr="00D458F7" w:rsidRDefault="00FB4558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E00C70" w14:textId="77777777" w:rsidR="00FB4558" w:rsidRPr="00D458F7" w:rsidRDefault="00FB45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2145E" w14:textId="77777777" w:rsidR="00FB4558" w:rsidRPr="00D458F7" w:rsidRDefault="00FB4558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828AFE0" w14:textId="77777777" w:rsidR="00FB4558" w:rsidRDefault="00FB45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72D0BEDB" w14:textId="77777777" w:rsidR="00FB4558" w:rsidRPr="00D458F7" w:rsidRDefault="00FB45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45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45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455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4558" w:rsidRPr="00D458F7" w14:paraId="78A34DB2" w14:textId="77777777" w:rsidTr="00A0652D">
        <w:tc>
          <w:tcPr>
            <w:tcW w:w="3541" w:type="dxa"/>
          </w:tcPr>
          <w:p w14:paraId="518DCB8B" w14:textId="77777777" w:rsidR="00FB4558" w:rsidRPr="00FB4558" w:rsidRDefault="00FB455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45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ภัทรเฮ้าส์ แอนด์ พร็อพเพอร์ตี้ จำกัด (มหาชน)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7BBBDB27" w14:textId="77777777" w:rsidR="00FB4558" w:rsidRDefault="00FB4558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8285AC0" w14:textId="77777777" w:rsidR="00FB4558" w:rsidRDefault="00FB4558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63ED297C" w14:textId="77777777" w:rsidR="00FB4558" w:rsidRDefault="00FB4558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0A880C" w14:textId="77777777" w:rsidR="00FB4558" w:rsidRPr="00E8099F" w:rsidRDefault="00FB4558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D962636" w14:textId="77777777" w:rsidR="00FB4558" w:rsidRDefault="00FB4558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A552BBE" w14:textId="77777777" w:rsidR="00FB4558" w:rsidRPr="00FD0E85" w:rsidRDefault="00FB4558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41558D7E" w14:textId="77777777" w:rsidR="00FB4558" w:rsidRDefault="00FB4558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4558" w:rsidRPr="00D458F7" w14:paraId="1FB80028" w14:textId="77777777" w:rsidTr="00A0652D">
        <w:tc>
          <w:tcPr>
            <w:tcW w:w="3541" w:type="dxa"/>
          </w:tcPr>
          <w:p w14:paraId="443F6335" w14:textId="77777777" w:rsidR="00FB4558" w:rsidRDefault="00FB4558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558" w:type="dxa"/>
          </w:tcPr>
          <w:p w14:paraId="1070CA40" w14:textId="08277BA6" w:rsidR="00FB4558" w:rsidRDefault="3A9E6488" w:rsidP="3A9E6488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238" w:type="dxa"/>
          </w:tcPr>
          <w:p w14:paraId="791C0BC8" w14:textId="77777777" w:rsidR="00FB4558" w:rsidRDefault="00FB4558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2AEF158C" w14:textId="34450535" w:rsidR="00FB4558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09F0E2" w14:textId="77777777" w:rsidR="00FB4558" w:rsidRPr="00E8099F" w:rsidRDefault="00FB4558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79153FA0" w14:textId="500247BE" w:rsidR="00FB4558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(36,000)</w:t>
            </w:r>
          </w:p>
        </w:tc>
        <w:tc>
          <w:tcPr>
            <w:tcW w:w="238" w:type="dxa"/>
          </w:tcPr>
          <w:p w14:paraId="39C05CC7" w14:textId="77777777" w:rsidR="00FB4558" w:rsidRPr="00FD0E85" w:rsidRDefault="00FB4558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14:paraId="3FBC214B" w14:textId="218A5AD6" w:rsidR="00FB4558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4558" w:rsidRPr="00D458F7" w14:paraId="4F021E9B" w14:textId="77777777" w:rsidTr="00A0652D">
        <w:tc>
          <w:tcPr>
            <w:tcW w:w="3541" w:type="dxa"/>
          </w:tcPr>
          <w:p w14:paraId="7831232E" w14:textId="77777777" w:rsidR="00FB4558" w:rsidRDefault="00FB4558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266BEC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79F370A" w14:textId="0FA7E1FB" w:rsidR="00FB4558" w:rsidRDefault="3A9E6488" w:rsidP="3A9E6488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38" w:type="dxa"/>
          </w:tcPr>
          <w:p w14:paraId="1EF533CB" w14:textId="77777777" w:rsidR="00FB4558" w:rsidRDefault="00FB4558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3FD510E" w14:textId="0493D218" w:rsidR="00FB4558" w:rsidRDefault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</w:t>
            </w:r>
            <w:r w:rsidR="00A0652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2E2EB0F" w14:textId="77777777" w:rsidR="00FB4558" w:rsidRPr="00E8099F" w:rsidRDefault="00FB4558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C1512BF" w14:textId="7729EF33" w:rsidR="00FB4558" w:rsidRDefault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(1,62</w:t>
            </w:r>
            <w:r w:rsidR="00A0652D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5F1A1ADB" w14:textId="77777777" w:rsidR="00FB4558" w:rsidRPr="00FD0E85" w:rsidRDefault="00FB4558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1EDC13C" w14:textId="53CB84C7" w:rsidR="00FB4558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B10" w:rsidRPr="00D458F7" w14:paraId="59DBEF8D" w14:textId="77777777" w:rsidTr="00A0652D">
        <w:tc>
          <w:tcPr>
            <w:tcW w:w="3541" w:type="dxa"/>
          </w:tcPr>
          <w:p w14:paraId="6D013848" w14:textId="77777777" w:rsidR="00712B10" w:rsidRDefault="00712B10" w:rsidP="00712B10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6399B0EF" w14:textId="1355EA98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36,199</w:t>
            </w:r>
          </w:p>
        </w:tc>
        <w:tc>
          <w:tcPr>
            <w:tcW w:w="238" w:type="dxa"/>
          </w:tcPr>
          <w:p w14:paraId="104D497C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6664E53F" w14:textId="41DDBF4C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</w:t>
            </w:r>
            <w:r w:rsidR="00A0652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C344184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17AAA93D" w14:textId="588850DE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(37,62</w:t>
            </w:r>
            <w:r w:rsidR="00A0652D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13AA0B87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248341DA" w14:textId="3C58375C" w:rsidR="00712B10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B10" w:rsidRPr="00D458F7" w14:paraId="359EAEAC" w14:textId="77777777" w:rsidTr="00A0652D">
        <w:tc>
          <w:tcPr>
            <w:tcW w:w="3541" w:type="dxa"/>
          </w:tcPr>
          <w:p w14:paraId="690AB06B" w14:textId="16D9ED18" w:rsidR="00712B10" w:rsidRPr="00FF61E3" w:rsidRDefault="00712B10" w:rsidP="00712B10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1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กิจการร่วมค้า เจนโก้ - </w:t>
            </w:r>
            <w:r w:rsidRPr="00FF61E3">
              <w:rPr>
                <w:rFonts w:ascii="Angsana New" w:hAnsi="Angsana New"/>
                <w:b/>
                <w:bCs/>
                <w:sz w:val="28"/>
                <w:szCs w:val="28"/>
              </w:rPr>
              <w:t>2499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A1EEF8E" w14:textId="4C36F27F" w:rsidR="00712B10" w:rsidRPr="3A9E6488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FD90FFF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5479BAD" w14:textId="5089E07B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C275E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3EF342A" w14:textId="5F1555CF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B10222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13AB81C9" w14:textId="3EE7D64E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B10" w:rsidRPr="00D458F7" w14:paraId="4B6A7C5F" w14:textId="77777777" w:rsidTr="00A0652D">
        <w:tc>
          <w:tcPr>
            <w:tcW w:w="3541" w:type="dxa"/>
          </w:tcPr>
          <w:p w14:paraId="4C886A39" w14:textId="41697F92" w:rsidR="00712B10" w:rsidRPr="00FF61E3" w:rsidRDefault="00712B10" w:rsidP="00712B10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61E3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58" w:type="dxa"/>
          </w:tcPr>
          <w:p w14:paraId="285FE041" w14:textId="5327D625" w:rsidR="00712B10" w:rsidRPr="3A9E6488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12AE566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5AF2DFA" w14:textId="493A1B93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236" w:type="dxa"/>
          </w:tcPr>
          <w:p w14:paraId="0C83CB4F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371B3B77" w14:textId="071E7BFF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(8,500)</w:t>
            </w:r>
          </w:p>
        </w:tc>
        <w:tc>
          <w:tcPr>
            <w:tcW w:w="238" w:type="dxa"/>
          </w:tcPr>
          <w:p w14:paraId="2AC50CB0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14:paraId="64848836" w14:textId="2AD61C54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712B10" w:rsidRPr="00D458F7" w14:paraId="0E6DA028" w14:textId="77777777" w:rsidTr="00A0652D">
        <w:tc>
          <w:tcPr>
            <w:tcW w:w="3541" w:type="dxa"/>
          </w:tcPr>
          <w:p w14:paraId="6848599C" w14:textId="074FEA52" w:rsidR="00712B10" w:rsidRPr="00FF61E3" w:rsidRDefault="00712B10" w:rsidP="00712B10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61E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AA2974E" w14:textId="3A4F289A" w:rsidR="00712B10" w:rsidRPr="3A9E6488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A9358D1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51C2F65C" w14:textId="6F63AEEC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36" w:type="dxa"/>
          </w:tcPr>
          <w:p w14:paraId="3F71F63F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1200AC07" w14:textId="55EEC80B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238" w:type="dxa"/>
          </w:tcPr>
          <w:p w14:paraId="3ED4338D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DCA8C19" w14:textId="033B5337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</w:t>
            </w:r>
          </w:p>
        </w:tc>
      </w:tr>
      <w:tr w:rsidR="00712B10" w:rsidRPr="00D458F7" w14:paraId="0B98CCC6" w14:textId="77777777" w:rsidTr="00A0652D">
        <w:tc>
          <w:tcPr>
            <w:tcW w:w="3541" w:type="dxa"/>
          </w:tcPr>
          <w:p w14:paraId="640020BF" w14:textId="77777777" w:rsidR="00712B10" w:rsidRDefault="00712B10" w:rsidP="00712B10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73F524B0" w14:textId="09D569A6" w:rsidR="00712B10" w:rsidRPr="3A9E6488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E8D63F5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314076C3" w14:textId="665E57AB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13,995</w:t>
            </w:r>
          </w:p>
        </w:tc>
        <w:tc>
          <w:tcPr>
            <w:tcW w:w="236" w:type="dxa"/>
          </w:tcPr>
          <w:p w14:paraId="1118D8A1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013B5E67" w14:textId="14DDB99D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(8,518)</w:t>
            </w:r>
          </w:p>
        </w:tc>
        <w:tc>
          <w:tcPr>
            <w:tcW w:w="238" w:type="dxa"/>
          </w:tcPr>
          <w:p w14:paraId="5DA13496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0C6B4DEA" w14:textId="53193622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</w:tr>
      <w:tr w:rsidR="00712B10" w:rsidRPr="00D458F7" w14:paraId="7AF66684" w14:textId="77777777" w:rsidTr="00A0652D">
        <w:tc>
          <w:tcPr>
            <w:tcW w:w="3541" w:type="dxa"/>
          </w:tcPr>
          <w:p w14:paraId="7C052EDA" w14:textId="77777777" w:rsidR="00712B10" w:rsidRPr="00FB4558" w:rsidRDefault="00712B10" w:rsidP="00712B10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45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E474E68" w14:textId="77777777" w:rsidR="00712B10" w:rsidRDefault="00712B10" w:rsidP="00712B10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0DF6546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40FBA26" w14:textId="77777777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5E7F4C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26139AB" w14:textId="77777777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0A5ECF6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07B15200" w14:textId="77777777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B10" w:rsidRPr="00D458F7" w14:paraId="1715C8BF" w14:textId="77777777" w:rsidTr="00A0652D">
        <w:tc>
          <w:tcPr>
            <w:tcW w:w="3541" w:type="dxa"/>
          </w:tcPr>
          <w:p w14:paraId="03840A9A" w14:textId="77777777" w:rsidR="00712B10" w:rsidRDefault="00712B10" w:rsidP="00712B10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558" w:type="dxa"/>
          </w:tcPr>
          <w:p w14:paraId="41173C04" w14:textId="0AD2ECB0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38" w:type="dxa"/>
          </w:tcPr>
          <w:p w14:paraId="490E2721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A96B3F4" w14:textId="093EA433" w:rsidR="00712B10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E6D6BE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6302C628" w14:textId="01FA2E8D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238" w:type="dxa"/>
          </w:tcPr>
          <w:p w14:paraId="064791A8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14:paraId="6F78937C" w14:textId="0B41A047" w:rsidR="00712B10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B10" w:rsidRPr="00D458F7" w14:paraId="6E045789" w14:textId="77777777" w:rsidTr="00A0652D">
        <w:tc>
          <w:tcPr>
            <w:tcW w:w="3541" w:type="dxa"/>
          </w:tcPr>
          <w:p w14:paraId="0F5AAEB6" w14:textId="77777777" w:rsidR="00712B10" w:rsidRDefault="00712B10" w:rsidP="00712B10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266BEC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5B1FDC2" w14:textId="77777777" w:rsidR="00712B10" w:rsidRDefault="00712B10" w:rsidP="00712B10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BF6756B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B778152" w14:textId="2D3F76FC" w:rsidR="00712B10" w:rsidRDefault="00A0652D" w:rsidP="00A0652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87D3BE7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5DDE7AE" w14:textId="26F9E6E2" w:rsidR="00712B10" w:rsidRDefault="00A0652D" w:rsidP="00A0652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38" w:type="dxa"/>
          </w:tcPr>
          <w:p w14:paraId="683DC078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902E967" w14:textId="6FAE8368" w:rsidR="00712B10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B10" w:rsidRPr="00D458F7" w14:paraId="3CA585D7" w14:textId="77777777" w:rsidTr="00A0652D">
        <w:tc>
          <w:tcPr>
            <w:tcW w:w="3541" w:type="dxa"/>
          </w:tcPr>
          <w:p w14:paraId="69678E1F" w14:textId="77777777" w:rsidR="00712B10" w:rsidRDefault="00712B10" w:rsidP="00712B10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8F22D34" w14:textId="4D33F943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38" w:type="dxa"/>
          </w:tcPr>
          <w:p w14:paraId="08C1FDAD" w14:textId="77777777" w:rsidR="00712B10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66A632B1" w14:textId="234EB3B4" w:rsidR="00712B10" w:rsidRDefault="00A0652D" w:rsidP="00A0652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084E6F5" w14:textId="77777777" w:rsidR="00712B10" w:rsidRPr="00E8099F" w:rsidRDefault="00712B10" w:rsidP="00712B10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16138BAB" w14:textId="7D831389" w:rsidR="00712B10" w:rsidRDefault="00712B10" w:rsidP="00712B10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652D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64B0712" w14:textId="77777777" w:rsidR="00712B10" w:rsidRPr="00FD0E85" w:rsidRDefault="00712B10" w:rsidP="00712B10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5C19C5C7" w14:textId="14F40ECA" w:rsidR="00712B10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0CCD" w:rsidRPr="00D458F7" w14:paraId="46F05D73" w14:textId="77777777" w:rsidTr="00A0652D">
        <w:tc>
          <w:tcPr>
            <w:tcW w:w="3541" w:type="dxa"/>
          </w:tcPr>
          <w:p w14:paraId="4B726443" w14:textId="77777777" w:rsidR="00A50CCD" w:rsidRDefault="00A50CCD" w:rsidP="00A50CCD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2327F27B" w14:textId="66E77876" w:rsidR="00A50CCD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36,256</w:t>
            </w:r>
          </w:p>
        </w:tc>
        <w:tc>
          <w:tcPr>
            <w:tcW w:w="238" w:type="dxa"/>
          </w:tcPr>
          <w:p w14:paraId="38A4CB42" w14:textId="77777777" w:rsidR="00A50CCD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6C222F4A" w14:textId="78B9ED43" w:rsidR="00A50CCD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</w:t>
            </w:r>
            <w:r w:rsidR="00A0652D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46F391E9" w14:textId="77777777" w:rsidR="00A50CCD" w:rsidRPr="00E8099F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4B16FCF0" w14:textId="0B87BBA0" w:rsidR="00A50CCD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</w:t>
            </w:r>
            <w:r w:rsidR="00114113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28AC1B28" w14:textId="77777777" w:rsidR="00A50CCD" w:rsidRPr="00FD0E85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F858B9F" w14:textId="776ECB58" w:rsidR="00A50CCD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</w:tr>
      <w:tr w:rsidR="00A50CCD" w:rsidRPr="00D458F7" w14:paraId="01B1BCB0" w14:textId="77777777" w:rsidTr="00301826">
        <w:trPr>
          <w:trHeight w:val="172"/>
        </w:trPr>
        <w:tc>
          <w:tcPr>
            <w:tcW w:w="3541" w:type="dxa"/>
          </w:tcPr>
          <w:p w14:paraId="2E031458" w14:textId="77777777" w:rsidR="0018130F" w:rsidRPr="00301826" w:rsidRDefault="0018130F" w:rsidP="00A0652D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8" w:type="dxa"/>
            <w:tcBorders>
              <w:top w:val="double" w:sz="4" w:space="0" w:color="auto"/>
            </w:tcBorders>
          </w:tcPr>
          <w:p w14:paraId="47302E56" w14:textId="5A306A92" w:rsidR="00A50CCD" w:rsidRPr="00301826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E6E8631" w14:textId="77777777" w:rsidR="00A50CCD" w:rsidRPr="00301826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111EBD53" w14:textId="0CA96911" w:rsidR="00A50CCD" w:rsidRPr="00301826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51E37B" w14:textId="77777777" w:rsidR="00A50CCD" w:rsidRPr="00301826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5790C6B7" w14:textId="115F360E" w:rsidR="00A50CCD" w:rsidRPr="00301826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68243CEF" w14:textId="77777777" w:rsidR="00A50CCD" w:rsidRPr="00301826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51429096" w14:textId="7A4DAFD3" w:rsidR="00A50CCD" w:rsidRPr="00301826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0CCD" w:rsidRPr="00D458F7" w14:paraId="2A59712A" w14:textId="77777777" w:rsidTr="00A0652D">
        <w:trPr>
          <w:trHeight w:hRule="exact" w:val="340"/>
          <w:tblHeader/>
        </w:trPr>
        <w:tc>
          <w:tcPr>
            <w:tcW w:w="3541" w:type="dxa"/>
          </w:tcPr>
          <w:p w14:paraId="3D0A7634" w14:textId="77777777" w:rsidR="00A50CCD" w:rsidRPr="00D458F7" w:rsidRDefault="00A50CCD" w:rsidP="00A50CCD">
            <w:pPr>
              <w:ind w:left="72" w:hanging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17569732" w14:textId="0D933638" w:rsidR="00A50CCD" w:rsidRPr="00D458F7" w:rsidRDefault="00A50CCD" w:rsidP="00A50CCD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50CCD" w:rsidRPr="00D458F7" w14:paraId="1BE181B3" w14:textId="77777777" w:rsidTr="00A0652D">
        <w:trPr>
          <w:trHeight w:hRule="exact" w:val="340"/>
          <w:tblHeader/>
        </w:trPr>
        <w:tc>
          <w:tcPr>
            <w:tcW w:w="3541" w:type="dxa"/>
          </w:tcPr>
          <w:p w14:paraId="480AAAE3" w14:textId="77777777" w:rsidR="00A50CCD" w:rsidRPr="00D458F7" w:rsidRDefault="00A50CCD" w:rsidP="00A50CCD">
            <w:pPr>
              <w:ind w:left="72" w:hanging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A82798" w14:textId="77777777" w:rsidR="00A50CCD" w:rsidRPr="00D458F7" w:rsidRDefault="00A50CCD" w:rsidP="00A50CCD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0CCD" w:rsidRPr="00D458F7" w14:paraId="151AD850" w14:textId="77777777" w:rsidTr="00A0652D">
        <w:trPr>
          <w:trHeight w:hRule="exact" w:val="340"/>
        </w:trPr>
        <w:tc>
          <w:tcPr>
            <w:tcW w:w="3541" w:type="dxa"/>
          </w:tcPr>
          <w:p w14:paraId="615D263B" w14:textId="77777777" w:rsidR="00A50CCD" w:rsidRPr="00266BEC" w:rsidRDefault="00A50CCD" w:rsidP="00A50CCD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75D2F225" w14:textId="77777777" w:rsidR="00A50CCD" w:rsidRPr="00266BEC" w:rsidRDefault="00A50CCD" w:rsidP="00A50C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66B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66BEC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FE46C25" w14:textId="77777777" w:rsidR="00A50CCD" w:rsidRPr="00D458F7" w:rsidRDefault="00A50CCD" w:rsidP="00A50C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2ACCE" w14:textId="77777777" w:rsidR="00A50CCD" w:rsidRPr="00D458F7" w:rsidRDefault="00A50CCD" w:rsidP="00A50CCD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2E2991" w14:textId="77777777" w:rsidR="00A50CCD" w:rsidRPr="00D458F7" w:rsidRDefault="00A50CCD" w:rsidP="00A50C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F74EB" w14:textId="77777777" w:rsidR="00A50CCD" w:rsidRPr="00D458F7" w:rsidRDefault="00A50CCD" w:rsidP="00A50CCD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F6DCEE7" w14:textId="77777777" w:rsidR="00A50CCD" w:rsidRDefault="00A50CCD" w:rsidP="00A50C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47DBCB8C" w14:textId="77777777" w:rsidR="00A50CCD" w:rsidRPr="00D458F7" w:rsidRDefault="00A50CCD" w:rsidP="00A50C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716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4716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471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4716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50CCD" w:rsidRPr="00D458F7" w14:paraId="35AB0B41" w14:textId="77777777" w:rsidTr="00A0652D">
        <w:tc>
          <w:tcPr>
            <w:tcW w:w="3541" w:type="dxa"/>
          </w:tcPr>
          <w:p w14:paraId="50097865" w14:textId="77777777" w:rsidR="00A50CCD" w:rsidRPr="00ED1B2C" w:rsidRDefault="00A50CCD" w:rsidP="00A50CC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B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เจนโก้ เมดิคอล จำกัด</w:t>
            </w:r>
          </w:p>
        </w:tc>
        <w:tc>
          <w:tcPr>
            <w:tcW w:w="1558" w:type="dxa"/>
          </w:tcPr>
          <w:p w14:paraId="738F6CFE" w14:textId="77777777" w:rsidR="00A50CCD" w:rsidRPr="00266BEC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3612C3" w14:textId="77777777" w:rsidR="00A50CCD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1428F0A7" w14:textId="77777777" w:rsidR="00A50CCD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50BD55" w14:textId="77777777" w:rsidR="00A50CCD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6A22A52B" w14:textId="77777777" w:rsidR="00A50CCD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5C09875" w14:textId="77777777" w:rsidR="00A50CCD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6CDC65EB" w14:textId="77777777" w:rsidR="00A50CCD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CCD" w:rsidRPr="00D458F7" w14:paraId="1B9F3457" w14:textId="77777777" w:rsidTr="00A0652D">
        <w:tc>
          <w:tcPr>
            <w:tcW w:w="3541" w:type="dxa"/>
            <w:vAlign w:val="bottom"/>
          </w:tcPr>
          <w:p w14:paraId="5FD2F0AB" w14:textId="77777777" w:rsidR="00A50CCD" w:rsidRPr="00266BEC" w:rsidRDefault="00A50CCD" w:rsidP="00A50CC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558" w:type="dxa"/>
            <w:vAlign w:val="bottom"/>
          </w:tcPr>
          <w:p w14:paraId="42EF1E66" w14:textId="77777777" w:rsidR="00A50CCD" w:rsidRPr="0013517A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517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  <w:vAlign w:val="bottom"/>
          </w:tcPr>
          <w:p w14:paraId="2D50532D" w14:textId="77777777" w:rsidR="00A50CCD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55E08D73" w14:textId="0E754220" w:rsidR="00A50CCD" w:rsidRPr="00057D38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746B7D" w14:textId="77777777" w:rsidR="00A50CCD" w:rsidRPr="00E8099F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5A3B5D1" w14:textId="10770530" w:rsidR="00A50CCD" w:rsidRPr="00E8099F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238" w:type="dxa"/>
            <w:vAlign w:val="bottom"/>
          </w:tcPr>
          <w:p w14:paraId="418800B0" w14:textId="77777777" w:rsidR="00A50CCD" w:rsidRPr="00FD0E85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26529670" w14:textId="60DC3580" w:rsidR="00A50CCD" w:rsidRPr="0013517A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0CCD" w:rsidRPr="00D458F7" w14:paraId="440FCE4B" w14:textId="77777777" w:rsidTr="00A0652D">
        <w:tc>
          <w:tcPr>
            <w:tcW w:w="3541" w:type="dxa"/>
            <w:vAlign w:val="bottom"/>
          </w:tcPr>
          <w:p w14:paraId="4C959A9C" w14:textId="77777777" w:rsidR="00A50CCD" w:rsidRPr="00266BEC" w:rsidRDefault="00A50CCD" w:rsidP="00A50CCD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266BEC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1E46982" w14:textId="2260066B" w:rsidR="00A50CCD" w:rsidRPr="0013517A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238" w:type="dxa"/>
            <w:vAlign w:val="bottom"/>
          </w:tcPr>
          <w:p w14:paraId="562855B0" w14:textId="77777777" w:rsidR="00A50CCD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16CE9606" w14:textId="56582230" w:rsidR="00A50CCD" w:rsidRPr="00057D38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236" w:type="dxa"/>
            <w:vAlign w:val="bottom"/>
          </w:tcPr>
          <w:p w14:paraId="7E7AB69A" w14:textId="77777777" w:rsidR="00A50CCD" w:rsidRPr="00E8099F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10AEEC68" w14:textId="7688E770" w:rsidR="00A50CCD" w:rsidRPr="00E8099F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(3,002)</w:t>
            </w:r>
          </w:p>
        </w:tc>
        <w:tc>
          <w:tcPr>
            <w:tcW w:w="238" w:type="dxa"/>
            <w:vAlign w:val="bottom"/>
          </w:tcPr>
          <w:p w14:paraId="38775929" w14:textId="77777777" w:rsidR="00A50CCD" w:rsidRPr="00FD0E85" w:rsidRDefault="00A50CCD" w:rsidP="00A50CCD">
            <w:pPr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7EE51EF7" w14:textId="7AFD5027" w:rsidR="00A50CCD" w:rsidRPr="0013517A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0CCD" w:rsidRPr="00D458F7" w14:paraId="0E236B46" w14:textId="77777777" w:rsidTr="00A0652D">
        <w:tc>
          <w:tcPr>
            <w:tcW w:w="3541" w:type="dxa"/>
            <w:vAlign w:val="bottom"/>
          </w:tcPr>
          <w:p w14:paraId="0760E597" w14:textId="77777777" w:rsidR="00A50CCD" w:rsidRPr="00266BEC" w:rsidRDefault="00A50CCD" w:rsidP="00A50CCD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A27D1" w14:textId="21F0B1D0" w:rsidR="00A50CCD" w:rsidRPr="0013517A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22,152</w:t>
            </w:r>
          </w:p>
        </w:tc>
        <w:tc>
          <w:tcPr>
            <w:tcW w:w="238" w:type="dxa"/>
            <w:vAlign w:val="bottom"/>
          </w:tcPr>
          <w:p w14:paraId="0E0ED9E8" w14:textId="77777777" w:rsidR="00A50CCD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8692A" w14:textId="03C3BBEE" w:rsidR="00A50CCD" w:rsidRPr="00057D38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236" w:type="dxa"/>
            <w:vAlign w:val="bottom"/>
          </w:tcPr>
          <w:p w14:paraId="5A4345F3" w14:textId="77777777" w:rsidR="00A50CCD" w:rsidRPr="00E8099F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08E2" w14:textId="4B5FF88B" w:rsidR="00A50CCD" w:rsidRPr="00E8099F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(23,002)</w:t>
            </w:r>
          </w:p>
        </w:tc>
        <w:tc>
          <w:tcPr>
            <w:tcW w:w="238" w:type="dxa"/>
            <w:vAlign w:val="bottom"/>
          </w:tcPr>
          <w:p w14:paraId="472CC082" w14:textId="77777777" w:rsidR="00A50CCD" w:rsidRPr="00FD0E85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5DF66" w14:textId="62F8F482" w:rsidR="00A50CCD" w:rsidRPr="0013517A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0CCD" w:rsidRPr="00D458F7" w14:paraId="416B7057" w14:textId="77777777" w:rsidTr="00A0652D">
        <w:tc>
          <w:tcPr>
            <w:tcW w:w="3541" w:type="dxa"/>
          </w:tcPr>
          <w:p w14:paraId="40B5D634" w14:textId="529CEF6E" w:rsidR="00A50CCD" w:rsidRPr="00ED1B2C" w:rsidRDefault="00A50CCD" w:rsidP="00A50CCD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1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กิจการร่วมค้า เจนโก้ - </w:t>
            </w:r>
            <w:r w:rsidR="00114113">
              <w:rPr>
                <w:rFonts w:ascii="Angsana New" w:hAnsi="Angsana New"/>
                <w:b/>
                <w:bCs/>
                <w:sz w:val="28"/>
                <w:szCs w:val="28"/>
              </w:rPr>
              <w:t>2499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675C73A" w14:textId="77777777" w:rsidR="00A50CCD" w:rsidRDefault="00A50CCD" w:rsidP="00A50CCD">
            <w:pPr>
              <w:tabs>
                <w:tab w:val="clear" w:pos="454"/>
                <w:tab w:val="clear" w:pos="680"/>
                <w:tab w:val="left" w:pos="0"/>
              </w:tabs>
              <w:spacing w:line="160" w:lineRule="atLeas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277ECC7" w14:textId="77777777" w:rsidR="00A50CCD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1AE6454" w14:textId="77777777" w:rsidR="00A50CCD" w:rsidRPr="00425C2A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36B93" w14:textId="77777777" w:rsidR="00A50CCD" w:rsidRPr="00E8099F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2135056F" w14:textId="77777777" w:rsidR="00A50CCD" w:rsidRDefault="00A50CCD" w:rsidP="00A50CCD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0ECADE2" w14:textId="77777777" w:rsidR="00A50CCD" w:rsidRPr="00FD0E85" w:rsidRDefault="00A50CCD" w:rsidP="00A50CCD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60461305" w14:textId="77777777" w:rsidR="00A50CCD" w:rsidRPr="00425C2A" w:rsidRDefault="00A50CCD" w:rsidP="00A50CCD">
            <w:pPr>
              <w:spacing w:line="360" w:lineRule="exact"/>
              <w:ind w:right="-2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332E86" w:rsidRPr="00D458F7" w14:paraId="67923824" w14:textId="77777777" w:rsidTr="00A0652D">
        <w:tc>
          <w:tcPr>
            <w:tcW w:w="3541" w:type="dxa"/>
          </w:tcPr>
          <w:p w14:paraId="09D40649" w14:textId="77777777" w:rsidR="00332E86" w:rsidRDefault="00332E86" w:rsidP="00332E86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558" w:type="dxa"/>
          </w:tcPr>
          <w:p w14:paraId="46B00C99" w14:textId="1F977970" w:rsidR="00332E86" w:rsidRPr="0013517A" w:rsidRDefault="00332E86" w:rsidP="00332E86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70A21AC" w14:textId="77777777" w:rsidR="00332E86" w:rsidRDefault="00332E86" w:rsidP="00332E86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228A72F5" w14:textId="764A314F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236" w:type="dxa"/>
          </w:tcPr>
          <w:p w14:paraId="6E52D402" w14:textId="77777777" w:rsidR="00332E86" w:rsidRPr="002D27F9" w:rsidRDefault="00332E86" w:rsidP="00332E86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0E4223AB" w14:textId="175289FB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(8,500)</w:t>
            </w:r>
          </w:p>
        </w:tc>
        <w:tc>
          <w:tcPr>
            <w:tcW w:w="238" w:type="dxa"/>
          </w:tcPr>
          <w:p w14:paraId="0F516707" w14:textId="77777777" w:rsidR="00332E86" w:rsidRPr="002D27F9" w:rsidRDefault="00332E86" w:rsidP="00332E86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14:paraId="62160BF0" w14:textId="54841369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32E86" w:rsidRPr="00D458F7" w14:paraId="12263538" w14:textId="77777777" w:rsidTr="00A0652D">
        <w:tc>
          <w:tcPr>
            <w:tcW w:w="3541" w:type="dxa"/>
          </w:tcPr>
          <w:p w14:paraId="550A59E7" w14:textId="77777777" w:rsidR="00332E86" w:rsidRDefault="00332E86" w:rsidP="00332E86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266BEC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72F390E" w14:textId="16C6F4F6" w:rsidR="00332E86" w:rsidRPr="0013517A" w:rsidRDefault="00332E86" w:rsidP="00332E86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13D4C8" w14:textId="77777777" w:rsidR="00332E86" w:rsidRDefault="00332E86" w:rsidP="00332E86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0DA3216" w14:textId="69E989F2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36" w:type="dxa"/>
          </w:tcPr>
          <w:p w14:paraId="183D9767" w14:textId="77777777" w:rsidR="00332E86" w:rsidRPr="002D27F9" w:rsidRDefault="00332E86" w:rsidP="00332E86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1981E1C5" w14:textId="3F5DEAD9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238" w:type="dxa"/>
          </w:tcPr>
          <w:p w14:paraId="2C821F3A" w14:textId="77777777" w:rsidR="00332E86" w:rsidRPr="002D27F9" w:rsidRDefault="00332E86" w:rsidP="00332E86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6C0B91A" w14:textId="110749D2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</w:t>
            </w:r>
          </w:p>
        </w:tc>
      </w:tr>
      <w:tr w:rsidR="00332E86" w:rsidRPr="00D458F7" w14:paraId="1006553E" w14:textId="77777777" w:rsidTr="00A0652D">
        <w:tc>
          <w:tcPr>
            <w:tcW w:w="3541" w:type="dxa"/>
          </w:tcPr>
          <w:p w14:paraId="58C5F934" w14:textId="77777777" w:rsidR="00332E86" w:rsidRDefault="00332E86" w:rsidP="00332E86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7F50749D" w14:textId="5BBB10F1" w:rsidR="00332E86" w:rsidRPr="0013517A" w:rsidRDefault="00332E86" w:rsidP="00332E86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18136F6" w14:textId="77777777" w:rsidR="00332E86" w:rsidRDefault="00332E86" w:rsidP="00332E86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18E8C380" w14:textId="5FA7BF99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13,995</w:t>
            </w:r>
          </w:p>
        </w:tc>
        <w:tc>
          <w:tcPr>
            <w:tcW w:w="236" w:type="dxa"/>
          </w:tcPr>
          <w:p w14:paraId="3A6CA74B" w14:textId="77777777" w:rsidR="00332E86" w:rsidRPr="002D27F9" w:rsidRDefault="00332E86" w:rsidP="00332E86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20335982" w14:textId="416E4745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(8,518)</w:t>
            </w:r>
          </w:p>
        </w:tc>
        <w:tc>
          <w:tcPr>
            <w:tcW w:w="238" w:type="dxa"/>
          </w:tcPr>
          <w:p w14:paraId="46FE412C" w14:textId="77777777" w:rsidR="00332E86" w:rsidRPr="002D27F9" w:rsidRDefault="00332E86" w:rsidP="00332E86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722E21EB" w14:textId="3EB0F11E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</w:tr>
      <w:tr w:rsidR="00332E86" w:rsidRPr="00D458F7" w14:paraId="6A0B8A42" w14:textId="77777777" w:rsidTr="00A0652D">
        <w:tc>
          <w:tcPr>
            <w:tcW w:w="3541" w:type="dxa"/>
          </w:tcPr>
          <w:p w14:paraId="76F7E902" w14:textId="77777777" w:rsidR="00332E86" w:rsidRDefault="00332E86" w:rsidP="00332E86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41A385FF" w14:textId="04C39C7F" w:rsidR="00332E86" w:rsidRPr="0013517A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22,152</w:t>
            </w:r>
          </w:p>
        </w:tc>
        <w:tc>
          <w:tcPr>
            <w:tcW w:w="238" w:type="dxa"/>
          </w:tcPr>
          <w:p w14:paraId="1A64B853" w14:textId="77777777" w:rsidR="00332E86" w:rsidRDefault="00332E86" w:rsidP="00332E86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06C25B41" w14:textId="00540B9F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14,845</w:t>
            </w:r>
          </w:p>
        </w:tc>
        <w:tc>
          <w:tcPr>
            <w:tcW w:w="236" w:type="dxa"/>
          </w:tcPr>
          <w:p w14:paraId="670EA63D" w14:textId="77777777" w:rsidR="00332E86" w:rsidRPr="002D27F9" w:rsidRDefault="00332E86" w:rsidP="00332E86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1973E09B" w14:textId="59C6E172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(31,520)</w:t>
            </w:r>
          </w:p>
        </w:tc>
        <w:tc>
          <w:tcPr>
            <w:tcW w:w="238" w:type="dxa"/>
          </w:tcPr>
          <w:p w14:paraId="22C5B2D8" w14:textId="77777777" w:rsidR="00332E86" w:rsidRPr="002D27F9" w:rsidRDefault="00332E86" w:rsidP="00332E86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04F68BDF" w14:textId="091E3D16" w:rsidR="00332E86" w:rsidRPr="002D27F9" w:rsidRDefault="00332E86" w:rsidP="00332E86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</w:tr>
    </w:tbl>
    <w:p w14:paraId="7829CC3B" w14:textId="77777777" w:rsidR="00831FDC" w:rsidRPr="00301826" w:rsidRDefault="00831FDC" w:rsidP="005E709F">
      <w:pPr>
        <w:pStyle w:val="BodyText3"/>
        <w:jc w:val="thaiDistribute"/>
        <w:outlineLvl w:val="0"/>
        <w:rPr>
          <w:sz w:val="10"/>
          <w:szCs w:val="10"/>
        </w:rPr>
      </w:pPr>
    </w:p>
    <w:p w14:paraId="7D739BF3" w14:textId="77777777" w:rsidR="00462108" w:rsidRDefault="005E709F" w:rsidP="005E709F">
      <w:pPr>
        <w:pStyle w:val="BodyText3"/>
        <w:jc w:val="thaiDistribute"/>
        <w:outlineLvl w:val="0"/>
        <w:rPr>
          <w:sz w:val="28"/>
          <w:szCs w:val="28"/>
        </w:rPr>
      </w:pPr>
      <w:r>
        <w:rPr>
          <w:sz w:val="28"/>
          <w:szCs w:val="28"/>
          <w:cs/>
        </w:rPr>
        <w:t>เงินให้กู้ยืมระยะ</w:t>
      </w:r>
      <w:r w:rsidR="00462108">
        <w:rPr>
          <w:rFonts w:hint="cs"/>
          <w:sz w:val="28"/>
          <w:szCs w:val="28"/>
          <w:cs/>
        </w:rPr>
        <w:t>ยาว</w:t>
      </w:r>
      <w:r>
        <w:rPr>
          <w:rFonts w:hint="cs"/>
          <w:sz w:val="28"/>
          <w:szCs w:val="28"/>
          <w:cs/>
        </w:rPr>
        <w:t>และดอกเบี้ยค้างรับ</w:t>
      </w:r>
      <w:r w:rsidRPr="00EB4A5B">
        <w:rPr>
          <w:sz w:val="28"/>
          <w:szCs w:val="28"/>
          <w:cs/>
        </w:rPr>
        <w:t>แก่กิจการที่เกี่ยวข้องกันมีรายการเคลื่อนไหวที่เป็นสาระสำคัญ</w:t>
      </w:r>
      <w:r>
        <w:rPr>
          <w:rFonts w:hint="cs"/>
          <w:sz w:val="28"/>
          <w:szCs w:val="28"/>
          <w:cs/>
        </w:rPr>
        <w:t>สำหรับปี</w:t>
      </w: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 xml:space="preserve">สิ้นสุดวันที่ </w:t>
      </w:r>
      <w:r>
        <w:rPr>
          <w:sz w:val="28"/>
          <w:szCs w:val="28"/>
        </w:rPr>
        <w:t>31</w:t>
      </w:r>
    </w:p>
    <w:p w14:paraId="3E161C5A" w14:textId="07B8DAA4" w:rsidR="005E709F" w:rsidRDefault="005E709F" w:rsidP="005E709F">
      <w:pPr>
        <w:pStyle w:val="BodyText3"/>
        <w:jc w:val="thaiDistribute"/>
        <w:outlineLvl w:val="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ธันวาคม </w:t>
      </w:r>
      <w:r>
        <w:rPr>
          <w:sz w:val="28"/>
          <w:szCs w:val="28"/>
        </w:rPr>
        <w:t>256</w:t>
      </w:r>
      <w:r w:rsidR="00FF61E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EB4A5B">
        <w:rPr>
          <w:sz w:val="28"/>
          <w:szCs w:val="28"/>
          <w:cs/>
        </w:rPr>
        <w:t>ดังนี้</w:t>
      </w:r>
    </w:p>
    <w:p w14:paraId="1E0D2375" w14:textId="77777777" w:rsidR="005E709F" w:rsidRPr="00301826" w:rsidRDefault="005E709F" w:rsidP="005E709F">
      <w:pPr>
        <w:pStyle w:val="BodyText3"/>
        <w:jc w:val="thaiDistribute"/>
        <w:outlineLvl w:val="0"/>
        <w:rPr>
          <w:sz w:val="4"/>
          <w:szCs w:val="4"/>
        </w:rPr>
      </w:pPr>
    </w:p>
    <w:tbl>
      <w:tblPr>
        <w:tblW w:w="946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528"/>
        <w:gridCol w:w="1557"/>
        <w:gridCol w:w="291"/>
        <w:gridCol w:w="993"/>
        <w:gridCol w:w="251"/>
        <w:gridCol w:w="1037"/>
        <w:gridCol w:w="264"/>
        <w:gridCol w:w="1542"/>
      </w:tblGrid>
      <w:tr w:rsidR="005E709F" w:rsidRPr="00D458F7" w14:paraId="7462BCF5" w14:textId="77777777" w:rsidTr="00114113">
        <w:trPr>
          <w:tblHeader/>
        </w:trPr>
        <w:tc>
          <w:tcPr>
            <w:tcW w:w="3528" w:type="dxa"/>
          </w:tcPr>
          <w:p w14:paraId="16BD86AF" w14:textId="77777777" w:rsidR="005E709F" w:rsidRPr="00D458F7" w:rsidRDefault="005E709F" w:rsidP="006F2E0C">
            <w:pPr>
              <w:ind w:left="72" w:hanging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5" w:type="dxa"/>
            <w:gridSpan w:val="7"/>
            <w:tcBorders>
              <w:bottom w:val="single" w:sz="4" w:space="0" w:color="auto"/>
            </w:tcBorders>
          </w:tcPr>
          <w:p w14:paraId="5A91508D" w14:textId="77777777" w:rsidR="005E709F" w:rsidRPr="00D458F7" w:rsidRDefault="005E709F" w:rsidP="006F2E0C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E709F" w:rsidRPr="00D458F7" w14:paraId="10D04CF5" w14:textId="77777777" w:rsidTr="00114113">
        <w:trPr>
          <w:tblHeader/>
        </w:trPr>
        <w:tc>
          <w:tcPr>
            <w:tcW w:w="3528" w:type="dxa"/>
          </w:tcPr>
          <w:p w14:paraId="692CE51E" w14:textId="77777777" w:rsidR="005E709F" w:rsidRPr="00D458F7" w:rsidRDefault="005E709F" w:rsidP="006F2E0C">
            <w:pPr>
              <w:ind w:left="72" w:hanging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2EB8810" w14:textId="77777777" w:rsidR="005E709F" w:rsidRPr="00D458F7" w:rsidRDefault="005E709F" w:rsidP="006F2E0C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2457E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E709F" w:rsidRPr="00D458F7" w14:paraId="0F427DC5" w14:textId="77777777" w:rsidTr="00114113">
        <w:tc>
          <w:tcPr>
            <w:tcW w:w="3528" w:type="dxa"/>
          </w:tcPr>
          <w:p w14:paraId="45C3DCF2" w14:textId="77777777" w:rsidR="005E709F" w:rsidRPr="00266BEC" w:rsidRDefault="005E709F" w:rsidP="006F2E0C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44CF2459" w14:textId="77777777" w:rsidR="005E709F" w:rsidRPr="00266BEC" w:rsidRDefault="005E709F" w:rsidP="006F2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66B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66BEC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91" w:type="dxa"/>
            <w:tcBorders>
              <w:top w:val="single" w:sz="4" w:space="0" w:color="auto"/>
            </w:tcBorders>
          </w:tcPr>
          <w:p w14:paraId="762D34F9" w14:textId="77777777" w:rsidR="005E709F" w:rsidRPr="00D458F7" w:rsidRDefault="005E709F" w:rsidP="006F2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0D46" w14:textId="77777777" w:rsidR="005E709F" w:rsidRPr="00D458F7" w:rsidRDefault="005E709F" w:rsidP="006F2E0C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6A270B90" w14:textId="77777777" w:rsidR="005E709F" w:rsidRPr="00D458F7" w:rsidRDefault="005E709F" w:rsidP="006F2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EC56A" w14:textId="77777777" w:rsidR="005E709F" w:rsidRPr="00D458F7" w:rsidRDefault="005E709F" w:rsidP="006F2E0C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8F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F6C9E98" w14:textId="77777777" w:rsidR="005E709F" w:rsidRDefault="005E709F" w:rsidP="006F2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181146F9" w14:textId="77777777" w:rsidR="005E709F" w:rsidRPr="00D458F7" w:rsidRDefault="005E709F" w:rsidP="006F2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66B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4716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E709F" w:rsidRPr="00D458F7" w14:paraId="2B6322FB" w14:textId="77777777" w:rsidTr="00114113">
        <w:tc>
          <w:tcPr>
            <w:tcW w:w="3528" w:type="dxa"/>
          </w:tcPr>
          <w:p w14:paraId="4FCE93FE" w14:textId="77777777" w:rsidR="005E709F" w:rsidRPr="00266BEC" w:rsidRDefault="00462108" w:rsidP="006F2E0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B5DFB">
              <w:rPr>
                <w:rFonts w:ascii="Angsana New" w:hAnsi="Angsana New"/>
                <w:sz w:val="28"/>
                <w:szCs w:val="28"/>
                <w:cs/>
              </w:rPr>
              <w:t>บริษัท เจนเนอรอล โลจิสติกส์ จำกัด</w:t>
            </w:r>
          </w:p>
        </w:tc>
        <w:tc>
          <w:tcPr>
            <w:tcW w:w="1557" w:type="dxa"/>
          </w:tcPr>
          <w:p w14:paraId="115C1B2A" w14:textId="77777777" w:rsidR="005E709F" w:rsidRPr="00266BEC" w:rsidRDefault="005E709F" w:rsidP="006F2E0C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6D05CB64" w14:textId="77777777" w:rsidR="005E709F" w:rsidRDefault="005E709F" w:rsidP="006F2E0C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BD07051" w14:textId="77777777" w:rsidR="005E709F" w:rsidRDefault="005E709F" w:rsidP="006F2E0C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3621239F" w14:textId="77777777" w:rsidR="005E709F" w:rsidRDefault="005E709F" w:rsidP="006F2E0C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1FD5FA50" w14:textId="77777777" w:rsidR="005E709F" w:rsidRDefault="005E709F" w:rsidP="006F2E0C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17B0238" w14:textId="77777777" w:rsidR="005E709F" w:rsidRDefault="005E709F" w:rsidP="006F2E0C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</w:tcPr>
          <w:p w14:paraId="202FEFD9" w14:textId="77777777" w:rsidR="005E709F" w:rsidRDefault="005E709F" w:rsidP="006F2E0C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17A" w:rsidRPr="00D458F7" w14:paraId="787AC12D" w14:textId="77777777" w:rsidTr="00114113">
        <w:tc>
          <w:tcPr>
            <w:tcW w:w="3528" w:type="dxa"/>
            <w:vAlign w:val="bottom"/>
          </w:tcPr>
          <w:p w14:paraId="63B1CB6B" w14:textId="77777777" w:rsidR="0013517A" w:rsidRPr="00266BEC" w:rsidRDefault="0013517A" w:rsidP="0013517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557" w:type="dxa"/>
            <w:vAlign w:val="bottom"/>
          </w:tcPr>
          <w:p w14:paraId="65EC03F0" w14:textId="77777777" w:rsidR="3A9E6488" w:rsidRDefault="3A9E6488" w:rsidP="3A9E6488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20,250</w:t>
            </w:r>
          </w:p>
        </w:tc>
        <w:tc>
          <w:tcPr>
            <w:tcW w:w="291" w:type="dxa"/>
            <w:vAlign w:val="bottom"/>
          </w:tcPr>
          <w:p w14:paraId="05F814D9" w14:textId="77777777" w:rsidR="0013517A" w:rsidRDefault="0013517A" w:rsidP="0013517A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228010EB" w14:textId="17D26AB6" w:rsidR="0013517A" w:rsidRPr="0013517A" w:rsidRDefault="000F1F73" w:rsidP="0013517A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51" w:type="dxa"/>
            <w:vAlign w:val="bottom"/>
          </w:tcPr>
          <w:p w14:paraId="69596ACF" w14:textId="77777777" w:rsidR="0013517A" w:rsidRPr="00E8099F" w:rsidRDefault="0013517A" w:rsidP="0013517A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5BDECAD1" w14:textId="2DAAEF1D" w:rsidR="0013517A" w:rsidRPr="00E8099F" w:rsidRDefault="000F1F73" w:rsidP="0013517A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(20,250)</w:t>
            </w:r>
          </w:p>
        </w:tc>
        <w:tc>
          <w:tcPr>
            <w:tcW w:w="264" w:type="dxa"/>
            <w:vAlign w:val="bottom"/>
          </w:tcPr>
          <w:p w14:paraId="12116FDA" w14:textId="77777777" w:rsidR="0013517A" w:rsidRPr="00FD0E85" w:rsidRDefault="0013517A" w:rsidP="0013517A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42" w:type="dxa"/>
            <w:vAlign w:val="bottom"/>
          </w:tcPr>
          <w:p w14:paraId="25A6EEBB" w14:textId="61579757" w:rsidR="0013517A" w:rsidRPr="00133005" w:rsidRDefault="004C0C27" w:rsidP="0013517A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13517A" w:rsidRPr="00D458F7" w14:paraId="3C32781E" w14:textId="77777777" w:rsidTr="00114113">
        <w:tc>
          <w:tcPr>
            <w:tcW w:w="3528" w:type="dxa"/>
            <w:vAlign w:val="bottom"/>
          </w:tcPr>
          <w:p w14:paraId="26E8DFF0" w14:textId="77777777" w:rsidR="0013517A" w:rsidRPr="00266BEC" w:rsidRDefault="0013517A" w:rsidP="0013517A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6BEC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266BEC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6760A3CE" w14:textId="77777777" w:rsidR="3A9E6488" w:rsidRDefault="3A9E6488" w:rsidP="3A9E6488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91" w:type="dxa"/>
            <w:vAlign w:val="bottom"/>
          </w:tcPr>
          <w:p w14:paraId="719ECEC9" w14:textId="77777777" w:rsidR="0013517A" w:rsidRDefault="0013517A" w:rsidP="0013517A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2FDC535" w14:textId="1F49B632" w:rsidR="0013517A" w:rsidRPr="00133005" w:rsidRDefault="000F1F73" w:rsidP="0013517A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251" w:type="dxa"/>
            <w:vAlign w:val="bottom"/>
          </w:tcPr>
          <w:p w14:paraId="407B23F1" w14:textId="77777777" w:rsidR="0013517A" w:rsidRPr="00E8099F" w:rsidRDefault="0013517A" w:rsidP="0013517A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30BE063" w14:textId="32EC976A" w:rsidR="0013517A" w:rsidRPr="00E8099F" w:rsidRDefault="000F1F73" w:rsidP="00133005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(1,007)</w:t>
            </w:r>
          </w:p>
        </w:tc>
        <w:tc>
          <w:tcPr>
            <w:tcW w:w="264" w:type="dxa"/>
            <w:vAlign w:val="bottom"/>
          </w:tcPr>
          <w:p w14:paraId="429CDF30" w14:textId="77777777" w:rsidR="0013517A" w:rsidRPr="00FD0E85" w:rsidRDefault="0013517A" w:rsidP="0013517A">
            <w:pPr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49FB466E" w14:textId="2C3A39CC" w:rsidR="0013517A" w:rsidRPr="00133005" w:rsidRDefault="004C0C27" w:rsidP="004C0C27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17A" w:rsidRPr="00D458F7" w14:paraId="1D4DB641" w14:textId="77777777" w:rsidTr="00114113">
        <w:tc>
          <w:tcPr>
            <w:tcW w:w="3528" w:type="dxa"/>
            <w:vAlign w:val="bottom"/>
          </w:tcPr>
          <w:p w14:paraId="57F72D8A" w14:textId="77777777" w:rsidR="0013517A" w:rsidRPr="00266BEC" w:rsidRDefault="0013517A" w:rsidP="0013517A">
            <w:pPr>
              <w:ind w:left="72" w:hanging="8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D0FA8" w14:textId="77777777" w:rsidR="3A9E6488" w:rsidRDefault="3A9E6488" w:rsidP="3A9E6488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20,353</w:t>
            </w:r>
          </w:p>
        </w:tc>
        <w:tc>
          <w:tcPr>
            <w:tcW w:w="291" w:type="dxa"/>
            <w:vAlign w:val="bottom"/>
          </w:tcPr>
          <w:p w14:paraId="631CDF97" w14:textId="77777777" w:rsidR="0013517A" w:rsidRDefault="0013517A" w:rsidP="0013517A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492FC" w14:textId="3D6DD6FF" w:rsidR="0013517A" w:rsidRPr="00133005" w:rsidRDefault="000F1F73" w:rsidP="0013517A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20,904</w:t>
            </w:r>
          </w:p>
        </w:tc>
        <w:tc>
          <w:tcPr>
            <w:tcW w:w="251" w:type="dxa"/>
            <w:vAlign w:val="bottom"/>
          </w:tcPr>
          <w:p w14:paraId="31FE71E4" w14:textId="77777777" w:rsidR="0013517A" w:rsidRPr="00E8099F" w:rsidRDefault="0013517A" w:rsidP="0013517A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93D97" w14:textId="61F07842" w:rsidR="0013517A" w:rsidRPr="00E8099F" w:rsidRDefault="004C0C27" w:rsidP="00133005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(21,257)</w:t>
            </w:r>
          </w:p>
        </w:tc>
        <w:tc>
          <w:tcPr>
            <w:tcW w:w="264" w:type="dxa"/>
            <w:vAlign w:val="bottom"/>
          </w:tcPr>
          <w:p w14:paraId="69BCABCD" w14:textId="77777777" w:rsidR="0013517A" w:rsidRPr="00FD0E85" w:rsidRDefault="0013517A" w:rsidP="0013517A">
            <w:pPr>
              <w:tabs>
                <w:tab w:val="decimal" w:pos="972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C8883" w14:textId="6860D6A6" w:rsidR="0013517A" w:rsidRPr="00133005" w:rsidRDefault="004C0C27" w:rsidP="0013517A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</w:tbl>
    <w:p w14:paraId="7DA66538" w14:textId="77777777" w:rsidR="00594E93" w:rsidRPr="00901483" w:rsidRDefault="00594E93" w:rsidP="00594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15"/>
        <w:jc w:val="thaiDistribute"/>
        <w:rPr>
          <w:rFonts w:ascii="Angsana New" w:hAnsi="Angsana New"/>
          <w:sz w:val="28"/>
          <w:szCs w:val="28"/>
        </w:rPr>
      </w:pPr>
      <w:r w:rsidRPr="00901483">
        <w:rPr>
          <w:rFonts w:ascii="Angsana New" w:hAnsi="Angsana New"/>
          <w:sz w:val="28"/>
          <w:szCs w:val="28"/>
          <w:cs/>
        </w:rPr>
        <w:lastRenderedPageBreak/>
        <w:t>บริษัทมีสัญญาที่มีสาระสำคัญที่ทำขึ้นกับกิจการที่เกี่ยวข้องกัน มีดังนี้</w:t>
      </w:r>
    </w:p>
    <w:p w14:paraId="0F7357C3" w14:textId="77777777" w:rsidR="00594E93" w:rsidRPr="00CB4E7B" w:rsidRDefault="00594E93" w:rsidP="00594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"/>
          <w:tab w:val="left" w:pos="434"/>
        </w:tabs>
        <w:ind w:left="48" w:right="-214"/>
        <w:jc w:val="thaiDistribute"/>
        <w:rPr>
          <w:rFonts w:ascii="Angsana New" w:hAnsi="Angsana New"/>
          <w:sz w:val="16"/>
          <w:szCs w:val="16"/>
        </w:rPr>
      </w:pPr>
    </w:p>
    <w:p w14:paraId="23846EF9" w14:textId="77777777" w:rsidR="00594E93" w:rsidRDefault="00594E93" w:rsidP="00594E9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140" w:lineRule="atLeast"/>
        <w:ind w:left="0" w:right="-8" w:firstLine="14"/>
        <w:jc w:val="thaiDistribute"/>
        <w:rPr>
          <w:rFonts w:ascii="Angsana New" w:hAnsi="Angsana New"/>
          <w:sz w:val="28"/>
          <w:szCs w:val="28"/>
        </w:rPr>
      </w:pPr>
      <w:r w:rsidRPr="00901483">
        <w:rPr>
          <w:rFonts w:ascii="Angsana New" w:hAnsi="Angsana New" w:hint="cs"/>
          <w:sz w:val="28"/>
          <w:szCs w:val="28"/>
          <w:cs/>
        </w:rPr>
        <w:t xml:space="preserve">บริษัทตกลงทำสัญญาจ้างขนย้ายกากของเสียกับบริษัท </w:t>
      </w:r>
      <w:r w:rsidRPr="00901483">
        <w:rPr>
          <w:rFonts w:ascii="Angsana New" w:hAnsi="Angsana New"/>
          <w:sz w:val="28"/>
          <w:szCs w:val="28"/>
          <w:cs/>
        </w:rPr>
        <w:t>เจนเนอรอล โลจิสติกส์ จำกัด</w:t>
      </w:r>
      <w:r w:rsidRPr="00901483">
        <w:rPr>
          <w:rFonts w:ascii="Angsana New" w:hAnsi="Angsana New" w:hint="cs"/>
          <w:sz w:val="28"/>
          <w:szCs w:val="28"/>
          <w:cs/>
        </w:rPr>
        <w:t xml:space="preserve"> (</w:t>
      </w:r>
      <w:r w:rsidRPr="00901483">
        <w:rPr>
          <w:rFonts w:ascii="Angsana New" w:hAnsi="Angsana New"/>
          <w:sz w:val="28"/>
          <w:szCs w:val="28"/>
        </w:rPr>
        <w:t>“</w:t>
      </w:r>
      <w:r w:rsidRPr="00901483">
        <w:rPr>
          <w:rFonts w:ascii="Angsana New" w:hAnsi="Angsana New" w:hint="cs"/>
          <w:sz w:val="28"/>
          <w:szCs w:val="28"/>
          <w:cs/>
        </w:rPr>
        <w:t>ผู้รับจ้าง</w:t>
      </w:r>
      <w:r w:rsidRPr="00901483">
        <w:rPr>
          <w:rFonts w:ascii="Angsana New" w:hAnsi="Angsana New"/>
          <w:sz w:val="28"/>
          <w:szCs w:val="28"/>
        </w:rPr>
        <w:t xml:space="preserve">”) </w:t>
      </w:r>
      <w:r w:rsidRPr="00901483">
        <w:rPr>
          <w:rFonts w:ascii="Angsana New" w:hAnsi="Angsana New" w:hint="cs"/>
          <w:sz w:val="28"/>
          <w:szCs w:val="28"/>
          <w:cs/>
        </w:rPr>
        <w:t xml:space="preserve">โดยผู้รับจ้างตกลงรับจ้างขนส่งกากของเสียเพื่อนำไปทำการบำบัด ณ สถานที่ทำการของบริษัท ซึ่งผู้รับจ้างต้องจัดหารถที่ใช้งานพร้อมพนักงานขับรถตามที่บริษัทกำหนด ทั้งนี้บริษัทจ่ายค่าจ้างตามปริมาณกากของเสียที่จัดเก็บได้จริงตามหลักฐานใบกำกับการขนส่ง สัญญาดังกล่าวมีกำหนดเวลา </w:t>
      </w:r>
      <w:r w:rsidRPr="00901483">
        <w:rPr>
          <w:rFonts w:ascii="Angsana New" w:hAnsi="Angsana New"/>
          <w:sz w:val="28"/>
          <w:szCs w:val="28"/>
        </w:rPr>
        <w:t xml:space="preserve">3 </w:t>
      </w:r>
      <w:r w:rsidRPr="00901483">
        <w:rPr>
          <w:rFonts w:ascii="Angsana New" w:hAnsi="Angsana New" w:hint="cs"/>
          <w:sz w:val="28"/>
          <w:szCs w:val="28"/>
          <w:cs/>
        </w:rPr>
        <w:t>ปี เริ่มตั้งแต่</w:t>
      </w:r>
      <w:r w:rsidRPr="00AA5B7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AA5B73">
        <w:rPr>
          <w:rFonts w:ascii="Angsana New" w:hAnsi="Angsana New"/>
          <w:sz w:val="28"/>
          <w:szCs w:val="28"/>
        </w:rPr>
        <w:t xml:space="preserve">1 </w:t>
      </w:r>
      <w:r w:rsidRPr="00AA5B73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A5B7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AA5B73">
        <w:rPr>
          <w:rFonts w:ascii="Angsana New" w:hAnsi="Angsana New"/>
          <w:sz w:val="28"/>
          <w:szCs w:val="28"/>
        </w:rPr>
        <w:t xml:space="preserve"> </w:t>
      </w:r>
      <w:r w:rsidRPr="00AA5B73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Pr="00AA5B73">
        <w:rPr>
          <w:rFonts w:ascii="Angsana New" w:hAnsi="Angsana New"/>
          <w:sz w:val="28"/>
          <w:szCs w:val="28"/>
        </w:rPr>
        <w:t xml:space="preserve">31 </w:t>
      </w:r>
      <w:r w:rsidRPr="00AA5B7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A5B7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="0049402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C23292F" w14:textId="77777777" w:rsidR="00831FDC" w:rsidRPr="00CB4E7B" w:rsidRDefault="00831FDC" w:rsidP="00494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140" w:lineRule="atLeast"/>
        <w:ind w:right="-8"/>
        <w:jc w:val="thaiDistribute"/>
        <w:rPr>
          <w:rFonts w:ascii="Angsana New" w:hAnsi="Angsana New"/>
          <w:sz w:val="16"/>
          <w:szCs w:val="16"/>
        </w:rPr>
      </w:pPr>
    </w:p>
    <w:p w14:paraId="2377459A" w14:textId="38929A84" w:rsidR="00594E93" w:rsidRDefault="00594E93" w:rsidP="00594E9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line="240" w:lineRule="auto"/>
        <w:ind w:left="0" w:right="20" w:firstLine="14"/>
        <w:jc w:val="thaiDistribute"/>
        <w:rPr>
          <w:rFonts w:ascii="Angsana New" w:hAnsi="Angsana New"/>
          <w:sz w:val="28"/>
          <w:szCs w:val="28"/>
        </w:rPr>
      </w:pPr>
      <w:r w:rsidRPr="00904B6E"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ตกลง</w:t>
      </w:r>
      <w:r w:rsidRPr="00904B6E">
        <w:rPr>
          <w:rFonts w:ascii="Angsana New" w:hAnsi="Angsana New" w:hint="cs"/>
          <w:sz w:val="28"/>
          <w:szCs w:val="28"/>
          <w:cs/>
        </w:rPr>
        <w:t>ต่อสัญญาเช่าและให้ใช้สิทธิ</w:t>
      </w:r>
      <w:r w:rsidRPr="00904B6E">
        <w:rPr>
          <w:rFonts w:ascii="Angsana New" w:hAnsi="Angsana New"/>
          <w:sz w:val="28"/>
          <w:szCs w:val="28"/>
          <w:cs/>
        </w:rPr>
        <w:t>การดำเนินงานศูนย์บริการบำบัดและกำจัดกากอุตสาหกรรม</w:t>
      </w:r>
      <w:r w:rsidRPr="00904B6E">
        <w:rPr>
          <w:rFonts w:ascii="Angsana New" w:hAnsi="Angsana New"/>
          <w:sz w:val="28"/>
          <w:szCs w:val="28"/>
        </w:rPr>
        <w:t xml:space="preserve"> (</w:t>
      </w:r>
      <w:r w:rsidRPr="00904B6E">
        <w:rPr>
          <w:rFonts w:ascii="Angsana New" w:hAnsi="Angsana New"/>
          <w:sz w:val="28"/>
          <w:szCs w:val="28"/>
          <w:cs/>
        </w:rPr>
        <w:t>แสมดำ</w:t>
      </w:r>
      <w:r w:rsidRPr="00904B6E">
        <w:rPr>
          <w:rFonts w:ascii="Angsana New" w:hAnsi="Angsana New"/>
          <w:sz w:val="28"/>
          <w:szCs w:val="28"/>
        </w:rPr>
        <w:t xml:space="preserve">) </w:t>
      </w:r>
      <w:r w:rsidRPr="00904B6E">
        <w:rPr>
          <w:rFonts w:ascii="Angsana New" w:hAnsi="Angsana New"/>
          <w:sz w:val="28"/>
          <w:szCs w:val="28"/>
          <w:cs/>
        </w:rPr>
        <w:t>รวมทั้งศูนย์วิจัยและพัฒนาเพื่อการอนุรักษ์สิ่งแวดล้อม จังหวัดราชบุรีกับกรมโรงงานอุตสาหกรรม</w:t>
      </w:r>
      <w:r w:rsidRPr="00904B6E">
        <w:rPr>
          <w:rFonts w:ascii="Angsana New" w:hAnsi="Angsana New" w:hint="cs"/>
          <w:sz w:val="28"/>
          <w:szCs w:val="28"/>
          <w:cs/>
        </w:rPr>
        <w:t xml:space="preserve">เป็นเวลา </w:t>
      </w:r>
      <w:r w:rsidRPr="00904B6E">
        <w:rPr>
          <w:rFonts w:ascii="Angsana New" w:hAnsi="Angsana New"/>
          <w:sz w:val="28"/>
          <w:szCs w:val="28"/>
        </w:rPr>
        <w:t xml:space="preserve">10 </w:t>
      </w:r>
      <w:r w:rsidRPr="00904B6E">
        <w:rPr>
          <w:rFonts w:ascii="Angsana New" w:hAnsi="Angsana New" w:hint="cs"/>
          <w:sz w:val="28"/>
          <w:szCs w:val="28"/>
          <w:cs/>
        </w:rPr>
        <w:t xml:space="preserve">ปี นับตั้งแต่วันที่ </w:t>
      </w:r>
      <w:r w:rsidRPr="00904B6E">
        <w:rPr>
          <w:rFonts w:ascii="Angsana New" w:hAnsi="Angsana New"/>
          <w:sz w:val="28"/>
          <w:szCs w:val="28"/>
        </w:rPr>
        <w:t xml:space="preserve">1 </w:t>
      </w:r>
      <w:r w:rsidRPr="00904B6E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904B6E">
        <w:rPr>
          <w:rFonts w:ascii="Angsana New" w:hAnsi="Angsana New"/>
          <w:sz w:val="28"/>
          <w:szCs w:val="28"/>
        </w:rPr>
        <w:t xml:space="preserve">2559 </w:t>
      </w:r>
      <w:r w:rsidRPr="00904B6E">
        <w:rPr>
          <w:rFonts w:ascii="Angsana New" w:hAnsi="Angsana New" w:hint="cs"/>
          <w:sz w:val="28"/>
          <w:szCs w:val="28"/>
          <w:cs/>
        </w:rPr>
        <w:t xml:space="preserve">ถึง วันที่ </w:t>
      </w:r>
      <w:r w:rsidRPr="00904B6E">
        <w:rPr>
          <w:rFonts w:ascii="Angsana New" w:hAnsi="Angsana New"/>
          <w:sz w:val="28"/>
          <w:szCs w:val="28"/>
        </w:rPr>
        <w:t xml:space="preserve">30 </w:t>
      </w:r>
      <w:r w:rsidRPr="00904B6E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904B6E">
        <w:rPr>
          <w:rFonts w:ascii="Angsana New" w:hAnsi="Angsana New"/>
          <w:sz w:val="28"/>
          <w:szCs w:val="28"/>
        </w:rPr>
        <w:t xml:space="preserve">2569 </w:t>
      </w:r>
      <w:r w:rsidRPr="00904B6E">
        <w:rPr>
          <w:rFonts w:ascii="Angsana New" w:hAnsi="Angsana New" w:hint="cs"/>
          <w:sz w:val="28"/>
          <w:szCs w:val="28"/>
          <w:cs/>
        </w:rPr>
        <w:t xml:space="preserve">บริษัทผูกพันที่จะจ่ายค่าตอบแทนดังนี้ </w:t>
      </w:r>
      <w:r w:rsidRPr="00904B6E">
        <w:rPr>
          <w:rFonts w:ascii="Angsana New" w:hAnsi="Angsana New"/>
          <w:sz w:val="28"/>
          <w:szCs w:val="28"/>
        </w:rPr>
        <w:t xml:space="preserve">1) </w:t>
      </w:r>
      <w:r w:rsidRPr="00904B6E">
        <w:rPr>
          <w:rFonts w:ascii="Angsana New" w:hAnsi="Angsana New" w:hint="cs"/>
          <w:sz w:val="28"/>
          <w:szCs w:val="28"/>
          <w:cs/>
        </w:rPr>
        <w:t xml:space="preserve">ค่าเช่าที่ดินกับกรมธนารักษ์ตามอัตราที่กรมธนารักษ์กำหนด </w:t>
      </w:r>
      <w:r w:rsidR="00301826">
        <w:rPr>
          <w:rFonts w:ascii="Angsana New" w:hAnsi="Angsana New" w:hint="cs"/>
          <w:sz w:val="28"/>
          <w:szCs w:val="28"/>
          <w:cs/>
        </w:rPr>
        <w:t>ทั้งนี้</w:t>
      </w:r>
      <w:r w:rsidR="00F92D56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F92D56">
        <w:rPr>
          <w:rFonts w:ascii="Angsana New" w:hAnsi="Angsana New"/>
          <w:sz w:val="28"/>
          <w:szCs w:val="28"/>
        </w:rPr>
        <w:t xml:space="preserve">31 </w:t>
      </w:r>
      <w:r w:rsidR="00F92D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92D56">
        <w:rPr>
          <w:rFonts w:ascii="Angsana New" w:hAnsi="Angsana New"/>
          <w:sz w:val="28"/>
          <w:szCs w:val="28"/>
        </w:rPr>
        <w:t xml:space="preserve">2567 </w:t>
      </w:r>
      <w:r w:rsidR="00F92D56">
        <w:rPr>
          <w:rFonts w:ascii="Angsana New" w:hAnsi="Angsana New" w:hint="cs"/>
          <w:sz w:val="28"/>
          <w:szCs w:val="28"/>
          <w:cs/>
        </w:rPr>
        <w:t xml:space="preserve">บริษัทได้ประมาณการหนี้สินค่าเช่าที่ดินกับกรมธนารักษ์ จำนวนเงิน </w:t>
      </w:r>
      <w:r w:rsidR="00F92D56">
        <w:rPr>
          <w:rFonts w:ascii="Angsana New" w:hAnsi="Angsana New"/>
          <w:sz w:val="28"/>
          <w:szCs w:val="28"/>
        </w:rPr>
        <w:t xml:space="preserve">20 </w:t>
      </w:r>
      <w:r w:rsidR="00F92D56">
        <w:rPr>
          <w:rFonts w:ascii="Angsana New" w:hAnsi="Angsana New" w:hint="cs"/>
          <w:sz w:val="28"/>
          <w:szCs w:val="28"/>
          <w:cs/>
        </w:rPr>
        <w:t>ล้านบาท และ</w:t>
      </w:r>
      <w:r w:rsidRPr="00904B6E">
        <w:rPr>
          <w:rFonts w:ascii="Angsana New" w:hAnsi="Angsana New" w:hint="cs"/>
          <w:sz w:val="28"/>
          <w:szCs w:val="28"/>
          <w:cs/>
        </w:rPr>
        <w:t xml:space="preserve">อยู่ระหว่างการทำสัญญา </w:t>
      </w:r>
      <w:r w:rsidRPr="00904B6E">
        <w:rPr>
          <w:rFonts w:ascii="Angsana New" w:hAnsi="Angsana New"/>
          <w:sz w:val="28"/>
          <w:szCs w:val="28"/>
        </w:rPr>
        <w:t xml:space="preserve">2) </w:t>
      </w:r>
      <w:r w:rsidRPr="00904B6E">
        <w:rPr>
          <w:rFonts w:ascii="Angsana New" w:hAnsi="Angsana New" w:hint="cs"/>
          <w:sz w:val="28"/>
          <w:szCs w:val="28"/>
          <w:cs/>
        </w:rPr>
        <w:t xml:space="preserve">ค่าธรรมเนียมการใช้สิทธิเป็นรายเดือนตามอัตราของกากที่ให้บริการ โดยมีการกำหนดอัตราค่าสิทธิขั้นต่ำไม่น้อยกว่า </w:t>
      </w:r>
      <w:r w:rsidRPr="00904B6E">
        <w:rPr>
          <w:rFonts w:ascii="Angsana New" w:hAnsi="Angsana New"/>
          <w:sz w:val="28"/>
          <w:szCs w:val="28"/>
        </w:rPr>
        <w:t>0.2</w:t>
      </w:r>
      <w:r w:rsidRPr="00904B6E">
        <w:rPr>
          <w:rFonts w:ascii="Angsana New" w:hAnsi="Angsana New" w:hint="cs"/>
          <w:sz w:val="28"/>
          <w:szCs w:val="28"/>
          <w:cs/>
        </w:rPr>
        <w:t xml:space="preserve"> ล้านบาทต่อเดือน</w:t>
      </w:r>
    </w:p>
    <w:p w14:paraId="1A2222D7" w14:textId="77777777" w:rsidR="00594E93" w:rsidRPr="00CB4E7B" w:rsidRDefault="00594E93" w:rsidP="00594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line="240" w:lineRule="auto"/>
        <w:ind w:right="20"/>
        <w:jc w:val="thaiDistribute"/>
        <w:rPr>
          <w:rFonts w:ascii="Angsana New" w:hAnsi="Angsana New"/>
          <w:sz w:val="16"/>
          <w:szCs w:val="16"/>
          <w:cs/>
        </w:rPr>
      </w:pPr>
    </w:p>
    <w:p w14:paraId="25C45100" w14:textId="77777777" w:rsidR="00594E93" w:rsidRDefault="00594E93" w:rsidP="00594E93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901483">
        <w:rPr>
          <w:rFonts w:ascii="Angsana New" w:hAnsi="Angsana New"/>
          <w:sz w:val="28"/>
          <w:szCs w:val="28"/>
          <w:cs/>
        </w:rPr>
        <w:t xml:space="preserve">นอกจากนั้น ตามสัญญาผู้เช่าจะต้องลงทุนไม่น้อยกว่า </w:t>
      </w:r>
      <w:r w:rsidRPr="00901483">
        <w:rPr>
          <w:rFonts w:ascii="Angsana New" w:hAnsi="Angsana New"/>
          <w:sz w:val="28"/>
          <w:szCs w:val="28"/>
        </w:rPr>
        <w:t>77</w:t>
      </w:r>
      <w:r w:rsidRPr="00901483">
        <w:rPr>
          <w:rFonts w:ascii="Angsana New" w:hAnsi="Angsana New"/>
          <w:sz w:val="28"/>
          <w:szCs w:val="28"/>
          <w:cs/>
        </w:rPr>
        <w:t xml:space="preserve"> ล้านบาท เพื่อเป็นการปรับปรุงและพัฒนาศูนย์ที่เช่า ตามแผนปรับปรุงและพัฒนาที่ผู้ให้เช่ากำหนดหรือที่ผู้เช่าเสนอ ซึ่งต้องได้รับความเห็นชอบจากผู้ให้เช่าก่อนโดยทรัพย์สินที่ลงทุนเพิ่มนั้น จะต้องโอนให้เป็นกรรมสิทธิ์ของกรมโรงงานอุตสาหกรรม</w:t>
      </w:r>
      <w:r w:rsidRPr="00901483">
        <w:rPr>
          <w:rFonts w:ascii="Angsana New" w:hAnsi="Angsana New"/>
          <w:sz w:val="28"/>
          <w:szCs w:val="28"/>
        </w:rPr>
        <w:t xml:space="preserve"> </w:t>
      </w:r>
      <w:r w:rsidRPr="00901483">
        <w:rPr>
          <w:rFonts w:ascii="Angsana New" w:hAnsi="Angsana New" w:hint="cs"/>
          <w:sz w:val="28"/>
          <w:szCs w:val="28"/>
          <w:cs/>
        </w:rPr>
        <w:t>รวมทั้งผู้เช่าจะต้องทำการซ่อมแซมและปรับปรุงทรัพย์สินให้อยู่ในสภาพที่ใช้งานได้ดี</w:t>
      </w:r>
      <w:r w:rsidRPr="00901483">
        <w:rPr>
          <w:rFonts w:ascii="Angsana New" w:hAnsi="Angsana New"/>
          <w:sz w:val="28"/>
          <w:szCs w:val="28"/>
          <w:cs/>
        </w:rPr>
        <w:t xml:space="preserve"> เมื่อสิ้นสุดระยะเวลาของสัญญาเช่าและให้ใช้สิทธิการดำเนินงาน</w:t>
      </w:r>
    </w:p>
    <w:p w14:paraId="72189CBF" w14:textId="77777777" w:rsidR="00594E93" w:rsidRPr="00CB4E7B" w:rsidRDefault="00594E93" w:rsidP="00594E93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1CF7D682" w14:textId="77777777" w:rsidR="00594E93" w:rsidRDefault="00594E93" w:rsidP="00594E9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บริษัทตกลงทำ</w:t>
      </w:r>
      <w:r w:rsidRPr="004039CA">
        <w:rPr>
          <w:rFonts w:ascii="Angsana New" w:hAnsi="Angsana New"/>
          <w:sz w:val="28"/>
          <w:szCs w:val="28"/>
          <w:cs/>
        </w:rPr>
        <w:t xml:space="preserve">สัญญาเช่าที่ดินกับการนิคมอุตสาหกรรมแห่งประเทศไทย </w:t>
      </w:r>
      <w:r w:rsidRPr="004039CA">
        <w:rPr>
          <w:rFonts w:ascii="Angsana New" w:hAnsi="Angsana New"/>
          <w:sz w:val="28"/>
          <w:szCs w:val="28"/>
        </w:rPr>
        <w:t>3</w:t>
      </w:r>
      <w:r w:rsidRPr="004039CA">
        <w:rPr>
          <w:rFonts w:ascii="Angsana New" w:hAnsi="Angsana New"/>
          <w:sz w:val="28"/>
          <w:szCs w:val="28"/>
          <w:cs/>
        </w:rPr>
        <w:t xml:space="preserve"> ฉบับโดยมีระยะเวลาเช่า </w:t>
      </w:r>
      <w:r w:rsidRPr="004039CA">
        <w:rPr>
          <w:rFonts w:ascii="Angsana New" w:hAnsi="Angsana New"/>
          <w:sz w:val="28"/>
          <w:szCs w:val="28"/>
        </w:rPr>
        <w:t xml:space="preserve">30 </w:t>
      </w:r>
      <w:r w:rsidRPr="004039CA">
        <w:rPr>
          <w:rFonts w:ascii="Angsana New" w:hAnsi="Angsana New"/>
          <w:sz w:val="28"/>
          <w:szCs w:val="28"/>
          <w:cs/>
        </w:rPr>
        <w:t xml:space="preserve">ปี จนถึงเดือนพฤษภาคม </w:t>
      </w:r>
      <w:r w:rsidRPr="004039CA">
        <w:rPr>
          <w:rFonts w:ascii="Angsana New" w:hAnsi="Angsana New"/>
          <w:sz w:val="28"/>
          <w:szCs w:val="28"/>
        </w:rPr>
        <w:t xml:space="preserve">2569 </w:t>
      </w:r>
      <w:r w:rsidRPr="004039CA">
        <w:rPr>
          <w:rFonts w:ascii="Angsana New" w:hAnsi="Angsana New"/>
          <w:sz w:val="28"/>
          <w:szCs w:val="28"/>
          <w:cs/>
        </w:rPr>
        <w:t xml:space="preserve">เดือนสิงหาคม </w:t>
      </w:r>
      <w:r w:rsidRPr="004039CA">
        <w:rPr>
          <w:rFonts w:ascii="Angsana New" w:hAnsi="Angsana New"/>
          <w:sz w:val="28"/>
          <w:szCs w:val="28"/>
        </w:rPr>
        <w:t xml:space="preserve">2569 </w:t>
      </w:r>
      <w:r w:rsidRPr="004039CA">
        <w:rPr>
          <w:rFonts w:ascii="Angsana New" w:hAnsi="Angsana New"/>
          <w:sz w:val="28"/>
          <w:szCs w:val="28"/>
          <w:cs/>
        </w:rPr>
        <w:t xml:space="preserve">และเดือนมีนาคม </w:t>
      </w:r>
      <w:r w:rsidRPr="004039CA">
        <w:rPr>
          <w:rFonts w:ascii="Angsana New" w:hAnsi="Angsana New"/>
          <w:sz w:val="28"/>
          <w:szCs w:val="28"/>
        </w:rPr>
        <w:t>2574</w:t>
      </w:r>
      <w:r w:rsidRPr="004039CA">
        <w:rPr>
          <w:rFonts w:ascii="Angsana New" w:hAnsi="Angsana New"/>
          <w:sz w:val="28"/>
          <w:szCs w:val="28"/>
          <w:cs/>
        </w:rPr>
        <w:t xml:space="preserve"> บริษัทต้องจ่ายค่าเช่าในอัตราที่กำหนดไว้ในสัญญา</w:t>
      </w:r>
    </w:p>
    <w:p w14:paraId="1AF4878C" w14:textId="77777777" w:rsidR="00494026" w:rsidRPr="00CB4E7B" w:rsidRDefault="00494026" w:rsidP="001330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016B2B8E" w14:textId="642495EF" w:rsidR="00133005" w:rsidRDefault="00133005" w:rsidP="0013300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33005">
        <w:rPr>
          <w:rFonts w:ascii="Angsana New" w:hAnsi="Angsana New"/>
          <w:sz w:val="28"/>
          <w:szCs w:val="28"/>
          <w:cs/>
        </w:rPr>
        <w:t xml:space="preserve">ในเดือนพฤศจิกายน และธันวาคม </w:t>
      </w:r>
      <w:r>
        <w:rPr>
          <w:rFonts w:ascii="Angsana New" w:hAnsi="Angsana New"/>
          <w:sz w:val="28"/>
          <w:szCs w:val="28"/>
        </w:rPr>
        <w:t>2565</w:t>
      </w:r>
      <w:r w:rsidRPr="00133005">
        <w:rPr>
          <w:rFonts w:ascii="Angsana New" w:hAnsi="Angsana New"/>
          <w:sz w:val="28"/>
          <w:szCs w:val="28"/>
          <w:cs/>
        </w:rPr>
        <w:t xml:space="preserve"> บริษัท</w:t>
      </w:r>
      <w:r w:rsidR="00F92D56">
        <w:rPr>
          <w:rFonts w:ascii="Angsana New" w:hAnsi="Angsana New" w:hint="cs"/>
          <w:sz w:val="28"/>
          <w:szCs w:val="28"/>
          <w:cs/>
        </w:rPr>
        <w:t xml:space="preserve"> เจนโก้ เมดิคอล จำกัด (บริษัทย่อย) </w:t>
      </w:r>
      <w:r w:rsidRPr="00133005">
        <w:rPr>
          <w:rFonts w:ascii="Angsana New" w:hAnsi="Angsana New"/>
          <w:sz w:val="28"/>
          <w:szCs w:val="28"/>
          <w:cs/>
        </w:rPr>
        <w:t xml:space="preserve">ตกลงทำสัญญาให้กู้ยืมเงินและบันทึกข้อตกลงแนบท้ายสัญญาให้กู้ยืมเงินกับบริษัท เจนเนอรอล โลจิสติกส์ จำกัด จำนวนเงิน </w:t>
      </w:r>
      <w:r>
        <w:rPr>
          <w:rFonts w:ascii="Angsana New" w:hAnsi="Angsana New"/>
          <w:sz w:val="28"/>
          <w:szCs w:val="28"/>
        </w:rPr>
        <w:t>20</w:t>
      </w:r>
      <w:r w:rsidRPr="00133005">
        <w:rPr>
          <w:rFonts w:ascii="Angsana New" w:hAnsi="Angsana New"/>
          <w:sz w:val="28"/>
          <w:szCs w:val="28"/>
          <w:cs/>
        </w:rPr>
        <w:t xml:space="preserve"> ล้านบาท และต่อมาในเดือนเมษายน </w:t>
      </w:r>
      <w:r>
        <w:rPr>
          <w:rFonts w:ascii="Angsana New" w:hAnsi="Angsana New"/>
          <w:sz w:val="28"/>
          <w:szCs w:val="28"/>
        </w:rPr>
        <w:t>2566</w:t>
      </w:r>
      <w:r w:rsidRPr="00133005">
        <w:rPr>
          <w:rFonts w:ascii="Angsana New" w:hAnsi="Angsana New"/>
          <w:sz w:val="28"/>
          <w:szCs w:val="28"/>
          <w:cs/>
        </w:rPr>
        <w:t xml:space="preserve"> บริษัทย่อยเพิ่มวงเงินกู้จำนวน </w:t>
      </w:r>
      <w:r>
        <w:rPr>
          <w:rFonts w:ascii="Angsana New" w:hAnsi="Angsana New"/>
          <w:sz w:val="28"/>
          <w:szCs w:val="28"/>
        </w:rPr>
        <w:t>10</w:t>
      </w:r>
      <w:r w:rsidRPr="00133005">
        <w:rPr>
          <w:rFonts w:ascii="Angsana New" w:hAnsi="Angsana New"/>
          <w:sz w:val="28"/>
          <w:szCs w:val="28"/>
          <w:cs/>
        </w:rPr>
        <w:t xml:space="preserve"> ล้านบาท รวมเป็นจำนวน </w:t>
      </w:r>
      <w:r>
        <w:rPr>
          <w:rFonts w:ascii="Angsana New" w:hAnsi="Angsana New"/>
          <w:sz w:val="28"/>
          <w:szCs w:val="28"/>
        </w:rPr>
        <w:t>30</w:t>
      </w:r>
      <w:r w:rsidRPr="00133005">
        <w:rPr>
          <w:rFonts w:ascii="Angsana New" w:hAnsi="Angsana New"/>
          <w:sz w:val="28"/>
          <w:szCs w:val="28"/>
          <w:cs/>
        </w:rPr>
        <w:t xml:space="preserve"> ล้านบาท อัตราดอกเบี้ยร้อยละ </w:t>
      </w:r>
      <w:r>
        <w:rPr>
          <w:rFonts w:ascii="Angsana New" w:hAnsi="Angsana New"/>
          <w:sz w:val="28"/>
          <w:szCs w:val="28"/>
        </w:rPr>
        <w:t>6</w:t>
      </w:r>
      <w:r w:rsidRPr="00133005">
        <w:rPr>
          <w:rFonts w:ascii="Angsana New" w:hAnsi="Angsana New"/>
          <w:sz w:val="28"/>
          <w:szCs w:val="28"/>
          <w:cs/>
        </w:rPr>
        <w:t xml:space="preserve"> ต่อปี โดยบริษัทดังกล่าวต้องชำระดอกเบี้ยเป็นรายเดือน และกำหนดชำระเงินต้นเดือนละไม่ต่ำกว่า </w:t>
      </w:r>
      <w:r>
        <w:rPr>
          <w:rFonts w:ascii="Angsana New" w:hAnsi="Angsana New"/>
          <w:sz w:val="28"/>
          <w:szCs w:val="28"/>
        </w:rPr>
        <w:t>750,000</w:t>
      </w:r>
      <w:r w:rsidRPr="00133005">
        <w:rPr>
          <w:rFonts w:ascii="Angsana New" w:hAnsi="Angsana New"/>
          <w:sz w:val="28"/>
          <w:szCs w:val="28"/>
          <w:cs/>
        </w:rPr>
        <w:t xml:space="preserve"> บาท โดยให้เริ่มชำระงวดแรกวันที่ </w:t>
      </w:r>
      <w:r>
        <w:rPr>
          <w:rFonts w:ascii="Angsana New" w:hAnsi="Angsana New"/>
          <w:sz w:val="28"/>
          <w:szCs w:val="28"/>
        </w:rPr>
        <w:t>1</w:t>
      </w:r>
      <w:r w:rsidRPr="00133005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2566</w:t>
      </w:r>
      <w:r w:rsidRPr="00133005">
        <w:rPr>
          <w:rFonts w:ascii="Angsana New" w:hAnsi="Angsana New"/>
          <w:sz w:val="28"/>
          <w:szCs w:val="28"/>
          <w:cs/>
        </w:rPr>
        <w:t xml:space="preserve"> ครบกำหนดชำระเดือนกุมภาพันธ์ </w:t>
      </w:r>
      <w:r>
        <w:rPr>
          <w:rFonts w:ascii="Angsana New" w:hAnsi="Angsana New"/>
          <w:sz w:val="28"/>
          <w:szCs w:val="28"/>
        </w:rPr>
        <w:t>2569</w:t>
      </w:r>
      <w:r w:rsidRPr="00133005">
        <w:rPr>
          <w:rFonts w:ascii="Angsana New" w:hAnsi="Angsana New"/>
          <w:sz w:val="28"/>
          <w:szCs w:val="28"/>
          <w:cs/>
        </w:rPr>
        <w:t xml:space="preserve"> และมีหลักทรัพย์ค้ำประกันคือ รถบรรทุกจำนวน </w:t>
      </w:r>
      <w:r>
        <w:rPr>
          <w:rFonts w:ascii="Angsana New" w:hAnsi="Angsana New"/>
          <w:sz w:val="28"/>
          <w:szCs w:val="28"/>
        </w:rPr>
        <w:t>37</w:t>
      </w:r>
      <w:r w:rsidRPr="00133005">
        <w:rPr>
          <w:rFonts w:ascii="Angsana New" w:hAnsi="Angsana New"/>
          <w:sz w:val="28"/>
          <w:szCs w:val="28"/>
          <w:cs/>
        </w:rPr>
        <w:t xml:space="preserve"> คัน</w:t>
      </w:r>
      <w:r w:rsidR="00F92D56">
        <w:rPr>
          <w:rFonts w:ascii="Angsana New" w:hAnsi="Angsana New" w:hint="cs"/>
          <w:sz w:val="28"/>
          <w:szCs w:val="28"/>
          <w:cs/>
        </w:rPr>
        <w:t xml:space="preserve"> </w:t>
      </w:r>
      <w:r w:rsidR="00301826">
        <w:rPr>
          <w:rFonts w:ascii="Angsana New" w:hAnsi="Angsana New" w:hint="cs"/>
          <w:sz w:val="28"/>
          <w:szCs w:val="28"/>
          <w:cs/>
        </w:rPr>
        <w:t xml:space="preserve">ทั้งนี้เมื่อวันที่ </w:t>
      </w:r>
      <w:r w:rsidR="00301826">
        <w:rPr>
          <w:rFonts w:ascii="Angsana New" w:hAnsi="Angsana New"/>
          <w:sz w:val="28"/>
          <w:szCs w:val="28"/>
        </w:rPr>
        <w:t xml:space="preserve">20 </w:t>
      </w:r>
      <w:r w:rsidR="00F92D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92D56">
        <w:rPr>
          <w:rFonts w:ascii="Angsana New" w:hAnsi="Angsana New"/>
          <w:sz w:val="28"/>
          <w:szCs w:val="28"/>
        </w:rPr>
        <w:t xml:space="preserve">2567 </w:t>
      </w:r>
      <w:r w:rsidR="00F92D56" w:rsidRPr="00133005">
        <w:rPr>
          <w:rFonts w:ascii="Angsana New" w:hAnsi="Angsana New"/>
          <w:sz w:val="28"/>
          <w:szCs w:val="28"/>
          <w:cs/>
        </w:rPr>
        <w:t>บริษัท เจนเนอรอล โลจิสติกส์ จำกัด</w:t>
      </w:r>
      <w:r w:rsidR="00F92D56">
        <w:rPr>
          <w:rFonts w:ascii="Angsana New" w:hAnsi="Angsana New"/>
          <w:sz w:val="28"/>
          <w:szCs w:val="28"/>
        </w:rPr>
        <w:t xml:space="preserve"> </w:t>
      </w:r>
      <w:r w:rsidR="00F92D56">
        <w:rPr>
          <w:rFonts w:ascii="Angsana New" w:hAnsi="Angsana New" w:hint="cs"/>
          <w:sz w:val="28"/>
          <w:szCs w:val="28"/>
          <w:cs/>
        </w:rPr>
        <w:t>ได้จ่ายชำระเงินกู้ยืมพร้อมดอกเบี้ย</w:t>
      </w:r>
      <w:r w:rsidR="00301826">
        <w:rPr>
          <w:rFonts w:ascii="Angsana New" w:hAnsi="Angsana New" w:hint="cs"/>
          <w:sz w:val="28"/>
          <w:szCs w:val="28"/>
          <w:cs/>
        </w:rPr>
        <w:t>ทั้งหมด</w:t>
      </w:r>
      <w:r w:rsidR="00F92D56">
        <w:rPr>
          <w:rFonts w:ascii="Angsana New" w:hAnsi="Angsana New" w:hint="cs"/>
          <w:sz w:val="28"/>
          <w:szCs w:val="28"/>
          <w:cs/>
        </w:rPr>
        <w:t>ให้กับ</w:t>
      </w:r>
      <w:r w:rsidR="00F92D56" w:rsidRPr="00133005">
        <w:rPr>
          <w:rFonts w:ascii="Angsana New" w:hAnsi="Angsana New"/>
          <w:sz w:val="28"/>
          <w:szCs w:val="28"/>
          <w:cs/>
        </w:rPr>
        <w:t>บริษัท</w:t>
      </w:r>
      <w:r w:rsidR="00F92D56">
        <w:rPr>
          <w:rFonts w:ascii="Angsana New" w:hAnsi="Angsana New" w:hint="cs"/>
          <w:sz w:val="28"/>
          <w:szCs w:val="28"/>
          <w:cs/>
        </w:rPr>
        <w:t xml:space="preserve"> เจนโก้ เมดิคอล จำกัด และในวันเดียวกัน</w:t>
      </w:r>
      <w:r w:rsidR="00301826">
        <w:rPr>
          <w:rFonts w:ascii="Angsana New" w:hAnsi="Angsana New" w:hint="cs"/>
          <w:sz w:val="28"/>
          <w:szCs w:val="28"/>
          <w:cs/>
        </w:rPr>
        <w:t>บริษัทดังกล่าว</w:t>
      </w:r>
      <w:r w:rsidR="000D1E70">
        <w:rPr>
          <w:rFonts w:ascii="Angsana New" w:hAnsi="Angsana New" w:hint="cs"/>
          <w:sz w:val="28"/>
          <w:szCs w:val="28"/>
          <w:cs/>
        </w:rPr>
        <w:t xml:space="preserve">ได้ตกลงทำสัญญากู้เงินกับบริษัท เอเซียพัฒนา แลนด์ จำกัด อัตราดอกเบี้ยร้อยละ </w:t>
      </w:r>
      <w:r w:rsidR="000D1E70">
        <w:rPr>
          <w:rFonts w:ascii="Angsana New" w:hAnsi="Angsana New"/>
          <w:sz w:val="28"/>
          <w:szCs w:val="28"/>
        </w:rPr>
        <w:t xml:space="preserve">6 </w:t>
      </w:r>
      <w:r w:rsidR="000D1E70">
        <w:rPr>
          <w:rFonts w:ascii="Angsana New" w:hAnsi="Angsana New" w:hint="cs"/>
          <w:sz w:val="28"/>
          <w:szCs w:val="28"/>
          <w:cs/>
        </w:rPr>
        <w:t xml:space="preserve">ต่อปี จำนวนเงิน </w:t>
      </w:r>
      <w:r w:rsidR="000D1E70">
        <w:rPr>
          <w:rFonts w:ascii="Angsana New" w:hAnsi="Angsana New"/>
          <w:sz w:val="28"/>
          <w:szCs w:val="28"/>
        </w:rPr>
        <w:t xml:space="preserve">20 </w:t>
      </w:r>
      <w:r w:rsidR="000D1E70">
        <w:rPr>
          <w:rFonts w:ascii="Angsana New" w:hAnsi="Angsana New" w:hint="cs"/>
          <w:sz w:val="28"/>
          <w:szCs w:val="28"/>
          <w:cs/>
        </w:rPr>
        <w:t xml:space="preserve">ล้านบาท ชำระดอกเบี้ยเป็นรายเดือนและกำหนดชำระเงินต้นเดือนละไม่ต่ำกว่า </w:t>
      </w:r>
      <w:r w:rsidR="000D1E70">
        <w:rPr>
          <w:rFonts w:ascii="Angsana New" w:hAnsi="Angsana New"/>
          <w:sz w:val="28"/>
          <w:szCs w:val="28"/>
        </w:rPr>
        <w:t xml:space="preserve">750,000 </w:t>
      </w:r>
      <w:r w:rsidR="000D1E70">
        <w:rPr>
          <w:rFonts w:ascii="Angsana New" w:hAnsi="Angsana New" w:hint="cs"/>
          <w:sz w:val="28"/>
          <w:szCs w:val="28"/>
          <w:cs/>
        </w:rPr>
        <w:t xml:space="preserve">บาท โดยเริ่มชำระงวดแรกวันที่ </w:t>
      </w:r>
      <w:r w:rsidR="000D1E70">
        <w:rPr>
          <w:rFonts w:ascii="Angsana New" w:hAnsi="Angsana New"/>
          <w:sz w:val="28"/>
          <w:szCs w:val="28"/>
        </w:rPr>
        <w:t xml:space="preserve">1 </w:t>
      </w:r>
      <w:r w:rsidR="000D1E7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D1E70">
        <w:rPr>
          <w:rFonts w:ascii="Angsana New" w:hAnsi="Angsana New"/>
          <w:sz w:val="28"/>
          <w:szCs w:val="28"/>
        </w:rPr>
        <w:t xml:space="preserve">2568 </w:t>
      </w:r>
      <w:r w:rsidR="000D1E70">
        <w:rPr>
          <w:rFonts w:ascii="Angsana New" w:hAnsi="Angsana New" w:hint="cs"/>
          <w:sz w:val="28"/>
          <w:szCs w:val="28"/>
          <w:cs/>
        </w:rPr>
        <w:t xml:space="preserve">ครบกำหนดชำระวันที่ </w:t>
      </w:r>
      <w:r w:rsidR="000D1E70">
        <w:rPr>
          <w:rFonts w:ascii="Angsana New" w:hAnsi="Angsana New"/>
          <w:sz w:val="28"/>
          <w:szCs w:val="28"/>
        </w:rPr>
        <w:t xml:space="preserve">1 </w:t>
      </w:r>
      <w:r w:rsidR="000D1E70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0D1E70">
        <w:rPr>
          <w:rFonts w:ascii="Angsana New" w:hAnsi="Angsana New"/>
          <w:sz w:val="28"/>
          <w:szCs w:val="28"/>
        </w:rPr>
        <w:t xml:space="preserve">2570 </w:t>
      </w:r>
      <w:r w:rsidR="000D1E70">
        <w:rPr>
          <w:rFonts w:ascii="Angsana New" w:hAnsi="Angsana New" w:hint="cs"/>
          <w:sz w:val="28"/>
          <w:szCs w:val="28"/>
          <w:cs/>
        </w:rPr>
        <w:t xml:space="preserve">และมีหลักทรัพย์ค้ำประกันคือ รถบรรทุกจำนวน </w:t>
      </w:r>
      <w:r w:rsidR="000D1E70">
        <w:rPr>
          <w:rFonts w:ascii="Angsana New" w:hAnsi="Angsana New"/>
          <w:sz w:val="28"/>
          <w:szCs w:val="28"/>
        </w:rPr>
        <w:t xml:space="preserve">36 </w:t>
      </w:r>
      <w:r w:rsidR="000D1E70">
        <w:rPr>
          <w:rFonts w:ascii="Angsana New" w:hAnsi="Angsana New" w:hint="cs"/>
          <w:sz w:val="28"/>
          <w:szCs w:val="28"/>
          <w:cs/>
        </w:rPr>
        <w:t>คัน</w:t>
      </w:r>
    </w:p>
    <w:p w14:paraId="46AAD782" w14:textId="77777777" w:rsidR="00664533" w:rsidRPr="00CB4E7B" w:rsidRDefault="00664533" w:rsidP="006645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765BD528" w14:textId="66CEE585" w:rsidR="00FF61E3" w:rsidRPr="000D1E70" w:rsidRDefault="00133005" w:rsidP="00FF61E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F61E3">
        <w:rPr>
          <w:rFonts w:ascii="Angsana New" w:hAnsi="Angsana New"/>
          <w:sz w:val="28"/>
          <w:szCs w:val="28"/>
          <w:cs/>
        </w:rPr>
        <w:t xml:space="preserve">ในเดือนพฤษภาคม </w:t>
      </w:r>
      <w:r w:rsidRPr="00FF61E3">
        <w:rPr>
          <w:rFonts w:ascii="Angsana New" w:hAnsi="Angsana New"/>
          <w:sz w:val="28"/>
          <w:szCs w:val="28"/>
        </w:rPr>
        <w:t>2566</w:t>
      </w:r>
      <w:r w:rsidRPr="00FF61E3">
        <w:rPr>
          <w:rFonts w:ascii="Angsana New" w:hAnsi="Angsana New"/>
          <w:sz w:val="28"/>
          <w:szCs w:val="28"/>
          <w:cs/>
        </w:rPr>
        <w:t xml:space="preserve"> </w:t>
      </w:r>
      <w:bookmarkStart w:id="8" w:name="_Hlk188007224"/>
      <w:r w:rsidR="000D1E70" w:rsidRPr="00133005">
        <w:rPr>
          <w:rFonts w:ascii="Angsana New" w:hAnsi="Angsana New"/>
          <w:sz w:val="28"/>
          <w:szCs w:val="28"/>
          <w:cs/>
        </w:rPr>
        <w:t>บริษัท</w:t>
      </w:r>
      <w:r w:rsidR="000D1E70">
        <w:rPr>
          <w:rFonts w:ascii="Angsana New" w:hAnsi="Angsana New" w:hint="cs"/>
          <w:sz w:val="28"/>
          <w:szCs w:val="28"/>
          <w:cs/>
        </w:rPr>
        <w:t xml:space="preserve"> เจนโก้ เมดิคอล จำกัด (บริษัทย่อย) </w:t>
      </w:r>
      <w:r w:rsidR="00FF61E3" w:rsidRPr="00140E2E">
        <w:rPr>
          <w:rFonts w:ascii="Angsana New" w:hAnsi="Angsana New"/>
          <w:sz w:val="28"/>
          <w:szCs w:val="28"/>
          <w:cs/>
        </w:rPr>
        <w:t xml:space="preserve">ตกลงทำสัญญาให้กู้ยืมเงินและบันทึกข้อตกลงแนบท้ายสัญญาให้กู้ยืมเงินกับบริษัท ภัทรเฮ้าส์ แอนด์ พร็อพเพอร์ตี้ จำกัด (มหาชน) จำนวนเงิน </w:t>
      </w:r>
      <w:r w:rsidR="00FF61E3" w:rsidRPr="00140E2E">
        <w:rPr>
          <w:rFonts w:ascii="Angsana New" w:hAnsi="Angsana New"/>
          <w:sz w:val="28"/>
          <w:szCs w:val="28"/>
        </w:rPr>
        <w:t>36</w:t>
      </w:r>
      <w:r w:rsidR="00FF61E3" w:rsidRPr="00140E2E">
        <w:rPr>
          <w:rFonts w:ascii="Angsana New" w:hAnsi="Angsana New"/>
          <w:sz w:val="28"/>
          <w:szCs w:val="28"/>
          <w:cs/>
        </w:rPr>
        <w:t xml:space="preserve"> ล้านบาท อัตราดอกเบี้ยร้อยละ </w:t>
      </w:r>
      <w:r w:rsidR="00FF61E3" w:rsidRPr="00140E2E">
        <w:rPr>
          <w:rFonts w:ascii="Angsana New" w:hAnsi="Angsana New"/>
          <w:sz w:val="28"/>
          <w:szCs w:val="28"/>
        </w:rPr>
        <w:t>6.5</w:t>
      </w:r>
      <w:r w:rsidR="00FF61E3" w:rsidRPr="00140E2E">
        <w:rPr>
          <w:rFonts w:ascii="Angsana New" w:hAnsi="Angsana New"/>
          <w:sz w:val="28"/>
          <w:szCs w:val="28"/>
          <w:cs/>
        </w:rPr>
        <w:t xml:space="preserve"> ต่อปี ครบกำหนดชำระ</w:t>
      </w:r>
      <w:r w:rsidR="00FF61E3" w:rsidRPr="00140E2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FF61E3" w:rsidRPr="00140E2E">
        <w:rPr>
          <w:rFonts w:ascii="Angsana New" w:hAnsi="Angsana New"/>
          <w:sz w:val="28"/>
          <w:szCs w:val="28"/>
        </w:rPr>
        <w:t xml:space="preserve">10 </w:t>
      </w:r>
      <w:r w:rsidR="00FF61E3" w:rsidRPr="00140E2E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F61E3" w:rsidRPr="00140E2E">
        <w:rPr>
          <w:rFonts w:ascii="Angsana New" w:hAnsi="Angsana New"/>
          <w:sz w:val="28"/>
          <w:szCs w:val="28"/>
        </w:rPr>
        <w:t>2567</w:t>
      </w:r>
      <w:r w:rsidR="00FF61E3" w:rsidRPr="00140E2E">
        <w:rPr>
          <w:rFonts w:ascii="Angsana New" w:hAnsi="Angsana New" w:hint="cs"/>
          <w:sz w:val="28"/>
          <w:szCs w:val="28"/>
          <w:cs/>
        </w:rPr>
        <w:t xml:space="preserve"> </w:t>
      </w:r>
      <w:r w:rsidR="00FF61E3" w:rsidRPr="00140E2E">
        <w:rPr>
          <w:rFonts w:ascii="Angsana New" w:hAnsi="Angsana New"/>
          <w:sz w:val="28"/>
          <w:szCs w:val="28"/>
          <w:cs/>
        </w:rPr>
        <w:t xml:space="preserve">โดยบริษัทดังกล่าวต้องชำระดอกเบี้ยเป็นรายเดือน และมีหลักทรัพย์ค้ำประกันคือ โฉนดที่ดิน </w:t>
      </w:r>
      <w:r w:rsidR="00FF61E3" w:rsidRPr="00140E2E">
        <w:rPr>
          <w:rFonts w:ascii="Angsana New" w:hAnsi="Angsana New"/>
          <w:sz w:val="28"/>
          <w:szCs w:val="28"/>
        </w:rPr>
        <w:t>1</w:t>
      </w:r>
      <w:r w:rsidR="00FF61E3" w:rsidRPr="00140E2E">
        <w:rPr>
          <w:rFonts w:ascii="Angsana New" w:hAnsi="Angsana New"/>
          <w:sz w:val="28"/>
          <w:szCs w:val="28"/>
          <w:cs/>
        </w:rPr>
        <w:t xml:space="preserve"> แปลง จังหวัดปทุมธานี</w:t>
      </w:r>
      <w:r w:rsidR="00FF61E3" w:rsidRPr="00140E2E">
        <w:rPr>
          <w:rFonts w:ascii="Angsana New" w:hAnsi="Angsana New"/>
          <w:sz w:val="28"/>
          <w:szCs w:val="28"/>
        </w:rPr>
        <w:t xml:space="preserve"> </w:t>
      </w:r>
      <w:r w:rsidR="00FF61E3" w:rsidRPr="00140E2E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FF61E3" w:rsidRPr="00140E2E">
        <w:rPr>
          <w:rFonts w:ascii="Angsana New" w:hAnsi="Angsana New"/>
          <w:sz w:val="28"/>
          <w:szCs w:val="28"/>
        </w:rPr>
        <w:t xml:space="preserve">10 </w:t>
      </w:r>
      <w:r w:rsidR="00FF61E3" w:rsidRPr="00140E2E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F61E3" w:rsidRPr="00140E2E">
        <w:rPr>
          <w:rFonts w:ascii="Angsana New" w:hAnsi="Angsana New"/>
          <w:sz w:val="28"/>
          <w:szCs w:val="28"/>
        </w:rPr>
        <w:t xml:space="preserve">2567 </w:t>
      </w:r>
      <w:r w:rsidR="00FF61E3" w:rsidRPr="00140E2E">
        <w:rPr>
          <w:rFonts w:ascii="Angsana New" w:hAnsi="Angsana New" w:hint="cs"/>
          <w:sz w:val="28"/>
          <w:szCs w:val="28"/>
          <w:cs/>
        </w:rPr>
        <w:t xml:space="preserve">บริษัทย่อยและบริษัทดังกล่าวตกลงทำสัญญาในการกำหนดชำระเงินต้นและดอกเบี้ยโดยแบ่งเป็น </w:t>
      </w:r>
      <w:r w:rsidR="00FF61E3" w:rsidRPr="00140E2E">
        <w:rPr>
          <w:rFonts w:ascii="Angsana New" w:hAnsi="Angsana New"/>
          <w:sz w:val="28"/>
          <w:szCs w:val="28"/>
        </w:rPr>
        <w:t xml:space="preserve">3 </w:t>
      </w:r>
      <w:r w:rsidR="00FF61E3" w:rsidRPr="00140E2E">
        <w:rPr>
          <w:rFonts w:ascii="Angsana New" w:hAnsi="Angsana New" w:hint="cs"/>
          <w:sz w:val="28"/>
          <w:szCs w:val="28"/>
          <w:cs/>
        </w:rPr>
        <w:t>งวด คือ</w:t>
      </w:r>
      <w:bookmarkEnd w:id="8"/>
    </w:p>
    <w:tbl>
      <w:tblPr>
        <w:tblW w:w="0" w:type="auto"/>
        <w:tblLook w:val="04A0" w:firstRow="1" w:lastRow="0" w:firstColumn="1" w:lastColumn="0" w:noHBand="0" w:noVBand="1"/>
      </w:tblPr>
      <w:tblGrid>
        <w:gridCol w:w="6616"/>
        <w:gridCol w:w="2825"/>
      </w:tblGrid>
      <w:tr w:rsidR="00FF61E3" w14:paraId="58B32553" w14:textId="77777777" w:rsidTr="003D179B">
        <w:trPr>
          <w:trHeight w:val="310"/>
        </w:trPr>
        <w:tc>
          <w:tcPr>
            <w:tcW w:w="6664" w:type="dxa"/>
            <w:shd w:val="clear" w:color="auto" w:fill="auto"/>
            <w:vAlign w:val="bottom"/>
          </w:tcPr>
          <w:p w14:paraId="3A43258A" w14:textId="77777777" w:rsidR="00FF61E3" w:rsidRDefault="00FF61E3" w:rsidP="003D179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540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เงื่อนไขการชำระ</w:t>
            </w:r>
          </w:p>
        </w:tc>
        <w:tc>
          <w:tcPr>
            <w:tcW w:w="2841" w:type="dxa"/>
            <w:shd w:val="clear" w:color="auto" w:fill="auto"/>
            <w:vAlign w:val="bottom"/>
          </w:tcPr>
          <w:p w14:paraId="3D03DFF2" w14:textId="77777777" w:rsidR="00FF61E3" w:rsidRDefault="00FF61E3" w:rsidP="003D179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540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บริษัทได้รับชำระเมื่อวันที่</w:t>
            </w:r>
          </w:p>
        </w:tc>
      </w:tr>
      <w:tr w:rsidR="00FF61E3" w14:paraId="5785C3E3" w14:textId="77777777" w:rsidTr="003D179B">
        <w:trPr>
          <w:trHeight w:val="383"/>
        </w:trPr>
        <w:tc>
          <w:tcPr>
            <w:tcW w:w="6664" w:type="dxa"/>
            <w:shd w:val="clear" w:color="auto" w:fill="auto"/>
            <w:vAlign w:val="bottom"/>
          </w:tcPr>
          <w:p w14:paraId="6BABB5E5" w14:textId="77777777" w:rsidR="00FF61E3" w:rsidRDefault="00FF61E3" w:rsidP="003D1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540"/>
              </w:tabs>
              <w:spacing w:line="240" w:lineRule="auto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ชำระเงินต้นจำนวน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2.5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พร้อมดอกเบี้ยในวันที่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1" w:type="dxa"/>
            <w:shd w:val="clear" w:color="auto" w:fill="auto"/>
            <w:vAlign w:val="bottom"/>
          </w:tcPr>
          <w:p w14:paraId="356DFCBE" w14:textId="77777777" w:rsidR="00FF61E3" w:rsidRDefault="00FF61E3" w:rsidP="003D1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540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FF61E3" w14:paraId="0ABD74ED" w14:textId="77777777" w:rsidTr="003D179B">
        <w:trPr>
          <w:trHeight w:val="373"/>
        </w:trPr>
        <w:tc>
          <w:tcPr>
            <w:tcW w:w="6664" w:type="dxa"/>
            <w:shd w:val="clear" w:color="auto" w:fill="auto"/>
            <w:vAlign w:val="bottom"/>
          </w:tcPr>
          <w:p w14:paraId="41B8C484" w14:textId="77777777" w:rsidR="00FF61E3" w:rsidRDefault="00FF61E3" w:rsidP="003D1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540"/>
              </w:tabs>
              <w:spacing w:line="240" w:lineRule="auto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ชำระเงินต้นจำนวน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0.5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พร้อมดอกเบี้ยในวันที่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1" w:type="dxa"/>
            <w:shd w:val="clear" w:color="auto" w:fill="auto"/>
            <w:vAlign w:val="bottom"/>
          </w:tcPr>
          <w:p w14:paraId="6857C8C1" w14:textId="77777777" w:rsidR="00FF61E3" w:rsidRDefault="00FF61E3" w:rsidP="003D1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540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F61E3" w14:paraId="4C9C2439" w14:textId="77777777" w:rsidTr="003D179B">
        <w:trPr>
          <w:trHeight w:val="383"/>
        </w:trPr>
        <w:tc>
          <w:tcPr>
            <w:tcW w:w="6664" w:type="dxa"/>
            <w:shd w:val="clear" w:color="auto" w:fill="auto"/>
            <w:vAlign w:val="bottom"/>
          </w:tcPr>
          <w:p w14:paraId="213B4F4A" w14:textId="77777777" w:rsidR="00FF61E3" w:rsidRDefault="00FF61E3" w:rsidP="003D1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540"/>
              </w:tabs>
              <w:spacing w:line="240" w:lineRule="auto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ชำระเงินต้นจำนวน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33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พร้อมดอกเบี้ยในวันที่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1" w:type="dxa"/>
            <w:shd w:val="clear" w:color="auto" w:fill="auto"/>
            <w:vAlign w:val="bottom"/>
          </w:tcPr>
          <w:p w14:paraId="7B5D7D48" w14:textId="77777777" w:rsidR="00FF61E3" w:rsidRDefault="00FF61E3" w:rsidP="003D1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540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</w:tbl>
    <w:p w14:paraId="1721097C" w14:textId="77777777" w:rsidR="00DE1334" w:rsidRPr="00FF61E3" w:rsidRDefault="00DE1334" w:rsidP="00DE13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0C255F5E" w14:textId="323D8ECC" w:rsidR="00D258D7" w:rsidRPr="00AB49AC" w:rsidRDefault="00D258D7" w:rsidP="00D258D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B49AC">
        <w:rPr>
          <w:rFonts w:ascii="Angsana New" w:hAnsi="Angsana New"/>
          <w:sz w:val="28"/>
          <w:szCs w:val="28"/>
          <w:cs/>
        </w:rPr>
        <w:t xml:space="preserve">ในเดือนกรกฎาคม </w:t>
      </w:r>
      <w:r w:rsidRPr="00AB49AC">
        <w:rPr>
          <w:rFonts w:ascii="Angsana New" w:hAnsi="Angsana New"/>
          <w:sz w:val="28"/>
          <w:szCs w:val="28"/>
        </w:rPr>
        <w:t xml:space="preserve">2566 </w:t>
      </w:r>
      <w:r w:rsidR="00037242" w:rsidRPr="00037242">
        <w:rPr>
          <w:rFonts w:ascii="Angsana New" w:hAnsi="Angsana New"/>
          <w:sz w:val="28"/>
          <w:szCs w:val="28"/>
          <w:cs/>
        </w:rPr>
        <w:t>บริษัท อินดัสเทรียล เวสต์ เมเนจเมนท์ (เอเซีย) จำกัด</w:t>
      </w:r>
      <w:r w:rsidR="00037242">
        <w:rPr>
          <w:rFonts w:ascii="Angsana New" w:hAnsi="Angsana New" w:hint="cs"/>
          <w:sz w:val="28"/>
          <w:szCs w:val="28"/>
          <w:cs/>
        </w:rPr>
        <w:t xml:space="preserve"> (</w:t>
      </w:r>
      <w:r w:rsidR="00037242" w:rsidRPr="00AB49AC">
        <w:rPr>
          <w:rFonts w:ascii="Angsana New" w:hAnsi="Angsana New"/>
          <w:sz w:val="28"/>
          <w:szCs w:val="28"/>
          <w:cs/>
        </w:rPr>
        <w:t>บริษัทย่อย</w:t>
      </w:r>
      <w:r w:rsidR="00037242">
        <w:rPr>
          <w:rFonts w:ascii="Angsana New" w:hAnsi="Angsana New" w:hint="cs"/>
          <w:sz w:val="28"/>
          <w:szCs w:val="28"/>
          <w:cs/>
        </w:rPr>
        <w:t xml:space="preserve">) </w:t>
      </w:r>
      <w:r w:rsidRPr="00AB49AC">
        <w:rPr>
          <w:rFonts w:ascii="Angsana New" w:hAnsi="Angsana New"/>
          <w:sz w:val="28"/>
          <w:szCs w:val="28"/>
          <w:cs/>
        </w:rPr>
        <w:t xml:space="preserve">ตกลงทำสัญญาให้กู้ยืมเงินกับกรรมการบริษัทท่านหนึ่งจำนวนเงิน </w:t>
      </w:r>
      <w:r w:rsidRPr="00AB49AC">
        <w:rPr>
          <w:rFonts w:ascii="Angsana New" w:hAnsi="Angsana New"/>
          <w:sz w:val="28"/>
          <w:szCs w:val="28"/>
        </w:rPr>
        <w:t xml:space="preserve">0.2 </w:t>
      </w:r>
      <w:r w:rsidRPr="00AB49AC">
        <w:rPr>
          <w:rFonts w:ascii="Angsana New" w:hAnsi="Angsana New"/>
          <w:sz w:val="28"/>
          <w:szCs w:val="28"/>
          <w:cs/>
        </w:rPr>
        <w:t xml:space="preserve">ล้านบาท อัตราดอกเบี้ยร้อยละ </w:t>
      </w:r>
      <w:r w:rsidRPr="00AB49AC">
        <w:rPr>
          <w:rFonts w:ascii="Angsana New" w:hAnsi="Angsana New"/>
          <w:sz w:val="28"/>
          <w:szCs w:val="28"/>
        </w:rPr>
        <w:t xml:space="preserve">5 </w:t>
      </w:r>
      <w:r w:rsidRPr="00AB49AC">
        <w:rPr>
          <w:rFonts w:ascii="Angsana New" w:hAnsi="Angsana New"/>
          <w:sz w:val="28"/>
          <w:szCs w:val="28"/>
          <w:cs/>
        </w:rPr>
        <w:t xml:space="preserve">ต่อปี โดยตกลงชำระเงินต้นและดอกเบี้ยเดือนละ </w:t>
      </w:r>
      <w:r w:rsidRPr="00AB49AC">
        <w:rPr>
          <w:rFonts w:ascii="Angsana New" w:hAnsi="Angsana New"/>
          <w:sz w:val="28"/>
          <w:szCs w:val="28"/>
        </w:rPr>
        <w:t xml:space="preserve">30,000 </w:t>
      </w:r>
      <w:r w:rsidRPr="00AB49AC">
        <w:rPr>
          <w:rFonts w:ascii="Angsana New" w:hAnsi="Angsana New"/>
          <w:sz w:val="28"/>
          <w:szCs w:val="28"/>
          <w:cs/>
        </w:rPr>
        <w:t xml:space="preserve">บาท และมีกำหนดระยะเวลาไม่เกิน </w:t>
      </w:r>
      <w:r w:rsidRPr="00AB49AC">
        <w:rPr>
          <w:rFonts w:ascii="Angsana New" w:hAnsi="Angsana New"/>
          <w:sz w:val="28"/>
          <w:szCs w:val="28"/>
        </w:rPr>
        <w:t xml:space="preserve">7 </w:t>
      </w:r>
      <w:r w:rsidRPr="00AB49AC">
        <w:rPr>
          <w:rFonts w:ascii="Angsana New" w:hAnsi="Angsana New"/>
          <w:sz w:val="28"/>
          <w:szCs w:val="28"/>
          <w:cs/>
        </w:rPr>
        <w:t xml:space="preserve">เดือน ณ วันที่ </w:t>
      </w:r>
      <w:r w:rsidRPr="00AB49AC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AB49A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AB49AC">
        <w:rPr>
          <w:rFonts w:ascii="Angsana New" w:hAnsi="Angsana New"/>
          <w:sz w:val="28"/>
          <w:szCs w:val="28"/>
          <w:cs/>
        </w:rPr>
        <w:t xml:space="preserve"> </w:t>
      </w:r>
      <w:r w:rsidRPr="00AB49AC">
        <w:rPr>
          <w:rFonts w:ascii="Angsana New" w:hAnsi="Angsana New"/>
          <w:sz w:val="28"/>
          <w:szCs w:val="28"/>
        </w:rPr>
        <w:t xml:space="preserve">2567 </w:t>
      </w:r>
      <w:r w:rsidRPr="00AB49AC">
        <w:rPr>
          <w:rFonts w:ascii="Angsana New" w:hAnsi="Angsana New"/>
          <w:sz w:val="28"/>
          <w:szCs w:val="28"/>
          <w:cs/>
        </w:rPr>
        <w:t>บริษัทย่อยได้รับชำระเงินให้กู้ยืมครบแล้ว</w:t>
      </w:r>
    </w:p>
    <w:p w14:paraId="10547AB2" w14:textId="77777777" w:rsidR="0018130F" w:rsidRPr="00616CF4" w:rsidRDefault="0018130F" w:rsidP="00904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B41E37D" w14:textId="77777777" w:rsidR="00A13643" w:rsidRPr="004D088D" w:rsidRDefault="00133005" w:rsidP="00122D5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</w:t>
      </w:r>
      <w:r w:rsidR="00A13643" w:rsidRPr="004D088D">
        <w:rPr>
          <w:rFonts w:ascii="Angsana New" w:hAnsi="Angsana New" w:hint="cs"/>
          <w:b/>
          <w:bCs/>
          <w:sz w:val="28"/>
          <w:szCs w:val="28"/>
          <w:cs/>
        </w:rPr>
        <w:t>งินสดและรายการเทียบเท่าเงินสด</w:t>
      </w:r>
    </w:p>
    <w:p w14:paraId="00AB4751" w14:textId="77777777" w:rsidR="00A13643" w:rsidRPr="00664533" w:rsidRDefault="00A13643" w:rsidP="00AF18BF">
      <w:pPr>
        <w:tabs>
          <w:tab w:val="clear" w:pos="454"/>
          <w:tab w:val="clear" w:pos="680"/>
        </w:tabs>
        <w:spacing w:line="100" w:lineRule="atLeast"/>
        <w:ind w:right="125"/>
        <w:rPr>
          <w:rFonts w:ascii="Angsana New" w:hAnsi="Angsana New"/>
          <w:sz w:val="16"/>
          <w:szCs w:val="16"/>
        </w:rPr>
      </w:pPr>
    </w:p>
    <w:tbl>
      <w:tblPr>
        <w:tblW w:w="9841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1344"/>
        <w:gridCol w:w="251"/>
        <w:gridCol w:w="1176"/>
        <w:gridCol w:w="224"/>
        <w:gridCol w:w="1204"/>
        <w:gridCol w:w="266"/>
        <w:gridCol w:w="1190"/>
      </w:tblGrid>
      <w:tr w:rsidR="00A13643" w:rsidRPr="00B71DAC" w14:paraId="06728CB8" w14:textId="77777777" w:rsidTr="3A9E6488">
        <w:trPr>
          <w:trHeight w:val="113"/>
          <w:tblHeader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14:paraId="2D461D88" w14:textId="77777777" w:rsidR="00A13643" w:rsidRPr="00B71DAC" w:rsidRDefault="00A13643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5" w:type="dxa"/>
            <w:gridSpan w:val="7"/>
            <w:tcBorders>
              <w:top w:val="nil"/>
              <w:bottom w:val="single" w:sz="4" w:space="0" w:color="auto"/>
            </w:tcBorders>
          </w:tcPr>
          <w:p w14:paraId="36A78DD2" w14:textId="77777777" w:rsidR="00A13643" w:rsidRPr="00B71DAC" w:rsidRDefault="00A13643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1D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13643" w:rsidRPr="00B71DAC" w14:paraId="30A46E6B" w14:textId="77777777" w:rsidTr="3A9E6488">
        <w:trPr>
          <w:trHeight w:val="113"/>
          <w:tblHeader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14:paraId="73F8DB4D" w14:textId="77777777" w:rsidR="00A13643" w:rsidRPr="00B71DAC" w:rsidRDefault="00A13643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AE64A" w14:textId="77777777" w:rsidR="00A13643" w:rsidRPr="00B71DAC" w:rsidRDefault="00A13643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1D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" w:type="dxa"/>
            <w:tcBorders>
              <w:top w:val="single" w:sz="4" w:space="0" w:color="auto"/>
              <w:bottom w:val="nil"/>
            </w:tcBorders>
          </w:tcPr>
          <w:p w14:paraId="6BF20CEA" w14:textId="77777777" w:rsidR="00A13643" w:rsidRPr="00B71DAC" w:rsidRDefault="00A13643" w:rsidP="00AF2270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AA76F" w14:textId="77777777" w:rsidR="00A13643" w:rsidRPr="00B71DAC" w:rsidRDefault="00A13643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1D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09F" w:rsidRPr="00B71DAC" w14:paraId="524215D6" w14:textId="77777777" w:rsidTr="3A9E6488">
        <w:trPr>
          <w:trHeight w:val="113"/>
          <w:tblHeader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14:paraId="25F866C5" w14:textId="77777777" w:rsidR="005E709F" w:rsidRPr="00B71DAC" w:rsidRDefault="005E709F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149C8B90" w14:textId="7050A512" w:rsidR="005E709F" w:rsidRPr="00B71DAC" w:rsidRDefault="3A9E6488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1" w:type="dxa"/>
            <w:tcBorders>
              <w:top w:val="single" w:sz="4" w:space="0" w:color="auto"/>
              <w:bottom w:val="nil"/>
            </w:tcBorders>
          </w:tcPr>
          <w:p w14:paraId="0210DD7E" w14:textId="77777777" w:rsidR="005E709F" w:rsidRPr="00B71DAC" w:rsidRDefault="005E709F" w:rsidP="005E709F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BCC7579" w14:textId="51B7AF80" w:rsidR="005E709F" w:rsidRPr="00B71DAC" w:rsidRDefault="3A9E6488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14:paraId="3BF677DD" w14:textId="77777777" w:rsidR="005E709F" w:rsidRPr="00B71DAC" w:rsidRDefault="005E709F" w:rsidP="005E709F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48F91B0" w14:textId="47014408" w:rsidR="005E709F" w:rsidRPr="00B71DAC" w:rsidRDefault="3A9E6488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A778EA0" w14:textId="77777777" w:rsidR="005E709F" w:rsidRPr="00B71DAC" w:rsidRDefault="005E709F" w:rsidP="005E709F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CA03012" w14:textId="24E7C034" w:rsidR="005E709F" w:rsidRPr="00B71DAC" w:rsidRDefault="3A9E6488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48A7" w:rsidRPr="00B71DAC" w14:paraId="0FAF17F2" w14:textId="77777777" w:rsidTr="3A9E6488">
        <w:trPr>
          <w:trHeight w:val="113"/>
          <w:tblHeader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14:paraId="409AFFD2" w14:textId="77777777" w:rsidR="003C48A7" w:rsidRPr="00A24DCB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rPr>
                <w:rFonts w:ascii="Angsana New" w:hAnsi="Angsana New"/>
                <w:sz w:val="28"/>
                <w:szCs w:val="28"/>
              </w:rPr>
            </w:pPr>
            <w:r w:rsidRPr="00A24DCB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14:paraId="084B01C7" w14:textId="3F4329E8" w:rsidR="003C48A7" w:rsidRPr="00133005" w:rsidRDefault="00B21E0F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25F15E76" w14:textId="77777777" w:rsidR="003C48A7" w:rsidRPr="00A24DCB" w:rsidRDefault="003C48A7" w:rsidP="003C48A7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</w:tcPr>
          <w:p w14:paraId="5522C651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14:paraId="4F3E644B" w14:textId="77777777" w:rsidR="003C48A7" w:rsidRPr="00A24DCB" w:rsidRDefault="003C48A7" w:rsidP="003C48A7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14:paraId="70BD4DD7" w14:textId="7E6B71ED" w:rsidR="003C48A7" w:rsidRPr="00133005" w:rsidRDefault="00B21E0F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9C5AB75" w14:textId="77777777" w:rsidR="003C48A7" w:rsidRPr="00A24DCB" w:rsidRDefault="003C48A7" w:rsidP="003C48A7">
            <w:pPr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14:paraId="05CCA07F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3C48A7" w:rsidRPr="00B71DAC" w14:paraId="6313B2D6" w14:textId="77777777" w:rsidTr="3A9E6488">
        <w:trPr>
          <w:trHeight w:val="113"/>
          <w:tblHeader/>
        </w:trPr>
        <w:tc>
          <w:tcPr>
            <w:tcW w:w="4186" w:type="dxa"/>
            <w:tcBorders>
              <w:top w:val="nil"/>
              <w:bottom w:val="nil"/>
            </w:tcBorders>
            <w:vAlign w:val="bottom"/>
          </w:tcPr>
          <w:p w14:paraId="50E75BDB" w14:textId="77777777" w:rsidR="003C48A7" w:rsidRPr="00A24DCB" w:rsidRDefault="003C48A7" w:rsidP="003C48A7">
            <w:pPr>
              <w:pStyle w:val="1"/>
              <w:widowControl/>
              <w:ind w:right="122"/>
              <w:rPr>
                <w:rFonts w:ascii="Angsana New" w:hAnsi="Angsana New" w:cs="Angsana New"/>
                <w:color w:val="auto"/>
                <w:cs/>
              </w:rPr>
            </w:pPr>
            <w:r w:rsidRPr="00A24DCB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เงินฝาก</w:t>
            </w:r>
            <w:r w:rsidRPr="00A24DCB">
              <w:rPr>
                <w:rFonts w:ascii="Angsana New" w:hAnsi="Angsana New" w:cs="Angsana New" w:hint="cs"/>
                <w:color w:val="auto"/>
                <w:cs/>
              </w:rPr>
              <w:t>สถาบันการเงิน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  <w:vAlign w:val="bottom"/>
          </w:tcPr>
          <w:p w14:paraId="68029F63" w14:textId="2B3D1B6E" w:rsidR="003C48A7" w:rsidRPr="00133005" w:rsidRDefault="00B21E0F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168,850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bottom"/>
          </w:tcPr>
          <w:p w14:paraId="096E06FE" w14:textId="77777777" w:rsidR="003C48A7" w:rsidRPr="00A24DCB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vAlign w:val="bottom"/>
          </w:tcPr>
          <w:p w14:paraId="43880AB9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65,548</w:t>
            </w:r>
          </w:p>
        </w:tc>
        <w:tc>
          <w:tcPr>
            <w:tcW w:w="224" w:type="dxa"/>
            <w:tcBorders>
              <w:top w:val="nil"/>
              <w:bottom w:val="nil"/>
            </w:tcBorders>
            <w:vAlign w:val="bottom"/>
          </w:tcPr>
          <w:p w14:paraId="27286A95" w14:textId="77777777" w:rsidR="003C48A7" w:rsidRPr="00A24DCB" w:rsidRDefault="003C48A7" w:rsidP="003C48A7">
            <w:pPr>
              <w:pStyle w:val="Heading7"/>
              <w:ind w:right="122" w:firstLine="406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vAlign w:val="bottom"/>
          </w:tcPr>
          <w:p w14:paraId="250E56B3" w14:textId="13C889DF" w:rsidR="003C48A7" w:rsidRPr="00133005" w:rsidRDefault="00B21E0F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56,806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64AB2A5A" w14:textId="77777777" w:rsidR="003C48A7" w:rsidRPr="00A24DCB" w:rsidRDefault="003C48A7" w:rsidP="003C48A7">
            <w:pPr>
              <w:pStyle w:val="Heading7"/>
              <w:ind w:right="122" w:firstLine="406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bottom"/>
          </w:tcPr>
          <w:p w14:paraId="1A2F9638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24,200</w:t>
            </w:r>
          </w:p>
        </w:tc>
      </w:tr>
      <w:tr w:rsidR="003C48A7" w:rsidRPr="00B71DAC" w14:paraId="17AF53AA" w14:textId="77777777" w:rsidTr="3A9E6488">
        <w:trPr>
          <w:trHeight w:val="20"/>
        </w:trPr>
        <w:tc>
          <w:tcPr>
            <w:tcW w:w="4186" w:type="dxa"/>
            <w:tcBorders>
              <w:bottom w:val="nil"/>
            </w:tcBorders>
            <w:vAlign w:val="bottom"/>
          </w:tcPr>
          <w:p w14:paraId="12C7D312" w14:textId="77777777" w:rsidR="003C48A7" w:rsidRPr="00A24DCB" w:rsidRDefault="003C48A7" w:rsidP="003C48A7">
            <w:pPr>
              <w:pStyle w:val="1"/>
              <w:widowControl/>
              <w:ind w:right="122"/>
              <w:rPr>
                <w:rFonts w:ascii="Angsana New" w:hAnsi="Angsana New" w:cs="Angsana New"/>
                <w:color w:val="auto"/>
                <w:cs/>
              </w:rPr>
            </w:pPr>
            <w:r w:rsidRPr="00A24DCB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B3480" w14:textId="2D815D1A" w:rsidR="003C48A7" w:rsidRPr="00133005" w:rsidRDefault="00B21E0F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169,125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bottom"/>
          </w:tcPr>
          <w:p w14:paraId="4159FAB9" w14:textId="77777777" w:rsidR="003C48A7" w:rsidRPr="00A24DCB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BF4C6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66,100</w:t>
            </w:r>
          </w:p>
        </w:tc>
        <w:tc>
          <w:tcPr>
            <w:tcW w:w="224" w:type="dxa"/>
            <w:tcBorders>
              <w:top w:val="nil"/>
              <w:bottom w:val="nil"/>
            </w:tcBorders>
            <w:vAlign w:val="bottom"/>
          </w:tcPr>
          <w:p w14:paraId="0A56BDC6" w14:textId="77777777" w:rsidR="003C48A7" w:rsidRPr="00A24DCB" w:rsidRDefault="003C48A7" w:rsidP="003C48A7">
            <w:pPr>
              <w:pStyle w:val="Heading7"/>
              <w:ind w:right="122" w:firstLine="406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76F1" w14:textId="5E450A1D" w:rsidR="003C48A7" w:rsidRPr="00133005" w:rsidRDefault="00B21E0F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57,021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7FE267A1" w14:textId="77777777" w:rsidR="003C48A7" w:rsidRPr="00A24DCB" w:rsidRDefault="003C48A7" w:rsidP="003C48A7">
            <w:pPr>
              <w:pStyle w:val="Heading7"/>
              <w:ind w:right="122" w:firstLine="406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490A4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24,522</w:t>
            </w:r>
          </w:p>
        </w:tc>
      </w:tr>
    </w:tbl>
    <w:p w14:paraId="39AA02EC" w14:textId="77777777" w:rsidR="0051714A" w:rsidRPr="004F60BE" w:rsidRDefault="0051714A" w:rsidP="0051714A">
      <w:pPr>
        <w:tabs>
          <w:tab w:val="clear" w:pos="454"/>
          <w:tab w:val="clear" w:pos="680"/>
        </w:tabs>
        <w:spacing w:line="100" w:lineRule="atLeast"/>
        <w:ind w:right="125"/>
        <w:rPr>
          <w:rFonts w:ascii="Angsana New" w:hAnsi="Angsana New"/>
          <w:sz w:val="16"/>
          <w:szCs w:val="16"/>
        </w:rPr>
      </w:pPr>
    </w:p>
    <w:p w14:paraId="2F4A16D2" w14:textId="7D087E1E" w:rsidR="00123C04" w:rsidRPr="00133005" w:rsidRDefault="0080279A" w:rsidP="3A9E6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10A5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21E0F">
        <w:rPr>
          <w:rFonts w:ascii="Angsana New" w:hAnsi="Angsana New"/>
          <w:sz w:val="28"/>
          <w:szCs w:val="28"/>
        </w:rPr>
        <w:t>3</w:t>
      </w:r>
      <w:r w:rsidR="00724EB7" w:rsidRPr="00B21E0F">
        <w:rPr>
          <w:rFonts w:ascii="Angsana New" w:hAnsi="Angsana New"/>
          <w:sz w:val="28"/>
          <w:szCs w:val="28"/>
        </w:rPr>
        <w:t>1</w:t>
      </w:r>
      <w:r w:rsidRPr="00B21E0F">
        <w:rPr>
          <w:rFonts w:ascii="Angsana New" w:hAnsi="Angsana New"/>
          <w:sz w:val="28"/>
          <w:szCs w:val="28"/>
        </w:rPr>
        <w:t xml:space="preserve"> </w:t>
      </w:r>
      <w:r w:rsidR="00724EB7" w:rsidRPr="00B21E0F">
        <w:rPr>
          <w:rFonts w:ascii="Angsana New" w:hAnsi="Angsana New"/>
          <w:sz w:val="28"/>
          <w:szCs w:val="28"/>
          <w:cs/>
        </w:rPr>
        <w:t>ธันวาคม</w:t>
      </w:r>
      <w:r w:rsidRPr="00B21E0F">
        <w:rPr>
          <w:rFonts w:ascii="Angsana New" w:hAnsi="Angsana New"/>
          <w:sz w:val="28"/>
          <w:szCs w:val="28"/>
          <w:cs/>
        </w:rPr>
        <w:t xml:space="preserve"> </w:t>
      </w:r>
      <w:r w:rsidR="000C0514" w:rsidRPr="00B21E0F">
        <w:rPr>
          <w:rFonts w:ascii="Angsana New" w:hAnsi="Angsana New"/>
          <w:sz w:val="28"/>
          <w:szCs w:val="28"/>
        </w:rPr>
        <w:t>2567</w:t>
      </w:r>
      <w:r w:rsidRPr="00710A5A">
        <w:rPr>
          <w:rFonts w:ascii="Angsana New" w:hAnsi="Angsana New"/>
          <w:sz w:val="28"/>
          <w:szCs w:val="28"/>
        </w:rPr>
        <w:t xml:space="preserve"> </w:t>
      </w:r>
      <w:r w:rsidRPr="00710A5A">
        <w:rPr>
          <w:rFonts w:ascii="Angsana New" w:hAnsi="Angsana New"/>
          <w:sz w:val="28"/>
          <w:szCs w:val="28"/>
          <w:cs/>
        </w:rPr>
        <w:t xml:space="preserve">และ </w:t>
      </w:r>
      <w:r w:rsidR="000C0514" w:rsidRPr="00710A5A">
        <w:rPr>
          <w:rFonts w:ascii="Angsana New" w:hAnsi="Angsana New"/>
          <w:sz w:val="28"/>
          <w:szCs w:val="28"/>
        </w:rPr>
        <w:t>2566</w:t>
      </w:r>
      <w:r w:rsidRPr="00710A5A">
        <w:rPr>
          <w:rFonts w:ascii="Angsana New" w:hAnsi="Angsana New"/>
          <w:sz w:val="28"/>
          <w:szCs w:val="28"/>
          <w:cs/>
        </w:rPr>
        <w:t xml:space="preserve"> </w:t>
      </w:r>
      <w:r w:rsidR="00123C04" w:rsidRPr="00710A5A">
        <w:rPr>
          <w:rFonts w:ascii="Angsana New" w:hAnsi="Angsana New"/>
          <w:sz w:val="28"/>
          <w:szCs w:val="28"/>
          <w:cs/>
        </w:rPr>
        <w:t>กลุ่มบริษัทมีเงินฝากออมทรัพย์ ซึ่งมี</w:t>
      </w:r>
      <w:r w:rsidR="00123C04" w:rsidRPr="00133005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="000532ED" w:rsidRPr="00B21E0F">
        <w:rPr>
          <w:rFonts w:ascii="Angsana New" w:hAnsi="Angsana New"/>
          <w:sz w:val="28"/>
          <w:szCs w:val="28"/>
        </w:rPr>
        <w:t>0.</w:t>
      </w:r>
      <w:r w:rsidR="00B21E0F" w:rsidRPr="00B21E0F">
        <w:rPr>
          <w:rFonts w:ascii="Angsana New" w:hAnsi="Angsana New"/>
          <w:sz w:val="28"/>
          <w:szCs w:val="28"/>
        </w:rPr>
        <w:t>4</w:t>
      </w:r>
      <w:r w:rsidR="000532ED" w:rsidRPr="00B21E0F">
        <w:rPr>
          <w:rFonts w:ascii="Angsana New" w:hAnsi="Angsana New"/>
          <w:sz w:val="28"/>
          <w:szCs w:val="28"/>
        </w:rPr>
        <w:t>0</w:t>
      </w:r>
      <w:r w:rsidR="000532ED" w:rsidRPr="00133005">
        <w:rPr>
          <w:rFonts w:ascii="Angsana New" w:hAnsi="Angsana New"/>
          <w:sz w:val="28"/>
          <w:szCs w:val="28"/>
        </w:rPr>
        <w:t xml:space="preserve"> </w:t>
      </w:r>
      <w:r w:rsidR="00123C04" w:rsidRPr="00133005">
        <w:rPr>
          <w:rFonts w:ascii="Angsana New" w:hAnsi="Angsana New"/>
          <w:sz w:val="28"/>
          <w:szCs w:val="28"/>
          <w:cs/>
        </w:rPr>
        <w:t>ต่อปีและ</w:t>
      </w:r>
      <w:r w:rsidR="00A9220E" w:rsidRPr="00133005">
        <w:rPr>
          <w:rFonts w:ascii="Angsana New" w:hAnsi="Angsana New"/>
          <w:sz w:val="28"/>
          <w:szCs w:val="28"/>
          <w:cs/>
        </w:rPr>
        <w:t xml:space="preserve">ร้อยละ </w:t>
      </w:r>
      <w:r w:rsidR="3A9E6488" w:rsidRPr="3A9E6488">
        <w:rPr>
          <w:rFonts w:ascii="Angsana New" w:hAnsi="Angsana New"/>
          <w:sz w:val="28"/>
          <w:szCs w:val="28"/>
        </w:rPr>
        <w:t>0.50 - 0.60</w:t>
      </w:r>
      <w:r w:rsidR="00133005" w:rsidRPr="00133005">
        <w:rPr>
          <w:rFonts w:ascii="Angsana New" w:hAnsi="Angsana New"/>
          <w:sz w:val="28"/>
          <w:szCs w:val="28"/>
        </w:rPr>
        <w:t xml:space="preserve"> </w:t>
      </w:r>
      <w:r w:rsidR="00123C04" w:rsidRPr="00133005">
        <w:rPr>
          <w:rFonts w:ascii="Angsana New" w:hAnsi="Angsana New"/>
          <w:sz w:val="28"/>
          <w:szCs w:val="28"/>
          <w:cs/>
        </w:rPr>
        <w:t>ต่อปี ตามลำดับ (งบการเงินเฉพาะกิจการ</w:t>
      </w:r>
      <w:r w:rsidR="00123C04" w:rsidRPr="00133005">
        <w:rPr>
          <w:rFonts w:ascii="Angsana New" w:hAnsi="Angsana New"/>
          <w:sz w:val="28"/>
          <w:szCs w:val="28"/>
        </w:rPr>
        <w:t xml:space="preserve">: </w:t>
      </w:r>
      <w:r w:rsidR="00123C04" w:rsidRPr="00133005">
        <w:rPr>
          <w:rFonts w:ascii="Angsana New" w:hAnsi="Angsana New"/>
          <w:sz w:val="28"/>
          <w:szCs w:val="28"/>
          <w:cs/>
        </w:rPr>
        <w:t xml:space="preserve">ร้อยละ </w:t>
      </w:r>
      <w:r w:rsidR="000532ED" w:rsidRPr="00B21E0F">
        <w:rPr>
          <w:rFonts w:ascii="Angsana New" w:hAnsi="Angsana New"/>
          <w:sz w:val="28"/>
          <w:szCs w:val="28"/>
        </w:rPr>
        <w:t>0.</w:t>
      </w:r>
      <w:r w:rsidR="00B21E0F">
        <w:rPr>
          <w:rFonts w:ascii="Angsana New" w:hAnsi="Angsana New"/>
          <w:sz w:val="28"/>
          <w:szCs w:val="28"/>
        </w:rPr>
        <w:t>40</w:t>
      </w:r>
      <w:r w:rsidR="00123C04" w:rsidRPr="00133005">
        <w:rPr>
          <w:rFonts w:ascii="Angsana New" w:hAnsi="Angsana New"/>
          <w:sz w:val="28"/>
          <w:szCs w:val="28"/>
        </w:rPr>
        <w:t xml:space="preserve"> </w:t>
      </w:r>
      <w:r w:rsidR="00A9220E" w:rsidRPr="00133005">
        <w:rPr>
          <w:rFonts w:ascii="Angsana New" w:hAnsi="Angsana New"/>
          <w:sz w:val="28"/>
          <w:szCs w:val="28"/>
          <w:cs/>
        </w:rPr>
        <w:t>ต่อปี</w:t>
      </w:r>
      <w:r w:rsidR="0088144E" w:rsidRPr="00133005">
        <w:rPr>
          <w:rFonts w:ascii="Angsana New" w:hAnsi="Angsana New"/>
          <w:sz w:val="28"/>
          <w:szCs w:val="28"/>
          <w:cs/>
        </w:rPr>
        <w:t xml:space="preserve"> </w:t>
      </w:r>
      <w:r w:rsidR="00123C04" w:rsidRPr="00133005">
        <w:rPr>
          <w:rFonts w:ascii="Angsana New" w:hAnsi="Angsana New"/>
          <w:sz w:val="28"/>
          <w:szCs w:val="28"/>
          <w:cs/>
        </w:rPr>
        <w:t>และ</w:t>
      </w:r>
      <w:r w:rsidR="00A9220E" w:rsidRPr="00133005">
        <w:rPr>
          <w:rFonts w:ascii="Angsana New" w:hAnsi="Angsana New"/>
          <w:sz w:val="28"/>
          <w:szCs w:val="28"/>
          <w:cs/>
        </w:rPr>
        <w:t>ร้อยละ</w:t>
      </w:r>
      <w:r w:rsidR="00123C04" w:rsidRPr="00133005">
        <w:rPr>
          <w:rFonts w:ascii="Angsana New" w:hAnsi="Angsana New"/>
          <w:sz w:val="28"/>
          <w:szCs w:val="28"/>
          <w:cs/>
        </w:rPr>
        <w:t xml:space="preserve"> </w:t>
      </w:r>
      <w:r w:rsidR="3A9E6488" w:rsidRPr="3A9E6488">
        <w:rPr>
          <w:rFonts w:ascii="Angsana New" w:hAnsi="Angsana New"/>
          <w:sz w:val="28"/>
          <w:szCs w:val="28"/>
        </w:rPr>
        <w:t xml:space="preserve">0.50 - 0.60 </w:t>
      </w:r>
      <w:r w:rsidR="00123C04" w:rsidRPr="00133005">
        <w:rPr>
          <w:rFonts w:ascii="Angsana New" w:hAnsi="Angsana New"/>
          <w:sz w:val="28"/>
          <w:szCs w:val="28"/>
          <w:cs/>
        </w:rPr>
        <w:t>ต่อปีตามลำดับ)</w:t>
      </w:r>
      <w:r w:rsidR="00123C04" w:rsidRPr="00133005">
        <w:rPr>
          <w:rFonts w:ascii="Angsana New" w:hAnsi="Angsana New"/>
          <w:sz w:val="28"/>
          <w:szCs w:val="28"/>
        </w:rPr>
        <w:t xml:space="preserve">  </w:t>
      </w:r>
      <w:r w:rsidR="00123C04" w:rsidRPr="00133005">
        <w:rPr>
          <w:rFonts w:ascii="Angsana New" w:hAnsi="Angsana New"/>
          <w:sz w:val="28"/>
          <w:szCs w:val="28"/>
          <w:cs/>
        </w:rPr>
        <w:t xml:space="preserve"> </w:t>
      </w:r>
    </w:p>
    <w:p w14:paraId="2334F3C2" w14:textId="77777777" w:rsidR="00664533" w:rsidRPr="004F60BE" w:rsidRDefault="00664533" w:rsidP="007532AC">
      <w:pPr>
        <w:tabs>
          <w:tab w:val="clear" w:pos="454"/>
          <w:tab w:val="clear" w:pos="680"/>
        </w:tabs>
        <w:spacing w:line="100" w:lineRule="atLeast"/>
        <w:ind w:right="125"/>
        <w:rPr>
          <w:rFonts w:ascii="Angsana New" w:hAnsi="Angsana New"/>
          <w:sz w:val="16"/>
          <w:szCs w:val="16"/>
        </w:rPr>
      </w:pPr>
    </w:p>
    <w:p w14:paraId="34B3AD47" w14:textId="77777777" w:rsidR="00631AF5" w:rsidRDefault="00631AF5" w:rsidP="00BE085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ลูกหนี้</w:t>
      </w:r>
      <w:r w:rsidRPr="00FE31D2">
        <w:rPr>
          <w:rFonts w:ascii="Angsana New" w:hAnsi="Angsana New"/>
          <w:b/>
          <w:bCs/>
          <w:sz w:val="28"/>
          <w:szCs w:val="28"/>
          <w:cs/>
        </w:rPr>
        <w:t>การค้าและลูกหนี้หมุนเวียนอื่น</w:t>
      </w:r>
    </w:p>
    <w:p w14:paraId="6688C5E5" w14:textId="77777777" w:rsidR="0047233C" w:rsidRPr="004F60BE" w:rsidRDefault="0047233C" w:rsidP="00AF18BF">
      <w:pPr>
        <w:tabs>
          <w:tab w:val="clear" w:pos="454"/>
          <w:tab w:val="clear" w:pos="680"/>
        </w:tabs>
        <w:spacing w:line="100" w:lineRule="atLeast"/>
        <w:ind w:right="125"/>
        <w:rPr>
          <w:rFonts w:ascii="Angsana New" w:hAnsi="Angsana New"/>
          <w:sz w:val="16"/>
          <w:szCs w:val="16"/>
          <w:cs/>
        </w:rPr>
      </w:pPr>
    </w:p>
    <w:tbl>
      <w:tblPr>
        <w:tblW w:w="9911" w:type="dxa"/>
        <w:tblLook w:val="04A0" w:firstRow="1" w:lastRow="0" w:firstColumn="1" w:lastColumn="0" w:noHBand="0" w:noVBand="1"/>
      </w:tblPr>
      <w:tblGrid>
        <w:gridCol w:w="4816"/>
        <w:gridCol w:w="1077"/>
        <w:gridCol w:w="263"/>
        <w:gridCol w:w="1081"/>
        <w:gridCol w:w="239"/>
        <w:gridCol w:w="1091"/>
        <w:gridCol w:w="263"/>
        <w:gridCol w:w="1081"/>
      </w:tblGrid>
      <w:tr w:rsidR="00C62F43" w:rsidRPr="00587235" w14:paraId="7B5D1F56" w14:textId="77777777" w:rsidTr="009A519F">
        <w:trPr>
          <w:trHeight w:val="20"/>
          <w:tblHeader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424E0" w14:textId="77777777" w:rsidR="00C62F43" w:rsidRPr="00587235" w:rsidRDefault="00C62F43" w:rsidP="0061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CE0AD7" w14:textId="77777777" w:rsidR="00C62F43" w:rsidRPr="00587235" w:rsidRDefault="00C62F43" w:rsidP="0061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62F43" w:rsidRPr="00587235" w14:paraId="349A403D" w14:textId="77777777" w:rsidTr="009A519F">
        <w:trPr>
          <w:trHeight w:val="20"/>
          <w:tblHeader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90CE9" w14:textId="77777777" w:rsidR="00C62F43" w:rsidRPr="00587235" w:rsidRDefault="00C62F43" w:rsidP="0061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9351D" w14:textId="77777777" w:rsidR="00C62F43" w:rsidRPr="00587235" w:rsidRDefault="00C62F43" w:rsidP="0061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7C8A6" w14:textId="77777777" w:rsidR="00C62F43" w:rsidRPr="00587235" w:rsidRDefault="00C62F43" w:rsidP="0061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A991AB" w14:textId="77777777" w:rsidR="00C62F43" w:rsidRPr="00587235" w:rsidRDefault="00C62F43" w:rsidP="0061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AF5" w:rsidRPr="00587235" w14:paraId="61C366F8" w14:textId="77777777" w:rsidTr="009A519F">
        <w:trPr>
          <w:trHeight w:val="20"/>
          <w:tblHeader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FC237" w14:textId="77777777" w:rsidR="005E709F" w:rsidRPr="00587235" w:rsidRDefault="005E709F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8822D0" w14:textId="1333CBC5" w:rsidR="005E709F" w:rsidRPr="00587235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A2F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BEAA2" w14:textId="77777777" w:rsidR="005E709F" w:rsidRPr="00587235" w:rsidRDefault="005E709F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DCA5D4" w14:textId="348AE8AA" w:rsidR="005E709F" w:rsidRPr="00587235" w:rsidRDefault="3A9E6488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FF0C9" w14:textId="77777777" w:rsidR="005E709F" w:rsidRPr="00587235" w:rsidRDefault="005E709F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87BD69" w14:textId="0BB2D33D" w:rsidR="005E709F" w:rsidRPr="00587235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A2F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4A9CD" w14:textId="77777777" w:rsidR="005E709F" w:rsidRPr="00587235" w:rsidRDefault="005E709F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EF550" w14:textId="18BCCBB4" w:rsidR="005E709F" w:rsidRPr="00587235" w:rsidRDefault="3A9E6488" w:rsidP="005E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1AF5" w:rsidRPr="00587235" w14:paraId="06CA5BC5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21B71" w14:textId="08CCAE9B" w:rsidR="003C48A7" w:rsidRPr="00587235" w:rsidRDefault="00631AF5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9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ลูกหนี้หมุนเวียนอื่น-กิจการที่เกี่ยวข้องกัน</w:t>
            </w:r>
            <w:r w:rsidR="003C48A7" w:rsidRPr="00F419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3C48A7" w:rsidRPr="00F419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3C48A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3C48A7" w:rsidRPr="00F419F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758079" w14:textId="261778D9" w:rsidR="003C48A7" w:rsidRPr="00DE1334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47D"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E7DCA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C48B7F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2BBB8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CE6AD4" w14:textId="218E978B" w:rsidR="003C48A7" w:rsidRPr="00DE1334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0AA04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35C523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2,260</w:t>
            </w:r>
          </w:p>
        </w:tc>
      </w:tr>
      <w:tr w:rsidR="00631AF5" w:rsidRPr="00587235" w14:paraId="129E4208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FC457" w14:textId="6A88B92F" w:rsidR="003C48A7" w:rsidRPr="00BE7E1C" w:rsidRDefault="00631AF5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1A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3B52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การค้าและลูกหนี้</w:t>
            </w:r>
            <w:r w:rsidRPr="00631A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หมุนเวียนอื่น-กิจการ</w:t>
            </w:r>
            <w:r w:rsidR="00B02B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5FFD593" w14:textId="77777777" w:rsidR="003C48A7" w:rsidRPr="00DE1334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8A91F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CC762C4" w14:textId="77777777" w:rsidR="3A9E6488" w:rsidRPr="009A519F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5B4DD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098C37B" w14:textId="77777777" w:rsidR="003C48A7" w:rsidRPr="00DE1334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2EE5C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D625EFC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AF5" w:rsidRPr="00587235" w14:paraId="61D0D4C6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93902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0E623C" w14:textId="5B100277" w:rsidR="003C48A7" w:rsidRPr="00A40FA9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FA9">
              <w:rPr>
                <w:rFonts w:ascii="Angsana New" w:hAnsi="Angsana New"/>
                <w:sz w:val="28"/>
                <w:szCs w:val="28"/>
              </w:rPr>
              <w:t>43,850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7B4EE" w14:textId="77777777" w:rsidR="003C48A7" w:rsidRPr="00A40FA9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B6D9AD" w14:textId="77777777" w:rsidR="3A9E6488" w:rsidRPr="00A40FA9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FA9">
              <w:rPr>
                <w:rFonts w:ascii="Angsana New" w:hAnsi="Angsana New"/>
                <w:sz w:val="28"/>
                <w:szCs w:val="28"/>
              </w:rPr>
              <w:t>31,966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81E77" w14:textId="77777777" w:rsidR="003C48A7" w:rsidRPr="00A40FA9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61228B" w14:textId="7370E0B7" w:rsidR="003C48A7" w:rsidRPr="00A40FA9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FA9">
              <w:rPr>
                <w:rFonts w:ascii="Angsana New" w:hAnsi="Angsana New"/>
                <w:sz w:val="28"/>
                <w:szCs w:val="28"/>
              </w:rPr>
              <w:t>42,626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9C2FD" w14:textId="77777777" w:rsidR="003C48A7" w:rsidRPr="00A40FA9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2C58F4" w14:textId="77777777" w:rsidR="3A9E6488" w:rsidRPr="00A40FA9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FA9">
              <w:rPr>
                <w:rFonts w:ascii="Angsana New" w:hAnsi="Angsana New"/>
                <w:sz w:val="28"/>
                <w:szCs w:val="28"/>
              </w:rPr>
              <w:t>31,186</w:t>
            </w:r>
          </w:p>
        </w:tc>
      </w:tr>
      <w:tr w:rsidR="005362A6" w:rsidRPr="00587235" w14:paraId="2968C9F6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6CD12" w14:textId="77777777" w:rsidR="005362A6" w:rsidRPr="00C7371D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5DA89C" w14:textId="54345C46" w:rsidR="005362A6" w:rsidRPr="00DE1334" w:rsidRDefault="009A2F41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(3,955)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AFB6B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25C1A9" w14:textId="732C580D" w:rsidR="005362A6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2A6">
              <w:rPr>
                <w:rFonts w:ascii="Angsana New" w:hAnsi="Angsana New"/>
                <w:sz w:val="28"/>
                <w:szCs w:val="28"/>
              </w:rPr>
              <w:t>(1,888)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1027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B5EEC" w14:textId="67F9E922" w:rsidR="005362A6" w:rsidRPr="00DE1334" w:rsidRDefault="009A2F41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(3,465)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5588A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20CAC3" w14:textId="35F13F6C" w:rsidR="005362A6" w:rsidRPr="00545E19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5E19">
              <w:rPr>
                <w:rFonts w:ascii="Angsana New" w:hAnsi="Angsana New"/>
                <w:sz w:val="28"/>
                <w:szCs w:val="28"/>
              </w:rPr>
              <w:t>(1,398)</w:t>
            </w:r>
          </w:p>
        </w:tc>
      </w:tr>
      <w:tr w:rsidR="005362A6" w:rsidRPr="00587235" w14:paraId="2096EA67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E4AE6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4F74">
              <w:rPr>
                <w:rFonts w:ascii="Angsana New" w:hAnsi="Angsana New"/>
                <w:sz w:val="28"/>
                <w:szCs w:val="28"/>
                <w:cs/>
              </w:rPr>
              <w:t>ลูกหนี้การค้า-สุทธิ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AAFABE" w14:textId="7D7D9EF4" w:rsidR="005362A6" w:rsidRPr="00DE1334" w:rsidRDefault="009A2F41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625D5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2B8665" w14:textId="79A9BF66" w:rsidR="005362A6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2A6">
              <w:rPr>
                <w:rFonts w:ascii="Angsana New" w:hAnsi="Angsana New"/>
                <w:sz w:val="28"/>
                <w:szCs w:val="28"/>
              </w:rPr>
              <w:t>30,078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39900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1985D7" w14:textId="739F1D90" w:rsidR="005362A6" w:rsidRPr="00DE1334" w:rsidRDefault="009A2F41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E7600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0DA091" w14:textId="3C1B9859" w:rsidR="005362A6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29,788</w:t>
            </w:r>
          </w:p>
        </w:tc>
      </w:tr>
      <w:tr w:rsidR="00631AF5" w:rsidRPr="00587235" w14:paraId="24316E75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3D4BCD" w14:textId="0AD3F446" w:rsidR="003C48A7" w:rsidRPr="00C7371D" w:rsidRDefault="00E4761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B30B1" w14:textId="77777777" w:rsidR="003C48A7" w:rsidRPr="00DE1334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0EDB5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7BB8B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60C18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2FBB0" w14:textId="77777777" w:rsidR="003C48A7" w:rsidRPr="00DE1334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37203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1F79B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519F" w:rsidRPr="00587235" w14:paraId="37924610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FF979" w14:textId="7CF78BE2" w:rsidR="009A519F" w:rsidRPr="00AB49AC" w:rsidRDefault="009A519F" w:rsidP="009A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ลูกหนี้เงินประกันสำหรับโครงการกำจัดและบำบัดกากของเสีย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2657B" w14:textId="078BCCC2" w:rsidR="009A519F" w:rsidRPr="00DE1334" w:rsidRDefault="009A519F" w:rsidP="009A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074F" w14:textId="77777777" w:rsidR="009A519F" w:rsidRPr="00587235" w:rsidRDefault="009A519F" w:rsidP="009A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143A1" w14:textId="193ADA50" w:rsidR="009A519F" w:rsidRDefault="009A519F" w:rsidP="009A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C60D7" w14:textId="77777777" w:rsidR="009A519F" w:rsidRPr="00587235" w:rsidRDefault="009A519F" w:rsidP="009A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BDA91" w14:textId="01D5EC82" w:rsidR="009A519F" w:rsidRPr="00DE1334" w:rsidRDefault="009A519F" w:rsidP="009A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CAEF" w14:textId="77777777" w:rsidR="009A519F" w:rsidRPr="00587235" w:rsidRDefault="009A519F" w:rsidP="009A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21FFF" w14:textId="06DEE89C" w:rsidR="009A519F" w:rsidRDefault="009A519F" w:rsidP="009A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AF5" w:rsidRPr="00587235" w14:paraId="415FC8B9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E9271" w14:textId="77777777" w:rsidR="00DC1462" w:rsidRDefault="00DC1462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5F429E" w14:textId="2C71D4E8" w:rsidR="00DC1462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C8507" w14:textId="77777777" w:rsidR="00DC1462" w:rsidRPr="00587235" w:rsidRDefault="00DC1462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79CEF4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2,752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A92A7" w14:textId="77777777" w:rsidR="00DC1462" w:rsidRPr="00587235" w:rsidRDefault="00DC1462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C5AA54" w14:textId="4C976F42" w:rsidR="00DC1462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38645" w14:textId="77777777" w:rsidR="00DC1462" w:rsidRPr="00587235" w:rsidRDefault="00DC1462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9BAD6C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</w:tr>
      <w:tr w:rsidR="003B52D9" w:rsidRPr="00587235" w14:paraId="4D8E41CF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7B118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B1DA89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97424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894FA8" w14:textId="77777777" w:rsidR="003B52D9" w:rsidRPr="3A9E6488" w:rsidRDefault="003B52D9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1E448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F6890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B1DF3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8D19C" w14:textId="77777777" w:rsidR="003B52D9" w:rsidRPr="3A9E6488" w:rsidRDefault="003B52D9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2D9" w:rsidRPr="00587235" w14:paraId="48FE297C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B74FE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13D82C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8B451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0A782C" w14:textId="77777777" w:rsidR="003B52D9" w:rsidRPr="3A9E6488" w:rsidRDefault="003B52D9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B11FD9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1FCF60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38657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25AA2C" w14:textId="77777777" w:rsidR="003B52D9" w:rsidRPr="3A9E6488" w:rsidRDefault="003B52D9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2D9" w:rsidRPr="00587235" w14:paraId="02950ACE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69B03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D561F0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AEF3C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58A05C" w14:textId="77777777" w:rsidR="003B52D9" w:rsidRPr="3A9E6488" w:rsidRDefault="003B52D9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CD698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9151B9" w14:textId="77777777" w:rsidR="003B52D9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8EB25" w14:textId="77777777" w:rsidR="003B52D9" w:rsidRPr="00587235" w:rsidRDefault="003B52D9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61A21C" w14:textId="77777777" w:rsidR="003B52D9" w:rsidRPr="3A9E6488" w:rsidRDefault="003B52D9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AF5" w:rsidRPr="00587235" w14:paraId="17BF120D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18485" w14:textId="77777777" w:rsidR="00B64E5C" w:rsidRDefault="00B64E5C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ภาษีเงินได้ถูกหัก ณ ที่จ่าย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9E4254" w14:textId="3B621838" w:rsidR="00B64E5C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7,899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E926FA" w14:textId="77777777" w:rsidR="00B64E5C" w:rsidRPr="00587235" w:rsidRDefault="00B64E5C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A5106F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6,176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2F4E45" w14:textId="77777777" w:rsidR="00B64E5C" w:rsidRPr="00587235" w:rsidRDefault="00B64E5C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A5C50" w14:textId="3002CDCD" w:rsidR="00B64E5C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7,088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BFDB0" w14:textId="77777777" w:rsidR="00B64E5C" w:rsidRPr="00587235" w:rsidRDefault="00B64E5C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B19D23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5,987</w:t>
            </w:r>
          </w:p>
        </w:tc>
      </w:tr>
      <w:tr w:rsidR="00631AF5" w:rsidRPr="00587235" w14:paraId="3840D87F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6B56F" w14:textId="77777777" w:rsidR="003C48A7" w:rsidRPr="00C7371D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0CECF" w14:textId="53D606FD" w:rsidR="003C48A7" w:rsidRPr="00DE1334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</w:t>
            </w:r>
            <w:r w:rsidR="009C34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FA98D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85668A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07026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4789CA" w14:textId="155B05D6" w:rsidR="003C48A7" w:rsidRPr="00DE1334" w:rsidRDefault="009A2F41" w:rsidP="00B6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10692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151D81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430</w:t>
            </w:r>
          </w:p>
        </w:tc>
      </w:tr>
      <w:tr w:rsidR="00631AF5" w:rsidRPr="00587235" w14:paraId="1EF5BA05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B999B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7260DB" w14:textId="5607D8C8" w:rsidR="003C48A7" w:rsidRPr="00DE1334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20,88</w:t>
            </w:r>
            <w:r w:rsidR="009C347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73534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E8F735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11,999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4E077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3EF88" w14:textId="3A88BD38" w:rsidR="003C48A7" w:rsidRPr="00DE1334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E86C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45B374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9,162</w:t>
            </w:r>
          </w:p>
        </w:tc>
      </w:tr>
      <w:tr w:rsidR="00631AF5" w:rsidRPr="00587235" w14:paraId="1E15C36C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77CF5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0F2090" w14:textId="0636F158" w:rsidR="003C48A7" w:rsidRPr="00DE1334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00515">
              <w:rPr>
                <w:rFonts w:ascii="Angsana New" w:hAnsi="Angsana New"/>
                <w:sz w:val="28"/>
                <w:szCs w:val="28"/>
              </w:rPr>
              <w:t>966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1DBAD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E35ADD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(487)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4DA0F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9701BC" w14:textId="6965982C" w:rsidR="003C48A7" w:rsidRPr="00DE1334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63432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5CF244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5E19">
              <w:rPr>
                <w:rFonts w:ascii="Angsana New" w:hAnsi="Angsana New"/>
                <w:sz w:val="28"/>
                <w:szCs w:val="28"/>
              </w:rPr>
              <w:t>(169)</w:t>
            </w:r>
          </w:p>
        </w:tc>
      </w:tr>
      <w:tr w:rsidR="00631AF5" w:rsidRPr="00587235" w14:paraId="44337EBA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CDECF" w14:textId="60A835ED" w:rsidR="003C48A7" w:rsidRPr="00587235" w:rsidRDefault="00E4761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ลูกหนี้หมุนเวียนอื่น-สุทธิ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EA4573" w14:textId="019B9822" w:rsidR="003C48A7" w:rsidRPr="00DE1334" w:rsidRDefault="00100515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19,92</w:t>
            </w:r>
            <w:r w:rsidR="009C347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A810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1DB701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11,512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F548E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461FD6" w14:textId="0F882703" w:rsidR="003C48A7" w:rsidRPr="00DE1334" w:rsidRDefault="009A2F41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F107B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B5A1B9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8,993</w:t>
            </w:r>
          </w:p>
        </w:tc>
      </w:tr>
      <w:tr w:rsidR="005362A6" w:rsidRPr="00587235" w14:paraId="7EEB9C51" w14:textId="77777777" w:rsidTr="009A519F">
        <w:trPr>
          <w:trHeight w:val="2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18E73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AC99D50" w14:textId="3D5E13BD" w:rsidR="005362A6" w:rsidRPr="00DE1334" w:rsidRDefault="009C347D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100515">
              <w:rPr>
                <w:rFonts w:ascii="Angsana New" w:hAnsi="Angsana New"/>
                <w:sz w:val="28"/>
                <w:szCs w:val="28"/>
              </w:rPr>
              <w:t>,56</w:t>
            </w:r>
            <w:r w:rsidR="000243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4ED7C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D953F8" w14:textId="1C418023" w:rsidR="005362A6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41,619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838BD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599C2CA" w14:textId="57357FB2" w:rsidR="005362A6" w:rsidRPr="00DE1334" w:rsidRDefault="009A2F41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58,768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1A625" w14:textId="77777777" w:rsidR="005362A6" w:rsidRPr="00587235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F31F77" w14:textId="556870BB" w:rsidR="005362A6" w:rsidRDefault="005362A6" w:rsidP="0053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41,041</w:t>
            </w:r>
          </w:p>
        </w:tc>
      </w:tr>
    </w:tbl>
    <w:p w14:paraId="292D0D69" w14:textId="77777777" w:rsidR="00896980" w:rsidRPr="000559A3" w:rsidRDefault="00896980" w:rsidP="00F17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B3403DF" w14:textId="40684D43" w:rsidR="008341EE" w:rsidRPr="00896980" w:rsidRDefault="007D1F7A" w:rsidP="00F17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E512F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67B9E">
        <w:rPr>
          <w:rFonts w:ascii="Angsana New" w:hAnsi="Angsana New"/>
          <w:sz w:val="28"/>
          <w:szCs w:val="28"/>
        </w:rPr>
        <w:t>31</w:t>
      </w:r>
      <w:r w:rsidRPr="00E512FC">
        <w:rPr>
          <w:rFonts w:ascii="Angsana New" w:hAnsi="Angsana New"/>
          <w:sz w:val="28"/>
          <w:szCs w:val="28"/>
        </w:rPr>
        <w:t xml:space="preserve"> </w:t>
      </w:r>
      <w:r w:rsidR="00767B9E">
        <w:rPr>
          <w:rFonts w:ascii="Angsana New" w:hAnsi="Angsana New"/>
          <w:sz w:val="28"/>
          <w:szCs w:val="28"/>
          <w:cs/>
        </w:rPr>
        <w:t>ธันวาคม</w:t>
      </w:r>
      <w:r w:rsidRPr="00E512FC">
        <w:rPr>
          <w:rFonts w:ascii="Angsana New" w:hAnsi="Angsana New"/>
          <w:sz w:val="28"/>
          <w:szCs w:val="28"/>
          <w:cs/>
        </w:rPr>
        <w:t xml:space="preserve"> </w:t>
      </w:r>
      <w:r w:rsidR="000C0514">
        <w:rPr>
          <w:rFonts w:ascii="Angsana New" w:hAnsi="Angsana New"/>
          <w:sz w:val="28"/>
          <w:szCs w:val="28"/>
        </w:rPr>
        <w:t>2567</w:t>
      </w:r>
      <w:r w:rsidRPr="00E512FC">
        <w:rPr>
          <w:rFonts w:ascii="Angsana New" w:hAnsi="Angsana New"/>
          <w:sz w:val="28"/>
          <w:szCs w:val="28"/>
        </w:rPr>
        <w:t xml:space="preserve"> </w:t>
      </w:r>
      <w:r w:rsidRPr="00E512FC">
        <w:rPr>
          <w:rFonts w:ascii="Angsana New" w:hAnsi="Angsana New"/>
          <w:sz w:val="28"/>
          <w:szCs w:val="28"/>
          <w:cs/>
        </w:rPr>
        <w:t xml:space="preserve">และ </w:t>
      </w:r>
      <w:r w:rsidR="00A1656E">
        <w:rPr>
          <w:rFonts w:ascii="Angsana New" w:hAnsi="Angsana New"/>
          <w:sz w:val="28"/>
          <w:szCs w:val="28"/>
        </w:rPr>
        <w:t>2566</w:t>
      </w:r>
      <w:r w:rsidR="00533EA1" w:rsidRPr="00E512FC">
        <w:rPr>
          <w:rFonts w:ascii="Angsana New" w:hAnsi="Angsana New"/>
          <w:sz w:val="28"/>
          <w:szCs w:val="28"/>
        </w:rPr>
        <w:t xml:space="preserve"> </w:t>
      </w:r>
      <w:r w:rsidRPr="00E512FC">
        <w:rPr>
          <w:rFonts w:ascii="Angsana New" w:hAnsi="Angsana New"/>
          <w:sz w:val="28"/>
          <w:szCs w:val="28"/>
          <w:cs/>
        </w:rPr>
        <w:t>ลูกหนี้การค้า</w:t>
      </w:r>
      <w:r w:rsidR="00533EA1" w:rsidRPr="00E512FC">
        <w:rPr>
          <w:rFonts w:ascii="Angsana New" w:hAnsi="Angsana New"/>
          <w:sz w:val="28"/>
          <w:szCs w:val="28"/>
          <w:cs/>
        </w:rPr>
        <w:t>แยกตาม</w:t>
      </w:r>
      <w:r w:rsidRPr="00E512FC">
        <w:rPr>
          <w:rFonts w:ascii="Angsana New" w:hAnsi="Angsana New"/>
          <w:sz w:val="28"/>
          <w:szCs w:val="28"/>
          <w:cs/>
        </w:rPr>
        <w:t>อายุหนี้ที่ค้างชำระได้ดังนี้</w:t>
      </w:r>
    </w:p>
    <w:p w14:paraId="3A792BE3" w14:textId="77777777" w:rsidR="00F67CC1" w:rsidRPr="008341EE" w:rsidRDefault="00F67CC1" w:rsidP="00F17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330"/>
        <w:gridCol w:w="280"/>
        <w:gridCol w:w="1225"/>
        <w:gridCol w:w="238"/>
        <w:gridCol w:w="1180"/>
        <w:gridCol w:w="252"/>
        <w:gridCol w:w="1165"/>
      </w:tblGrid>
      <w:tr w:rsidR="00F77437" w:rsidRPr="00E512FC" w14:paraId="2EA8AA69" w14:textId="77777777" w:rsidTr="47F5293E">
        <w:trPr>
          <w:tblHeader/>
        </w:trPr>
        <w:tc>
          <w:tcPr>
            <w:tcW w:w="3969" w:type="dxa"/>
            <w:vAlign w:val="center"/>
          </w:tcPr>
          <w:p w14:paraId="2DB483DF" w14:textId="77777777" w:rsidR="00F77437" w:rsidRPr="00E512FC" w:rsidRDefault="00F77437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0" w:right="122"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4D023F86" w14:textId="77777777" w:rsidR="00F77437" w:rsidRPr="00E512FC" w:rsidRDefault="005E275F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12F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F77437" w:rsidRPr="00E512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77437" w:rsidRPr="00E512FC" w14:paraId="56F6DE99" w14:textId="77777777" w:rsidTr="47F5293E">
        <w:trPr>
          <w:tblHeader/>
        </w:trPr>
        <w:tc>
          <w:tcPr>
            <w:tcW w:w="3969" w:type="dxa"/>
            <w:vAlign w:val="center"/>
          </w:tcPr>
          <w:p w14:paraId="0994303C" w14:textId="77777777" w:rsidR="00F77437" w:rsidRPr="00E512FC" w:rsidRDefault="00F77437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338E49" w14:textId="77777777" w:rsidR="00F77437" w:rsidRPr="00E512FC" w:rsidRDefault="00F77437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12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613CC25" w14:textId="77777777" w:rsidR="00F77437" w:rsidRPr="00E512FC" w:rsidRDefault="00F77437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8470A3" w14:textId="77777777" w:rsidR="00F77437" w:rsidRPr="00E512FC" w:rsidRDefault="00016D3B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514CC" w:rsidRPr="00E512FC" w14:paraId="088B2801" w14:textId="77777777" w:rsidTr="47F5293E">
        <w:trPr>
          <w:tblHeader/>
        </w:trPr>
        <w:tc>
          <w:tcPr>
            <w:tcW w:w="3969" w:type="dxa"/>
            <w:vAlign w:val="center"/>
          </w:tcPr>
          <w:p w14:paraId="7836CA9C" w14:textId="77777777" w:rsidR="001514CC" w:rsidRPr="00E512FC" w:rsidRDefault="001514CC" w:rsidP="0015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3EA1BBC" w14:textId="09580C13" w:rsidR="001514CC" w:rsidRPr="00E512FC" w:rsidRDefault="47F5293E" w:rsidP="0015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E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0" w:type="dxa"/>
          </w:tcPr>
          <w:p w14:paraId="140836A0" w14:textId="77777777" w:rsidR="001514CC" w:rsidRPr="00E512FC" w:rsidRDefault="001514CC" w:rsidP="001514CC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5B4ABE58" w14:textId="2EF14941" w:rsidR="001514CC" w:rsidRPr="00E512FC" w:rsidRDefault="3A9E6488" w:rsidP="0015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14A57484" w14:textId="77777777" w:rsidR="001514CC" w:rsidRPr="00E512FC" w:rsidRDefault="001514CC" w:rsidP="001514CC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7E6EC22" w14:textId="71DD2FCD" w:rsidR="001514CC" w:rsidRPr="00E512FC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A01E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2" w:type="dxa"/>
          </w:tcPr>
          <w:p w14:paraId="42E3FBC2" w14:textId="77777777" w:rsidR="001514CC" w:rsidRPr="00E512FC" w:rsidRDefault="001514CC" w:rsidP="001514CC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6101E9C" w14:textId="09DBFF68" w:rsidR="001514CC" w:rsidRPr="00E512FC" w:rsidRDefault="3A9E6488" w:rsidP="0015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48A7" w:rsidRPr="00E512FC" w14:paraId="0D0324C0" w14:textId="77777777" w:rsidTr="47F5293E">
        <w:tc>
          <w:tcPr>
            <w:tcW w:w="3969" w:type="dxa"/>
            <w:vAlign w:val="center"/>
          </w:tcPr>
          <w:p w14:paraId="0B536E11" w14:textId="77777777" w:rsidR="003C48A7" w:rsidRPr="00587235" w:rsidRDefault="003C48A7" w:rsidP="003C48A7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tLeast"/>
              <w:ind w:right="122" w:firstLine="10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30" w:type="dxa"/>
            <w:vAlign w:val="center"/>
          </w:tcPr>
          <w:p w14:paraId="6715BBC9" w14:textId="20D4553E" w:rsidR="003C48A7" w:rsidRPr="00DE1334" w:rsidRDefault="00A70A3D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26,067</w:t>
            </w:r>
          </w:p>
        </w:tc>
        <w:tc>
          <w:tcPr>
            <w:tcW w:w="280" w:type="dxa"/>
            <w:vAlign w:val="center"/>
          </w:tcPr>
          <w:p w14:paraId="18113A09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362359CB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19,794</w:t>
            </w:r>
          </w:p>
        </w:tc>
        <w:tc>
          <w:tcPr>
            <w:tcW w:w="238" w:type="dxa"/>
            <w:vAlign w:val="center"/>
          </w:tcPr>
          <w:p w14:paraId="18AF15B3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6B24DE04" w14:textId="7C0B03B1" w:rsidR="003C48A7" w:rsidRPr="00DE1334" w:rsidRDefault="00A70A3D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25,626</w:t>
            </w:r>
          </w:p>
        </w:tc>
        <w:tc>
          <w:tcPr>
            <w:tcW w:w="252" w:type="dxa"/>
            <w:vAlign w:val="center"/>
          </w:tcPr>
          <w:p w14:paraId="44EC7652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14:paraId="7DBE8626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19,715</w:t>
            </w:r>
          </w:p>
        </w:tc>
      </w:tr>
      <w:tr w:rsidR="003C48A7" w:rsidRPr="00E512FC" w14:paraId="4831CC30" w14:textId="77777777" w:rsidTr="47F5293E">
        <w:tc>
          <w:tcPr>
            <w:tcW w:w="3969" w:type="dxa"/>
            <w:vAlign w:val="center"/>
          </w:tcPr>
          <w:p w14:paraId="5FDD2727" w14:textId="77777777" w:rsidR="003C48A7" w:rsidRPr="00587235" w:rsidRDefault="003C48A7" w:rsidP="003C48A7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tLeast"/>
              <w:ind w:right="122" w:firstLine="10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30" w:type="dxa"/>
            <w:vAlign w:val="center"/>
          </w:tcPr>
          <w:p w14:paraId="3ADFD508" w14:textId="77777777" w:rsidR="003C48A7" w:rsidRPr="00DE1334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14:paraId="1935F1DB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6E9E3557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1AD48F1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3547A4C1" w14:textId="77777777" w:rsidR="003C48A7" w:rsidRPr="00DE1334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6F1FF6B7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14:paraId="5F821566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A3D" w:rsidRPr="00E512FC" w14:paraId="048356FD" w14:textId="77777777" w:rsidTr="47F5293E">
        <w:tc>
          <w:tcPr>
            <w:tcW w:w="3969" w:type="dxa"/>
            <w:vAlign w:val="center"/>
          </w:tcPr>
          <w:p w14:paraId="60337EA9" w14:textId="77777777" w:rsidR="00A70A3D" w:rsidRPr="00587235" w:rsidRDefault="00A70A3D" w:rsidP="00A70A3D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090"/>
                <w:tab w:val="right" w:pos="2170"/>
                <w:tab w:val="left" w:pos="2350"/>
                <w:tab w:val="left" w:pos="2605"/>
                <w:tab w:val="right" w:pos="3250"/>
                <w:tab w:val="left" w:pos="3430"/>
              </w:tabs>
              <w:spacing w:line="240" w:lineRule="atLeast"/>
              <w:ind w:right="122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30" w:type="dxa"/>
            <w:vAlign w:val="center"/>
          </w:tcPr>
          <w:p w14:paraId="609B82C6" w14:textId="49456E28" w:rsidR="00A70A3D" w:rsidRPr="00DE1334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11,121</w:t>
            </w:r>
          </w:p>
        </w:tc>
        <w:tc>
          <w:tcPr>
            <w:tcW w:w="280" w:type="dxa"/>
            <w:vAlign w:val="center"/>
          </w:tcPr>
          <w:p w14:paraId="5A259495" w14:textId="77777777" w:rsidR="00A70A3D" w:rsidRPr="00587235" w:rsidRDefault="00A70A3D" w:rsidP="00A70A3D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center"/>
          </w:tcPr>
          <w:p w14:paraId="2E88963D" w14:textId="77777777" w:rsidR="00A70A3D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10,137</w:t>
            </w:r>
          </w:p>
        </w:tc>
        <w:tc>
          <w:tcPr>
            <w:tcW w:w="238" w:type="dxa"/>
            <w:vAlign w:val="center"/>
          </w:tcPr>
          <w:p w14:paraId="676C0DDA" w14:textId="77777777" w:rsidR="00A70A3D" w:rsidRPr="00587235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4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center"/>
          </w:tcPr>
          <w:p w14:paraId="5E973A84" w14:textId="2D49713D" w:rsidR="00A70A3D" w:rsidRPr="00DE1334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10,982</w:t>
            </w:r>
          </w:p>
        </w:tc>
        <w:tc>
          <w:tcPr>
            <w:tcW w:w="252" w:type="dxa"/>
            <w:vAlign w:val="center"/>
          </w:tcPr>
          <w:p w14:paraId="60EC9516" w14:textId="77777777" w:rsidR="00A70A3D" w:rsidRPr="00587235" w:rsidRDefault="00A70A3D" w:rsidP="00A70A3D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center"/>
          </w:tcPr>
          <w:p w14:paraId="02EBC197" w14:textId="77777777" w:rsidR="00A70A3D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10,080</w:t>
            </w:r>
          </w:p>
        </w:tc>
      </w:tr>
      <w:tr w:rsidR="00A70A3D" w:rsidRPr="00E512FC" w14:paraId="7A2F71A6" w14:textId="77777777" w:rsidTr="47F5293E">
        <w:tc>
          <w:tcPr>
            <w:tcW w:w="3969" w:type="dxa"/>
            <w:vAlign w:val="center"/>
          </w:tcPr>
          <w:p w14:paraId="39C8D3F3" w14:textId="77777777" w:rsidR="00A70A3D" w:rsidRPr="00587235" w:rsidRDefault="00A70A3D" w:rsidP="00A70A3D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090"/>
                <w:tab w:val="right" w:pos="2170"/>
                <w:tab w:val="left" w:pos="2350"/>
                <w:tab w:val="left" w:pos="2605"/>
                <w:tab w:val="right" w:pos="3250"/>
                <w:tab w:val="left" w:pos="3430"/>
              </w:tabs>
              <w:spacing w:line="240" w:lineRule="atLeast"/>
              <w:ind w:right="122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30" w:type="dxa"/>
            <w:vAlign w:val="center"/>
          </w:tcPr>
          <w:p w14:paraId="43A19E73" w14:textId="4DB1A15C" w:rsidR="00A70A3D" w:rsidRPr="00DE1334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280" w:type="dxa"/>
            <w:vAlign w:val="center"/>
          </w:tcPr>
          <w:p w14:paraId="5945FE44" w14:textId="77777777" w:rsidR="00A70A3D" w:rsidRPr="00587235" w:rsidRDefault="00A70A3D" w:rsidP="00A70A3D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center"/>
          </w:tcPr>
          <w:p w14:paraId="249302EC" w14:textId="77777777" w:rsidR="00A70A3D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38" w:type="dxa"/>
            <w:vAlign w:val="center"/>
          </w:tcPr>
          <w:p w14:paraId="66387125" w14:textId="77777777" w:rsidR="00A70A3D" w:rsidRPr="00587235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4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center"/>
          </w:tcPr>
          <w:p w14:paraId="46DE38F6" w14:textId="68AE2B95" w:rsidR="00A70A3D" w:rsidRPr="00DE1334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252" w:type="dxa"/>
            <w:vAlign w:val="center"/>
          </w:tcPr>
          <w:p w14:paraId="06C30544" w14:textId="77777777" w:rsidR="00A70A3D" w:rsidRPr="00587235" w:rsidRDefault="00A70A3D" w:rsidP="00A70A3D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center"/>
          </w:tcPr>
          <w:p w14:paraId="665DEF6C" w14:textId="77777777" w:rsidR="00A70A3D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A70A3D" w:rsidRPr="00E512FC" w14:paraId="16A216CB" w14:textId="77777777" w:rsidTr="47F5293E">
        <w:tc>
          <w:tcPr>
            <w:tcW w:w="3969" w:type="dxa"/>
            <w:vAlign w:val="center"/>
          </w:tcPr>
          <w:p w14:paraId="63D6D4AD" w14:textId="77777777" w:rsidR="00A70A3D" w:rsidRPr="00587235" w:rsidRDefault="00A70A3D" w:rsidP="00A70A3D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090"/>
                <w:tab w:val="right" w:pos="2170"/>
                <w:tab w:val="left" w:pos="2350"/>
                <w:tab w:val="left" w:pos="2605"/>
                <w:tab w:val="right" w:pos="3250"/>
                <w:tab w:val="left" w:pos="3430"/>
              </w:tabs>
              <w:spacing w:line="240" w:lineRule="atLeast"/>
              <w:ind w:right="122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58723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ab/>
              <w:t>เดือน</w:t>
            </w:r>
          </w:p>
        </w:tc>
        <w:tc>
          <w:tcPr>
            <w:tcW w:w="1330" w:type="dxa"/>
            <w:vAlign w:val="center"/>
          </w:tcPr>
          <w:p w14:paraId="7A036E3D" w14:textId="32881745" w:rsidR="00A70A3D" w:rsidRPr="00DE1334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4,369</w:t>
            </w:r>
          </w:p>
        </w:tc>
        <w:tc>
          <w:tcPr>
            <w:tcW w:w="280" w:type="dxa"/>
            <w:vAlign w:val="center"/>
          </w:tcPr>
          <w:p w14:paraId="0F517030" w14:textId="77777777" w:rsidR="00A70A3D" w:rsidRPr="00587235" w:rsidRDefault="00A70A3D" w:rsidP="00A70A3D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center"/>
          </w:tcPr>
          <w:p w14:paraId="489A9C62" w14:textId="77777777" w:rsidR="00A70A3D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center"/>
          </w:tcPr>
          <w:p w14:paraId="65559C6B" w14:textId="77777777" w:rsidR="00A70A3D" w:rsidRPr="00587235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4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center"/>
          </w:tcPr>
          <w:p w14:paraId="68D9363B" w14:textId="730092CB" w:rsidR="00A70A3D" w:rsidRPr="00DE1334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4,370</w:t>
            </w:r>
          </w:p>
        </w:tc>
        <w:tc>
          <w:tcPr>
            <w:tcW w:w="252" w:type="dxa"/>
            <w:vAlign w:val="center"/>
          </w:tcPr>
          <w:p w14:paraId="3785B1E1" w14:textId="77777777" w:rsidR="00A70A3D" w:rsidRPr="00587235" w:rsidRDefault="00A70A3D" w:rsidP="00A70A3D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center"/>
          </w:tcPr>
          <w:p w14:paraId="1F23C1CB" w14:textId="77777777" w:rsidR="00A70A3D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70A3D" w:rsidRPr="00E512FC" w14:paraId="1CFC20FA" w14:textId="77777777" w:rsidTr="47F5293E">
        <w:tc>
          <w:tcPr>
            <w:tcW w:w="3969" w:type="dxa"/>
            <w:vAlign w:val="center"/>
          </w:tcPr>
          <w:p w14:paraId="68DE908B" w14:textId="77777777" w:rsidR="00A70A3D" w:rsidRPr="00587235" w:rsidRDefault="00A70A3D" w:rsidP="00A70A3D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090"/>
                <w:tab w:val="right" w:pos="2170"/>
                <w:tab w:val="left" w:pos="2350"/>
                <w:tab w:val="left" w:pos="2605"/>
                <w:tab w:val="right" w:pos="3250"/>
                <w:tab w:val="left" w:pos="3430"/>
              </w:tabs>
              <w:spacing w:line="240" w:lineRule="atLeast"/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58723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87235">
              <w:rPr>
                <w:rFonts w:ascii="Angsana New" w:hAnsi="Angsana New"/>
                <w:sz w:val="28"/>
                <w:szCs w:val="28"/>
              </w:rPr>
              <w:t>12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0A711279" w14:textId="29F18B88" w:rsidR="00A70A3D" w:rsidRPr="00DE1334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1,987</w:t>
            </w:r>
          </w:p>
        </w:tc>
        <w:tc>
          <w:tcPr>
            <w:tcW w:w="280" w:type="dxa"/>
            <w:vAlign w:val="center"/>
          </w:tcPr>
          <w:p w14:paraId="23710AEB" w14:textId="77777777" w:rsidR="00A70A3D" w:rsidRPr="00587235" w:rsidRDefault="00A70A3D" w:rsidP="00A70A3D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60F33DB" w14:textId="77777777" w:rsidR="00A70A3D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1,966</w:t>
            </w:r>
          </w:p>
        </w:tc>
        <w:tc>
          <w:tcPr>
            <w:tcW w:w="238" w:type="dxa"/>
            <w:vAlign w:val="center"/>
          </w:tcPr>
          <w:p w14:paraId="7CA4C9BB" w14:textId="77777777" w:rsidR="00A70A3D" w:rsidRPr="00587235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4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38F842B" w14:textId="0797BC06" w:rsidR="00A70A3D" w:rsidRPr="00DE1334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252" w:type="dxa"/>
            <w:vAlign w:val="center"/>
          </w:tcPr>
          <w:p w14:paraId="19750B75" w14:textId="77777777" w:rsidR="00A70A3D" w:rsidRPr="00587235" w:rsidRDefault="00A70A3D" w:rsidP="00A70A3D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269F7E99" w14:textId="77777777" w:rsidR="00A70A3D" w:rsidRDefault="00A70A3D" w:rsidP="00A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1,323</w:t>
            </w:r>
          </w:p>
        </w:tc>
      </w:tr>
      <w:tr w:rsidR="003C48A7" w:rsidRPr="00E512FC" w14:paraId="795268E6" w14:textId="77777777" w:rsidTr="47F5293E">
        <w:tc>
          <w:tcPr>
            <w:tcW w:w="3969" w:type="dxa"/>
            <w:vAlign w:val="center"/>
          </w:tcPr>
          <w:p w14:paraId="212A2598" w14:textId="77777777" w:rsidR="003C48A7" w:rsidRPr="00587235" w:rsidRDefault="003C48A7" w:rsidP="003C48A7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tLeast"/>
              <w:ind w:right="122" w:firstLine="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F38201" w14:textId="07101552" w:rsidR="003C48A7" w:rsidRPr="00DE1334" w:rsidRDefault="00A70A3D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43,850</w:t>
            </w:r>
          </w:p>
        </w:tc>
        <w:tc>
          <w:tcPr>
            <w:tcW w:w="280" w:type="dxa"/>
            <w:vAlign w:val="bottom"/>
          </w:tcPr>
          <w:p w14:paraId="196539C0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F3741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31,966</w:t>
            </w:r>
          </w:p>
        </w:tc>
        <w:tc>
          <w:tcPr>
            <w:tcW w:w="238" w:type="dxa"/>
            <w:vAlign w:val="bottom"/>
          </w:tcPr>
          <w:p w14:paraId="4CD14B65" w14:textId="77777777" w:rsidR="003C48A7" w:rsidRPr="00587235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8432D2" w14:textId="2E3C30DF" w:rsidR="003C48A7" w:rsidRPr="00DE1334" w:rsidRDefault="00A70A3D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42,626</w:t>
            </w:r>
          </w:p>
        </w:tc>
        <w:tc>
          <w:tcPr>
            <w:tcW w:w="252" w:type="dxa"/>
            <w:vAlign w:val="center"/>
          </w:tcPr>
          <w:p w14:paraId="321EC6C3" w14:textId="77777777" w:rsidR="003C48A7" w:rsidRPr="00587235" w:rsidRDefault="003C48A7" w:rsidP="003C48A7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CDD017" w14:textId="77777777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31,186</w:t>
            </w:r>
          </w:p>
        </w:tc>
      </w:tr>
    </w:tbl>
    <w:p w14:paraId="7001A5AA" w14:textId="77777777" w:rsidR="0051714A" w:rsidRDefault="0051714A" w:rsidP="007A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5"/>
        <w:jc w:val="both"/>
        <w:rPr>
          <w:rFonts w:ascii="Angsana New" w:hAnsi="Angsana New"/>
          <w:sz w:val="16"/>
          <w:szCs w:val="16"/>
        </w:rPr>
      </w:pPr>
    </w:p>
    <w:p w14:paraId="61FC44DB" w14:textId="64E98940" w:rsidR="00A14810" w:rsidRDefault="001960A5" w:rsidP="007A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1960A5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C23457">
        <w:rPr>
          <w:rFonts w:ascii="Angsana New" w:hAnsi="Angsana New"/>
          <w:sz w:val="28"/>
          <w:szCs w:val="28"/>
          <w:cs/>
        </w:rPr>
        <w:t>มีรายการเคลื่อนไหว</w:t>
      </w:r>
      <w:r w:rsidR="000A35E7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E51246">
        <w:rPr>
          <w:rFonts w:ascii="Angsana New" w:hAnsi="Angsana New"/>
          <w:sz w:val="28"/>
          <w:szCs w:val="28"/>
        </w:rPr>
        <w:t>31</w:t>
      </w:r>
      <w:r w:rsidR="000A35E7">
        <w:rPr>
          <w:rFonts w:ascii="Angsana New" w:hAnsi="Angsana New"/>
          <w:sz w:val="28"/>
          <w:szCs w:val="28"/>
        </w:rPr>
        <w:t xml:space="preserve"> </w:t>
      </w:r>
      <w:r w:rsidR="000A35E7">
        <w:rPr>
          <w:rFonts w:ascii="Angsana New" w:hAnsi="Angsana New"/>
          <w:sz w:val="28"/>
          <w:szCs w:val="28"/>
          <w:cs/>
        </w:rPr>
        <w:t xml:space="preserve">ธันวาคม </w:t>
      </w:r>
      <w:r w:rsidR="000A35E7">
        <w:rPr>
          <w:rFonts w:ascii="Angsana New" w:hAnsi="Angsana New"/>
          <w:sz w:val="28"/>
          <w:szCs w:val="28"/>
        </w:rPr>
        <w:t xml:space="preserve">2567 </w:t>
      </w:r>
      <w:r w:rsidR="000A35E7">
        <w:rPr>
          <w:rFonts w:ascii="Angsana New" w:hAnsi="Angsana New"/>
          <w:sz w:val="28"/>
          <w:szCs w:val="28"/>
          <w:cs/>
        </w:rPr>
        <w:t xml:space="preserve">และ </w:t>
      </w:r>
      <w:r w:rsidR="000A35E7">
        <w:rPr>
          <w:rFonts w:ascii="Angsana New" w:hAnsi="Angsana New"/>
          <w:sz w:val="28"/>
          <w:szCs w:val="28"/>
        </w:rPr>
        <w:t xml:space="preserve">2566 </w:t>
      </w:r>
      <w:r w:rsidR="00C23457">
        <w:rPr>
          <w:rFonts w:ascii="Angsana New" w:hAnsi="Angsana New"/>
          <w:sz w:val="28"/>
          <w:szCs w:val="28"/>
          <w:cs/>
        </w:rPr>
        <w:t xml:space="preserve">                      </w:t>
      </w:r>
      <w:r w:rsidRPr="001960A5">
        <w:rPr>
          <w:rFonts w:ascii="Angsana New" w:hAnsi="Angsana New"/>
          <w:sz w:val="28"/>
          <w:szCs w:val="28"/>
          <w:cs/>
        </w:rPr>
        <w:t>ดังนี้</w:t>
      </w:r>
    </w:p>
    <w:p w14:paraId="6DDB2A48" w14:textId="77777777" w:rsidR="00103793" w:rsidRPr="00103793" w:rsidRDefault="00103793" w:rsidP="007A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645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2"/>
        <w:gridCol w:w="1344"/>
        <w:gridCol w:w="280"/>
        <w:gridCol w:w="1217"/>
        <w:gridCol w:w="238"/>
        <w:gridCol w:w="1134"/>
        <w:gridCol w:w="280"/>
        <w:gridCol w:w="1190"/>
      </w:tblGrid>
      <w:tr w:rsidR="00F5515A" w:rsidRPr="00293580" w14:paraId="52B79DFE" w14:textId="77777777" w:rsidTr="47F5293E">
        <w:trPr>
          <w:trHeight w:val="20"/>
          <w:tblHeader/>
        </w:trPr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14:paraId="7586E6C1" w14:textId="77777777" w:rsidR="00F5515A" w:rsidRPr="00293580" w:rsidRDefault="00F5515A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16"/>
                <w:szCs w:val="16"/>
              </w:rPr>
              <w:br w:type="page"/>
            </w:r>
            <w:r w:rsidRPr="00293580">
              <w:rPr>
                <w:rFonts w:ascii="Angsana New" w:hAnsi="Angsana New"/>
                <w:sz w:val="28"/>
                <w:szCs w:val="28"/>
              </w:rPr>
              <w:br w:type="page"/>
            </w:r>
            <w:r w:rsidRPr="0029358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683" w:type="dxa"/>
            <w:gridSpan w:val="7"/>
            <w:tcBorders>
              <w:top w:val="nil"/>
              <w:bottom w:val="single" w:sz="4" w:space="0" w:color="auto"/>
            </w:tcBorders>
          </w:tcPr>
          <w:p w14:paraId="3E92A835" w14:textId="77777777" w:rsidR="00F5515A" w:rsidRPr="00293580" w:rsidRDefault="00F5515A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35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515A" w:rsidRPr="00293580" w14:paraId="2918F1A8" w14:textId="77777777" w:rsidTr="47F5293E">
        <w:trPr>
          <w:trHeight w:val="20"/>
          <w:tblHeader/>
        </w:trPr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14:paraId="34D9DEF3" w14:textId="77777777" w:rsidR="00F5515A" w:rsidRPr="00293580" w:rsidRDefault="00F5515A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3CB92B" w14:textId="77777777" w:rsidR="00F5515A" w:rsidRPr="00293580" w:rsidRDefault="00F5515A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35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bottom w:val="nil"/>
            </w:tcBorders>
          </w:tcPr>
          <w:p w14:paraId="42DC095F" w14:textId="77777777" w:rsidR="00F5515A" w:rsidRPr="00293580" w:rsidRDefault="00F5515A" w:rsidP="002F5B4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0B2244" w14:textId="77777777" w:rsidR="00F5515A" w:rsidRPr="00293580" w:rsidRDefault="00F5515A" w:rsidP="002F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35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48A7" w:rsidRPr="00293580" w14:paraId="6CA5B6B9" w14:textId="77777777" w:rsidTr="47F5293E">
        <w:trPr>
          <w:trHeight w:val="20"/>
          <w:tblHeader/>
        </w:trPr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14:paraId="0D6FC255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E7E78" w14:textId="6FCE9BEF" w:rsidR="003C48A7" w:rsidRPr="00A14810" w:rsidRDefault="47F5293E" w:rsidP="003C48A7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6F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bottom"/>
          </w:tcPr>
          <w:p w14:paraId="4823D41C" w14:textId="77777777" w:rsidR="003C48A7" w:rsidRPr="00162101" w:rsidRDefault="003C48A7" w:rsidP="003C48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D4A3" w14:textId="189FA67D" w:rsidR="003C48A7" w:rsidRPr="00162101" w:rsidRDefault="3A9E6488" w:rsidP="003C48A7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256E56B6" w14:textId="77777777" w:rsidR="003C48A7" w:rsidRPr="00162101" w:rsidRDefault="003C48A7" w:rsidP="003C48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7A5A6" w14:textId="7487B67B" w:rsidR="003C48A7" w:rsidRPr="00A14810" w:rsidRDefault="47F5293E" w:rsidP="003C48A7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6F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vAlign w:val="bottom"/>
          </w:tcPr>
          <w:p w14:paraId="3E05DC03" w14:textId="77777777" w:rsidR="003C48A7" w:rsidRPr="00162101" w:rsidRDefault="003C48A7" w:rsidP="003C48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04CB" w14:textId="28C69B54" w:rsidR="003C48A7" w:rsidRPr="00162101" w:rsidRDefault="3A9E6488" w:rsidP="003C48A7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48A7" w:rsidRPr="00293580" w14:paraId="6B35EEE2" w14:textId="77777777" w:rsidTr="47F5293E">
        <w:trPr>
          <w:trHeight w:val="20"/>
        </w:trPr>
        <w:tc>
          <w:tcPr>
            <w:tcW w:w="3962" w:type="dxa"/>
            <w:tcBorders>
              <w:top w:val="nil"/>
              <w:bottom w:val="nil"/>
            </w:tcBorders>
            <w:vAlign w:val="bottom"/>
          </w:tcPr>
          <w:p w14:paraId="4129C0C7" w14:textId="77777777" w:rsidR="003C48A7" w:rsidRPr="00096A2F" w:rsidRDefault="003C48A7" w:rsidP="003C48A7">
            <w:pPr>
              <w:tabs>
                <w:tab w:val="left" w:pos="342"/>
              </w:tabs>
              <w:ind w:left="162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  <w:vAlign w:val="bottom"/>
          </w:tcPr>
          <w:p w14:paraId="78A63E06" w14:textId="7E035275" w:rsidR="003C48A7" w:rsidRPr="00A14810" w:rsidRDefault="00103793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2,375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14:paraId="7C72859A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90F169" w14:textId="5EB756F8" w:rsidR="3A9E648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2,</w:t>
            </w:r>
            <w:r w:rsidR="00DA26FE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48D8542A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40065A29" w14:textId="3D61D294" w:rsidR="003C48A7" w:rsidRPr="00A14810" w:rsidRDefault="00DA26FE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14:paraId="6C835F51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vAlign w:val="bottom"/>
          </w:tcPr>
          <w:p w14:paraId="029DB606" w14:textId="1E278598" w:rsidR="3A9E6488" w:rsidRDefault="00E70687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</w:t>
            </w:r>
            <w:r w:rsidR="00DA26FE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3C48A7" w:rsidRPr="00293580" w14:paraId="48CB2096" w14:textId="77777777" w:rsidTr="47F5293E">
        <w:trPr>
          <w:trHeight w:val="20"/>
        </w:trPr>
        <w:tc>
          <w:tcPr>
            <w:tcW w:w="3962" w:type="dxa"/>
            <w:tcBorders>
              <w:top w:val="nil"/>
              <w:bottom w:val="nil"/>
            </w:tcBorders>
            <w:vAlign w:val="bottom"/>
          </w:tcPr>
          <w:p w14:paraId="2B88AB6B" w14:textId="77777777" w:rsidR="003C48A7" w:rsidRPr="00412DBB" w:rsidRDefault="003C48A7" w:rsidP="003C48A7">
            <w:pPr>
              <w:tabs>
                <w:tab w:val="clear" w:pos="227"/>
                <w:tab w:val="left" w:pos="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1960A5">
              <w:rPr>
                <w:rFonts w:ascii="Angsana New" w:hAnsi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75BE31C8" w14:textId="5A117B35" w:rsidR="003C48A7" w:rsidRPr="00A14810" w:rsidRDefault="00103793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2,546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14:paraId="01654B64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D6B9F" w14:textId="69B39840" w:rsidR="3A9E6488" w:rsidRDefault="00DA26FE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3F784C44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2BBDBC5" w14:textId="601E4D29" w:rsidR="003C48A7" w:rsidRPr="00A14810" w:rsidRDefault="00DA26FE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2,092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14:paraId="100C5B58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07505C8E" w14:textId="44C5BB06" w:rsidR="3A9E6488" w:rsidRDefault="00DA26FE" w:rsidP="00DA2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70687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48A7" w:rsidRPr="00293580" w14:paraId="4A0F5A95" w14:textId="77777777" w:rsidTr="47F5293E">
        <w:trPr>
          <w:trHeight w:val="415"/>
        </w:trPr>
        <w:tc>
          <w:tcPr>
            <w:tcW w:w="3962" w:type="dxa"/>
            <w:tcBorders>
              <w:bottom w:val="nil"/>
            </w:tcBorders>
            <w:vAlign w:val="bottom"/>
          </w:tcPr>
          <w:p w14:paraId="25D5C1D8" w14:textId="77777777" w:rsidR="003C48A7" w:rsidRPr="00293580" w:rsidRDefault="003C48A7" w:rsidP="003C48A7">
            <w:pPr>
              <w:pStyle w:val="EnvelopeReturn"/>
              <w:tabs>
                <w:tab w:val="clear" w:pos="1134"/>
              </w:tabs>
              <w:spacing w:line="240" w:lineRule="atLeast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ED282" w14:textId="734EBEA9" w:rsidR="003C48A7" w:rsidRPr="00A14810" w:rsidRDefault="00103793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4,921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6AE3613C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DD41C" w14:textId="4B3BE716" w:rsidR="3A9E6488" w:rsidRDefault="00DA26FE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2,375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6C7766DD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DCBAD" w14:textId="7BB13F15" w:rsidR="003C48A7" w:rsidRPr="00A14810" w:rsidRDefault="00DA26FE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3,659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0C4D61FE" w14:textId="77777777" w:rsidR="003C48A7" w:rsidRPr="00293580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E3396" w14:textId="273683C1" w:rsidR="3A9E6488" w:rsidRDefault="00E70687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</w:tr>
    </w:tbl>
    <w:p w14:paraId="75583979" w14:textId="77777777" w:rsidR="00E47611" w:rsidRDefault="00E47611" w:rsidP="00A14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5"/>
        <w:jc w:val="both"/>
        <w:rPr>
          <w:rFonts w:ascii="Angsana New" w:hAnsi="Angsana New"/>
          <w:b/>
          <w:bCs/>
          <w:sz w:val="16"/>
          <w:szCs w:val="16"/>
        </w:rPr>
      </w:pPr>
    </w:p>
    <w:p w14:paraId="24CA0EC0" w14:textId="77777777" w:rsidR="00191476" w:rsidRDefault="00191476" w:rsidP="00A14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5"/>
        <w:jc w:val="both"/>
        <w:rPr>
          <w:rFonts w:ascii="Angsana New" w:hAnsi="Angsana New"/>
          <w:b/>
          <w:bCs/>
          <w:sz w:val="16"/>
          <w:szCs w:val="16"/>
        </w:rPr>
      </w:pPr>
    </w:p>
    <w:p w14:paraId="2559103D" w14:textId="77777777" w:rsidR="00191476" w:rsidRDefault="00191476" w:rsidP="00A14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5"/>
        <w:jc w:val="both"/>
        <w:rPr>
          <w:rFonts w:ascii="Angsana New" w:hAnsi="Angsana New"/>
          <w:b/>
          <w:bCs/>
          <w:sz w:val="16"/>
          <w:szCs w:val="16"/>
        </w:rPr>
      </w:pPr>
    </w:p>
    <w:p w14:paraId="388A3289" w14:textId="77777777" w:rsidR="00191476" w:rsidRDefault="00191476" w:rsidP="00A14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5"/>
        <w:jc w:val="both"/>
        <w:rPr>
          <w:rFonts w:ascii="Angsana New" w:hAnsi="Angsana New"/>
          <w:b/>
          <w:bCs/>
          <w:sz w:val="16"/>
          <w:szCs w:val="16"/>
        </w:rPr>
      </w:pPr>
    </w:p>
    <w:p w14:paraId="35A554BE" w14:textId="77777777" w:rsidR="00191476" w:rsidRPr="00103793" w:rsidRDefault="00191476" w:rsidP="00A14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5"/>
        <w:jc w:val="both"/>
        <w:rPr>
          <w:rFonts w:ascii="Angsana New" w:hAnsi="Angsana New"/>
          <w:b/>
          <w:bCs/>
          <w:sz w:val="16"/>
          <w:szCs w:val="16"/>
        </w:rPr>
      </w:pPr>
    </w:p>
    <w:p w14:paraId="5D8E5435" w14:textId="40B7086A" w:rsidR="00E47611" w:rsidRDefault="00E47611" w:rsidP="00BE085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E4761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สินทรัพย์ที่เกิดจากสัญญา </w:t>
      </w:r>
      <w:r>
        <w:rPr>
          <w:rFonts w:ascii="Angsana New" w:hAnsi="Angsana New"/>
          <w:b/>
          <w:bCs/>
          <w:sz w:val="28"/>
          <w:szCs w:val="28"/>
          <w:cs/>
        </w:rPr>
        <w:t>–</w:t>
      </w:r>
      <w:r w:rsidRPr="00E47611">
        <w:rPr>
          <w:rFonts w:ascii="Angsana New" w:hAnsi="Angsana New"/>
          <w:b/>
          <w:bCs/>
          <w:sz w:val="28"/>
          <w:szCs w:val="28"/>
          <w:cs/>
        </w:rPr>
        <w:t xml:space="preserve"> หมุนเวียน</w:t>
      </w:r>
    </w:p>
    <w:p w14:paraId="790575CB" w14:textId="77777777" w:rsidR="00E47611" w:rsidRPr="00E47611" w:rsidRDefault="00E47611" w:rsidP="00E47611">
      <w:pPr>
        <w:rPr>
          <w:rFonts w:ascii="Angsana New" w:hAnsi="Angsana New"/>
          <w:sz w:val="16"/>
          <w:szCs w:val="16"/>
        </w:rPr>
      </w:pPr>
    </w:p>
    <w:p w14:paraId="5FD670EB" w14:textId="769EF0DE" w:rsidR="00E47611" w:rsidRDefault="00E47611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E4761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32257">
        <w:rPr>
          <w:rFonts w:ascii="Angsana New" w:hAnsi="Angsana New"/>
          <w:sz w:val="28"/>
          <w:szCs w:val="28"/>
        </w:rPr>
        <w:t>31</w:t>
      </w:r>
      <w:r w:rsidRPr="00E4761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E47611">
        <w:rPr>
          <w:rFonts w:ascii="Angsana New" w:hAnsi="Angsana New"/>
          <w:sz w:val="28"/>
          <w:szCs w:val="28"/>
          <w:cs/>
        </w:rPr>
        <w:t xml:space="preserve"> </w:t>
      </w:r>
      <w:r w:rsidR="00532257">
        <w:rPr>
          <w:rFonts w:ascii="Angsana New" w:hAnsi="Angsana New"/>
          <w:sz w:val="28"/>
          <w:szCs w:val="28"/>
        </w:rPr>
        <w:t>2567</w:t>
      </w:r>
      <w:r w:rsidRPr="00E47611">
        <w:rPr>
          <w:rFonts w:ascii="Angsana New" w:hAnsi="Angsana New"/>
          <w:sz w:val="28"/>
          <w:szCs w:val="28"/>
          <w:cs/>
        </w:rPr>
        <w:t xml:space="preserve"> และ </w:t>
      </w:r>
      <w:r w:rsidR="00532257">
        <w:rPr>
          <w:rFonts w:ascii="Angsana New" w:hAnsi="Angsana New"/>
          <w:sz w:val="28"/>
          <w:szCs w:val="28"/>
        </w:rPr>
        <w:t>2566</w:t>
      </w:r>
      <w:r w:rsidRPr="00E47611">
        <w:rPr>
          <w:rFonts w:ascii="Angsana New" w:hAnsi="Angsana New"/>
          <w:sz w:val="28"/>
          <w:szCs w:val="28"/>
          <w:cs/>
        </w:rPr>
        <w:t xml:space="preserve"> สินทรัพย์ที่เกิดจากสัญญามีดังนี้</w:t>
      </w:r>
    </w:p>
    <w:p w14:paraId="066BC7F8" w14:textId="77777777" w:rsidR="00E47611" w:rsidRPr="00E47611" w:rsidRDefault="00E47611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Y="43"/>
        <w:tblW w:w="96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81"/>
        <w:gridCol w:w="294"/>
        <w:gridCol w:w="1203"/>
        <w:gridCol w:w="252"/>
        <w:gridCol w:w="1134"/>
        <w:gridCol w:w="224"/>
        <w:gridCol w:w="1260"/>
      </w:tblGrid>
      <w:tr w:rsidR="00E47611" w:rsidRPr="00AB49AC" w14:paraId="2B751410" w14:textId="77777777" w:rsidTr="009B148C">
        <w:trPr>
          <w:trHeight w:val="289"/>
          <w:tblHeader/>
        </w:trPr>
        <w:tc>
          <w:tcPr>
            <w:tcW w:w="4111" w:type="dxa"/>
            <w:vAlign w:val="center"/>
          </w:tcPr>
          <w:p w14:paraId="4B0A3E5D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8" w:type="dxa"/>
            <w:gridSpan w:val="7"/>
            <w:tcBorders>
              <w:bottom w:val="single" w:sz="4" w:space="0" w:color="auto"/>
            </w:tcBorders>
          </w:tcPr>
          <w:p w14:paraId="630755D7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47611" w:rsidRPr="00AB49AC" w14:paraId="0E161BB2" w14:textId="77777777" w:rsidTr="009B148C">
        <w:trPr>
          <w:trHeight w:val="142"/>
          <w:tblHeader/>
        </w:trPr>
        <w:tc>
          <w:tcPr>
            <w:tcW w:w="4111" w:type="dxa"/>
            <w:vAlign w:val="center"/>
          </w:tcPr>
          <w:p w14:paraId="458F866D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4CA8E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47B83F3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81DD5E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611" w:rsidRPr="00AB49AC" w14:paraId="084E36D0" w14:textId="77777777" w:rsidTr="009B148C">
        <w:trPr>
          <w:trHeight w:val="142"/>
          <w:tblHeader/>
        </w:trPr>
        <w:tc>
          <w:tcPr>
            <w:tcW w:w="4111" w:type="dxa"/>
            <w:vAlign w:val="center"/>
          </w:tcPr>
          <w:p w14:paraId="1D0AB7D7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F3B6D1A" w14:textId="77777777" w:rsidR="00E47611" w:rsidRPr="00AB49AC" w:rsidRDefault="00E47611" w:rsidP="003D179B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4" w:type="dxa"/>
            <w:vAlign w:val="bottom"/>
          </w:tcPr>
          <w:p w14:paraId="65D5488C" w14:textId="77777777" w:rsidR="00E47611" w:rsidRPr="00AB49AC" w:rsidRDefault="00E47611" w:rsidP="003D179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424D155A" w14:textId="77777777" w:rsidR="00E47611" w:rsidRPr="00AB49AC" w:rsidRDefault="00E47611" w:rsidP="003D179B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2" w:type="dxa"/>
            <w:vAlign w:val="bottom"/>
          </w:tcPr>
          <w:p w14:paraId="2238E627" w14:textId="77777777" w:rsidR="00E47611" w:rsidRPr="00AB49AC" w:rsidRDefault="00E47611" w:rsidP="003D179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E23271" w14:textId="77777777" w:rsidR="00E47611" w:rsidRPr="00AB49AC" w:rsidRDefault="00E47611" w:rsidP="003D179B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4" w:type="dxa"/>
            <w:vAlign w:val="bottom"/>
          </w:tcPr>
          <w:p w14:paraId="2FB615CF" w14:textId="77777777" w:rsidR="00E47611" w:rsidRPr="00AB49AC" w:rsidRDefault="00E47611" w:rsidP="003D179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6F6A4E" w14:textId="77777777" w:rsidR="00E47611" w:rsidRPr="00AB49AC" w:rsidRDefault="00E47611" w:rsidP="003D179B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47611" w:rsidRPr="00AB49AC" w14:paraId="503A4CF0" w14:textId="77777777" w:rsidTr="009B148C">
        <w:trPr>
          <w:trHeight w:val="142"/>
        </w:trPr>
        <w:tc>
          <w:tcPr>
            <w:tcW w:w="4111" w:type="dxa"/>
          </w:tcPr>
          <w:p w14:paraId="3B99826F" w14:textId="77777777" w:rsidR="00E47611" w:rsidRPr="00AB49AC" w:rsidRDefault="00E47611" w:rsidP="003D179B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tLeast"/>
              <w:ind w:firstLine="10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181" w:type="dxa"/>
            <w:vAlign w:val="center"/>
          </w:tcPr>
          <w:p w14:paraId="0B2DB0FF" w14:textId="77777777" w:rsidR="00E47611" w:rsidRPr="00677E74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94" w:type="dxa"/>
            <w:vAlign w:val="center"/>
          </w:tcPr>
          <w:p w14:paraId="72EBE3DA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5E910B65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7D6EFC6D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D6E087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  <w:vAlign w:val="center"/>
          </w:tcPr>
          <w:p w14:paraId="3F70697E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68BE76E" w14:textId="77777777" w:rsidR="00E47611" w:rsidRPr="00AB49AC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148C" w:rsidRPr="00AB49AC" w14:paraId="41153C02" w14:textId="77777777" w:rsidTr="009B148C">
        <w:trPr>
          <w:trHeight w:val="142"/>
        </w:trPr>
        <w:tc>
          <w:tcPr>
            <w:tcW w:w="4111" w:type="dxa"/>
          </w:tcPr>
          <w:p w14:paraId="67A67531" w14:textId="77777777" w:rsidR="009B148C" w:rsidRPr="00AB49AC" w:rsidRDefault="009B148C" w:rsidP="009B148C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tLeast"/>
              <w:ind w:firstLine="10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รายได้ที่ยังไม่เรียกชำระ </w:t>
            </w:r>
          </w:p>
        </w:tc>
        <w:tc>
          <w:tcPr>
            <w:tcW w:w="1181" w:type="dxa"/>
            <w:vAlign w:val="center"/>
          </w:tcPr>
          <w:p w14:paraId="77EAC91D" w14:textId="55C962F2" w:rsidR="009B148C" w:rsidRPr="00677E74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9,597</w:t>
            </w:r>
          </w:p>
        </w:tc>
        <w:tc>
          <w:tcPr>
            <w:tcW w:w="294" w:type="dxa"/>
            <w:vAlign w:val="center"/>
          </w:tcPr>
          <w:p w14:paraId="05326875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79DDFAFC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  <w:tc>
          <w:tcPr>
            <w:tcW w:w="252" w:type="dxa"/>
            <w:vAlign w:val="center"/>
          </w:tcPr>
          <w:p w14:paraId="53F29560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C595939" w14:textId="0D23AF0D" w:rsidR="009B148C" w:rsidRPr="00886EB6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9,597</w:t>
            </w:r>
          </w:p>
        </w:tc>
        <w:tc>
          <w:tcPr>
            <w:tcW w:w="224" w:type="dxa"/>
            <w:vAlign w:val="center"/>
          </w:tcPr>
          <w:p w14:paraId="2AC08EEA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8376B1E" w14:textId="77777777" w:rsidR="009B148C" w:rsidRPr="00CC64E7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144"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</w:tr>
      <w:tr w:rsidR="009B148C" w:rsidRPr="00AB49AC" w14:paraId="1AC88DF8" w14:textId="77777777" w:rsidTr="009B148C">
        <w:trPr>
          <w:trHeight w:val="142"/>
        </w:trPr>
        <w:tc>
          <w:tcPr>
            <w:tcW w:w="4111" w:type="dxa"/>
          </w:tcPr>
          <w:p w14:paraId="66ABF7F5" w14:textId="77777777" w:rsidR="009B148C" w:rsidRPr="00AB49AC" w:rsidRDefault="009B148C" w:rsidP="009B148C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tLeast"/>
              <w:ind w:firstLine="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6E546D09" w14:textId="29E5B834" w:rsidR="009B148C" w:rsidRPr="00677E74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(1,129)</w:t>
            </w:r>
          </w:p>
        </w:tc>
        <w:tc>
          <w:tcPr>
            <w:tcW w:w="294" w:type="dxa"/>
            <w:vAlign w:val="center"/>
          </w:tcPr>
          <w:p w14:paraId="37E7D5DA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5403CF1B" w14:textId="77777777" w:rsidR="009B148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(1,512)</w:t>
            </w:r>
          </w:p>
        </w:tc>
        <w:tc>
          <w:tcPr>
            <w:tcW w:w="252" w:type="dxa"/>
            <w:vAlign w:val="center"/>
          </w:tcPr>
          <w:p w14:paraId="312D2084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453C66" w14:textId="3C645EC1" w:rsidR="009B148C" w:rsidRPr="00886EB6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(1,129)</w:t>
            </w:r>
          </w:p>
        </w:tc>
        <w:tc>
          <w:tcPr>
            <w:tcW w:w="224" w:type="dxa"/>
            <w:vAlign w:val="center"/>
          </w:tcPr>
          <w:p w14:paraId="1A2AE3BB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A6F4C21" w14:textId="77777777" w:rsidR="009B148C" w:rsidRPr="00CC64E7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(1,512)</w:t>
            </w:r>
          </w:p>
        </w:tc>
      </w:tr>
      <w:tr w:rsidR="009B148C" w:rsidRPr="00AB49AC" w14:paraId="14C0752E" w14:textId="77777777" w:rsidTr="009B148C">
        <w:trPr>
          <w:trHeight w:val="142"/>
        </w:trPr>
        <w:tc>
          <w:tcPr>
            <w:tcW w:w="4111" w:type="dxa"/>
          </w:tcPr>
          <w:p w14:paraId="1AFB1FDD" w14:textId="77777777" w:rsidR="009B148C" w:rsidRPr="00AB49AC" w:rsidRDefault="009B148C" w:rsidP="009B148C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tLeast"/>
              <w:ind w:firstLine="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0220AD" w14:textId="6CD87802" w:rsidR="009B148C" w:rsidRPr="00677E74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  <w:tc>
          <w:tcPr>
            <w:tcW w:w="294" w:type="dxa"/>
            <w:vAlign w:val="center"/>
          </w:tcPr>
          <w:p w14:paraId="7FAC59F2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039599" w14:textId="77777777" w:rsidR="009B148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9,413</w:t>
            </w:r>
          </w:p>
        </w:tc>
        <w:tc>
          <w:tcPr>
            <w:tcW w:w="252" w:type="dxa"/>
            <w:vAlign w:val="center"/>
          </w:tcPr>
          <w:p w14:paraId="2E8ECBA6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277A91" w14:textId="42A84173" w:rsidR="009B148C" w:rsidRPr="00886EB6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  <w:tc>
          <w:tcPr>
            <w:tcW w:w="224" w:type="dxa"/>
            <w:vAlign w:val="center"/>
          </w:tcPr>
          <w:p w14:paraId="0095EFA9" w14:textId="77777777" w:rsidR="009B148C" w:rsidRPr="00AB49A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7D7DA" w14:textId="77777777" w:rsidR="009B148C" w:rsidRPr="00CC64E7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144">
              <w:rPr>
                <w:rFonts w:ascii="Angsana New" w:hAnsi="Angsana New"/>
                <w:sz w:val="28"/>
                <w:szCs w:val="28"/>
              </w:rPr>
              <w:t>9,413</w:t>
            </w:r>
          </w:p>
        </w:tc>
      </w:tr>
    </w:tbl>
    <w:p w14:paraId="7999374B" w14:textId="77777777" w:rsidR="009B148C" w:rsidRDefault="009B148C" w:rsidP="0019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91E8389" w14:textId="212E1C6B" w:rsidR="00E47611" w:rsidRPr="00E47611" w:rsidRDefault="00E47611" w:rsidP="0019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28"/>
          <w:szCs w:val="28"/>
        </w:rPr>
      </w:pPr>
      <w:r w:rsidRPr="00E4761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47611">
        <w:rPr>
          <w:rFonts w:ascii="Angsana New" w:hAnsi="Angsana New"/>
          <w:sz w:val="28"/>
          <w:szCs w:val="28"/>
        </w:rPr>
        <w:t xml:space="preserve">31 </w:t>
      </w:r>
      <w:r w:rsidRPr="00E4761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47611">
        <w:rPr>
          <w:rFonts w:ascii="Angsana New" w:hAnsi="Angsana New"/>
          <w:sz w:val="28"/>
          <w:szCs w:val="28"/>
        </w:rPr>
        <w:t xml:space="preserve">2567 </w:t>
      </w:r>
      <w:r w:rsidRPr="00E47611">
        <w:rPr>
          <w:rFonts w:ascii="Angsana New" w:hAnsi="Angsana New"/>
          <w:sz w:val="28"/>
          <w:szCs w:val="28"/>
          <w:cs/>
        </w:rPr>
        <w:t xml:space="preserve">และ </w:t>
      </w:r>
      <w:r w:rsidRPr="00E47611">
        <w:rPr>
          <w:rFonts w:ascii="Angsana New" w:hAnsi="Angsana New"/>
          <w:sz w:val="28"/>
          <w:szCs w:val="28"/>
        </w:rPr>
        <w:t xml:space="preserve">2566 </w:t>
      </w:r>
      <w:r w:rsidRPr="00E47611">
        <w:rPr>
          <w:rFonts w:ascii="Angsana New" w:hAnsi="Angsana New"/>
          <w:sz w:val="28"/>
          <w:szCs w:val="28"/>
          <w:cs/>
        </w:rPr>
        <w:t>สินทรัพย์ที่เกิดจากสัญญาแยกตามอายุที่ถึงกำหนดเรียกเก็บได้ดังนี้</w:t>
      </w:r>
    </w:p>
    <w:p w14:paraId="62A8E4D3" w14:textId="77777777" w:rsidR="00E47611" w:rsidRPr="00E47611" w:rsidRDefault="00E47611" w:rsidP="0019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5"/>
        <w:jc w:val="both"/>
        <w:rPr>
          <w:rFonts w:ascii="Angsana New" w:hAnsi="Angsana New"/>
          <w:sz w:val="16"/>
          <w:szCs w:val="16"/>
          <w:highlight w:val="yellow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330"/>
        <w:gridCol w:w="280"/>
        <w:gridCol w:w="1225"/>
        <w:gridCol w:w="238"/>
        <w:gridCol w:w="1180"/>
        <w:gridCol w:w="252"/>
        <w:gridCol w:w="1165"/>
      </w:tblGrid>
      <w:tr w:rsidR="00E47611" w:rsidRPr="00E47611" w14:paraId="1795411F" w14:textId="77777777" w:rsidTr="003D179B">
        <w:trPr>
          <w:tblHeader/>
        </w:trPr>
        <w:tc>
          <w:tcPr>
            <w:tcW w:w="3969" w:type="dxa"/>
            <w:vAlign w:val="center"/>
          </w:tcPr>
          <w:p w14:paraId="045F6C7D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0" w:right="122"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5BD1B839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7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47611" w:rsidRPr="00E47611" w14:paraId="3E81C3E8" w14:textId="77777777" w:rsidTr="003D179B">
        <w:trPr>
          <w:tblHeader/>
        </w:trPr>
        <w:tc>
          <w:tcPr>
            <w:tcW w:w="3969" w:type="dxa"/>
            <w:vAlign w:val="center"/>
          </w:tcPr>
          <w:p w14:paraId="53EFF0A4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EFAE21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7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3F7E6B5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5A6280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7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4761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47611" w:rsidRPr="00E47611" w14:paraId="6DD51636" w14:textId="77777777" w:rsidTr="003D179B">
        <w:trPr>
          <w:tblHeader/>
        </w:trPr>
        <w:tc>
          <w:tcPr>
            <w:tcW w:w="3969" w:type="dxa"/>
            <w:vAlign w:val="center"/>
          </w:tcPr>
          <w:p w14:paraId="13457B6B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B9C6D11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0" w:type="dxa"/>
          </w:tcPr>
          <w:p w14:paraId="6B112407" w14:textId="77777777" w:rsidR="00E47611" w:rsidRPr="00E47611" w:rsidRDefault="00E47611" w:rsidP="003D179B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0BA00E51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1651F0F3" w14:textId="77777777" w:rsidR="00E47611" w:rsidRPr="00E47611" w:rsidRDefault="00E47611" w:rsidP="003D179B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095649B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2" w:type="dxa"/>
          </w:tcPr>
          <w:p w14:paraId="5E416F57" w14:textId="77777777" w:rsidR="00E47611" w:rsidRPr="00E47611" w:rsidRDefault="00E47611" w:rsidP="003D179B">
            <w:pPr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F593F11" w14:textId="77777777" w:rsidR="00E47611" w:rsidRPr="00E47611" w:rsidRDefault="00E47611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148C" w:rsidRPr="00E47611" w14:paraId="44A9D14D" w14:textId="77777777" w:rsidTr="003D179B">
        <w:tc>
          <w:tcPr>
            <w:tcW w:w="3969" w:type="dxa"/>
            <w:vAlign w:val="center"/>
          </w:tcPr>
          <w:p w14:paraId="22C207CF" w14:textId="77777777" w:rsidR="009B148C" w:rsidRPr="00E47611" w:rsidRDefault="009B148C" w:rsidP="009B148C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090"/>
                <w:tab w:val="right" w:pos="2170"/>
                <w:tab w:val="left" w:pos="2350"/>
                <w:tab w:val="left" w:pos="2605"/>
                <w:tab w:val="right" w:pos="3250"/>
                <w:tab w:val="left" w:pos="3430"/>
              </w:tabs>
              <w:spacing w:line="240" w:lineRule="atLeast"/>
              <w:ind w:right="122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E47611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30" w:type="dxa"/>
            <w:vAlign w:val="center"/>
          </w:tcPr>
          <w:p w14:paraId="08B26326" w14:textId="013BC74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8,385</w:t>
            </w:r>
          </w:p>
        </w:tc>
        <w:tc>
          <w:tcPr>
            <w:tcW w:w="280" w:type="dxa"/>
            <w:vAlign w:val="center"/>
          </w:tcPr>
          <w:p w14:paraId="3E925F34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center"/>
          </w:tcPr>
          <w:p w14:paraId="105B22CA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9,274</w:t>
            </w:r>
          </w:p>
        </w:tc>
        <w:tc>
          <w:tcPr>
            <w:tcW w:w="238" w:type="dxa"/>
            <w:vAlign w:val="center"/>
          </w:tcPr>
          <w:p w14:paraId="13524B25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4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center"/>
          </w:tcPr>
          <w:p w14:paraId="571980EA" w14:textId="03AF6CC4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8,385</w:t>
            </w:r>
          </w:p>
        </w:tc>
        <w:tc>
          <w:tcPr>
            <w:tcW w:w="252" w:type="dxa"/>
            <w:vAlign w:val="center"/>
          </w:tcPr>
          <w:p w14:paraId="08736CE0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center"/>
          </w:tcPr>
          <w:p w14:paraId="4F247503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9,274</w:t>
            </w:r>
          </w:p>
        </w:tc>
      </w:tr>
      <w:tr w:rsidR="009B148C" w:rsidRPr="00E47611" w14:paraId="1EAA2348" w14:textId="77777777" w:rsidTr="003D179B">
        <w:tc>
          <w:tcPr>
            <w:tcW w:w="3969" w:type="dxa"/>
            <w:vAlign w:val="center"/>
          </w:tcPr>
          <w:p w14:paraId="41CF4F50" w14:textId="77777777" w:rsidR="009B148C" w:rsidRPr="00E47611" w:rsidRDefault="009B148C" w:rsidP="009B148C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090"/>
                <w:tab w:val="right" w:pos="2170"/>
                <w:tab w:val="left" w:pos="2350"/>
                <w:tab w:val="left" w:pos="2605"/>
                <w:tab w:val="right" w:pos="3250"/>
                <w:tab w:val="left" w:pos="3430"/>
              </w:tabs>
              <w:spacing w:line="240" w:lineRule="atLeast"/>
              <w:ind w:right="122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47611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E47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E4761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30" w:type="dxa"/>
            <w:vAlign w:val="center"/>
          </w:tcPr>
          <w:p w14:paraId="49228FD2" w14:textId="6D58ADCE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280" w:type="dxa"/>
            <w:vAlign w:val="center"/>
          </w:tcPr>
          <w:p w14:paraId="4DF44A5F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center"/>
          </w:tcPr>
          <w:p w14:paraId="2FD60B9C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8" w:type="dxa"/>
            <w:vAlign w:val="center"/>
          </w:tcPr>
          <w:p w14:paraId="41882521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4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center"/>
          </w:tcPr>
          <w:p w14:paraId="1F054B71" w14:textId="3E2C9674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252" w:type="dxa"/>
            <w:vAlign w:val="center"/>
          </w:tcPr>
          <w:p w14:paraId="292BE978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center"/>
          </w:tcPr>
          <w:p w14:paraId="14A87C02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9B148C" w:rsidRPr="00E47611" w14:paraId="7CC6BD89" w14:textId="77777777" w:rsidTr="003D179B">
        <w:tc>
          <w:tcPr>
            <w:tcW w:w="3969" w:type="dxa"/>
            <w:vAlign w:val="center"/>
          </w:tcPr>
          <w:p w14:paraId="001850BC" w14:textId="77777777" w:rsidR="009B148C" w:rsidRPr="00E47611" w:rsidRDefault="009B148C" w:rsidP="009B148C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090"/>
                <w:tab w:val="right" w:pos="2170"/>
                <w:tab w:val="left" w:pos="2350"/>
                <w:tab w:val="left" w:pos="2605"/>
                <w:tab w:val="right" w:pos="3250"/>
                <w:tab w:val="left" w:pos="3430"/>
              </w:tabs>
              <w:spacing w:line="240" w:lineRule="atLeast"/>
              <w:ind w:right="122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47611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E47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E4761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ab/>
              <w:t>เดือน</w:t>
            </w:r>
          </w:p>
        </w:tc>
        <w:tc>
          <w:tcPr>
            <w:tcW w:w="1330" w:type="dxa"/>
            <w:vAlign w:val="center"/>
          </w:tcPr>
          <w:p w14:paraId="3FDDEC07" w14:textId="7E10AED2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3FB49712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center"/>
          </w:tcPr>
          <w:p w14:paraId="0E145C71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38" w:type="dxa"/>
            <w:vAlign w:val="center"/>
          </w:tcPr>
          <w:p w14:paraId="3E2B18CB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4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center"/>
          </w:tcPr>
          <w:p w14:paraId="1662F100" w14:textId="4F94ABD1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6CC44AE3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center"/>
          </w:tcPr>
          <w:p w14:paraId="4179E804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9B148C" w:rsidRPr="00E47611" w14:paraId="00AC06B8" w14:textId="77777777" w:rsidTr="003D179B">
        <w:tc>
          <w:tcPr>
            <w:tcW w:w="3969" w:type="dxa"/>
            <w:vAlign w:val="center"/>
          </w:tcPr>
          <w:p w14:paraId="6F623A09" w14:textId="77777777" w:rsidR="009B148C" w:rsidRPr="00E47611" w:rsidRDefault="009B148C" w:rsidP="009B148C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090"/>
                <w:tab w:val="right" w:pos="2170"/>
                <w:tab w:val="left" w:pos="2350"/>
                <w:tab w:val="left" w:pos="2605"/>
                <w:tab w:val="right" w:pos="3250"/>
                <w:tab w:val="left" w:pos="3430"/>
              </w:tabs>
              <w:spacing w:line="240" w:lineRule="atLeast"/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47611">
              <w:rPr>
                <w:rFonts w:ascii="Angsana New" w:hAnsi="Angsana New"/>
                <w:sz w:val="28"/>
                <w:szCs w:val="28"/>
              </w:rPr>
              <w:t>12</w:t>
            </w:r>
            <w:r w:rsidRPr="00E47611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2659627B" w14:textId="610FA4C0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280" w:type="dxa"/>
            <w:vAlign w:val="center"/>
          </w:tcPr>
          <w:p w14:paraId="4E23E239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1AA80DE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238" w:type="dxa"/>
            <w:vAlign w:val="center"/>
          </w:tcPr>
          <w:p w14:paraId="151EAE86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4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551A1768" w14:textId="7D880702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252" w:type="dxa"/>
            <w:vAlign w:val="center"/>
          </w:tcPr>
          <w:p w14:paraId="6500CA9E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6A6A076E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</w:tr>
      <w:tr w:rsidR="009B148C" w:rsidRPr="00E512FC" w14:paraId="2F5313DF" w14:textId="77777777" w:rsidTr="003D179B">
        <w:tc>
          <w:tcPr>
            <w:tcW w:w="3969" w:type="dxa"/>
            <w:vAlign w:val="center"/>
          </w:tcPr>
          <w:p w14:paraId="628A68B4" w14:textId="77777777" w:rsidR="009B148C" w:rsidRPr="00E47611" w:rsidRDefault="009B148C" w:rsidP="009B148C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tLeast"/>
              <w:ind w:right="122" w:firstLine="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761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FB381" w14:textId="30303A55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9,597</w:t>
            </w:r>
          </w:p>
        </w:tc>
        <w:tc>
          <w:tcPr>
            <w:tcW w:w="280" w:type="dxa"/>
            <w:vAlign w:val="bottom"/>
          </w:tcPr>
          <w:p w14:paraId="0AF659AC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ACE10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  <w:tc>
          <w:tcPr>
            <w:tcW w:w="238" w:type="dxa"/>
            <w:vAlign w:val="bottom"/>
          </w:tcPr>
          <w:p w14:paraId="10200698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9B356" w14:textId="2F7AA752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9,597</w:t>
            </w:r>
          </w:p>
        </w:tc>
        <w:tc>
          <w:tcPr>
            <w:tcW w:w="252" w:type="dxa"/>
            <w:vAlign w:val="bottom"/>
          </w:tcPr>
          <w:p w14:paraId="0451B3FA" w14:textId="77777777" w:rsidR="009B148C" w:rsidRPr="00E47611" w:rsidRDefault="009B148C" w:rsidP="009B148C">
            <w:pPr>
              <w:pStyle w:val="Heading7"/>
              <w:ind w:right="122" w:firstLine="406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2271B" w14:textId="77777777" w:rsidR="009B148C" w:rsidRPr="00E47611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611"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</w:tr>
    </w:tbl>
    <w:p w14:paraId="1749FC39" w14:textId="77777777" w:rsidR="00E47611" w:rsidRDefault="00E47611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5BF3C7FD" w14:textId="3DD81CC1" w:rsidR="005362A6" w:rsidRDefault="005362A6" w:rsidP="005362A6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B49A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ค่าเผื่อผลขาดทุนด้านเครดิตที่คาดว่าจะเกิดขึ้นมีรายการเคลื่อนไหวสำหรับ</w:t>
      </w:r>
      <w:r w:rsidR="00F67CC1">
        <w:rPr>
          <w:rFonts w:ascii="Angsana New" w:hAnsi="Angsana New" w:hint="cs"/>
          <w:sz w:val="28"/>
          <w:szCs w:val="28"/>
          <w:cs/>
        </w:rPr>
        <w:t>ปี</w:t>
      </w:r>
      <w:r>
        <w:rPr>
          <w:rFonts w:ascii="Angsana New" w:hAnsi="Angsana New"/>
          <w:sz w:val="28"/>
          <w:szCs w:val="28"/>
          <w:cs/>
        </w:rPr>
        <w:t xml:space="preserve">สิ้นสุดวันที่  </w:t>
      </w:r>
      <w:r>
        <w:rPr>
          <w:rFonts w:ascii="Angsana New" w:hAnsi="Angsana New"/>
          <w:sz w:val="28"/>
          <w:szCs w:val="28"/>
        </w:rPr>
        <w:t>3</w:t>
      </w:r>
      <w:r w:rsidR="00F67CC1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 </w:t>
      </w:r>
      <w:r w:rsidR="00F67CC1">
        <w:rPr>
          <w:rFonts w:ascii="Angsana New" w:hAnsi="Angsana New" w:hint="cs"/>
          <w:sz w:val="28"/>
          <w:szCs w:val="28"/>
          <w:cs/>
        </w:rPr>
        <w:t>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7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ดังนี้</w:t>
      </w:r>
    </w:p>
    <w:p w14:paraId="629322C5" w14:textId="77777777" w:rsidR="005362A6" w:rsidRPr="005362A6" w:rsidRDefault="005362A6" w:rsidP="005362A6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45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212"/>
        <w:gridCol w:w="211"/>
        <w:gridCol w:w="1243"/>
        <w:gridCol w:w="177"/>
        <w:gridCol w:w="1249"/>
        <w:gridCol w:w="214"/>
        <w:gridCol w:w="1370"/>
      </w:tblGrid>
      <w:tr w:rsidR="005362A6" w:rsidRPr="00AB49AC" w14:paraId="3222CDA5" w14:textId="77777777" w:rsidTr="009B148C">
        <w:trPr>
          <w:trHeight w:val="20"/>
          <w:tblHeader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14:paraId="4A97E8CA" w14:textId="77777777" w:rsidR="005362A6" w:rsidRPr="00AB49AC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br w:type="page"/>
            </w:r>
            <w:r w:rsidRPr="00AB49A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676" w:type="dxa"/>
            <w:gridSpan w:val="7"/>
            <w:tcBorders>
              <w:top w:val="nil"/>
              <w:bottom w:val="single" w:sz="4" w:space="0" w:color="auto"/>
            </w:tcBorders>
          </w:tcPr>
          <w:p w14:paraId="40CA7622" w14:textId="77777777" w:rsidR="005362A6" w:rsidRPr="00AB49AC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62A6" w:rsidRPr="00AB49AC" w14:paraId="1B7A3598" w14:textId="77777777" w:rsidTr="009B148C">
        <w:trPr>
          <w:trHeight w:val="20"/>
          <w:tblHeader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14:paraId="7C37FDDE" w14:textId="77777777" w:rsidR="005362A6" w:rsidRPr="00AB49AC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132011" w14:textId="77777777" w:rsidR="005362A6" w:rsidRPr="00AB49AC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77C1EDBC" w14:textId="77777777" w:rsidR="005362A6" w:rsidRPr="00AB49AC" w:rsidRDefault="005362A6" w:rsidP="003D179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CA4306" w14:textId="77777777" w:rsidR="005362A6" w:rsidRPr="00AB49AC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2A6" w:rsidRPr="00AB49AC" w14:paraId="1AAB6C16" w14:textId="77777777" w:rsidTr="009B148C">
        <w:trPr>
          <w:trHeight w:val="20"/>
          <w:tblHeader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14:paraId="3A66B7B9" w14:textId="77777777" w:rsidR="005362A6" w:rsidRPr="00AB49AC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31431" w14:textId="77777777" w:rsidR="005362A6" w:rsidRPr="00AB49AC" w:rsidRDefault="005362A6" w:rsidP="003D179B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" w:type="dxa"/>
            <w:tcBorders>
              <w:top w:val="nil"/>
              <w:bottom w:val="nil"/>
            </w:tcBorders>
            <w:vAlign w:val="bottom"/>
          </w:tcPr>
          <w:p w14:paraId="384A696D" w14:textId="77777777" w:rsidR="005362A6" w:rsidRPr="00AB49AC" w:rsidRDefault="005362A6" w:rsidP="003D179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B5B55" w14:textId="77777777" w:rsidR="005362A6" w:rsidRPr="00AB49AC" w:rsidRDefault="005362A6" w:rsidP="003D179B">
            <w:pPr>
              <w:tabs>
                <w:tab w:val="clear" w:pos="907"/>
                <w:tab w:val="clear" w:pos="1644"/>
                <w:tab w:val="left" w:pos="127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7" w:type="dxa"/>
            <w:tcBorders>
              <w:top w:val="nil"/>
              <w:bottom w:val="nil"/>
            </w:tcBorders>
            <w:vAlign w:val="bottom"/>
          </w:tcPr>
          <w:p w14:paraId="43AB9276" w14:textId="77777777" w:rsidR="005362A6" w:rsidRPr="00AB49AC" w:rsidRDefault="005362A6" w:rsidP="003D179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E96C1" w14:textId="77777777" w:rsidR="005362A6" w:rsidRPr="00AB49AC" w:rsidRDefault="005362A6" w:rsidP="003D179B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4" w:type="dxa"/>
            <w:tcBorders>
              <w:top w:val="nil"/>
              <w:bottom w:val="nil"/>
            </w:tcBorders>
            <w:vAlign w:val="bottom"/>
          </w:tcPr>
          <w:p w14:paraId="388A3471" w14:textId="77777777" w:rsidR="005362A6" w:rsidRPr="00AB49AC" w:rsidRDefault="005362A6" w:rsidP="003D179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AB416" w14:textId="77777777" w:rsidR="005362A6" w:rsidRPr="00AB49AC" w:rsidRDefault="005362A6" w:rsidP="003D179B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362A6" w:rsidRPr="00AB49AC" w14:paraId="2AC200F2" w14:textId="77777777" w:rsidTr="009B148C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14:paraId="3D5E5565" w14:textId="2BCAD141" w:rsidR="005362A6" w:rsidRPr="00AB49AC" w:rsidRDefault="005362A6" w:rsidP="003D179B">
            <w:pPr>
              <w:pStyle w:val="EnvelopeReturn"/>
              <w:tabs>
                <w:tab w:val="clear" w:pos="1134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 xml:space="preserve">ยอดยกมา ณ วันที่ </w:t>
            </w:r>
            <w:r w:rsidRPr="00AB49A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B49A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</w:tcPr>
          <w:p w14:paraId="66FECF84" w14:textId="77777777" w:rsidR="005362A6" w:rsidRPr="006F727F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727F"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  <w:tc>
          <w:tcPr>
            <w:tcW w:w="211" w:type="dxa"/>
            <w:tcBorders>
              <w:top w:val="nil"/>
              <w:bottom w:val="nil"/>
            </w:tcBorders>
          </w:tcPr>
          <w:p w14:paraId="586BF443" w14:textId="77777777" w:rsidR="005362A6" w:rsidRPr="006F727F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0868B1A" w14:textId="77777777" w:rsidR="005362A6" w:rsidRPr="00CC64E7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10AFC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77" w:type="dxa"/>
            <w:tcBorders>
              <w:top w:val="nil"/>
              <w:bottom w:val="nil"/>
            </w:tcBorders>
            <w:vAlign w:val="center"/>
          </w:tcPr>
          <w:p w14:paraId="04933958" w14:textId="77777777" w:rsidR="005362A6" w:rsidRPr="006F727F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nil"/>
            </w:tcBorders>
          </w:tcPr>
          <w:p w14:paraId="1F0B90BB" w14:textId="77777777" w:rsidR="005362A6" w:rsidRPr="006F727F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727F"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  <w:tc>
          <w:tcPr>
            <w:tcW w:w="214" w:type="dxa"/>
            <w:tcBorders>
              <w:top w:val="nil"/>
              <w:bottom w:val="nil"/>
            </w:tcBorders>
          </w:tcPr>
          <w:p w14:paraId="19BC0C69" w14:textId="77777777" w:rsidR="005362A6" w:rsidRPr="0094760B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E34CDA4" w14:textId="77777777" w:rsidR="005362A6" w:rsidRPr="00C77BFA" w:rsidRDefault="005362A6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10AFC">
              <w:rPr>
                <w:rFonts w:ascii="Angsana New" w:hAnsi="Angsana New"/>
                <w:sz w:val="28"/>
                <w:szCs w:val="28"/>
              </w:rPr>
              <w:t>848</w:t>
            </w:r>
          </w:p>
        </w:tc>
      </w:tr>
      <w:tr w:rsidR="009B148C" w:rsidRPr="00AB49AC" w14:paraId="407B1EE5" w14:textId="77777777" w:rsidTr="00191476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14:paraId="6FAAFAC2" w14:textId="77777777" w:rsidR="009B148C" w:rsidRDefault="009B148C" w:rsidP="009B148C">
            <w:pPr>
              <w:pStyle w:val="EnvelopeReturn"/>
              <w:tabs>
                <w:tab w:val="clear" w:pos="1134"/>
              </w:tabs>
              <w:spacing w:line="240" w:lineRule="atLeast"/>
              <w:rPr>
                <w:rFonts w:ascii="Angsana New" w:eastAsia="Cordia New" w:hAnsi="Angsana New"/>
                <w:sz w:val="28"/>
                <w:szCs w:val="28"/>
              </w:rPr>
            </w:pPr>
            <w:r w:rsidRPr="00AB49AC">
              <w:rPr>
                <w:rFonts w:ascii="Angsana New" w:eastAsia="Cordia New" w:hAnsi="Angsana New"/>
                <w:sz w:val="28"/>
                <w:szCs w:val="28"/>
                <w:cs/>
              </w:rPr>
              <w:t>บวก สำรองผลขาดทุนด้านเครดิตที่คาดว่าจะเกิดขึ้น</w:t>
            </w:r>
          </w:p>
          <w:p w14:paraId="0D62E32F" w14:textId="77777777" w:rsidR="009B148C" w:rsidRPr="00AB49AC" w:rsidRDefault="009B148C" w:rsidP="009B148C">
            <w:pPr>
              <w:pStyle w:val="EnvelopeReturn"/>
              <w:tabs>
                <w:tab w:val="clear" w:pos="1134"/>
              </w:tabs>
              <w:spacing w:line="240" w:lineRule="atLeast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(กลับรายการ)</w:t>
            </w:r>
            <w:r w:rsidRPr="00AB49AC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vAlign w:val="bottom"/>
          </w:tcPr>
          <w:p w14:paraId="25B23B8C" w14:textId="29950154" w:rsidR="009B148C" w:rsidRPr="0094760B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(383)</w:t>
            </w:r>
          </w:p>
        </w:tc>
        <w:tc>
          <w:tcPr>
            <w:tcW w:w="211" w:type="dxa"/>
            <w:tcBorders>
              <w:top w:val="nil"/>
              <w:bottom w:val="nil"/>
            </w:tcBorders>
          </w:tcPr>
          <w:p w14:paraId="41A3298C" w14:textId="77777777" w:rsidR="009B148C" w:rsidRPr="0094760B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DC8D6" w14:textId="1B81754C" w:rsidR="009B148C" w:rsidRPr="00210AF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77" w:type="dxa"/>
            <w:tcBorders>
              <w:top w:val="nil"/>
              <w:bottom w:val="nil"/>
            </w:tcBorders>
            <w:vAlign w:val="bottom"/>
          </w:tcPr>
          <w:p w14:paraId="138E7F94" w14:textId="77777777" w:rsidR="009B148C" w:rsidRPr="00210AF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  <w:vAlign w:val="bottom"/>
          </w:tcPr>
          <w:p w14:paraId="5CC10F54" w14:textId="081F95A8" w:rsidR="009B148C" w:rsidRPr="00C77BFA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(383)</w:t>
            </w:r>
          </w:p>
        </w:tc>
        <w:tc>
          <w:tcPr>
            <w:tcW w:w="214" w:type="dxa"/>
            <w:tcBorders>
              <w:top w:val="nil"/>
              <w:bottom w:val="nil"/>
            </w:tcBorders>
            <w:vAlign w:val="bottom"/>
          </w:tcPr>
          <w:p w14:paraId="7575FD0D" w14:textId="77777777" w:rsidR="009B148C" w:rsidRPr="00210AF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9DF5F" w14:textId="41946222" w:rsidR="009B148C" w:rsidRPr="00210AF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</w:p>
        </w:tc>
      </w:tr>
      <w:tr w:rsidR="009B148C" w:rsidRPr="00AB49AC" w14:paraId="31778A90" w14:textId="77777777" w:rsidTr="009B148C">
        <w:trPr>
          <w:trHeight w:val="20"/>
        </w:trPr>
        <w:tc>
          <w:tcPr>
            <w:tcW w:w="3969" w:type="dxa"/>
            <w:tcBorders>
              <w:top w:val="nil"/>
              <w:bottom w:val="nil"/>
            </w:tcBorders>
            <w:vAlign w:val="bottom"/>
          </w:tcPr>
          <w:p w14:paraId="4E5D19CC" w14:textId="07490C24" w:rsidR="009B148C" w:rsidRPr="00AB49AC" w:rsidRDefault="009B148C" w:rsidP="009B148C">
            <w:pPr>
              <w:pStyle w:val="EnvelopeReturn"/>
              <w:tabs>
                <w:tab w:val="clear" w:pos="1134"/>
              </w:tabs>
              <w:spacing w:line="240" w:lineRule="atLeas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eastAsia="Cordia New" w:hAnsi="Angsana New"/>
                <w:sz w:val="28"/>
                <w:szCs w:val="28"/>
              </w:rPr>
              <w:t>3</w:t>
            </w:r>
            <w:r w:rsidR="004F60BE">
              <w:rPr>
                <w:rFonts w:ascii="Angsana New" w:eastAsia="Cordia New" w:hAnsi="Angsana New"/>
                <w:sz w:val="28"/>
                <w:szCs w:val="28"/>
              </w:rPr>
              <w:t>1</w:t>
            </w:r>
            <w:r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="00191476"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64B38272" w14:textId="6BD44789" w:rsidR="009B148C" w:rsidRPr="009B148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148C">
              <w:rPr>
                <w:rFonts w:ascii="Angsana New" w:hAnsi="Angsana New"/>
                <w:sz w:val="28"/>
                <w:szCs w:val="28"/>
              </w:rPr>
              <w:t>1,129</w:t>
            </w:r>
          </w:p>
        </w:tc>
        <w:tc>
          <w:tcPr>
            <w:tcW w:w="211" w:type="dxa"/>
            <w:tcBorders>
              <w:top w:val="nil"/>
              <w:bottom w:val="nil"/>
            </w:tcBorders>
          </w:tcPr>
          <w:p w14:paraId="55A0395D" w14:textId="77777777" w:rsidR="009B148C" w:rsidRPr="0094760B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5787A" w14:textId="507D9802" w:rsidR="009B148C" w:rsidRPr="00CC64E7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B148C"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  <w:tc>
          <w:tcPr>
            <w:tcW w:w="177" w:type="dxa"/>
            <w:tcBorders>
              <w:top w:val="nil"/>
              <w:bottom w:val="nil"/>
            </w:tcBorders>
            <w:vAlign w:val="center"/>
          </w:tcPr>
          <w:p w14:paraId="78ABDC66" w14:textId="77777777" w:rsidR="009B148C" w:rsidRPr="0094760B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74332D76" w14:textId="35D64D39" w:rsidR="009B148C" w:rsidRPr="00C77BFA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1,129</w:t>
            </w:r>
          </w:p>
        </w:tc>
        <w:tc>
          <w:tcPr>
            <w:tcW w:w="214" w:type="dxa"/>
            <w:tcBorders>
              <w:top w:val="nil"/>
              <w:bottom w:val="nil"/>
            </w:tcBorders>
          </w:tcPr>
          <w:p w14:paraId="6A64042C" w14:textId="77777777" w:rsidR="009B148C" w:rsidRPr="0094760B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0F303" w14:textId="4147CBDC" w:rsidR="009B148C" w:rsidRPr="009B148C" w:rsidRDefault="009B148C" w:rsidP="009B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148C"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</w:tr>
    </w:tbl>
    <w:p w14:paraId="1DE10118" w14:textId="77777777" w:rsidR="005362A6" w:rsidRDefault="005362A6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C8E73A9" w14:textId="77777777" w:rsidR="00191476" w:rsidRDefault="00191476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6975101B" w14:textId="77777777" w:rsidR="00191476" w:rsidRDefault="00191476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03F0218" w14:textId="77777777" w:rsidR="00191476" w:rsidRDefault="00191476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316DE47D" w14:textId="77777777" w:rsidR="00191476" w:rsidRDefault="00191476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31E7D252" w14:textId="77777777" w:rsidR="00191476" w:rsidRDefault="00191476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2F75A2F5" w14:textId="77777777" w:rsidR="00191476" w:rsidRDefault="00191476" w:rsidP="00E4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1A2A949" w14:textId="0F1AB386" w:rsidR="00E47611" w:rsidRPr="00E47611" w:rsidRDefault="00E47611" w:rsidP="00DB449D">
      <w:pPr>
        <w:numPr>
          <w:ilvl w:val="0"/>
          <w:numId w:val="18"/>
        </w:numPr>
        <w:tabs>
          <w:tab w:val="clear" w:pos="227"/>
          <w:tab w:val="left" w:pos="567"/>
        </w:tabs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เงินให้กู้ยืม</w:t>
      </w:r>
      <w:r w:rsidR="00B02B5A">
        <w:rPr>
          <w:rFonts w:ascii="Angsana New" w:hAnsi="Angsana New" w:hint="cs"/>
          <w:b/>
          <w:bCs/>
          <w:sz w:val="28"/>
          <w:szCs w:val="28"/>
          <w:cs/>
        </w:rPr>
        <w:t>ระยะสั้น</w:t>
      </w:r>
      <w:r>
        <w:rPr>
          <w:rFonts w:ascii="Angsana New" w:hAnsi="Angsana New" w:hint="cs"/>
          <w:b/>
          <w:bCs/>
          <w:sz w:val="28"/>
          <w:szCs w:val="28"/>
          <w:cs/>
        </w:rPr>
        <w:t>แก่กิจการอื่น</w:t>
      </w:r>
    </w:p>
    <w:p w14:paraId="5A32EA57" w14:textId="77777777" w:rsidR="003F3C35" w:rsidRPr="00B2700E" w:rsidRDefault="003F3C35" w:rsidP="003F3C35">
      <w:pPr>
        <w:tabs>
          <w:tab w:val="clear" w:pos="227"/>
          <w:tab w:val="left" w:pos="567"/>
        </w:tabs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6"/>
        <w:gridCol w:w="1330"/>
        <w:gridCol w:w="280"/>
        <w:gridCol w:w="1217"/>
        <w:gridCol w:w="252"/>
        <w:gridCol w:w="1120"/>
        <w:gridCol w:w="280"/>
        <w:gridCol w:w="1190"/>
      </w:tblGrid>
      <w:tr w:rsidR="00A14810" w:rsidRPr="00640C28" w14:paraId="04A6132D" w14:textId="77777777" w:rsidTr="47F5293E">
        <w:trPr>
          <w:trHeight w:val="255"/>
          <w:tblHeader/>
        </w:trPr>
        <w:tc>
          <w:tcPr>
            <w:tcW w:w="39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024822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6E289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0C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640C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14810" w:rsidRPr="00640C28" w14:paraId="7B966799" w14:textId="77777777" w:rsidTr="47F5293E">
        <w:trPr>
          <w:trHeight w:val="255"/>
          <w:tblHeader/>
        </w:trPr>
        <w:tc>
          <w:tcPr>
            <w:tcW w:w="39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2E098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5DE3C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0C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8BD35C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80966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0C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810" w:rsidRPr="00640C28" w14:paraId="0FEB8F6B" w14:textId="77777777" w:rsidTr="47F5293E">
        <w:trPr>
          <w:trHeight w:val="255"/>
          <w:tblHeader/>
        </w:trPr>
        <w:tc>
          <w:tcPr>
            <w:tcW w:w="3976" w:type="dxa"/>
            <w:tcBorders>
              <w:left w:val="nil"/>
              <w:right w:val="nil"/>
            </w:tcBorders>
            <w:shd w:val="clear" w:color="auto" w:fill="auto"/>
          </w:tcPr>
          <w:p w14:paraId="3B952D13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B2134" w14:textId="13DBD0DB" w:rsidR="00A14810" w:rsidRPr="00640C28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D7C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</w:tcPr>
          <w:p w14:paraId="34E17C33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832FF" w14:textId="0590CA9C" w:rsidR="00A14810" w:rsidRPr="00640C28" w:rsidRDefault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30FDBAE7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69E2" w14:textId="33B77CC5" w:rsidR="00A14810" w:rsidRPr="00640C28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D7C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229553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D24A4" w14:textId="54C88BA0" w:rsidR="00A14810" w:rsidRPr="00640C28" w:rsidRDefault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14810" w:rsidRPr="00640C28" w14:paraId="0549F851" w14:textId="77777777" w:rsidTr="47F5293E">
        <w:trPr>
          <w:trHeight w:val="255"/>
        </w:trPr>
        <w:tc>
          <w:tcPr>
            <w:tcW w:w="39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51113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0C28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4454F3" w14:textId="15A3ABEE" w:rsidR="00A14810" w:rsidRPr="00640C28" w:rsidRDefault="00DD7CC8" w:rsidP="00DD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</w:tcPr>
          <w:p w14:paraId="6C4B5D58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C6309" w14:textId="53C96774" w:rsidR="00A14810" w:rsidRPr="00640C28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EB47F20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574E8" w14:textId="6374DF34" w:rsidR="00A14810" w:rsidRPr="00640C28" w:rsidRDefault="00DD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62C602B9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02FBEF" w14:textId="77777777" w:rsidR="00A14810" w:rsidRPr="00640C28" w:rsidRDefault="00A1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8E78C4" w14:textId="77777777" w:rsidR="00A14810" w:rsidRPr="00B2700E" w:rsidRDefault="00A14810" w:rsidP="00A14810">
      <w:pPr>
        <w:rPr>
          <w:rFonts w:ascii="Angsana New" w:hAnsi="Angsana New"/>
          <w:sz w:val="10"/>
          <w:szCs w:val="10"/>
        </w:rPr>
      </w:pPr>
    </w:p>
    <w:p w14:paraId="12F84697" w14:textId="60E7AE63" w:rsidR="00B826D1" w:rsidRPr="00B826D1" w:rsidRDefault="00B826D1" w:rsidP="00760F9C">
      <w:pPr>
        <w:jc w:val="thaiDistribute"/>
        <w:rPr>
          <w:rFonts w:ascii="Angsana New" w:hAnsi="Angsana New"/>
          <w:sz w:val="28"/>
          <w:szCs w:val="28"/>
        </w:rPr>
      </w:pPr>
      <w:r w:rsidRPr="00B826D1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191476">
        <w:rPr>
          <w:rFonts w:ascii="Angsana New" w:hAnsi="Angsana New"/>
          <w:sz w:val="28"/>
          <w:szCs w:val="28"/>
        </w:rPr>
        <w:t>2566</w:t>
      </w:r>
      <w:r w:rsidR="00140F4A">
        <w:rPr>
          <w:rFonts w:ascii="Angsana New" w:hAnsi="Angsana New" w:hint="cs"/>
          <w:sz w:val="28"/>
          <w:szCs w:val="28"/>
          <w:cs/>
        </w:rPr>
        <w:t xml:space="preserve"> </w:t>
      </w:r>
      <w:r w:rsidR="00140F4A" w:rsidRPr="00140F4A">
        <w:rPr>
          <w:rFonts w:ascii="Angsana New" w:hAnsi="Angsana New"/>
          <w:sz w:val="28"/>
          <w:szCs w:val="28"/>
          <w:cs/>
        </w:rPr>
        <w:t>บริษัท เจนโก้ เมดิคอล จำกัด</w:t>
      </w:r>
      <w:r w:rsidR="00140F4A">
        <w:rPr>
          <w:rFonts w:ascii="Angsana New" w:hAnsi="Angsana New" w:hint="cs"/>
          <w:sz w:val="28"/>
          <w:szCs w:val="28"/>
          <w:cs/>
        </w:rPr>
        <w:t xml:space="preserve"> </w:t>
      </w:r>
      <w:r w:rsidR="00640845">
        <w:rPr>
          <w:rFonts w:ascii="Angsana New" w:hAnsi="Angsana New"/>
          <w:sz w:val="28"/>
          <w:szCs w:val="28"/>
        </w:rPr>
        <w:t>(</w:t>
      </w:r>
      <w:r w:rsidR="00640845">
        <w:rPr>
          <w:rFonts w:ascii="Angsana New" w:hAnsi="Angsana New" w:hint="cs"/>
          <w:sz w:val="28"/>
          <w:szCs w:val="28"/>
          <w:cs/>
        </w:rPr>
        <w:t>บริษัทย่อย</w:t>
      </w:r>
      <w:r w:rsidR="00640845">
        <w:rPr>
          <w:rFonts w:ascii="Angsana New" w:hAnsi="Angsana New"/>
          <w:sz w:val="28"/>
          <w:szCs w:val="28"/>
        </w:rPr>
        <w:t>)</w:t>
      </w:r>
      <w:r w:rsidR="00640845">
        <w:rPr>
          <w:rFonts w:ascii="Angsana New" w:hAnsi="Angsana New" w:hint="cs"/>
          <w:sz w:val="28"/>
          <w:szCs w:val="28"/>
          <w:cs/>
        </w:rPr>
        <w:t xml:space="preserve"> </w:t>
      </w:r>
      <w:r w:rsidRPr="00B826D1">
        <w:rPr>
          <w:rFonts w:ascii="Angsana New" w:hAnsi="Angsana New"/>
          <w:sz w:val="28"/>
          <w:szCs w:val="28"/>
          <w:cs/>
        </w:rPr>
        <w:t xml:space="preserve">ตกลงทำสัญญาให้กู้ยืมเงินกับบริษัทที่ไม่เกี่ยวข้องกันแห่งหนึ่งจำนวน </w:t>
      </w:r>
      <w:r w:rsidR="00191476">
        <w:rPr>
          <w:rFonts w:ascii="Angsana New" w:hAnsi="Angsana New"/>
          <w:sz w:val="28"/>
          <w:szCs w:val="28"/>
        </w:rPr>
        <w:t>2</w:t>
      </w:r>
      <w:r w:rsidRPr="00B826D1">
        <w:rPr>
          <w:rFonts w:ascii="Angsana New" w:hAnsi="Angsana New"/>
          <w:sz w:val="28"/>
          <w:szCs w:val="28"/>
          <w:cs/>
        </w:rPr>
        <w:t xml:space="preserve"> ฉบับ จำนวนเงินรวม </w:t>
      </w:r>
      <w:r w:rsidR="00191476">
        <w:rPr>
          <w:rFonts w:ascii="Angsana New" w:hAnsi="Angsana New"/>
          <w:sz w:val="28"/>
          <w:szCs w:val="28"/>
        </w:rPr>
        <w:t>8</w:t>
      </w:r>
      <w:r w:rsidR="0018130F">
        <w:rPr>
          <w:rFonts w:ascii="Angsana New" w:hAnsi="Angsana New"/>
          <w:sz w:val="28"/>
          <w:szCs w:val="28"/>
        </w:rPr>
        <w:t>.5</w:t>
      </w:r>
      <w:r w:rsidRPr="00B826D1">
        <w:rPr>
          <w:rFonts w:ascii="Angsana New" w:hAnsi="Angsana New"/>
          <w:sz w:val="28"/>
          <w:szCs w:val="28"/>
          <w:cs/>
        </w:rPr>
        <w:t xml:space="preserve"> ล้านบาท อัตราดอกเบี้ยร้อยละ </w:t>
      </w:r>
      <w:r w:rsidR="00191476">
        <w:rPr>
          <w:rFonts w:ascii="Angsana New" w:hAnsi="Angsana New"/>
          <w:sz w:val="28"/>
          <w:szCs w:val="28"/>
        </w:rPr>
        <w:t>7.0</w:t>
      </w:r>
      <w:r w:rsidRPr="00B826D1">
        <w:rPr>
          <w:rFonts w:ascii="Angsana New" w:hAnsi="Angsana New"/>
          <w:sz w:val="28"/>
          <w:szCs w:val="28"/>
          <w:cs/>
        </w:rPr>
        <w:t xml:space="preserve"> ต่อปี ครบกำหนดชำระภายใน </w:t>
      </w:r>
      <w:r w:rsidR="00191476">
        <w:rPr>
          <w:rFonts w:ascii="Angsana New" w:hAnsi="Angsana New"/>
          <w:sz w:val="28"/>
          <w:szCs w:val="28"/>
        </w:rPr>
        <w:t>1</w:t>
      </w:r>
      <w:r w:rsidRPr="00B826D1">
        <w:rPr>
          <w:rFonts w:ascii="Angsana New" w:hAnsi="Angsana New"/>
          <w:sz w:val="28"/>
          <w:szCs w:val="28"/>
          <w:cs/>
        </w:rPr>
        <w:t xml:space="preserve"> ปี โดยบริษัทดังกล่าวต้องชำระดอกเบี้ยทุกเดือน และมีหลักทรัพย์ค้ำประกันคือ โฉนดที่ดินจำนวน </w:t>
      </w:r>
      <w:r w:rsidR="00191476">
        <w:rPr>
          <w:rFonts w:ascii="Angsana New" w:hAnsi="Angsana New"/>
          <w:sz w:val="28"/>
          <w:szCs w:val="28"/>
        </w:rPr>
        <w:t>2</w:t>
      </w:r>
      <w:r w:rsidRPr="00B826D1">
        <w:rPr>
          <w:rFonts w:ascii="Angsana New" w:hAnsi="Angsana New"/>
          <w:sz w:val="28"/>
          <w:szCs w:val="28"/>
          <w:cs/>
        </w:rPr>
        <w:t xml:space="preserve"> แปลง จังหวัดปทุมธานี ทั้งนี้ในระหว่างปี </w:t>
      </w:r>
      <w:r w:rsidR="00191476">
        <w:rPr>
          <w:rFonts w:ascii="Angsana New" w:hAnsi="Angsana New"/>
          <w:sz w:val="28"/>
          <w:szCs w:val="28"/>
        </w:rPr>
        <w:t>2567</w:t>
      </w:r>
      <w:r w:rsidRPr="00B826D1">
        <w:rPr>
          <w:rFonts w:ascii="Angsana New" w:hAnsi="Angsana New"/>
          <w:sz w:val="28"/>
          <w:szCs w:val="28"/>
          <w:cs/>
        </w:rPr>
        <w:t xml:space="preserve"> บริษัทย่อยให้กู้ยืมเงินเพิ่มจำนวน </w:t>
      </w:r>
      <w:r w:rsidR="00191476">
        <w:rPr>
          <w:rFonts w:ascii="Angsana New" w:hAnsi="Angsana New"/>
          <w:sz w:val="28"/>
          <w:szCs w:val="28"/>
        </w:rPr>
        <w:t xml:space="preserve">1.5 </w:t>
      </w:r>
      <w:r w:rsidRPr="00B826D1">
        <w:rPr>
          <w:rFonts w:ascii="Angsana New" w:hAnsi="Angsana New"/>
          <w:sz w:val="28"/>
          <w:szCs w:val="28"/>
          <w:cs/>
        </w:rPr>
        <w:t xml:space="preserve">ล้านบาท รวมเป็นจำนวน </w:t>
      </w:r>
      <w:r w:rsidR="00191476">
        <w:rPr>
          <w:rFonts w:ascii="Angsana New" w:hAnsi="Angsana New"/>
          <w:sz w:val="28"/>
          <w:szCs w:val="28"/>
        </w:rPr>
        <w:t>8.5</w:t>
      </w:r>
      <w:r w:rsidRPr="00B826D1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58864E8E" w14:textId="77777777" w:rsidR="0018130F" w:rsidRPr="00B2700E" w:rsidRDefault="0018130F" w:rsidP="00B826D1">
      <w:pPr>
        <w:rPr>
          <w:rFonts w:ascii="Angsana New" w:hAnsi="Angsana New"/>
          <w:sz w:val="10"/>
          <w:szCs w:val="10"/>
        </w:rPr>
      </w:pPr>
    </w:p>
    <w:p w14:paraId="368F1CCA" w14:textId="75521995" w:rsidR="00092AD4" w:rsidRDefault="00B826D1" w:rsidP="00532257">
      <w:pPr>
        <w:jc w:val="thaiDistribute"/>
        <w:rPr>
          <w:rFonts w:ascii="Angsana New" w:hAnsi="Angsana New"/>
          <w:sz w:val="28"/>
          <w:szCs w:val="28"/>
        </w:rPr>
      </w:pPr>
      <w:r w:rsidRPr="00B826D1">
        <w:rPr>
          <w:rFonts w:ascii="Angsana New" w:hAnsi="Angsana New"/>
          <w:sz w:val="28"/>
          <w:szCs w:val="28"/>
          <w:cs/>
        </w:rPr>
        <w:t xml:space="preserve">ต่อมาเมื่อวันที่  </w:t>
      </w:r>
      <w:r w:rsidR="00191476">
        <w:rPr>
          <w:rFonts w:ascii="Angsana New" w:hAnsi="Angsana New"/>
          <w:sz w:val="28"/>
          <w:szCs w:val="28"/>
        </w:rPr>
        <w:t>25</w:t>
      </w:r>
      <w:r w:rsidRPr="00B826D1">
        <w:rPr>
          <w:rFonts w:ascii="Angsana New" w:hAnsi="Angsana New"/>
          <w:sz w:val="28"/>
          <w:szCs w:val="28"/>
          <w:cs/>
        </w:rPr>
        <w:t xml:space="preserve"> ตุลาคม </w:t>
      </w:r>
      <w:r w:rsidR="00191476">
        <w:rPr>
          <w:rFonts w:ascii="Angsana New" w:hAnsi="Angsana New"/>
          <w:sz w:val="28"/>
          <w:szCs w:val="28"/>
        </w:rPr>
        <w:t>2567</w:t>
      </w:r>
      <w:r w:rsidRPr="00B826D1">
        <w:rPr>
          <w:rFonts w:ascii="Angsana New" w:hAnsi="Angsana New"/>
          <w:sz w:val="28"/>
          <w:szCs w:val="28"/>
          <w:cs/>
        </w:rPr>
        <w:t xml:space="preserve"> บริษัทย่อยและบริษัทดังกล่าวตกลงทำบันทึกต่อท้ายสัญญากู้ยืมเงินโดยทั้ง </w:t>
      </w:r>
      <w:r w:rsidR="00191476">
        <w:rPr>
          <w:rFonts w:ascii="Angsana New" w:hAnsi="Angsana New"/>
          <w:sz w:val="28"/>
          <w:szCs w:val="28"/>
        </w:rPr>
        <w:t>2</w:t>
      </w:r>
      <w:r w:rsidRPr="00B826D1">
        <w:rPr>
          <w:rFonts w:ascii="Angsana New" w:hAnsi="Angsana New"/>
          <w:sz w:val="28"/>
          <w:szCs w:val="28"/>
          <w:cs/>
        </w:rPr>
        <w:t xml:space="preserve"> ฝ่ายตกลงแก้ไขเพิ่มเติมเรื่องดังนี้ </w:t>
      </w:r>
      <w:r w:rsidR="00191476">
        <w:rPr>
          <w:rFonts w:ascii="Angsana New" w:hAnsi="Angsana New"/>
          <w:sz w:val="28"/>
          <w:szCs w:val="28"/>
        </w:rPr>
        <w:t>1</w:t>
      </w:r>
      <w:r w:rsidRPr="00B826D1">
        <w:rPr>
          <w:rFonts w:ascii="Angsana New" w:hAnsi="Angsana New"/>
          <w:sz w:val="28"/>
          <w:szCs w:val="28"/>
          <w:cs/>
        </w:rPr>
        <w:t xml:space="preserve">) รวมยอดเงินกู้ของสัญญาทั้ง </w:t>
      </w:r>
      <w:r w:rsidR="00191476">
        <w:rPr>
          <w:rFonts w:ascii="Angsana New" w:hAnsi="Angsana New"/>
          <w:sz w:val="28"/>
          <w:szCs w:val="28"/>
        </w:rPr>
        <w:t>2</w:t>
      </w:r>
      <w:r w:rsidRPr="00B826D1">
        <w:rPr>
          <w:rFonts w:ascii="Angsana New" w:hAnsi="Angsana New"/>
          <w:sz w:val="28"/>
          <w:szCs w:val="28"/>
          <w:cs/>
        </w:rPr>
        <w:t xml:space="preserve"> ฉบับเป็นจำนวนเงิน </w:t>
      </w:r>
      <w:r w:rsidR="00191476">
        <w:rPr>
          <w:rFonts w:ascii="Angsana New" w:hAnsi="Angsana New"/>
          <w:sz w:val="28"/>
          <w:szCs w:val="28"/>
        </w:rPr>
        <w:t>8.5</w:t>
      </w:r>
      <w:r w:rsidRPr="00B826D1">
        <w:rPr>
          <w:rFonts w:ascii="Angsana New" w:hAnsi="Angsana New"/>
          <w:sz w:val="28"/>
          <w:szCs w:val="28"/>
          <w:cs/>
        </w:rPr>
        <w:t xml:space="preserve"> ล้านบาท  </w:t>
      </w:r>
      <w:r w:rsidR="00191476">
        <w:rPr>
          <w:rFonts w:ascii="Angsana New" w:hAnsi="Angsana New"/>
          <w:sz w:val="28"/>
          <w:szCs w:val="28"/>
        </w:rPr>
        <w:t>2</w:t>
      </w:r>
      <w:r w:rsidRPr="00B826D1">
        <w:rPr>
          <w:rFonts w:ascii="Angsana New" w:hAnsi="Angsana New"/>
          <w:sz w:val="28"/>
          <w:szCs w:val="28"/>
          <w:cs/>
        </w:rPr>
        <w:t xml:space="preserve">) ขยายเวลาชำระคืนเงินต้นทั้งจำนวน </w:t>
      </w:r>
      <w:r w:rsidR="0018130F">
        <w:rPr>
          <w:rFonts w:ascii="Angsana New" w:hAnsi="Angsana New" w:hint="cs"/>
          <w:sz w:val="28"/>
          <w:szCs w:val="28"/>
          <w:cs/>
        </w:rPr>
        <w:t xml:space="preserve">  </w:t>
      </w:r>
      <w:r w:rsidRPr="00B826D1">
        <w:rPr>
          <w:rFonts w:ascii="Angsana New" w:hAnsi="Angsana New"/>
          <w:sz w:val="28"/>
          <w:szCs w:val="28"/>
          <w:cs/>
        </w:rPr>
        <w:t xml:space="preserve">โดยมีกำหนดระยะเวลา </w:t>
      </w:r>
      <w:r w:rsidR="00191476">
        <w:rPr>
          <w:rFonts w:ascii="Angsana New" w:hAnsi="Angsana New"/>
          <w:sz w:val="28"/>
          <w:szCs w:val="28"/>
        </w:rPr>
        <w:t>180</w:t>
      </w:r>
      <w:r w:rsidRPr="00B826D1">
        <w:rPr>
          <w:rFonts w:ascii="Angsana New" w:hAnsi="Angsana New"/>
          <w:sz w:val="28"/>
          <w:szCs w:val="28"/>
          <w:cs/>
        </w:rPr>
        <w:t xml:space="preserve"> วัน นับตั้งแต่วันที่ </w:t>
      </w:r>
      <w:r w:rsidR="00191476">
        <w:rPr>
          <w:rFonts w:ascii="Angsana New" w:hAnsi="Angsana New"/>
          <w:sz w:val="28"/>
          <w:szCs w:val="28"/>
        </w:rPr>
        <w:t>25</w:t>
      </w:r>
      <w:r w:rsidRPr="00B826D1">
        <w:rPr>
          <w:rFonts w:ascii="Angsana New" w:hAnsi="Angsana New"/>
          <w:sz w:val="28"/>
          <w:szCs w:val="28"/>
          <w:cs/>
        </w:rPr>
        <w:t xml:space="preserve"> ตุลาคม </w:t>
      </w:r>
      <w:r w:rsidR="00532257">
        <w:rPr>
          <w:rFonts w:ascii="Angsana New" w:hAnsi="Angsana New"/>
          <w:sz w:val="28"/>
          <w:szCs w:val="28"/>
        </w:rPr>
        <w:t>2567</w:t>
      </w:r>
      <w:r w:rsidRPr="00B826D1">
        <w:rPr>
          <w:rFonts w:ascii="Angsana New" w:hAnsi="Angsana New"/>
          <w:sz w:val="28"/>
          <w:szCs w:val="28"/>
          <w:cs/>
        </w:rPr>
        <w:t xml:space="preserve"> (วันครบกำหนดชำระ) เป็นวันที่ </w:t>
      </w:r>
      <w:r w:rsidR="00532257">
        <w:rPr>
          <w:rFonts w:ascii="Angsana New" w:hAnsi="Angsana New"/>
          <w:sz w:val="28"/>
          <w:szCs w:val="28"/>
        </w:rPr>
        <w:t>23</w:t>
      </w:r>
      <w:r w:rsidRPr="00B826D1">
        <w:rPr>
          <w:rFonts w:ascii="Angsana New" w:hAnsi="Angsana New"/>
          <w:sz w:val="28"/>
          <w:szCs w:val="28"/>
          <w:cs/>
        </w:rPr>
        <w:t xml:space="preserve"> เมษายน </w:t>
      </w:r>
      <w:r w:rsidR="00532257">
        <w:rPr>
          <w:rFonts w:ascii="Angsana New" w:hAnsi="Angsana New"/>
          <w:sz w:val="28"/>
          <w:szCs w:val="28"/>
        </w:rPr>
        <w:t>2568</w:t>
      </w:r>
      <w:r w:rsidRPr="00B826D1">
        <w:rPr>
          <w:rFonts w:ascii="Angsana New" w:hAnsi="Angsana New"/>
          <w:sz w:val="28"/>
          <w:szCs w:val="28"/>
          <w:cs/>
        </w:rPr>
        <w:t xml:space="preserve"> </w:t>
      </w:r>
      <w:r w:rsidR="00532257">
        <w:rPr>
          <w:rFonts w:ascii="Angsana New" w:hAnsi="Angsana New"/>
          <w:sz w:val="28"/>
          <w:szCs w:val="28"/>
        </w:rPr>
        <w:t>3</w:t>
      </w:r>
      <w:r w:rsidRPr="00B826D1">
        <w:rPr>
          <w:rFonts w:ascii="Angsana New" w:hAnsi="Angsana New"/>
          <w:sz w:val="28"/>
          <w:szCs w:val="28"/>
          <w:cs/>
        </w:rPr>
        <w:t xml:space="preserve">) เปลี่ยนอัตราดอกเบี้ยเป็นร้อยละ </w:t>
      </w:r>
      <w:r w:rsidR="00532257">
        <w:rPr>
          <w:rFonts w:ascii="Angsana New" w:hAnsi="Angsana New"/>
          <w:sz w:val="28"/>
          <w:szCs w:val="28"/>
        </w:rPr>
        <w:t>8.5</w:t>
      </w:r>
      <w:r w:rsidRPr="00B826D1">
        <w:rPr>
          <w:rFonts w:ascii="Angsana New" w:hAnsi="Angsana New"/>
          <w:sz w:val="28"/>
          <w:szCs w:val="28"/>
          <w:cs/>
        </w:rPr>
        <w:t xml:space="preserve"> ต่อปี ตั้งแต่วันที่ </w:t>
      </w:r>
      <w:r w:rsidR="00532257">
        <w:rPr>
          <w:rFonts w:ascii="Angsana New" w:hAnsi="Angsana New"/>
          <w:sz w:val="28"/>
          <w:szCs w:val="28"/>
        </w:rPr>
        <w:t>25</w:t>
      </w:r>
      <w:r w:rsidRPr="00B826D1">
        <w:rPr>
          <w:rFonts w:ascii="Angsana New" w:hAnsi="Angsana New"/>
          <w:sz w:val="28"/>
          <w:szCs w:val="28"/>
          <w:cs/>
        </w:rPr>
        <w:t xml:space="preserve"> ตุลาคม </w:t>
      </w:r>
      <w:r w:rsidR="00532257">
        <w:rPr>
          <w:rFonts w:ascii="Angsana New" w:hAnsi="Angsana New"/>
          <w:sz w:val="28"/>
          <w:szCs w:val="28"/>
        </w:rPr>
        <w:t>2567</w:t>
      </w:r>
      <w:r w:rsidRPr="00B826D1">
        <w:rPr>
          <w:rFonts w:ascii="Angsana New" w:hAnsi="Angsana New"/>
          <w:sz w:val="28"/>
          <w:szCs w:val="28"/>
          <w:cs/>
        </w:rPr>
        <w:t xml:space="preserve"> เป็นต้นไป</w:t>
      </w:r>
      <w:r w:rsidR="00532257">
        <w:rPr>
          <w:rFonts w:ascii="Angsana New" w:hAnsi="Angsana New"/>
          <w:sz w:val="28"/>
          <w:szCs w:val="28"/>
        </w:rPr>
        <w:t xml:space="preserve"> </w:t>
      </w:r>
      <w:r w:rsidR="00532257">
        <w:rPr>
          <w:rFonts w:ascii="Angsana New" w:hAnsi="Angsana New" w:hint="cs"/>
          <w:sz w:val="28"/>
          <w:szCs w:val="28"/>
          <w:cs/>
        </w:rPr>
        <w:t xml:space="preserve">อย่างไรก็ดีในเดือนธันวาคม </w:t>
      </w:r>
      <w:r w:rsidR="00532257">
        <w:rPr>
          <w:rFonts w:ascii="Angsana New" w:hAnsi="Angsana New"/>
          <w:sz w:val="28"/>
          <w:szCs w:val="28"/>
        </w:rPr>
        <w:t xml:space="preserve">2567 </w:t>
      </w:r>
      <w:r w:rsidR="00532257">
        <w:rPr>
          <w:rFonts w:ascii="Angsana New" w:hAnsi="Angsana New" w:hint="cs"/>
          <w:sz w:val="28"/>
          <w:szCs w:val="28"/>
          <w:cs/>
        </w:rPr>
        <w:t>บริษัทย่อยได้รับชำระ</w:t>
      </w:r>
      <w:r w:rsidR="00140F4A">
        <w:rPr>
          <w:rFonts w:ascii="Angsana New" w:hAnsi="Angsana New" w:hint="cs"/>
          <w:sz w:val="28"/>
          <w:szCs w:val="28"/>
          <w:cs/>
        </w:rPr>
        <w:t xml:space="preserve">   </w:t>
      </w:r>
      <w:r w:rsidR="00532257">
        <w:rPr>
          <w:rFonts w:ascii="Angsana New" w:hAnsi="Angsana New" w:hint="cs"/>
          <w:sz w:val="28"/>
          <w:szCs w:val="28"/>
          <w:cs/>
        </w:rPr>
        <w:t>เงินต้นและดอกเบี้ยจากบริษัทดังกล่าวครบถ้วนแล้ว และ</w:t>
      </w:r>
      <w:r w:rsidR="00E41D08">
        <w:rPr>
          <w:rFonts w:ascii="Angsana New" w:hAnsi="Angsana New" w:hint="cs"/>
          <w:sz w:val="28"/>
          <w:szCs w:val="28"/>
          <w:cs/>
        </w:rPr>
        <w:t>บริษั</w:t>
      </w:r>
      <w:r w:rsidR="00760F9C">
        <w:rPr>
          <w:rFonts w:ascii="Angsana New" w:hAnsi="Angsana New" w:hint="cs"/>
          <w:sz w:val="28"/>
          <w:szCs w:val="28"/>
          <w:cs/>
        </w:rPr>
        <w:t>ทย่อย</w:t>
      </w:r>
      <w:r w:rsidR="00532257">
        <w:rPr>
          <w:rFonts w:ascii="Angsana New" w:hAnsi="Angsana New" w:hint="cs"/>
          <w:sz w:val="28"/>
          <w:szCs w:val="28"/>
          <w:cs/>
        </w:rPr>
        <w:t>อยู่ระหว่างการปลดจำน</w:t>
      </w:r>
      <w:r w:rsidR="00140F4A">
        <w:rPr>
          <w:rFonts w:ascii="Angsana New" w:hAnsi="Angsana New" w:hint="cs"/>
          <w:sz w:val="28"/>
          <w:szCs w:val="28"/>
          <w:cs/>
        </w:rPr>
        <w:t>อง</w:t>
      </w:r>
      <w:r w:rsidR="00532257">
        <w:rPr>
          <w:rFonts w:ascii="Angsana New" w:hAnsi="Angsana New" w:hint="cs"/>
          <w:sz w:val="28"/>
          <w:szCs w:val="28"/>
          <w:cs/>
        </w:rPr>
        <w:t>หลักทรัพย์ค้ำประกัน</w:t>
      </w:r>
    </w:p>
    <w:p w14:paraId="3CE86C69" w14:textId="77777777" w:rsidR="0030768B" w:rsidRPr="00B2700E" w:rsidRDefault="0030768B" w:rsidP="00532257">
      <w:pPr>
        <w:jc w:val="thaiDistribute"/>
        <w:rPr>
          <w:rFonts w:ascii="Angsana New" w:hAnsi="Angsana New"/>
          <w:sz w:val="10"/>
          <w:szCs w:val="10"/>
          <w:cs/>
        </w:rPr>
      </w:pPr>
    </w:p>
    <w:p w14:paraId="059187B2" w14:textId="77777777" w:rsidR="00A14810" w:rsidRPr="00A14810" w:rsidRDefault="00A14810" w:rsidP="0030768B">
      <w:pPr>
        <w:numPr>
          <w:ilvl w:val="0"/>
          <w:numId w:val="18"/>
        </w:numPr>
        <w:tabs>
          <w:tab w:val="clear" w:pos="227"/>
          <w:tab w:val="clear" w:pos="454"/>
          <w:tab w:val="left" w:pos="378"/>
          <w:tab w:val="left" w:pos="567"/>
        </w:tabs>
        <w:rPr>
          <w:rFonts w:ascii="Angsana New" w:hAnsi="Angsana New"/>
          <w:b/>
          <w:bCs/>
          <w:sz w:val="28"/>
          <w:szCs w:val="28"/>
        </w:rPr>
      </w:pPr>
      <w:r w:rsidRPr="00A14810">
        <w:rPr>
          <w:rFonts w:ascii="Angsana New" w:hAnsi="Angsana New"/>
          <w:b/>
          <w:bCs/>
          <w:sz w:val="28"/>
          <w:szCs w:val="28"/>
          <w:cs/>
        </w:rPr>
        <w:t>ต้นทุนการพัฒนาอสังหาริมทรัพย์</w:t>
      </w:r>
    </w:p>
    <w:p w14:paraId="28B8B4A9" w14:textId="77777777" w:rsidR="00FD265C" w:rsidRPr="00B2700E" w:rsidRDefault="00FD265C" w:rsidP="00FD2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5"/>
        <w:jc w:val="both"/>
        <w:rPr>
          <w:rFonts w:ascii="Angsana New" w:hAnsi="Angsana New"/>
          <w:sz w:val="10"/>
          <w:szCs w:val="10"/>
        </w:rPr>
      </w:pPr>
    </w:p>
    <w:tbl>
      <w:tblPr>
        <w:tblW w:w="10147" w:type="dxa"/>
        <w:tblLayout w:type="fixed"/>
        <w:tblLook w:val="0000" w:firstRow="0" w:lastRow="0" w:firstColumn="0" w:lastColumn="0" w:noHBand="0" w:noVBand="0"/>
      </w:tblPr>
      <w:tblGrid>
        <w:gridCol w:w="3652"/>
        <w:gridCol w:w="1428"/>
        <w:gridCol w:w="236"/>
        <w:gridCol w:w="1471"/>
        <w:gridCol w:w="238"/>
        <w:gridCol w:w="1470"/>
        <w:gridCol w:w="238"/>
        <w:gridCol w:w="1414"/>
      </w:tblGrid>
      <w:tr w:rsidR="0062279F" w:rsidRPr="00B2700E" w14:paraId="5287DF4B" w14:textId="77777777" w:rsidTr="47F5293E">
        <w:trPr>
          <w:trHeight w:val="300"/>
          <w:tblHeader/>
        </w:trPr>
        <w:tc>
          <w:tcPr>
            <w:tcW w:w="3652" w:type="dxa"/>
            <w:shd w:val="clear" w:color="auto" w:fill="auto"/>
          </w:tcPr>
          <w:p w14:paraId="4148676D" w14:textId="77777777" w:rsidR="0062279F" w:rsidRPr="00B2700E" w:rsidRDefault="0062279F" w:rsidP="00AF227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2"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9F38D66" w14:textId="77777777" w:rsidR="0062279F" w:rsidRPr="00B2700E" w:rsidRDefault="0062279F" w:rsidP="00AF2270">
            <w:pPr>
              <w:ind w:left="-108" w:right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D1AD7" w:rsidRPr="00B2700E" w14:paraId="118418C7" w14:textId="77777777" w:rsidTr="47F5293E">
        <w:trPr>
          <w:trHeight w:val="300"/>
          <w:tblHeader/>
        </w:trPr>
        <w:tc>
          <w:tcPr>
            <w:tcW w:w="3652" w:type="dxa"/>
            <w:shd w:val="clear" w:color="auto" w:fill="auto"/>
          </w:tcPr>
          <w:p w14:paraId="64EFBB0F" w14:textId="77777777" w:rsidR="0062279F" w:rsidRPr="00B2700E" w:rsidRDefault="0062279F" w:rsidP="00AF227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2"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F3B80" w14:textId="77777777" w:rsidR="0062279F" w:rsidRPr="00B2700E" w:rsidRDefault="0062279F" w:rsidP="00AF227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71C0797" w14:textId="77777777" w:rsidR="0062279F" w:rsidRPr="00B2700E" w:rsidRDefault="0062279F" w:rsidP="00AF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2"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958A1" w14:textId="77777777" w:rsidR="0062279F" w:rsidRPr="00B2700E" w:rsidRDefault="0062279F" w:rsidP="00AF2270">
            <w:pPr>
              <w:ind w:left="-108"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14CC" w:rsidRPr="00B2700E" w14:paraId="36BA37B0" w14:textId="77777777" w:rsidTr="47F5293E">
        <w:trPr>
          <w:trHeight w:val="300"/>
          <w:tblHeader/>
        </w:trPr>
        <w:tc>
          <w:tcPr>
            <w:tcW w:w="3652" w:type="dxa"/>
            <w:shd w:val="clear" w:color="auto" w:fill="auto"/>
          </w:tcPr>
          <w:p w14:paraId="0CC95B50" w14:textId="77777777" w:rsidR="001514CC" w:rsidRPr="00B2700E" w:rsidRDefault="001514CC" w:rsidP="001514C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3722B" w14:textId="6EBD51AE" w:rsidR="001514CC" w:rsidRPr="00B2700E" w:rsidRDefault="47F5293E" w:rsidP="001514CC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14473" w14:textId="77777777" w:rsidR="001514CC" w:rsidRPr="00B2700E" w:rsidRDefault="001514CC" w:rsidP="001514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31C49" w14:textId="6F4AAEDB" w:rsidR="001514CC" w:rsidRPr="00B2700E" w:rsidRDefault="3A9E6488" w:rsidP="001514CC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928E39" w14:textId="77777777" w:rsidR="001514CC" w:rsidRPr="00B2700E" w:rsidRDefault="001514CC" w:rsidP="001514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D6F4A" w14:textId="0B191A88" w:rsidR="001514CC" w:rsidRPr="00B2700E" w:rsidRDefault="47F5293E" w:rsidP="47F5293E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8079FA4" w14:textId="77777777" w:rsidR="001514CC" w:rsidRPr="00B2700E" w:rsidRDefault="001514CC" w:rsidP="001514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4EC4" w14:textId="53347AD2" w:rsidR="001514CC" w:rsidRPr="00B2700E" w:rsidRDefault="3A9E6488" w:rsidP="001514CC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48A7" w:rsidRPr="00B2700E" w14:paraId="6D0FAAA2" w14:textId="77777777" w:rsidTr="47F5293E">
        <w:trPr>
          <w:trHeight w:val="300"/>
        </w:trPr>
        <w:tc>
          <w:tcPr>
            <w:tcW w:w="3652" w:type="dxa"/>
            <w:shd w:val="clear" w:color="auto" w:fill="auto"/>
          </w:tcPr>
          <w:p w14:paraId="6E6AA055" w14:textId="77777777" w:rsidR="003C48A7" w:rsidRPr="00B2700E" w:rsidRDefault="003C48A7" w:rsidP="003C48A7">
            <w:pPr>
              <w:ind w:left="403" w:right="122" w:hanging="403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อาคารพาณิชย์เพื่อขาย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6ED5AF5F" w14:textId="75A44B49" w:rsidR="003C48A7" w:rsidRPr="00B2700E" w:rsidRDefault="001D1C83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176,177</w:t>
            </w:r>
          </w:p>
        </w:tc>
        <w:tc>
          <w:tcPr>
            <w:tcW w:w="236" w:type="dxa"/>
            <w:shd w:val="clear" w:color="auto" w:fill="auto"/>
          </w:tcPr>
          <w:p w14:paraId="40115F30" w14:textId="77777777" w:rsidR="003C48A7" w:rsidRPr="00B2700E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9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3C5CBBE2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179,740</w:t>
            </w:r>
          </w:p>
        </w:tc>
        <w:tc>
          <w:tcPr>
            <w:tcW w:w="238" w:type="dxa"/>
            <w:shd w:val="clear" w:color="auto" w:fill="auto"/>
          </w:tcPr>
          <w:p w14:paraId="5DBC631D" w14:textId="77777777" w:rsidR="003C48A7" w:rsidRPr="00B2700E" w:rsidRDefault="003C48A7" w:rsidP="003C48A7">
            <w:pPr>
              <w:ind w:left="403"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4A785427" w14:textId="5A9CACEF" w:rsidR="003C48A7" w:rsidRPr="00B2700E" w:rsidRDefault="00DD7CC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00E">
              <w:rPr>
                <w:rFonts w:ascii="Angsana New" w:hAnsi="Angsana New"/>
                <w:sz w:val="28"/>
                <w:szCs w:val="28"/>
                <w:lang w:val="en-GB"/>
              </w:rPr>
              <w:t>79,30</w:t>
            </w:r>
            <w:r w:rsidR="00DB449D" w:rsidRPr="00B2700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659666EB" w14:textId="77777777" w:rsidR="003C48A7" w:rsidRPr="00B2700E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9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105F8726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82,86</w:t>
            </w:r>
            <w:r w:rsidRPr="00B2700E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1D1C83" w:rsidRPr="00B2700E" w14:paraId="542B0B0F" w14:textId="77777777" w:rsidTr="47F5293E">
        <w:trPr>
          <w:trHeight w:val="300"/>
        </w:trPr>
        <w:tc>
          <w:tcPr>
            <w:tcW w:w="3652" w:type="dxa"/>
            <w:shd w:val="clear" w:color="auto" w:fill="auto"/>
          </w:tcPr>
          <w:p w14:paraId="05F97529" w14:textId="77777777" w:rsidR="001D1C83" w:rsidRPr="00B2700E" w:rsidRDefault="001D1C83" w:rsidP="001D1C83">
            <w:pPr>
              <w:ind w:right="12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อาคารชุดเพื่อขาย</w:t>
            </w:r>
          </w:p>
        </w:tc>
        <w:tc>
          <w:tcPr>
            <w:tcW w:w="1428" w:type="dxa"/>
            <w:shd w:val="clear" w:color="auto" w:fill="auto"/>
          </w:tcPr>
          <w:p w14:paraId="3D9DE281" w14:textId="44E829CC" w:rsidR="001D1C83" w:rsidRPr="00B2700E" w:rsidRDefault="001D1C83" w:rsidP="001D1C83">
            <w:pPr>
              <w:pStyle w:val="a3"/>
              <w:ind w:left="-108" w:right="-17"/>
              <w:jc w:val="center"/>
              <w:rPr>
                <w:rFonts w:ascii="Angsana New" w:hAnsi="Angsana New" w:cs="Angsana New"/>
              </w:rPr>
            </w:pPr>
            <w:r w:rsidRPr="00B2700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E573D0" w14:textId="77777777" w:rsidR="001D1C83" w:rsidRPr="00B2700E" w:rsidRDefault="001D1C83" w:rsidP="001D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9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10697F3D" w14:textId="77777777" w:rsidR="001D1C83" w:rsidRPr="00B2700E" w:rsidRDefault="001D1C83" w:rsidP="001D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39,095</w:t>
            </w:r>
          </w:p>
        </w:tc>
        <w:tc>
          <w:tcPr>
            <w:tcW w:w="238" w:type="dxa"/>
            <w:shd w:val="clear" w:color="auto" w:fill="auto"/>
          </w:tcPr>
          <w:p w14:paraId="53FC8B84" w14:textId="77777777" w:rsidR="001D1C83" w:rsidRPr="00B2700E" w:rsidRDefault="001D1C83" w:rsidP="001D1C83">
            <w:pPr>
              <w:ind w:left="403"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shd w:val="clear" w:color="auto" w:fill="auto"/>
          </w:tcPr>
          <w:p w14:paraId="6E40751D" w14:textId="5D13382E" w:rsidR="001D1C83" w:rsidRPr="00B2700E" w:rsidRDefault="001D1C83" w:rsidP="001D1C83">
            <w:pPr>
              <w:pStyle w:val="a3"/>
              <w:ind w:left="-108" w:right="-17"/>
              <w:jc w:val="center"/>
              <w:rPr>
                <w:rFonts w:ascii="Angsana New" w:hAnsi="Angsana New" w:cs="Angsana New"/>
              </w:rPr>
            </w:pPr>
            <w:r w:rsidRPr="00B2700E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0DAE74" w14:textId="77777777" w:rsidR="001D1C83" w:rsidRPr="00B2700E" w:rsidRDefault="001D1C83" w:rsidP="001D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9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29933AE" w14:textId="77777777" w:rsidR="001D1C83" w:rsidRPr="00B2700E" w:rsidRDefault="001D1C83" w:rsidP="001D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11,094</w:t>
            </w:r>
          </w:p>
        </w:tc>
      </w:tr>
      <w:tr w:rsidR="003C48A7" w:rsidRPr="00B2700E" w14:paraId="07C1139B" w14:textId="77777777" w:rsidTr="47F5293E">
        <w:trPr>
          <w:trHeight w:val="300"/>
        </w:trPr>
        <w:tc>
          <w:tcPr>
            <w:tcW w:w="3652" w:type="dxa"/>
            <w:shd w:val="clear" w:color="auto" w:fill="auto"/>
          </w:tcPr>
          <w:p w14:paraId="31E8950E" w14:textId="77777777" w:rsidR="003C48A7" w:rsidRPr="00B2700E" w:rsidRDefault="003C48A7" w:rsidP="003C48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4D54F004" w14:textId="22770AE7" w:rsidR="003C48A7" w:rsidRPr="00B2700E" w:rsidRDefault="001D1C83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176,177</w:t>
            </w:r>
          </w:p>
        </w:tc>
        <w:tc>
          <w:tcPr>
            <w:tcW w:w="236" w:type="dxa"/>
            <w:shd w:val="clear" w:color="auto" w:fill="auto"/>
          </w:tcPr>
          <w:p w14:paraId="179BB159" w14:textId="77777777" w:rsidR="003C48A7" w:rsidRPr="00B2700E" w:rsidRDefault="003C48A7" w:rsidP="003C48A7">
            <w:pPr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3AB8F7BE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218,835</w:t>
            </w:r>
          </w:p>
        </w:tc>
        <w:tc>
          <w:tcPr>
            <w:tcW w:w="238" w:type="dxa"/>
            <w:shd w:val="clear" w:color="auto" w:fill="auto"/>
          </w:tcPr>
          <w:p w14:paraId="7955E85B" w14:textId="77777777" w:rsidR="003C48A7" w:rsidRPr="00B2700E" w:rsidRDefault="003C48A7" w:rsidP="003C48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61D37FC8" w14:textId="5914D92B" w:rsidR="003C48A7" w:rsidRPr="00B2700E" w:rsidRDefault="00DD7CC8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79,30</w:t>
            </w:r>
            <w:r w:rsidR="00DB449D" w:rsidRPr="00B270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7A1F791" w14:textId="77777777" w:rsidR="003C48A7" w:rsidRPr="00B2700E" w:rsidRDefault="003C48A7" w:rsidP="003C48A7">
            <w:pPr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58C2900C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right="18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93,961</w:t>
            </w:r>
          </w:p>
        </w:tc>
      </w:tr>
      <w:tr w:rsidR="003C48A7" w:rsidRPr="00B2700E" w14:paraId="0F64A35F" w14:textId="77777777" w:rsidTr="47F5293E">
        <w:trPr>
          <w:trHeight w:val="300"/>
        </w:trPr>
        <w:tc>
          <w:tcPr>
            <w:tcW w:w="3652" w:type="dxa"/>
            <w:shd w:val="clear" w:color="auto" w:fill="auto"/>
          </w:tcPr>
          <w:p w14:paraId="510D6E1B" w14:textId="77777777" w:rsidR="003C48A7" w:rsidRPr="00B2700E" w:rsidRDefault="003C48A7" w:rsidP="003C48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หัก  ค่าเผื่อการลดมูลค่าของต้นทุนการพัฒนา</w:t>
            </w:r>
          </w:p>
        </w:tc>
        <w:tc>
          <w:tcPr>
            <w:tcW w:w="1428" w:type="dxa"/>
            <w:shd w:val="clear" w:color="auto" w:fill="auto"/>
          </w:tcPr>
          <w:p w14:paraId="0959290F" w14:textId="77777777" w:rsidR="003C48A7" w:rsidRPr="00B2700E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  <w:tab w:val="left" w:pos="843"/>
              </w:tabs>
              <w:spacing w:line="240" w:lineRule="auto"/>
              <w:ind w:right="-3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5386CD" w14:textId="77777777" w:rsidR="003C48A7" w:rsidRPr="00B2700E" w:rsidRDefault="003C48A7" w:rsidP="003C48A7">
            <w:pPr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</w:tcPr>
          <w:p w14:paraId="15908D56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3"/>
              </w:tabs>
              <w:spacing w:line="240" w:lineRule="auto"/>
              <w:ind w:right="-3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18EF448" w14:textId="77777777" w:rsidR="003C48A7" w:rsidRPr="00B2700E" w:rsidRDefault="003C48A7" w:rsidP="003C48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shd w:val="clear" w:color="auto" w:fill="auto"/>
          </w:tcPr>
          <w:p w14:paraId="1985FB31" w14:textId="77777777" w:rsidR="003C48A7" w:rsidRPr="00B2700E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  <w:tab w:val="left" w:pos="1095"/>
              </w:tabs>
              <w:spacing w:line="240" w:lineRule="auto"/>
              <w:ind w:right="122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F521B06" w14:textId="77777777" w:rsidR="003C48A7" w:rsidRPr="00B2700E" w:rsidRDefault="003C48A7" w:rsidP="003C48A7">
            <w:pPr>
              <w:ind w:right="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49F11DFD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5"/>
              </w:tabs>
              <w:spacing w:line="240" w:lineRule="auto"/>
              <w:ind w:right="122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3C48A7" w:rsidRPr="00B2700E" w14:paraId="6DA05626" w14:textId="77777777" w:rsidTr="47F5293E">
        <w:trPr>
          <w:trHeight w:val="300"/>
        </w:trPr>
        <w:tc>
          <w:tcPr>
            <w:tcW w:w="3652" w:type="dxa"/>
            <w:shd w:val="clear" w:color="auto" w:fill="auto"/>
          </w:tcPr>
          <w:p w14:paraId="796EB43B" w14:textId="77777777" w:rsidR="003C48A7" w:rsidRPr="00B2700E" w:rsidRDefault="003C48A7" w:rsidP="003C48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       อสังหาริมทรัพย์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047A4" w14:textId="029EF687" w:rsidR="003C48A7" w:rsidRPr="00B2700E" w:rsidRDefault="001D1C83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3"/>
              </w:tabs>
              <w:spacing w:line="240" w:lineRule="auto"/>
              <w:ind w:right="-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(7,569)</w:t>
            </w:r>
          </w:p>
        </w:tc>
        <w:tc>
          <w:tcPr>
            <w:tcW w:w="236" w:type="dxa"/>
            <w:shd w:val="clear" w:color="auto" w:fill="auto"/>
          </w:tcPr>
          <w:p w14:paraId="1C7DFABA" w14:textId="77777777" w:rsidR="003C48A7" w:rsidRPr="00B2700E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 w:firstLine="6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A1304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3"/>
              </w:tabs>
              <w:spacing w:line="240" w:lineRule="auto"/>
              <w:ind w:right="-3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(10,678)</w:t>
            </w:r>
          </w:p>
        </w:tc>
        <w:tc>
          <w:tcPr>
            <w:tcW w:w="238" w:type="dxa"/>
            <w:shd w:val="clear" w:color="auto" w:fill="auto"/>
          </w:tcPr>
          <w:p w14:paraId="415284E4" w14:textId="77777777" w:rsidR="003C48A7" w:rsidRPr="00B2700E" w:rsidRDefault="003C48A7" w:rsidP="003C48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A6643" w14:textId="0F486D54" w:rsidR="003C48A7" w:rsidRPr="00B2700E" w:rsidRDefault="001D1C83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3"/>
              </w:tabs>
              <w:spacing w:line="240" w:lineRule="auto"/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(2,75</w:t>
            </w:r>
            <w:r w:rsidR="00DB449D" w:rsidRPr="00B2700E">
              <w:rPr>
                <w:rFonts w:ascii="Angsana New" w:hAnsi="Angsana New"/>
                <w:sz w:val="28"/>
                <w:szCs w:val="28"/>
              </w:rPr>
              <w:t>3</w:t>
            </w:r>
            <w:r w:rsidRPr="00B270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6A2DEB6" w14:textId="77777777" w:rsidR="003C48A7" w:rsidRPr="00B2700E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 w:firstLine="6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9D775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3"/>
              </w:tabs>
              <w:spacing w:line="240" w:lineRule="auto"/>
              <w:ind w:right="-22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(3,023)</w:t>
            </w:r>
          </w:p>
        </w:tc>
      </w:tr>
      <w:tr w:rsidR="003C48A7" w:rsidRPr="00B2700E" w14:paraId="37E0559D" w14:textId="77777777" w:rsidTr="47F5293E">
        <w:trPr>
          <w:trHeight w:val="300"/>
        </w:trPr>
        <w:tc>
          <w:tcPr>
            <w:tcW w:w="3652" w:type="dxa"/>
            <w:shd w:val="clear" w:color="auto" w:fill="auto"/>
          </w:tcPr>
          <w:p w14:paraId="2ABA426D" w14:textId="77777777" w:rsidR="003C48A7" w:rsidRPr="00B2700E" w:rsidRDefault="003C48A7" w:rsidP="003C48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C681E" w14:textId="21248ECB" w:rsidR="003C48A7" w:rsidRPr="00B2700E" w:rsidRDefault="001D1C83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4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168,608</w:t>
            </w:r>
          </w:p>
        </w:tc>
        <w:tc>
          <w:tcPr>
            <w:tcW w:w="236" w:type="dxa"/>
            <w:shd w:val="clear" w:color="auto" w:fill="auto"/>
          </w:tcPr>
          <w:p w14:paraId="0347D1D5" w14:textId="77777777" w:rsidR="003C48A7" w:rsidRPr="00B2700E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9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69EF2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4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208,157</w:t>
            </w:r>
          </w:p>
        </w:tc>
        <w:tc>
          <w:tcPr>
            <w:tcW w:w="238" w:type="dxa"/>
            <w:shd w:val="clear" w:color="auto" w:fill="auto"/>
          </w:tcPr>
          <w:p w14:paraId="3AE1DF72" w14:textId="77777777" w:rsidR="003C48A7" w:rsidRPr="00B2700E" w:rsidRDefault="003C48A7" w:rsidP="003C48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8E068" w14:textId="4F1DE603" w:rsidR="003C48A7" w:rsidRPr="00B2700E" w:rsidRDefault="001D1C83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7</w:t>
            </w:r>
            <w:r w:rsidR="000C7705" w:rsidRPr="00B2700E">
              <w:rPr>
                <w:rFonts w:ascii="Angsana New" w:hAnsi="Angsana New"/>
                <w:sz w:val="28"/>
                <w:szCs w:val="28"/>
              </w:rPr>
              <w:t>6,</w:t>
            </w:r>
            <w:r w:rsidRPr="00B2700E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38" w:type="dxa"/>
            <w:shd w:val="clear" w:color="auto" w:fill="auto"/>
          </w:tcPr>
          <w:p w14:paraId="284F2E65" w14:textId="77777777" w:rsidR="003C48A7" w:rsidRPr="00B2700E" w:rsidRDefault="003C48A7" w:rsidP="003C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2" w:firstLine="9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FA142" w14:textId="77777777" w:rsidR="3A9E6488" w:rsidRPr="00B2700E" w:rsidRDefault="3A9E6488" w:rsidP="3A9E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</w:rPr>
              <w:t>90,938</w:t>
            </w:r>
          </w:p>
        </w:tc>
      </w:tr>
    </w:tbl>
    <w:p w14:paraId="687CCB83" w14:textId="77777777" w:rsidR="003F3C35" w:rsidRPr="00B2700E" w:rsidRDefault="003F3C35" w:rsidP="0009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5"/>
        <w:jc w:val="both"/>
        <w:rPr>
          <w:rFonts w:ascii="Angsana New" w:hAnsi="Angsana New"/>
          <w:sz w:val="8"/>
          <w:szCs w:val="8"/>
        </w:rPr>
      </w:pPr>
    </w:p>
    <w:p w14:paraId="2673EF37" w14:textId="77777777" w:rsidR="000B72F7" w:rsidRDefault="00D85F8D" w:rsidP="00B2700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F709A">
        <w:rPr>
          <w:rFonts w:ascii="Angsana New" w:hAnsi="Angsana New"/>
          <w:sz w:val="28"/>
          <w:szCs w:val="28"/>
          <w:cs/>
        </w:rPr>
        <w:t>รายการเคลื่อนไหวของต้นทุน</w:t>
      </w:r>
      <w:r w:rsidR="00D64567" w:rsidRPr="002F709A">
        <w:rPr>
          <w:rFonts w:ascii="Angsana New" w:hAnsi="Angsana New"/>
          <w:sz w:val="28"/>
          <w:szCs w:val="28"/>
          <w:cs/>
        </w:rPr>
        <w:t>การพัฒนาอสังหาริมทรัพย์สำหรับปี</w:t>
      </w:r>
      <w:r w:rsidRPr="002F709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51466">
        <w:rPr>
          <w:rFonts w:ascii="Angsana New" w:hAnsi="Angsana New"/>
          <w:sz w:val="28"/>
          <w:szCs w:val="28"/>
        </w:rPr>
        <w:t>31</w:t>
      </w:r>
      <w:r w:rsidRPr="002F709A">
        <w:rPr>
          <w:rFonts w:ascii="Angsana New" w:hAnsi="Angsana New"/>
          <w:sz w:val="28"/>
          <w:szCs w:val="28"/>
        </w:rPr>
        <w:t xml:space="preserve"> </w:t>
      </w:r>
      <w:r w:rsidRPr="002F709A">
        <w:rPr>
          <w:rFonts w:ascii="Angsana New" w:hAnsi="Angsana New"/>
          <w:sz w:val="28"/>
          <w:szCs w:val="28"/>
          <w:cs/>
        </w:rPr>
        <w:t xml:space="preserve">ธันวาคม </w:t>
      </w:r>
      <w:r w:rsidR="000832C9">
        <w:rPr>
          <w:rFonts w:ascii="Angsana New" w:hAnsi="Angsana New"/>
          <w:sz w:val="28"/>
          <w:szCs w:val="28"/>
        </w:rPr>
        <w:t>2567</w:t>
      </w:r>
      <w:r w:rsidRPr="002F709A">
        <w:rPr>
          <w:rFonts w:ascii="Angsana New" w:hAnsi="Angsana New"/>
          <w:sz w:val="28"/>
          <w:szCs w:val="28"/>
        </w:rPr>
        <w:t xml:space="preserve"> </w:t>
      </w:r>
      <w:r w:rsidRPr="002F709A">
        <w:rPr>
          <w:rFonts w:ascii="Angsana New" w:hAnsi="Angsana New"/>
          <w:sz w:val="28"/>
          <w:szCs w:val="28"/>
          <w:cs/>
        </w:rPr>
        <w:t>และ</w:t>
      </w:r>
      <w:r w:rsidR="002B4977" w:rsidRPr="002F709A">
        <w:rPr>
          <w:rFonts w:ascii="Angsana New" w:hAnsi="Angsana New"/>
          <w:sz w:val="28"/>
          <w:szCs w:val="28"/>
          <w:cs/>
        </w:rPr>
        <w:t xml:space="preserve"> </w:t>
      </w:r>
      <w:r w:rsidR="00A1656E">
        <w:rPr>
          <w:rFonts w:ascii="Angsana New" w:hAnsi="Angsana New"/>
          <w:sz w:val="28"/>
          <w:szCs w:val="28"/>
        </w:rPr>
        <w:t>2566</w:t>
      </w:r>
      <w:r w:rsidR="002B4977" w:rsidRPr="002F709A">
        <w:rPr>
          <w:rFonts w:ascii="Angsana New" w:hAnsi="Angsana New"/>
          <w:sz w:val="28"/>
          <w:szCs w:val="28"/>
        </w:rPr>
        <w:t xml:space="preserve"> </w:t>
      </w:r>
      <w:r w:rsidR="0014019A" w:rsidRPr="002F709A">
        <w:rPr>
          <w:rFonts w:ascii="Angsana New" w:hAnsi="Angsana New"/>
          <w:sz w:val="28"/>
          <w:szCs w:val="28"/>
          <w:cs/>
        </w:rPr>
        <w:t>มี</w:t>
      </w:r>
      <w:r w:rsidR="002B4977" w:rsidRPr="002F709A">
        <w:rPr>
          <w:rFonts w:ascii="Angsana New" w:hAnsi="Angsana New"/>
          <w:sz w:val="28"/>
          <w:szCs w:val="28"/>
          <w:cs/>
        </w:rPr>
        <w:t>ดังนี้</w:t>
      </w:r>
    </w:p>
    <w:p w14:paraId="67741C4F" w14:textId="77777777" w:rsidR="00B2700E" w:rsidRPr="00B2700E" w:rsidRDefault="00B2700E" w:rsidP="00B2700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26F7A8D2" w14:textId="77777777" w:rsidR="00D7301C" w:rsidRPr="00B2700E" w:rsidRDefault="00D7301C" w:rsidP="0009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5"/>
        <w:jc w:val="both"/>
        <w:rPr>
          <w:rFonts w:ascii="Angsana New" w:hAnsi="Angsana New"/>
          <w:sz w:val="2"/>
          <w:szCs w:val="2"/>
          <w:cs/>
        </w:rPr>
      </w:pPr>
    </w:p>
    <w:tbl>
      <w:tblPr>
        <w:tblW w:w="971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5809"/>
        <w:gridCol w:w="1722"/>
        <w:gridCol w:w="238"/>
        <w:gridCol w:w="1946"/>
      </w:tblGrid>
      <w:tr w:rsidR="000B72F7" w:rsidRPr="00B2700E" w14:paraId="41473435" w14:textId="77777777" w:rsidTr="00366642">
        <w:trPr>
          <w:tblHeader/>
        </w:trPr>
        <w:tc>
          <w:tcPr>
            <w:tcW w:w="5809" w:type="dxa"/>
          </w:tcPr>
          <w:p w14:paraId="3CDFBF48" w14:textId="77777777" w:rsidR="000B72F7" w:rsidRPr="00B2700E" w:rsidRDefault="000B72F7" w:rsidP="005B04F1">
            <w:pPr>
              <w:ind w:right="122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3906" w:type="dxa"/>
            <w:gridSpan w:val="3"/>
            <w:tcBorders>
              <w:bottom w:val="single" w:sz="4" w:space="0" w:color="auto"/>
            </w:tcBorders>
          </w:tcPr>
          <w:p w14:paraId="7C191374" w14:textId="77777777" w:rsidR="000B72F7" w:rsidRPr="00B2700E" w:rsidRDefault="000B72F7" w:rsidP="005B04F1">
            <w:pPr>
              <w:ind w:left="-72" w:right="12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2700E">
              <w:rPr>
                <w:rFonts w:ascii="Angsana New" w:eastAsia="Cordi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72F7" w:rsidRPr="00B2700E" w14:paraId="0B21987D" w14:textId="77777777" w:rsidTr="00366642">
        <w:trPr>
          <w:tblHeader/>
        </w:trPr>
        <w:tc>
          <w:tcPr>
            <w:tcW w:w="5809" w:type="dxa"/>
          </w:tcPr>
          <w:p w14:paraId="0F964381" w14:textId="77777777" w:rsidR="000B72F7" w:rsidRPr="00B2700E" w:rsidRDefault="000B72F7" w:rsidP="005B04F1">
            <w:pPr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4E6C26A6" w14:textId="77777777" w:rsidR="000B72F7" w:rsidRPr="00B2700E" w:rsidRDefault="000B72F7" w:rsidP="005B04F1">
            <w:pPr>
              <w:pStyle w:val="a3"/>
              <w:ind w:left="-108" w:right="-108"/>
              <w:jc w:val="center"/>
              <w:rPr>
                <w:rFonts w:ascii="Angsana New" w:hAnsi="Angsana New" w:cs="Angsana New"/>
                <w:lang w:val="en-GB"/>
              </w:rPr>
            </w:pPr>
            <w:r w:rsidRPr="00B2700E">
              <w:rPr>
                <w:rFonts w:ascii="Angsana New" w:eastAsia="Cordi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B253C85" w14:textId="77777777" w:rsidR="000B72F7" w:rsidRPr="00B2700E" w:rsidRDefault="000B72F7" w:rsidP="005B04F1">
            <w:pPr>
              <w:ind w:left="-72" w:right="12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14:paraId="3F97C7DF" w14:textId="77777777" w:rsidR="000B72F7" w:rsidRPr="00B2700E" w:rsidRDefault="000B72F7" w:rsidP="005B04F1">
            <w:pPr>
              <w:pStyle w:val="a3"/>
              <w:ind w:left="-108" w:right="-108"/>
              <w:jc w:val="center"/>
              <w:rPr>
                <w:rFonts w:ascii="Angsana New" w:hAnsi="Angsana New" w:cs="Angsana New"/>
                <w:lang w:val="en-GB"/>
              </w:rPr>
            </w:pPr>
            <w:r w:rsidRPr="00B2700E">
              <w:rPr>
                <w:rFonts w:ascii="Angsana New" w:eastAsia="Cordia New" w:hAnsi="Angsana New" w:cs="Angsana New"/>
                <w:cs/>
              </w:rPr>
              <w:t>งบการเงินเฉพาะกิจการ</w:t>
            </w:r>
          </w:p>
        </w:tc>
      </w:tr>
      <w:tr w:rsidR="001F7C54" w:rsidRPr="00B2700E" w14:paraId="35C73834" w14:textId="77777777" w:rsidTr="00366642">
        <w:tc>
          <w:tcPr>
            <w:tcW w:w="5809" w:type="dxa"/>
          </w:tcPr>
          <w:p w14:paraId="77E99506" w14:textId="77777777" w:rsidR="001F7C54" w:rsidRPr="00B2700E" w:rsidRDefault="001F7C54" w:rsidP="001F7C54">
            <w:pPr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700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27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14:paraId="6577C57E" w14:textId="02BED2EB" w:rsidR="001F7C54" w:rsidRPr="00B2700E" w:rsidRDefault="001F7C54" w:rsidP="001F7C54">
            <w:pPr>
              <w:pStyle w:val="a3"/>
              <w:ind w:left="-108" w:right="-16"/>
              <w:jc w:val="right"/>
              <w:rPr>
                <w:rFonts w:ascii="Angsana New" w:hAnsi="Angsana New" w:cs="Angsana New"/>
              </w:rPr>
            </w:pPr>
            <w:r w:rsidRPr="00B2700E">
              <w:rPr>
                <w:rFonts w:ascii="Angsana New" w:hAnsi="Angsana New" w:cs="Angsana New"/>
              </w:rPr>
              <w:t>237,625</w:t>
            </w:r>
          </w:p>
        </w:tc>
        <w:tc>
          <w:tcPr>
            <w:tcW w:w="238" w:type="dxa"/>
            <w:vAlign w:val="bottom"/>
          </w:tcPr>
          <w:p w14:paraId="37098E63" w14:textId="77777777" w:rsidR="001F7C54" w:rsidRPr="00B2700E" w:rsidRDefault="001F7C54" w:rsidP="001F7C54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  <w:vAlign w:val="bottom"/>
          </w:tcPr>
          <w:p w14:paraId="63EEF344" w14:textId="4E9E80F9" w:rsidR="001F7C54" w:rsidRPr="00B2700E" w:rsidRDefault="001F7C54" w:rsidP="001F7C54">
            <w:pPr>
              <w:pStyle w:val="a3"/>
              <w:ind w:left="-108" w:right="-16"/>
              <w:jc w:val="right"/>
              <w:rPr>
                <w:rFonts w:ascii="Angsana New" w:hAnsi="Angsana New" w:cs="Angsana New"/>
              </w:rPr>
            </w:pPr>
            <w:r w:rsidRPr="00B2700E">
              <w:rPr>
                <w:rFonts w:ascii="Angsana New" w:hAnsi="Angsana New" w:cs="Angsana New"/>
                <w:lang w:val="en-GB"/>
              </w:rPr>
              <w:t>117,007</w:t>
            </w:r>
          </w:p>
        </w:tc>
      </w:tr>
      <w:tr w:rsidR="001F7C54" w:rsidRPr="00B2700E" w14:paraId="7A7C484E" w14:textId="77777777" w:rsidTr="00366642">
        <w:tc>
          <w:tcPr>
            <w:tcW w:w="5809" w:type="dxa"/>
          </w:tcPr>
          <w:p w14:paraId="5D5A85A5" w14:textId="77777777" w:rsidR="001F7C54" w:rsidRPr="00B2700E" w:rsidRDefault="001F7C54" w:rsidP="001F7C54">
            <w:pPr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ขายในระหว่างปี</w:t>
            </w:r>
          </w:p>
        </w:tc>
        <w:tc>
          <w:tcPr>
            <w:tcW w:w="1722" w:type="dxa"/>
          </w:tcPr>
          <w:p w14:paraId="78AB4094" w14:textId="03ADD7B4" w:rsidR="001F7C54" w:rsidRPr="00B2700E" w:rsidRDefault="001F7C54" w:rsidP="001F7C54">
            <w:pPr>
              <w:pStyle w:val="a3"/>
              <w:ind w:left="-108" w:right="-74"/>
              <w:jc w:val="right"/>
              <w:rPr>
                <w:rFonts w:ascii="Angsana New" w:hAnsi="Angsana New" w:cs="Angsana New"/>
              </w:rPr>
            </w:pPr>
            <w:r w:rsidRPr="00B2700E">
              <w:rPr>
                <w:rFonts w:ascii="Angsana New" w:hAnsi="Angsana New" w:cs="Angsana New"/>
                <w:lang w:val="en-GB"/>
              </w:rPr>
              <w:t>(29,847)</w:t>
            </w:r>
          </w:p>
        </w:tc>
        <w:tc>
          <w:tcPr>
            <w:tcW w:w="238" w:type="dxa"/>
          </w:tcPr>
          <w:p w14:paraId="25AEEB9C" w14:textId="77777777" w:rsidR="001F7C54" w:rsidRPr="00B2700E" w:rsidRDefault="001F7C54" w:rsidP="001F7C54">
            <w:pPr>
              <w:ind w:left="-72" w:right="122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946" w:type="dxa"/>
          </w:tcPr>
          <w:p w14:paraId="765A3003" w14:textId="02AE466D" w:rsidR="001F7C54" w:rsidRPr="00B2700E" w:rsidRDefault="001F7C54" w:rsidP="001F7C54">
            <w:pPr>
              <w:pStyle w:val="a3"/>
              <w:ind w:left="-108" w:right="-74"/>
              <w:jc w:val="right"/>
              <w:rPr>
                <w:rFonts w:ascii="Angsana New" w:hAnsi="Angsana New" w:cs="Angsana New"/>
                <w:lang w:val="en-GB"/>
              </w:rPr>
            </w:pPr>
            <w:r w:rsidRPr="00B2700E">
              <w:rPr>
                <w:rFonts w:ascii="Angsana New" w:hAnsi="Angsana New" w:cs="Angsana New"/>
                <w:lang w:val="en-GB"/>
              </w:rPr>
              <w:t>(26,448)</w:t>
            </w:r>
          </w:p>
        </w:tc>
      </w:tr>
      <w:tr w:rsidR="001F7C54" w:rsidRPr="00B2700E" w14:paraId="4B63D9FE" w14:textId="77777777" w:rsidTr="00366642">
        <w:tc>
          <w:tcPr>
            <w:tcW w:w="5809" w:type="dxa"/>
          </w:tcPr>
          <w:p w14:paraId="3F499B7D" w14:textId="77777777" w:rsidR="001F7C54" w:rsidRPr="00B2700E" w:rsidRDefault="001F7C54" w:rsidP="001F7C54">
            <w:pPr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กลับรายการค่าเผื่อการลดมูลค่าของต้นทุนการพัฒนาอสังหาริมทรัพย์ 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1BC6F9EC" w14:textId="37DACC75" w:rsidR="001F7C54" w:rsidRPr="00B2700E" w:rsidRDefault="001F7C54" w:rsidP="001F7C54">
            <w:pPr>
              <w:pStyle w:val="a3"/>
              <w:ind w:left="-108" w:right="-17"/>
              <w:jc w:val="right"/>
              <w:rPr>
                <w:rFonts w:ascii="Angsana New" w:hAnsi="Angsana New" w:cs="Angsana New"/>
              </w:rPr>
            </w:pPr>
            <w:r w:rsidRPr="00B2700E">
              <w:rPr>
                <w:rFonts w:ascii="Angsana New" w:hAnsi="Angsana New" w:cs="Angsana New"/>
              </w:rPr>
              <w:t>379</w:t>
            </w:r>
          </w:p>
        </w:tc>
        <w:tc>
          <w:tcPr>
            <w:tcW w:w="238" w:type="dxa"/>
          </w:tcPr>
          <w:p w14:paraId="36CAC27D" w14:textId="77777777" w:rsidR="001F7C54" w:rsidRPr="00B2700E" w:rsidRDefault="001F7C54" w:rsidP="001F7C54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1905838D" w14:textId="0E58102E" w:rsidR="001F7C54" w:rsidRPr="00B2700E" w:rsidRDefault="001F7C54" w:rsidP="001F7C54">
            <w:pPr>
              <w:pStyle w:val="a3"/>
              <w:ind w:left="-108" w:right="-17"/>
              <w:jc w:val="right"/>
              <w:rPr>
                <w:rFonts w:ascii="Angsana New" w:hAnsi="Angsana New" w:cs="Angsana New"/>
              </w:rPr>
            </w:pPr>
            <w:r w:rsidRPr="00B2700E">
              <w:rPr>
                <w:rFonts w:ascii="Angsana New" w:hAnsi="Angsana New" w:cs="Angsana New"/>
              </w:rPr>
              <w:t>379</w:t>
            </w:r>
          </w:p>
        </w:tc>
      </w:tr>
      <w:tr w:rsidR="001F7C54" w:rsidRPr="00B2700E" w14:paraId="153BAAAD" w14:textId="77777777" w:rsidTr="00366642">
        <w:tc>
          <w:tcPr>
            <w:tcW w:w="5809" w:type="dxa"/>
          </w:tcPr>
          <w:p w14:paraId="3FDFCAB8" w14:textId="77777777" w:rsidR="001F7C54" w:rsidRPr="00B2700E" w:rsidRDefault="001F7C54" w:rsidP="001F7C54">
            <w:pPr>
              <w:ind w:right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70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270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14:paraId="03A14DC3" w14:textId="471BE6CC" w:rsidR="001F7C54" w:rsidRPr="00B2700E" w:rsidRDefault="001F7C54" w:rsidP="001F7C54">
            <w:pPr>
              <w:pStyle w:val="a3"/>
              <w:ind w:left="-108" w:right="-16"/>
              <w:jc w:val="right"/>
              <w:rPr>
                <w:rFonts w:ascii="Angsana New" w:hAnsi="Angsana New" w:cs="Angsana New"/>
              </w:rPr>
            </w:pPr>
            <w:r w:rsidRPr="00B2700E">
              <w:rPr>
                <w:rFonts w:ascii="Angsana New" w:hAnsi="Angsana New" w:cs="Angsana New"/>
              </w:rPr>
              <w:t>208,157</w:t>
            </w:r>
          </w:p>
        </w:tc>
        <w:tc>
          <w:tcPr>
            <w:tcW w:w="238" w:type="dxa"/>
            <w:vAlign w:val="bottom"/>
          </w:tcPr>
          <w:p w14:paraId="2EAF0182" w14:textId="77777777" w:rsidR="001F7C54" w:rsidRPr="00B2700E" w:rsidRDefault="001F7C54" w:rsidP="001F7C54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  <w:vAlign w:val="bottom"/>
          </w:tcPr>
          <w:p w14:paraId="075B355D" w14:textId="71136D87" w:rsidR="001F7C54" w:rsidRPr="00B2700E" w:rsidRDefault="001F7C54" w:rsidP="001F7C54">
            <w:pPr>
              <w:pStyle w:val="a3"/>
              <w:ind w:left="-108" w:right="-1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2700E">
              <w:rPr>
                <w:rFonts w:ascii="Angsana New" w:hAnsi="Angsana New" w:cs="Angsana New"/>
              </w:rPr>
              <w:t>90,938</w:t>
            </w:r>
          </w:p>
        </w:tc>
      </w:tr>
      <w:tr w:rsidR="007D3711" w:rsidRPr="00B2700E" w14:paraId="6B6CCE71" w14:textId="77777777" w:rsidTr="00366642">
        <w:tc>
          <w:tcPr>
            <w:tcW w:w="5809" w:type="dxa"/>
          </w:tcPr>
          <w:p w14:paraId="4DC2C126" w14:textId="77777777" w:rsidR="007D3711" w:rsidRPr="00B2700E" w:rsidRDefault="007D3711" w:rsidP="007D3711">
            <w:pPr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lastRenderedPageBreak/>
              <w:t>ขายในระหว่างปี</w:t>
            </w:r>
          </w:p>
        </w:tc>
        <w:tc>
          <w:tcPr>
            <w:tcW w:w="1722" w:type="dxa"/>
          </w:tcPr>
          <w:p w14:paraId="2D6CE715" w14:textId="5E19F28A" w:rsidR="007D3711" w:rsidRPr="00B2700E" w:rsidRDefault="001D1C83" w:rsidP="3A9E6488">
            <w:pPr>
              <w:pStyle w:val="a3"/>
              <w:ind w:left="-108" w:right="-16"/>
              <w:jc w:val="right"/>
              <w:rPr>
                <w:rFonts w:ascii="Angsana New" w:hAnsi="Angsana New" w:cs="Angsana New"/>
                <w:color w:val="000000" w:themeColor="text1"/>
                <w:highlight w:val="yellow"/>
              </w:rPr>
            </w:pPr>
            <w:r w:rsidRPr="00B2700E">
              <w:rPr>
                <w:rFonts w:ascii="Angsana New" w:hAnsi="Angsana New" w:cs="Angsana New"/>
                <w:color w:val="000000" w:themeColor="text1"/>
              </w:rPr>
              <w:t>(39,09</w:t>
            </w:r>
            <w:r w:rsidR="001F6542" w:rsidRPr="00B2700E">
              <w:rPr>
                <w:rFonts w:ascii="Angsana New" w:hAnsi="Angsana New" w:cs="Angsana New"/>
                <w:color w:val="000000" w:themeColor="text1"/>
              </w:rPr>
              <w:t>5</w:t>
            </w:r>
            <w:r w:rsidRPr="00B2700E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238" w:type="dxa"/>
          </w:tcPr>
          <w:p w14:paraId="22C360CA" w14:textId="77777777" w:rsidR="007D3711" w:rsidRPr="00B2700E" w:rsidRDefault="007D3711" w:rsidP="3A9E6488">
            <w:pPr>
              <w:ind w:left="-72" w:right="122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46" w:type="dxa"/>
          </w:tcPr>
          <w:p w14:paraId="1B44F795" w14:textId="1CF1E7DC" w:rsidR="007D3711" w:rsidRPr="00B2700E" w:rsidRDefault="001D1C83" w:rsidP="3A9E6488">
            <w:pPr>
              <w:pStyle w:val="a3"/>
              <w:ind w:left="-108" w:right="-60"/>
              <w:jc w:val="right"/>
              <w:rPr>
                <w:rFonts w:ascii="Angsana New" w:hAnsi="Angsana New" w:cs="Angsana New"/>
                <w:color w:val="000000" w:themeColor="text1"/>
                <w:highlight w:val="yellow"/>
              </w:rPr>
            </w:pPr>
            <w:r w:rsidRPr="00B2700E">
              <w:rPr>
                <w:rFonts w:ascii="Angsana New" w:hAnsi="Angsana New" w:cs="Angsana New"/>
                <w:color w:val="000000" w:themeColor="text1"/>
              </w:rPr>
              <w:t>(11,094)</w:t>
            </w:r>
          </w:p>
        </w:tc>
      </w:tr>
      <w:tr w:rsidR="001D1C83" w:rsidRPr="00B2700E" w14:paraId="4DDBCA61" w14:textId="77777777" w:rsidTr="00366642">
        <w:tc>
          <w:tcPr>
            <w:tcW w:w="5809" w:type="dxa"/>
          </w:tcPr>
          <w:p w14:paraId="2C1B018C" w14:textId="2405F84C" w:rsidR="001D1C83" w:rsidRPr="00B2700E" w:rsidRDefault="001D1C83" w:rsidP="007D3711">
            <w:pPr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22" w:type="dxa"/>
          </w:tcPr>
          <w:p w14:paraId="23171381" w14:textId="6A9FBBAE" w:rsidR="001D1C83" w:rsidRPr="00B2700E" w:rsidRDefault="001D1C83" w:rsidP="3A9E6488">
            <w:pPr>
              <w:pStyle w:val="a3"/>
              <w:ind w:left="-108" w:right="-1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2700E">
              <w:rPr>
                <w:rFonts w:ascii="Angsana New" w:hAnsi="Angsana New" w:cs="Angsana New"/>
                <w:color w:val="000000" w:themeColor="text1"/>
              </w:rPr>
              <w:t>(3,504)</w:t>
            </w:r>
          </w:p>
        </w:tc>
        <w:tc>
          <w:tcPr>
            <w:tcW w:w="238" w:type="dxa"/>
          </w:tcPr>
          <w:p w14:paraId="475405D1" w14:textId="77777777" w:rsidR="001D1C83" w:rsidRPr="00B2700E" w:rsidRDefault="001D1C83" w:rsidP="3A9E6488">
            <w:pPr>
              <w:ind w:left="-72" w:right="122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46" w:type="dxa"/>
          </w:tcPr>
          <w:p w14:paraId="7D70077A" w14:textId="4AEBA0E8" w:rsidR="001D1C83" w:rsidRPr="00B2700E" w:rsidRDefault="001D1C83" w:rsidP="3A9E6488">
            <w:pPr>
              <w:pStyle w:val="a3"/>
              <w:ind w:left="-108" w:right="-6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2700E">
              <w:rPr>
                <w:rFonts w:ascii="Angsana New" w:hAnsi="Angsana New" w:cs="Angsana New"/>
                <w:color w:val="000000" w:themeColor="text1"/>
              </w:rPr>
              <w:t>(3,504)</w:t>
            </w:r>
          </w:p>
        </w:tc>
      </w:tr>
      <w:tr w:rsidR="007D3711" w:rsidRPr="00B2700E" w14:paraId="5482EBD7" w14:textId="77777777" w:rsidTr="00366642">
        <w:tc>
          <w:tcPr>
            <w:tcW w:w="5809" w:type="dxa"/>
          </w:tcPr>
          <w:p w14:paraId="65426D31" w14:textId="77777777" w:rsidR="007D3711" w:rsidRPr="00B2700E" w:rsidRDefault="007D3711" w:rsidP="007D3711">
            <w:pPr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  <w:r w:rsidR="00BB6A3B" w:rsidRPr="00B2700E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การลดมูลค่าของต้นทุนการพัฒนาอสังหาริมทรัพย์ </w:t>
            </w:r>
          </w:p>
        </w:tc>
        <w:tc>
          <w:tcPr>
            <w:tcW w:w="1722" w:type="dxa"/>
          </w:tcPr>
          <w:p w14:paraId="600FC5FF" w14:textId="5CEB608D" w:rsidR="007D3711" w:rsidRPr="00B2700E" w:rsidRDefault="001D1C83" w:rsidP="3A9E6488">
            <w:pPr>
              <w:pStyle w:val="a3"/>
              <w:ind w:left="-108" w:right="-1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2700E">
              <w:rPr>
                <w:rFonts w:ascii="Angsana New" w:hAnsi="Angsana New" w:cs="Angsana New"/>
                <w:color w:val="000000" w:themeColor="text1"/>
              </w:rPr>
              <w:t>3,050</w:t>
            </w:r>
          </w:p>
        </w:tc>
        <w:tc>
          <w:tcPr>
            <w:tcW w:w="238" w:type="dxa"/>
          </w:tcPr>
          <w:p w14:paraId="5244676D" w14:textId="77777777" w:rsidR="007D3711" w:rsidRPr="00B2700E" w:rsidRDefault="007D3711" w:rsidP="3A9E6488">
            <w:pPr>
              <w:ind w:left="-72" w:right="122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46" w:type="dxa"/>
          </w:tcPr>
          <w:p w14:paraId="23C6F105" w14:textId="13CC47FB" w:rsidR="007D3711" w:rsidRPr="00B2700E" w:rsidRDefault="001D1C83" w:rsidP="3A9E6488">
            <w:pPr>
              <w:pStyle w:val="a3"/>
              <w:ind w:left="-108" w:right="-1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2700E">
              <w:rPr>
                <w:rFonts w:ascii="Angsana New" w:hAnsi="Angsana New" w:cs="Angsana New"/>
                <w:color w:val="000000" w:themeColor="text1"/>
              </w:rPr>
              <w:t>211</w:t>
            </w:r>
          </w:p>
        </w:tc>
      </w:tr>
      <w:tr w:rsidR="007D3711" w:rsidRPr="00B2700E" w14:paraId="1DF7442B" w14:textId="77777777" w:rsidTr="00366642">
        <w:trPr>
          <w:trHeight w:val="320"/>
        </w:trPr>
        <w:tc>
          <w:tcPr>
            <w:tcW w:w="5809" w:type="dxa"/>
          </w:tcPr>
          <w:p w14:paraId="303A29B7" w14:textId="77777777" w:rsidR="007D3711" w:rsidRPr="00B2700E" w:rsidRDefault="007D3711" w:rsidP="007D3711">
            <w:pPr>
              <w:tabs>
                <w:tab w:val="left" w:pos="743"/>
                <w:tab w:val="left" w:pos="1440"/>
              </w:tabs>
              <w:ind w:right="1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70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70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270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38C0" w14:textId="05A5577A" w:rsidR="007D3711" w:rsidRPr="00B2700E" w:rsidRDefault="001F6542" w:rsidP="3A9E6488">
            <w:pPr>
              <w:pStyle w:val="a3"/>
              <w:ind w:left="-108" w:right="-16"/>
              <w:jc w:val="right"/>
              <w:rPr>
                <w:rFonts w:ascii="Angsana New" w:hAnsi="Angsana New" w:cs="Angsana New"/>
                <w:color w:val="000000" w:themeColor="text1"/>
                <w:highlight w:val="yellow"/>
              </w:rPr>
            </w:pPr>
            <w:r w:rsidRPr="00B2700E">
              <w:rPr>
                <w:rFonts w:ascii="Angsana New" w:hAnsi="Angsana New" w:cs="Angsana New"/>
                <w:color w:val="000000" w:themeColor="text1"/>
              </w:rPr>
              <w:t>168,608</w:t>
            </w:r>
          </w:p>
        </w:tc>
        <w:tc>
          <w:tcPr>
            <w:tcW w:w="238" w:type="dxa"/>
            <w:vAlign w:val="bottom"/>
          </w:tcPr>
          <w:p w14:paraId="49871886" w14:textId="77777777" w:rsidR="007D3711" w:rsidRPr="00B2700E" w:rsidRDefault="007D3711" w:rsidP="3A9E6488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368A4" w14:textId="11FCBC95" w:rsidR="006A015F" w:rsidRPr="00B2700E" w:rsidRDefault="001F6542" w:rsidP="3A9E6488">
            <w:pPr>
              <w:pStyle w:val="a3"/>
              <w:ind w:left="-108" w:right="-16"/>
              <w:jc w:val="right"/>
              <w:rPr>
                <w:rFonts w:ascii="Angsana New" w:hAnsi="Angsana New" w:cs="Angsana New"/>
                <w:color w:val="000000" w:themeColor="text1"/>
                <w:highlight w:val="yellow"/>
              </w:rPr>
            </w:pPr>
            <w:r w:rsidRPr="00B2700E">
              <w:rPr>
                <w:rFonts w:ascii="Angsana New" w:hAnsi="Angsana New" w:cs="Angsana New"/>
                <w:color w:val="000000" w:themeColor="text1"/>
              </w:rPr>
              <w:t>76,551</w:t>
            </w:r>
          </w:p>
        </w:tc>
      </w:tr>
    </w:tbl>
    <w:p w14:paraId="2AC7C029" w14:textId="77777777" w:rsidR="0054028D" w:rsidRPr="0063542B" w:rsidRDefault="0054028D" w:rsidP="0009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5"/>
        <w:jc w:val="both"/>
        <w:rPr>
          <w:rFonts w:ascii="Angsana New" w:hAnsi="Angsana New"/>
          <w:sz w:val="16"/>
          <w:szCs w:val="16"/>
        </w:rPr>
      </w:pPr>
    </w:p>
    <w:p w14:paraId="3BAFF4BE" w14:textId="6E2BC6DD" w:rsidR="00C23457" w:rsidRDefault="003C6137" w:rsidP="003C6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sz w:val="28"/>
          <w:szCs w:val="28"/>
        </w:rPr>
      </w:pPr>
      <w:r w:rsidRPr="00096A2F">
        <w:rPr>
          <w:rFonts w:ascii="Angsana New" w:hAnsi="Angsana New"/>
          <w:sz w:val="28"/>
          <w:szCs w:val="28"/>
          <w:cs/>
        </w:rPr>
        <w:t>ค่าเผื่อ</w:t>
      </w:r>
      <w:r w:rsidR="008B6F5A">
        <w:rPr>
          <w:rFonts w:ascii="Angsana New" w:hAnsi="Angsana New"/>
          <w:sz w:val="28"/>
          <w:szCs w:val="28"/>
          <w:cs/>
        </w:rPr>
        <w:t>การลดมูลค่าของต้นทุนการพัฒนาอสังหาริมทรัพย์</w:t>
      </w:r>
      <w:r>
        <w:rPr>
          <w:rFonts w:ascii="Angsana New" w:hAnsi="Angsana New"/>
          <w:sz w:val="28"/>
          <w:szCs w:val="28"/>
          <w:cs/>
        </w:rPr>
        <w:t xml:space="preserve">มีรายการเคลื่อนไหวสำหรับปีสิ้นสุดวันที่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</w:rPr>
        <w:t xml:space="preserve"> </w:t>
      </w:r>
      <w:r w:rsidR="001C3ECE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และ </w:t>
      </w:r>
      <w:r w:rsidR="00A1656E">
        <w:rPr>
          <w:rFonts w:ascii="Angsana New" w:hAnsi="Angsana New"/>
          <w:sz w:val="28"/>
          <w:szCs w:val="28"/>
        </w:rPr>
        <w:t>256</w:t>
      </w:r>
      <w:r w:rsidR="00EF21FD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>ดังนี้</w:t>
      </w:r>
    </w:p>
    <w:p w14:paraId="3BD1ED56" w14:textId="77777777" w:rsidR="00D7301C" w:rsidRPr="0063542B" w:rsidRDefault="00D7301C" w:rsidP="0009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5"/>
        <w:jc w:val="both"/>
        <w:rPr>
          <w:rFonts w:ascii="Angsana New" w:hAnsi="Angsana New"/>
          <w:sz w:val="16"/>
          <w:szCs w:val="16"/>
        </w:rPr>
      </w:pPr>
    </w:p>
    <w:tbl>
      <w:tblPr>
        <w:tblW w:w="975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2"/>
        <w:gridCol w:w="1428"/>
        <w:gridCol w:w="224"/>
        <w:gridCol w:w="1483"/>
        <w:gridCol w:w="238"/>
        <w:gridCol w:w="1470"/>
        <w:gridCol w:w="238"/>
        <w:gridCol w:w="1414"/>
      </w:tblGrid>
      <w:tr w:rsidR="003C6137" w:rsidRPr="00293580" w14:paraId="21B21F40" w14:textId="77777777" w:rsidTr="008746A5">
        <w:trPr>
          <w:trHeight w:val="20"/>
          <w:tblHeader/>
        </w:trPr>
        <w:tc>
          <w:tcPr>
            <w:tcW w:w="3262" w:type="dxa"/>
            <w:tcBorders>
              <w:top w:val="nil"/>
              <w:bottom w:val="nil"/>
            </w:tcBorders>
            <w:vAlign w:val="center"/>
          </w:tcPr>
          <w:p w14:paraId="6E29E5B4" w14:textId="77777777" w:rsidR="003C6137" w:rsidRPr="00293580" w:rsidRDefault="003C6137" w:rsidP="00F3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16"/>
                <w:szCs w:val="16"/>
              </w:rPr>
              <w:br w:type="page"/>
            </w:r>
            <w:r w:rsidRPr="00293580">
              <w:rPr>
                <w:rFonts w:ascii="Angsana New" w:hAnsi="Angsana New"/>
                <w:sz w:val="28"/>
                <w:szCs w:val="28"/>
              </w:rPr>
              <w:br w:type="page"/>
            </w:r>
            <w:r w:rsidRPr="0029358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495" w:type="dxa"/>
            <w:gridSpan w:val="7"/>
            <w:tcBorders>
              <w:top w:val="nil"/>
              <w:bottom w:val="single" w:sz="4" w:space="0" w:color="auto"/>
            </w:tcBorders>
          </w:tcPr>
          <w:p w14:paraId="1820D9AB" w14:textId="77777777" w:rsidR="003C6137" w:rsidRPr="00293580" w:rsidRDefault="003C6137" w:rsidP="00F3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35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C6137" w:rsidRPr="00293580" w14:paraId="1A50BFB3" w14:textId="77777777" w:rsidTr="008746A5">
        <w:trPr>
          <w:trHeight w:val="20"/>
          <w:tblHeader/>
        </w:trPr>
        <w:tc>
          <w:tcPr>
            <w:tcW w:w="3262" w:type="dxa"/>
            <w:tcBorders>
              <w:top w:val="nil"/>
              <w:bottom w:val="nil"/>
            </w:tcBorders>
            <w:vAlign w:val="center"/>
          </w:tcPr>
          <w:p w14:paraId="0486D37F" w14:textId="77777777" w:rsidR="003C6137" w:rsidRPr="00293580" w:rsidRDefault="003C6137" w:rsidP="00F3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0646F3" w14:textId="77777777" w:rsidR="003C6137" w:rsidRPr="00293580" w:rsidRDefault="003C6137" w:rsidP="00F3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35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bottom w:val="nil"/>
            </w:tcBorders>
          </w:tcPr>
          <w:p w14:paraId="433FB565" w14:textId="77777777" w:rsidR="003C6137" w:rsidRPr="00293580" w:rsidRDefault="003C6137" w:rsidP="00F31F5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82642A" w14:textId="77777777" w:rsidR="003C6137" w:rsidRPr="00293580" w:rsidRDefault="003C6137" w:rsidP="00F3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35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EE7" w:rsidRPr="00293580" w14:paraId="4C5DBBDB" w14:textId="77777777" w:rsidTr="008746A5">
        <w:trPr>
          <w:trHeight w:val="20"/>
          <w:tblHeader/>
        </w:trPr>
        <w:tc>
          <w:tcPr>
            <w:tcW w:w="3262" w:type="dxa"/>
            <w:tcBorders>
              <w:top w:val="nil"/>
              <w:bottom w:val="nil"/>
            </w:tcBorders>
            <w:vAlign w:val="center"/>
          </w:tcPr>
          <w:p w14:paraId="51643681" w14:textId="77777777" w:rsidR="00D77EE7" w:rsidRPr="00293580" w:rsidRDefault="00D77EE7" w:rsidP="00D7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61554" w14:textId="38580EBF" w:rsidR="00D77EE7" w:rsidRPr="00293580" w:rsidRDefault="47F5293E" w:rsidP="47F5293E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F654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4" w:type="dxa"/>
            <w:tcBorders>
              <w:top w:val="single" w:sz="4" w:space="0" w:color="auto"/>
              <w:bottom w:val="nil"/>
            </w:tcBorders>
            <w:vAlign w:val="bottom"/>
          </w:tcPr>
          <w:p w14:paraId="0BDDEA17" w14:textId="77777777" w:rsidR="00D77EE7" w:rsidRPr="00293580" w:rsidRDefault="00D77EE7" w:rsidP="00D77EE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1DCE0" w14:textId="28094573" w:rsidR="00D77EE7" w:rsidRPr="00293580" w:rsidRDefault="3A9E6488" w:rsidP="00D77EE7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77CBE861" w14:textId="77777777" w:rsidR="00D77EE7" w:rsidRPr="00293580" w:rsidRDefault="00D77EE7" w:rsidP="00D77EE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1240A" w14:textId="00F9A049" w:rsidR="00D77EE7" w:rsidRPr="00293580" w:rsidRDefault="47F5293E" w:rsidP="47F5293E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F654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  <w:bottom w:val="nil"/>
            </w:tcBorders>
            <w:vAlign w:val="bottom"/>
          </w:tcPr>
          <w:p w14:paraId="30AA8F23" w14:textId="77777777" w:rsidR="00D77EE7" w:rsidRPr="00293580" w:rsidRDefault="00D77EE7" w:rsidP="00D77EE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AF63E" w14:textId="6E682B42" w:rsidR="00D77EE7" w:rsidRPr="00293580" w:rsidRDefault="3A9E6488" w:rsidP="00D77EE7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F7C54" w:rsidRPr="00293580" w14:paraId="15D5FAC0" w14:textId="77777777" w:rsidTr="008746A5">
        <w:trPr>
          <w:trHeight w:val="20"/>
        </w:trPr>
        <w:tc>
          <w:tcPr>
            <w:tcW w:w="3262" w:type="dxa"/>
            <w:tcBorders>
              <w:top w:val="nil"/>
              <w:bottom w:val="nil"/>
            </w:tcBorders>
          </w:tcPr>
          <w:p w14:paraId="7FB2BDF7" w14:textId="77777777" w:rsidR="001F7C54" w:rsidRPr="00096A2F" w:rsidRDefault="001F7C54" w:rsidP="001F7C54">
            <w:pPr>
              <w:tabs>
                <w:tab w:val="clear" w:pos="227"/>
                <w:tab w:val="left" w:pos="342"/>
              </w:tabs>
              <w:ind w:left="133" w:firstLine="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428" w:type="dxa"/>
            <w:tcBorders>
              <w:top w:val="single" w:sz="4" w:space="0" w:color="auto"/>
              <w:bottom w:val="nil"/>
            </w:tcBorders>
            <w:vAlign w:val="center"/>
          </w:tcPr>
          <w:p w14:paraId="6A9E956A" w14:textId="5149AD47" w:rsidR="001F7C54" w:rsidRPr="00FF2A75" w:rsidRDefault="001F7C54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10,678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14:paraId="4E4D0102" w14:textId="77777777" w:rsidR="001F7C54" w:rsidRPr="00293580" w:rsidRDefault="001F7C54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998A8C" w14:textId="77777777" w:rsidR="001F7C54" w:rsidRPr="00EF21FD" w:rsidRDefault="001F7C54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1FD">
              <w:rPr>
                <w:rFonts w:ascii="Angsana New" w:hAnsi="Angsana New"/>
                <w:sz w:val="28"/>
                <w:szCs w:val="28"/>
              </w:rPr>
              <w:t>11,057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center"/>
          </w:tcPr>
          <w:p w14:paraId="521DC0F4" w14:textId="77777777" w:rsidR="001F7C54" w:rsidRPr="00293580" w:rsidRDefault="001F7C54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vAlign w:val="center"/>
          </w:tcPr>
          <w:p w14:paraId="76ED6B68" w14:textId="2431914F" w:rsidR="001F7C54" w:rsidRPr="00FF2A75" w:rsidRDefault="001F7C54" w:rsidP="00EE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3,023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33C2012" w14:textId="77777777" w:rsidR="001F7C54" w:rsidRPr="00293580" w:rsidRDefault="001F7C54" w:rsidP="00EE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</w:tcPr>
          <w:p w14:paraId="58A02A2E" w14:textId="77777777" w:rsidR="001F7C54" w:rsidRDefault="001F7C54" w:rsidP="00EE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3,402</w:t>
            </w:r>
          </w:p>
        </w:tc>
      </w:tr>
      <w:tr w:rsidR="001F7C54" w:rsidRPr="00293580" w14:paraId="4FBE8892" w14:textId="77777777" w:rsidTr="008746A5">
        <w:trPr>
          <w:trHeight w:val="20"/>
        </w:trPr>
        <w:tc>
          <w:tcPr>
            <w:tcW w:w="3262" w:type="dxa"/>
            <w:tcBorders>
              <w:top w:val="nil"/>
              <w:bottom w:val="nil"/>
            </w:tcBorders>
          </w:tcPr>
          <w:p w14:paraId="523B4D41" w14:textId="77777777" w:rsidR="001F7C54" w:rsidRPr="0017100D" w:rsidRDefault="001F7C54" w:rsidP="001F7C54">
            <w:pPr>
              <w:tabs>
                <w:tab w:val="clear" w:pos="227"/>
                <w:tab w:val="left" w:pos="342"/>
              </w:tabs>
              <w:ind w:left="133" w:firstLine="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710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กลับรายการในระหว่างปี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1D9B182" w14:textId="06E8E7C6" w:rsidR="001F7C54" w:rsidRPr="00FF2A75" w:rsidRDefault="001F6542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(3,050)</w:t>
            </w:r>
          </w:p>
        </w:tc>
        <w:tc>
          <w:tcPr>
            <w:tcW w:w="224" w:type="dxa"/>
            <w:tcBorders>
              <w:top w:val="nil"/>
              <w:bottom w:val="nil"/>
            </w:tcBorders>
          </w:tcPr>
          <w:p w14:paraId="6152D71A" w14:textId="77777777" w:rsidR="001F7C54" w:rsidRPr="00293580" w:rsidRDefault="001F7C54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90BF84" w14:textId="77777777" w:rsidR="001F7C54" w:rsidRDefault="001F7C54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center"/>
          </w:tcPr>
          <w:p w14:paraId="6E0B0A63" w14:textId="77777777" w:rsidR="001F7C54" w:rsidRPr="00293580" w:rsidRDefault="001F7C54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A636841" w14:textId="6BF8EF4F" w:rsidR="001F7C54" w:rsidRPr="00FF2A75" w:rsidRDefault="001F6542" w:rsidP="00EF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5803923" w14:textId="77777777" w:rsidR="001F7C54" w:rsidRPr="00293580" w:rsidRDefault="001F7C54" w:rsidP="001F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0B8C0B1" w14:textId="77777777" w:rsidR="001F7C54" w:rsidRDefault="001F7C54" w:rsidP="00EE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</w:tr>
      <w:tr w:rsidR="001F6542" w:rsidRPr="00293580" w14:paraId="0F6B0783" w14:textId="77777777" w:rsidTr="008746A5">
        <w:trPr>
          <w:trHeight w:val="20"/>
        </w:trPr>
        <w:tc>
          <w:tcPr>
            <w:tcW w:w="3262" w:type="dxa"/>
            <w:tcBorders>
              <w:top w:val="nil"/>
            </w:tcBorders>
          </w:tcPr>
          <w:p w14:paraId="0507E731" w14:textId="77777777" w:rsidR="001F6542" w:rsidRDefault="001F6542" w:rsidP="001F6542">
            <w:pPr>
              <w:tabs>
                <w:tab w:val="clear" w:pos="227"/>
                <w:tab w:val="left" w:pos="342"/>
              </w:tabs>
              <w:ind w:left="133" w:firstLine="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1F6CD8">
              <w:rPr>
                <w:rFonts w:ascii="Angsana New" w:hAnsi="Angsana New"/>
                <w:sz w:val="28"/>
                <w:szCs w:val="28"/>
                <w:cs/>
              </w:rPr>
              <w:t>โ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อนไปอสังหาริมทรัพย์เพื่อการลงทุน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14:paraId="7B9B96E9" w14:textId="25BFFC16" w:rsidR="001F6542" w:rsidRPr="00FF2A75" w:rsidRDefault="001F6542" w:rsidP="00EF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224" w:type="dxa"/>
            <w:tcBorders>
              <w:top w:val="nil"/>
            </w:tcBorders>
          </w:tcPr>
          <w:p w14:paraId="7F2612E7" w14:textId="77777777" w:rsidR="001F6542" w:rsidRPr="00293580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</w:tcBorders>
            <w:shd w:val="clear" w:color="auto" w:fill="auto"/>
            <w:vAlign w:val="center"/>
          </w:tcPr>
          <w:p w14:paraId="5D4C004C" w14:textId="77777777" w:rsidR="001F6542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</w:tcBorders>
            <w:vAlign w:val="center"/>
          </w:tcPr>
          <w:p w14:paraId="5ECAE9C8" w14:textId="77777777" w:rsidR="001F6542" w:rsidRPr="00293580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</w:tcBorders>
            <w:vAlign w:val="center"/>
          </w:tcPr>
          <w:p w14:paraId="40B36E55" w14:textId="4D3C4E3B" w:rsidR="001F6542" w:rsidRPr="00FF2A75" w:rsidRDefault="001F6542" w:rsidP="00EF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238" w:type="dxa"/>
            <w:tcBorders>
              <w:top w:val="nil"/>
            </w:tcBorders>
          </w:tcPr>
          <w:p w14:paraId="5E078B78" w14:textId="77777777" w:rsidR="001F6542" w:rsidRPr="00293580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  <w:vAlign w:val="center"/>
          </w:tcPr>
          <w:p w14:paraId="2E4546FE" w14:textId="77777777" w:rsidR="001F6542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6542" w:rsidRPr="00293580" w14:paraId="50D1B64E" w14:textId="77777777" w:rsidTr="008746A5">
        <w:trPr>
          <w:trHeight w:val="405"/>
        </w:trPr>
        <w:tc>
          <w:tcPr>
            <w:tcW w:w="3262" w:type="dxa"/>
            <w:tcBorders>
              <w:bottom w:val="nil"/>
            </w:tcBorders>
            <w:vAlign w:val="center"/>
          </w:tcPr>
          <w:p w14:paraId="32E37F8A" w14:textId="77777777" w:rsidR="001F6542" w:rsidRPr="0017100D" w:rsidRDefault="001F6542" w:rsidP="001F6542">
            <w:pPr>
              <w:tabs>
                <w:tab w:val="clear" w:pos="227"/>
                <w:tab w:val="left" w:pos="342"/>
              </w:tabs>
              <w:ind w:left="133" w:firstLine="14"/>
              <w:contextualSpacing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7100D"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Pr="0017100D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คงเหลือ ณ วันที่ </w:t>
            </w:r>
            <w:r w:rsidRPr="0017100D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17100D"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15CE44" w14:textId="7C0102FB" w:rsidR="001F6542" w:rsidRPr="00FF2A75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7,569</w:t>
            </w:r>
          </w:p>
        </w:tc>
        <w:tc>
          <w:tcPr>
            <w:tcW w:w="224" w:type="dxa"/>
            <w:tcBorders>
              <w:bottom w:val="nil"/>
            </w:tcBorders>
          </w:tcPr>
          <w:p w14:paraId="1D22616F" w14:textId="77777777" w:rsidR="001F6542" w:rsidRPr="00293580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44AF36" w14:textId="77777777" w:rsidR="001F6542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10,678</w:t>
            </w:r>
          </w:p>
        </w:tc>
        <w:tc>
          <w:tcPr>
            <w:tcW w:w="238" w:type="dxa"/>
            <w:tcBorders>
              <w:bottom w:val="nil"/>
            </w:tcBorders>
            <w:vAlign w:val="center"/>
          </w:tcPr>
          <w:p w14:paraId="71820AAC" w14:textId="77777777" w:rsidR="001F6542" w:rsidRPr="00293580" w:rsidRDefault="001F6542" w:rsidP="001F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F0632" w14:textId="428A38C9" w:rsidR="001F6542" w:rsidRPr="00FF2A75" w:rsidRDefault="001F6542" w:rsidP="00EE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</w:t>
            </w:r>
            <w:r w:rsidR="00F45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bottom w:val="nil"/>
            </w:tcBorders>
          </w:tcPr>
          <w:p w14:paraId="4A9953BE" w14:textId="77777777" w:rsidR="001F6542" w:rsidRPr="00293580" w:rsidRDefault="001F6542" w:rsidP="00EE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617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FC96C9" w14:textId="77777777" w:rsidR="001F6542" w:rsidRDefault="001F6542" w:rsidP="00EE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3,023</w:t>
            </w:r>
          </w:p>
        </w:tc>
      </w:tr>
    </w:tbl>
    <w:p w14:paraId="23E8AFC6" w14:textId="77777777" w:rsidR="00EE105D" w:rsidRPr="0063542B" w:rsidRDefault="00EE105D" w:rsidP="00462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16"/>
          <w:szCs w:val="16"/>
        </w:rPr>
      </w:pPr>
    </w:p>
    <w:p w14:paraId="084017FC" w14:textId="5FCF0466" w:rsidR="0046218D" w:rsidRPr="0046218D" w:rsidRDefault="0046218D" w:rsidP="00462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thaiDistribute"/>
        <w:rPr>
          <w:rFonts w:ascii="Angsana New" w:hAnsi="Angsana New"/>
          <w:sz w:val="28"/>
          <w:szCs w:val="28"/>
        </w:rPr>
      </w:pPr>
      <w:r w:rsidRPr="0046218D">
        <w:rPr>
          <w:rFonts w:ascii="Angsana New" w:hAnsi="Angsana New"/>
          <w:sz w:val="28"/>
          <w:szCs w:val="28"/>
          <w:cs/>
        </w:rPr>
        <w:t>กลุ่มบริษัทได้บันทึกค่าเผื่อการลดมูลค่าของต้นทุนการพัฒนาอสังหาริมทรัพย์สำหรับอาคารพาณิชย์และอาคารชุดของโครงการเก่าของกลุ่มบริษัท โดยพิจารณาจากมูลค่ายุติธรรมที่ประเมินโดยผู้ประเมินราคาอิสระ ซึ่งใช้</w:t>
      </w:r>
      <w:r w:rsidRPr="008924F9">
        <w:rPr>
          <w:rFonts w:ascii="Angsana New" w:hAnsi="Angsana New"/>
          <w:sz w:val="28"/>
          <w:szCs w:val="28"/>
          <w:cs/>
        </w:rPr>
        <w:t xml:space="preserve">วิธีเปรียบเทียบมูลค่าตลาด </w:t>
      </w:r>
      <w:r w:rsidRPr="008924F9">
        <w:rPr>
          <w:rFonts w:ascii="Angsana New" w:hAnsi="Angsana New" w:hint="cs"/>
          <w:sz w:val="28"/>
          <w:szCs w:val="28"/>
          <w:cs/>
        </w:rPr>
        <w:t xml:space="preserve">    </w:t>
      </w:r>
      <w:r w:rsidRPr="008924F9">
        <w:rPr>
          <w:rFonts w:ascii="Angsana New" w:hAnsi="Angsana New"/>
          <w:sz w:val="28"/>
          <w:szCs w:val="28"/>
          <w:cs/>
        </w:rPr>
        <w:t>(</w:t>
      </w:r>
      <w:r w:rsidRPr="008924F9">
        <w:rPr>
          <w:rFonts w:ascii="Angsana New" w:hAnsi="Angsana New"/>
          <w:sz w:val="28"/>
          <w:szCs w:val="28"/>
        </w:rPr>
        <w:t xml:space="preserve">Market </w:t>
      </w:r>
      <w:r w:rsidR="00492D76" w:rsidRPr="008924F9">
        <w:rPr>
          <w:rFonts w:ascii="Angsana New" w:hAnsi="Angsana New"/>
          <w:sz w:val="28"/>
          <w:szCs w:val="28"/>
        </w:rPr>
        <w:t>Compar</w:t>
      </w:r>
      <w:r w:rsidR="00D41D95" w:rsidRPr="008924F9">
        <w:rPr>
          <w:rFonts w:ascii="Angsana New" w:hAnsi="Angsana New"/>
          <w:sz w:val="28"/>
          <w:szCs w:val="28"/>
        </w:rPr>
        <w:t>is</w:t>
      </w:r>
      <w:r w:rsidR="00492D76" w:rsidRPr="008924F9">
        <w:rPr>
          <w:rFonts w:ascii="Angsana New" w:hAnsi="Angsana New"/>
          <w:sz w:val="28"/>
          <w:szCs w:val="28"/>
        </w:rPr>
        <w:t xml:space="preserve">on </w:t>
      </w:r>
      <w:r w:rsidRPr="008924F9">
        <w:rPr>
          <w:rFonts w:ascii="Angsana New" w:hAnsi="Angsana New"/>
          <w:sz w:val="28"/>
          <w:szCs w:val="28"/>
        </w:rPr>
        <w:t xml:space="preserve">Approach) </w:t>
      </w:r>
      <w:r w:rsidRPr="008924F9">
        <w:rPr>
          <w:rFonts w:ascii="Angsana New" w:hAnsi="Angsana New"/>
          <w:sz w:val="28"/>
          <w:szCs w:val="28"/>
          <w:cs/>
        </w:rPr>
        <w:t>และวิธีสมมติการพัฒนาหรือการหาส่วนที่เหลือ (</w:t>
      </w:r>
      <w:r w:rsidRPr="008924F9">
        <w:rPr>
          <w:rFonts w:ascii="Angsana New" w:hAnsi="Angsana New"/>
          <w:sz w:val="28"/>
          <w:szCs w:val="28"/>
        </w:rPr>
        <w:t>The Hypothetical development or residual valuation)</w:t>
      </w:r>
      <w:r w:rsidR="00F27C6A" w:rsidRPr="008924F9">
        <w:rPr>
          <w:rFonts w:ascii="Angsana New" w:hAnsi="Angsana New"/>
          <w:sz w:val="28"/>
          <w:szCs w:val="28"/>
        </w:rPr>
        <w:t xml:space="preserve"> </w:t>
      </w:r>
      <w:r w:rsidRPr="008924F9">
        <w:rPr>
          <w:rFonts w:ascii="Angsana New" w:hAnsi="Angsana New"/>
          <w:sz w:val="28"/>
          <w:szCs w:val="28"/>
        </w:rPr>
        <w:t xml:space="preserve"> </w:t>
      </w:r>
      <w:r w:rsidRPr="008924F9">
        <w:rPr>
          <w:rFonts w:ascii="Angsana New" w:hAnsi="Angsana New"/>
          <w:sz w:val="28"/>
          <w:szCs w:val="28"/>
          <w:cs/>
        </w:rPr>
        <w:t>เป็นเกณฑ์ในการพิจารณากำหนดมูลค่าทรัพย์สิน</w:t>
      </w:r>
    </w:p>
    <w:p w14:paraId="69183572" w14:textId="77777777" w:rsidR="00FF2A75" w:rsidRPr="0063542B" w:rsidRDefault="00FF2A75" w:rsidP="00074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4052F0F4" w14:textId="77777777" w:rsidR="00244ED0" w:rsidRPr="008D2211" w:rsidRDefault="00244ED0" w:rsidP="00B20D5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D2211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4744A9B7" w14:textId="77777777" w:rsidR="00D7301C" w:rsidRPr="0063542B" w:rsidRDefault="00D7301C" w:rsidP="00826D95">
      <w:pPr>
        <w:tabs>
          <w:tab w:val="clear" w:pos="227"/>
          <w:tab w:val="clear" w:pos="454"/>
          <w:tab w:val="clear" w:pos="680"/>
          <w:tab w:val="left" w:pos="567"/>
        </w:tabs>
        <w:spacing w:line="240" w:lineRule="auto"/>
        <w:ind w:left="567"/>
        <w:rPr>
          <w:rFonts w:ascii="Angsana New" w:hAnsi="Angsana New"/>
          <w:sz w:val="16"/>
          <w:szCs w:val="16"/>
        </w:rPr>
      </w:pPr>
    </w:p>
    <w:tbl>
      <w:tblPr>
        <w:tblW w:w="963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8"/>
        <w:gridCol w:w="1274"/>
        <w:gridCol w:w="236"/>
        <w:gridCol w:w="1279"/>
        <w:gridCol w:w="236"/>
        <w:gridCol w:w="1276"/>
        <w:gridCol w:w="236"/>
        <w:gridCol w:w="1262"/>
      </w:tblGrid>
      <w:tr w:rsidR="00244ED0" w:rsidRPr="00AD5405" w14:paraId="7035FA35" w14:textId="77777777" w:rsidTr="00366642">
        <w:trPr>
          <w:tblHeader/>
        </w:trPr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4375995E" w14:textId="77777777" w:rsidR="00244ED0" w:rsidRPr="004B4ABD" w:rsidRDefault="00244ED0" w:rsidP="008632D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B7909" w14:textId="77777777" w:rsidR="00244ED0" w:rsidRPr="004B4ABD" w:rsidRDefault="00244ED0" w:rsidP="008632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44ED0" w:rsidRPr="00AD5405" w14:paraId="419184A8" w14:textId="77777777" w:rsidTr="00366642">
        <w:trPr>
          <w:tblHeader/>
        </w:trPr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5E2CB341" w14:textId="77777777" w:rsidR="00244ED0" w:rsidRPr="004B4ABD" w:rsidRDefault="00244ED0" w:rsidP="008632D6">
            <w:pPr>
              <w:ind w:right="-2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BFB77" w14:textId="77777777" w:rsidR="00244ED0" w:rsidRPr="004B4ABD" w:rsidRDefault="00244ED0" w:rsidP="00EA2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A971AD1" w14:textId="77777777" w:rsidR="00244ED0" w:rsidRPr="004B4ABD" w:rsidRDefault="00244ED0" w:rsidP="008632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6F5C9" w14:textId="77777777" w:rsidR="00244ED0" w:rsidRPr="004B4ABD" w:rsidRDefault="00244ED0" w:rsidP="00EA2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EE7" w:rsidRPr="00AD5405" w14:paraId="56E737A8" w14:textId="77777777" w:rsidTr="00366642">
        <w:trPr>
          <w:tblHeader/>
        </w:trPr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7E4E85DF" w14:textId="77777777" w:rsidR="00D77EE7" w:rsidRPr="004B4ABD" w:rsidRDefault="00D77EE7" w:rsidP="00D77EE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2F3B4117" w14:textId="4FF6C44D" w:rsidR="00D77EE7" w:rsidRPr="004B4ABD" w:rsidRDefault="47F5293E" w:rsidP="47F529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63FB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009A51" w14:textId="77777777" w:rsidR="00D77EE7" w:rsidRPr="004B4ABD" w:rsidRDefault="00D77EE7" w:rsidP="00D77EE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72DB0673" w14:textId="758DED9A" w:rsidR="00D77EE7" w:rsidRPr="004B4ABD" w:rsidRDefault="3A9E6488" w:rsidP="00D77EE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8DCB8F7" w14:textId="77777777" w:rsidR="00D77EE7" w:rsidRPr="004B4ABD" w:rsidRDefault="00D77EE7" w:rsidP="00D77EE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78486F4C" w14:textId="44531D52" w:rsidR="00D77EE7" w:rsidRPr="004B4ABD" w:rsidRDefault="47F5293E" w:rsidP="47F529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63FB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416B0FC" w14:textId="77777777" w:rsidR="00D77EE7" w:rsidRPr="004B4ABD" w:rsidRDefault="00D77EE7" w:rsidP="00D77EE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2CBC7279" w14:textId="03175F30" w:rsidR="00D77EE7" w:rsidRPr="004B4ABD" w:rsidRDefault="3A9E6488" w:rsidP="00D77EE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3711" w:rsidRPr="00AD5405" w14:paraId="279DD578" w14:textId="77777777" w:rsidTr="00763FBB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1A93CCE2" w14:textId="77777777" w:rsidR="007D3711" w:rsidRPr="004B4ABD" w:rsidRDefault="007D3711" w:rsidP="007D371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FCBF" w14:textId="417C9A96" w:rsidR="007D3711" w:rsidRPr="00FF2A75" w:rsidRDefault="00763FBB" w:rsidP="007D37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1EBC08" w14:textId="77777777" w:rsidR="007D3711" w:rsidRPr="004B4ABD" w:rsidRDefault="007D3711" w:rsidP="007D37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3D1E" w14:textId="77777777" w:rsidR="3A9E6488" w:rsidRDefault="3A9E6488" w:rsidP="3A9E64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5,266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823EE7" w14:textId="77777777" w:rsidR="007D3711" w:rsidRPr="004B4ABD" w:rsidRDefault="007D3711" w:rsidP="007D37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409C" w14:textId="1A5F21F4" w:rsidR="007D3711" w:rsidRPr="00FF2A75" w:rsidRDefault="00763FBB" w:rsidP="3A9E6488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1A9C61" w14:textId="77777777" w:rsidR="007D3711" w:rsidRPr="004B4ABD" w:rsidRDefault="007D3711" w:rsidP="007D37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FE10" w14:textId="77777777" w:rsidR="3A9E6488" w:rsidRDefault="3A9E6488" w:rsidP="3A9E6488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 w:rsidRPr="3A9E6488">
              <w:rPr>
                <w:rFonts w:hAnsi="Angsana New"/>
              </w:rPr>
              <w:t>-</w:t>
            </w:r>
          </w:p>
        </w:tc>
      </w:tr>
      <w:tr w:rsidR="007D3711" w:rsidRPr="00AD5405" w14:paraId="17EAE0E8" w14:textId="77777777" w:rsidTr="00763FBB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2A123F25" w14:textId="77777777" w:rsidR="007D3711" w:rsidRPr="004B4ABD" w:rsidRDefault="007D3711" w:rsidP="007D371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6166D81D" w14:textId="5FB24F12" w:rsidR="007D3711" w:rsidRPr="00FF2A75" w:rsidRDefault="00763FBB" w:rsidP="3A9E6488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>
              <w:rPr>
                <w:rFonts w:hAnsi="Angsana New"/>
              </w:rPr>
              <w:t>3,228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6EB220" w14:textId="77777777" w:rsidR="007D3711" w:rsidRPr="004B4ABD" w:rsidRDefault="007D3711" w:rsidP="007D37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1D0814C9" w14:textId="77777777" w:rsidR="3A9E6488" w:rsidRDefault="3A9E6488" w:rsidP="3A9E6488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 w:rsidRPr="3A9E6488">
              <w:rPr>
                <w:rFonts w:hAnsi="Angsana New"/>
              </w:rPr>
              <w:t>3,232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2D48B9" w14:textId="77777777" w:rsidR="007D3711" w:rsidRPr="004B4ABD" w:rsidRDefault="007D3711" w:rsidP="007D37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DF05997" w14:textId="4EA65473" w:rsidR="007D3711" w:rsidRPr="00FF2A75" w:rsidRDefault="00763FBB" w:rsidP="3A9E6488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5ED151C" w14:textId="77777777" w:rsidR="007D3711" w:rsidRPr="004B4ABD" w:rsidRDefault="007D3711" w:rsidP="007D37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03B5497" w14:textId="77777777" w:rsidR="3A9E6488" w:rsidRDefault="3A9E6488" w:rsidP="3A9E6488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 w:rsidRPr="3A9E6488">
              <w:rPr>
                <w:rFonts w:hAnsi="Angsana New"/>
              </w:rPr>
              <w:t>-</w:t>
            </w:r>
          </w:p>
        </w:tc>
      </w:tr>
      <w:tr w:rsidR="00763FBB" w:rsidRPr="00AD5405" w14:paraId="539C719E" w14:textId="77777777" w:rsidTr="00763FBB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4766DD16" w14:textId="77777777" w:rsidR="00763FBB" w:rsidRPr="004B4ABD" w:rsidRDefault="00763FBB" w:rsidP="00763FB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7A72C42F" w14:textId="6296FCC5" w:rsidR="00763FBB" w:rsidRPr="00FF2A75" w:rsidRDefault="00763FBB" w:rsidP="00763FBB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>
              <w:rPr>
                <w:rFonts w:hAnsi="Angsana New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6B73A94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7A29F8E3" w14:textId="77777777" w:rsidR="00763FBB" w:rsidRDefault="00763FBB" w:rsidP="00763FBB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 w:rsidRPr="3A9E6488">
              <w:rPr>
                <w:rFonts w:hAnsi="Angsana New"/>
              </w:rPr>
              <w:t>1,295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165889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AB8D416" w14:textId="7F81E3A6" w:rsidR="00763FBB" w:rsidRPr="00FF2A75" w:rsidRDefault="00763FBB" w:rsidP="00763FBB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 w:rsidRPr="3A9E6488">
              <w:rPr>
                <w:rFonts w:hAnsi="Angsana New"/>
              </w:rPr>
              <w:t>1,</w:t>
            </w:r>
            <w:r>
              <w:rPr>
                <w:rFonts w:hAnsi="Angsana New"/>
              </w:rPr>
              <w:t>026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2247C8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1794B4A4" w14:textId="77777777" w:rsidR="00763FBB" w:rsidRDefault="00763FBB" w:rsidP="00763FBB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 w:rsidRPr="3A9E6488">
              <w:rPr>
                <w:rFonts w:hAnsi="Angsana New"/>
              </w:rPr>
              <w:t>1,295</w:t>
            </w:r>
          </w:p>
        </w:tc>
      </w:tr>
      <w:tr w:rsidR="00763FBB" w:rsidRPr="00AD5405" w14:paraId="5F2A8DF6" w14:textId="77777777" w:rsidTr="00763FBB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7E950D40" w14:textId="77777777" w:rsidR="00763FBB" w:rsidRPr="004B4ABD" w:rsidRDefault="00763FBB" w:rsidP="00763FB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ธาตุอาหารและอื่นๆ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68FBB6DA" w14:textId="556BEE54" w:rsidR="00763FBB" w:rsidRDefault="00763FBB" w:rsidP="00763FBB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>
              <w:rPr>
                <w:rFonts w:hAnsi="Angsana New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99B7D1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480EF72D" w14:textId="77777777" w:rsidR="00763FBB" w:rsidRDefault="00763FBB" w:rsidP="00763FBB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 w:rsidRPr="3A9E6488">
              <w:rPr>
                <w:rFonts w:hAnsi="Angsana New"/>
              </w:rPr>
              <w:t>416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241D2F" w14:textId="77777777" w:rsidR="00763FBB" w:rsidRPr="004B4ABD" w:rsidRDefault="00763FBB" w:rsidP="00763F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B6BB2C3" w14:textId="34BD644E" w:rsidR="00763FBB" w:rsidRDefault="00763FBB" w:rsidP="00763FBB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EAC298" w14:textId="77777777" w:rsidR="00763FBB" w:rsidRPr="004B4ABD" w:rsidRDefault="00763FBB" w:rsidP="00763F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4EF8F605" w14:textId="77777777" w:rsidR="00763FBB" w:rsidRDefault="00763FBB" w:rsidP="00763FBB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 w:rsidRPr="3A9E6488">
              <w:rPr>
                <w:rFonts w:hAnsi="Angsana New"/>
              </w:rPr>
              <w:t>-</w:t>
            </w:r>
          </w:p>
        </w:tc>
      </w:tr>
      <w:tr w:rsidR="00763FBB" w:rsidRPr="00AD5405" w14:paraId="5189237C" w14:textId="77777777" w:rsidTr="00763FBB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064BBBCC" w14:textId="77777777" w:rsidR="00763FBB" w:rsidRPr="004B4ABD" w:rsidRDefault="00763FBB" w:rsidP="00763FB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47FCC" w14:textId="28A2E169" w:rsidR="00763FBB" w:rsidRPr="00FF2A75" w:rsidRDefault="00763FBB" w:rsidP="00763FBB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D1B4C6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AB29A0" w14:textId="77777777" w:rsidR="00763FBB" w:rsidRDefault="00763FBB" w:rsidP="00763FBB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 w:rsidRPr="3A9E6488">
              <w:rPr>
                <w:rFonts w:hAnsi="Angsana New"/>
              </w:rPr>
              <w:t>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348AF1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987E4" w14:textId="60BDE597" w:rsidR="00763FBB" w:rsidRPr="00FF2A75" w:rsidRDefault="00763FBB" w:rsidP="00763FBB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3390F6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E42AD" w14:textId="77777777" w:rsidR="00763FBB" w:rsidRDefault="00763FBB" w:rsidP="00763FBB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 w:rsidRPr="3A9E6488">
              <w:rPr>
                <w:rFonts w:hAnsi="Angsana New"/>
              </w:rPr>
              <w:t>-</w:t>
            </w:r>
          </w:p>
        </w:tc>
      </w:tr>
      <w:tr w:rsidR="00763FBB" w:rsidRPr="00AD5405" w14:paraId="1767A35B" w14:textId="77777777" w:rsidTr="00763FBB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00B05DF0" w14:textId="77777777" w:rsidR="00763FBB" w:rsidRPr="004B4ABD" w:rsidRDefault="00763FBB" w:rsidP="00763FBB">
            <w:pPr>
              <w:ind w:firstLine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32978" w14:textId="1FD2CB6E" w:rsidR="00763FBB" w:rsidRPr="00FF2A75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1D9252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4DADE" w14:textId="77777777" w:rsidR="00763FBB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10,245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9F5909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9B4FC" w14:textId="43BFCE3D" w:rsidR="00763FBB" w:rsidRPr="00FF2A75" w:rsidRDefault="00763FBB" w:rsidP="00763FBB">
            <w:pPr>
              <w:pStyle w:val="AA"/>
              <w:pBdr>
                <w:bottom w:val="none" w:sz="0" w:space="0" w:color="auto"/>
              </w:pBdr>
              <w:rPr>
                <w:rFonts w:hAnsi="Angsana New"/>
              </w:rPr>
            </w:pPr>
            <w:r w:rsidRPr="3A9E6488">
              <w:rPr>
                <w:rFonts w:hAnsi="Angsana New"/>
              </w:rPr>
              <w:t>1,</w:t>
            </w:r>
            <w:r>
              <w:rPr>
                <w:rFonts w:hAnsi="Angsana New"/>
              </w:rPr>
              <w:t>026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5B44F5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2AD6B" w14:textId="77777777" w:rsidR="00763FBB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</w:tr>
      <w:tr w:rsidR="00763FBB" w:rsidRPr="00AD5405" w14:paraId="5F4299D5" w14:textId="77777777" w:rsidTr="00763FBB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17A837A5" w14:textId="77777777" w:rsidR="00763FBB" w:rsidRPr="004B4ABD" w:rsidRDefault="00763FBB" w:rsidP="00763FBB">
            <w:pPr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bookmarkStart w:id="9" w:name="_Hlk269225666"/>
            <w:r w:rsidRPr="004B4ABD">
              <w:rPr>
                <w:rFonts w:ascii="Angsana New" w:hAnsi="Angsana New"/>
                <w:sz w:val="28"/>
                <w:szCs w:val="28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F762E4" w14:textId="05FCDCB5" w:rsidR="00763FBB" w:rsidRPr="00FF2A75" w:rsidRDefault="00763FBB" w:rsidP="00763FBB">
            <w:pPr>
              <w:ind w:right="-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(6,554)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009881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DBA94" w14:textId="77777777" w:rsidR="00763FBB" w:rsidRDefault="00763FBB" w:rsidP="00763FBB">
            <w:pPr>
              <w:ind w:right="-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(8,447)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957790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40F64" w14:textId="3057CE75" w:rsidR="00763FBB" w:rsidRPr="00FF2A75" w:rsidRDefault="00763FBB" w:rsidP="00763FBB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47E076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DEA8C6" w14:textId="77777777" w:rsidR="00763FBB" w:rsidRDefault="00763FBB" w:rsidP="00763FBB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3FBB" w:rsidRPr="00AD5405" w14:paraId="32B9D567" w14:textId="77777777" w:rsidTr="00763FBB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14:paraId="1F7F2229" w14:textId="77777777" w:rsidR="00763FBB" w:rsidRPr="004B4ABD" w:rsidRDefault="00763FBB" w:rsidP="00763FBB">
            <w:pPr>
              <w:ind w:firstLine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16E80" w14:textId="461F984C" w:rsidR="00763FBB" w:rsidRPr="00FF2A75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640445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A09C99" w14:textId="77777777" w:rsidR="00763FBB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1,798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03B2860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3C9B4" w14:textId="3E24434F" w:rsidR="00763FBB" w:rsidRPr="00FF2A75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3FBB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4A8064C" w14:textId="77777777" w:rsidR="00763FBB" w:rsidRPr="004B4ABD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14C27" w14:textId="77777777" w:rsidR="00763FBB" w:rsidRDefault="00763FBB" w:rsidP="00763F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</w:tr>
    </w:tbl>
    <w:bookmarkEnd w:id="9"/>
    <w:p w14:paraId="52DA342F" w14:textId="77777777" w:rsidR="00244ED0" w:rsidRPr="00C57092" w:rsidRDefault="00244ED0" w:rsidP="00244ED0">
      <w:pPr>
        <w:rPr>
          <w:rFonts w:ascii="Angsana New" w:eastAsia="Map Symbols" w:hAnsi="Angsana New"/>
          <w:sz w:val="28"/>
          <w:szCs w:val="28"/>
        </w:rPr>
      </w:pPr>
      <w:r w:rsidRPr="00C57092">
        <w:rPr>
          <w:rFonts w:ascii="Angsana New" w:eastAsia="Map Symbols" w:hAnsi="Angsana New"/>
          <w:sz w:val="28"/>
          <w:szCs w:val="28"/>
          <w:cs/>
        </w:rPr>
        <w:lastRenderedPageBreak/>
        <w:t>รายการเปลี่ยนแปลงของบัญชีค่าเผื่อการล</w:t>
      </w:r>
      <w:r w:rsidR="008079D5" w:rsidRPr="00C57092">
        <w:rPr>
          <w:rFonts w:ascii="Angsana New" w:eastAsia="Map Symbols" w:hAnsi="Angsana New"/>
          <w:sz w:val="28"/>
          <w:szCs w:val="28"/>
          <w:cs/>
        </w:rPr>
        <w:t>ด</w:t>
      </w:r>
      <w:r w:rsidRPr="00C57092">
        <w:rPr>
          <w:rFonts w:ascii="Angsana New" w:eastAsia="Map Symbols" w:hAnsi="Angsana New"/>
          <w:sz w:val="28"/>
          <w:szCs w:val="28"/>
          <w:cs/>
        </w:rPr>
        <w:t>มูลค่า</w:t>
      </w:r>
      <w:r w:rsidR="008079D5" w:rsidRPr="00C57092">
        <w:rPr>
          <w:rFonts w:ascii="Angsana New" w:eastAsia="Map Symbols" w:hAnsi="Angsana New"/>
          <w:sz w:val="28"/>
          <w:szCs w:val="28"/>
          <w:cs/>
        </w:rPr>
        <w:t>ของ</w:t>
      </w:r>
      <w:r w:rsidRPr="00C57092">
        <w:rPr>
          <w:rFonts w:ascii="Angsana New" w:eastAsia="Map Symbols" w:hAnsi="Angsana New"/>
          <w:sz w:val="28"/>
          <w:szCs w:val="28"/>
          <w:cs/>
        </w:rPr>
        <w:t xml:space="preserve">สินค้าคงเหลือ สำหรับปีสิ้นสุดวันที่ </w:t>
      </w:r>
      <w:r w:rsidRPr="00C57092">
        <w:rPr>
          <w:rFonts w:ascii="Angsana New" w:eastAsia="Map Symbols" w:hAnsi="Angsana New"/>
          <w:sz w:val="28"/>
          <w:szCs w:val="28"/>
        </w:rPr>
        <w:t>31</w:t>
      </w:r>
      <w:r w:rsidRPr="00C57092">
        <w:rPr>
          <w:rFonts w:ascii="Angsana New" w:eastAsia="Map Symbols" w:hAnsi="Angsana New"/>
          <w:sz w:val="28"/>
          <w:szCs w:val="28"/>
          <w:cs/>
        </w:rPr>
        <w:t xml:space="preserve"> ธันวาคม </w:t>
      </w:r>
      <w:r w:rsidRPr="00C57092">
        <w:rPr>
          <w:rFonts w:ascii="Angsana New" w:eastAsia="Map Symbols" w:hAnsi="Angsana New"/>
          <w:sz w:val="28"/>
          <w:szCs w:val="28"/>
        </w:rPr>
        <w:t>2567</w:t>
      </w:r>
      <w:r w:rsidR="00BD5FAC" w:rsidRPr="00C57092">
        <w:rPr>
          <w:rFonts w:ascii="Angsana New" w:eastAsia="Map Symbols" w:hAnsi="Angsana New"/>
          <w:sz w:val="28"/>
          <w:szCs w:val="28"/>
          <w:cs/>
        </w:rPr>
        <w:t xml:space="preserve"> และ </w:t>
      </w:r>
      <w:r w:rsidR="00BD5FAC" w:rsidRPr="00C57092">
        <w:rPr>
          <w:rFonts w:ascii="Angsana New" w:eastAsia="Map Symbols" w:hAnsi="Angsana New"/>
          <w:sz w:val="28"/>
          <w:szCs w:val="28"/>
        </w:rPr>
        <w:t>2566</w:t>
      </w:r>
      <w:r w:rsidR="008079D5" w:rsidRPr="00C57092">
        <w:rPr>
          <w:rFonts w:ascii="Angsana New" w:eastAsia="Map Symbols" w:hAnsi="Angsana New"/>
          <w:sz w:val="28"/>
          <w:szCs w:val="28"/>
          <w:cs/>
        </w:rPr>
        <w:t xml:space="preserve"> </w:t>
      </w:r>
      <w:r w:rsidRPr="00C57092">
        <w:rPr>
          <w:rFonts w:ascii="Angsana New" w:eastAsia="Map Symbols" w:hAnsi="Angsana New"/>
          <w:sz w:val="28"/>
          <w:szCs w:val="28"/>
          <w:cs/>
        </w:rPr>
        <w:t>สรุปได้ดังนี้</w:t>
      </w:r>
    </w:p>
    <w:p w14:paraId="18FF7917" w14:textId="77777777" w:rsidR="00244ED0" w:rsidRPr="00EE105D" w:rsidRDefault="00244ED0" w:rsidP="00244ED0">
      <w:pPr>
        <w:ind w:left="360"/>
        <w:rPr>
          <w:rFonts w:ascii="Angsana New" w:hAnsi="Angsana New"/>
          <w:sz w:val="16"/>
          <w:szCs w:val="16"/>
        </w:rPr>
      </w:pPr>
    </w:p>
    <w:tbl>
      <w:tblPr>
        <w:tblW w:w="9879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3794"/>
        <w:gridCol w:w="1337"/>
        <w:gridCol w:w="245"/>
        <w:gridCol w:w="1343"/>
        <w:gridCol w:w="238"/>
        <w:gridCol w:w="1344"/>
        <w:gridCol w:w="238"/>
        <w:gridCol w:w="1340"/>
      </w:tblGrid>
      <w:tr w:rsidR="00244ED0" w:rsidRPr="004B4ABD" w14:paraId="0BAC5F12" w14:textId="77777777" w:rsidTr="00A17FD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47DBB497" w14:textId="77777777" w:rsidR="00244ED0" w:rsidRPr="004B4ABD" w:rsidRDefault="00244ED0" w:rsidP="008632D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B536F" w14:textId="77777777" w:rsidR="00244ED0" w:rsidRPr="004B4ABD" w:rsidRDefault="00244ED0" w:rsidP="008632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44ED0" w:rsidRPr="004B4ABD" w14:paraId="47BF8019" w14:textId="77777777" w:rsidTr="00A17FD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0EF1EE4" w14:textId="77777777" w:rsidR="00244ED0" w:rsidRPr="004B4ABD" w:rsidRDefault="00244ED0" w:rsidP="008632D6">
            <w:pPr>
              <w:ind w:right="-2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F4888" w14:textId="77777777" w:rsidR="00244ED0" w:rsidRPr="004B4ABD" w:rsidRDefault="00244ED0" w:rsidP="008632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014E9847" w14:textId="77777777" w:rsidR="00244ED0" w:rsidRPr="004B4ABD" w:rsidRDefault="00244ED0" w:rsidP="008632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BDA26" w14:textId="77777777" w:rsidR="00244ED0" w:rsidRPr="004B4ABD" w:rsidRDefault="00244ED0" w:rsidP="008632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EE7" w:rsidRPr="004B4ABD" w14:paraId="1A000F21" w14:textId="77777777" w:rsidTr="00A17FD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F4D02C6" w14:textId="77777777" w:rsidR="00D77EE7" w:rsidRPr="004B4ABD" w:rsidRDefault="00D77EE7" w:rsidP="00D77EE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nil"/>
            </w:tcBorders>
          </w:tcPr>
          <w:p w14:paraId="0C6DFF99" w14:textId="0C176B3B" w:rsidR="00D77EE7" w:rsidRPr="004B4ABD" w:rsidRDefault="47F5293E" w:rsidP="47F529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63FB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0A6995BE" w14:textId="77777777" w:rsidR="00D77EE7" w:rsidRPr="004B4ABD" w:rsidRDefault="00D77EE7" w:rsidP="00D77EE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single" w:sz="4" w:space="0" w:color="auto"/>
              <w:right w:val="nil"/>
            </w:tcBorders>
          </w:tcPr>
          <w:p w14:paraId="170EC113" w14:textId="0417C165" w:rsidR="00D77EE7" w:rsidRPr="004B4ABD" w:rsidRDefault="3A9E6488" w:rsidP="00D77EE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001B9DC" w14:textId="77777777" w:rsidR="00D77EE7" w:rsidRPr="004B4ABD" w:rsidRDefault="00D77EE7" w:rsidP="00D77EE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6B65327E" w14:textId="5DDAE971" w:rsidR="00D77EE7" w:rsidRPr="004B4ABD" w:rsidRDefault="47F5293E" w:rsidP="47F529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63FB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96FC920" w14:textId="77777777" w:rsidR="00D77EE7" w:rsidRPr="004B4ABD" w:rsidRDefault="00D77EE7" w:rsidP="00D77EE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left w:val="nil"/>
              <w:bottom w:val="single" w:sz="4" w:space="0" w:color="auto"/>
              <w:right w:val="nil"/>
            </w:tcBorders>
          </w:tcPr>
          <w:p w14:paraId="1016196A" w14:textId="0A764347" w:rsidR="00D77EE7" w:rsidRPr="004B4ABD" w:rsidRDefault="3A9E6488" w:rsidP="00D77EE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00B39" w:rsidRPr="004B4ABD" w14:paraId="400BC262" w14:textId="77777777" w:rsidTr="00A17FD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765B29A" w14:textId="77777777" w:rsidR="00800B39" w:rsidRPr="004B4ABD" w:rsidRDefault="00800B39" w:rsidP="00800B3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B4ABD">
              <w:rPr>
                <w:rFonts w:ascii="Angsana New" w:hAnsi="Angsana New"/>
                <w:sz w:val="28"/>
                <w:szCs w:val="28"/>
              </w:rPr>
              <w:t>1</w:t>
            </w: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CDC3" w14:textId="783A6F79" w:rsidR="00800B39" w:rsidRPr="00FF2A75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8,447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E199C28" w14:textId="77777777" w:rsidR="00800B39" w:rsidRPr="004B4ABD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4CC4" w14:textId="77777777" w:rsidR="00800B39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4,323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311A337" w14:textId="77777777" w:rsidR="00800B39" w:rsidRPr="004B4ABD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316B" w14:textId="38B5EDB5" w:rsidR="00800B39" w:rsidRPr="004B4ABD" w:rsidRDefault="00800B39" w:rsidP="00800B39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1AACD5B" w14:textId="77777777" w:rsidR="00800B39" w:rsidRPr="004B4ABD" w:rsidRDefault="00800B39" w:rsidP="00800B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D735" w14:textId="77777777" w:rsidR="00800B39" w:rsidRPr="004B4ABD" w:rsidRDefault="00800B39" w:rsidP="00800B39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800B39" w:rsidRPr="004B4ABD" w14:paraId="7EC71AB4" w14:textId="77777777" w:rsidTr="00A17FD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4A97D95" w14:textId="77777777" w:rsidR="00800B39" w:rsidRPr="004B4ABD" w:rsidRDefault="00800B39" w:rsidP="00800B3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บวก ขาดทุนจากการลดมูลค่า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vAlign w:val="bottom"/>
          </w:tcPr>
          <w:p w14:paraId="42AE8C93" w14:textId="150D69CA" w:rsidR="00800B39" w:rsidRPr="00FF2A75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(1,893)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2C47C054" w14:textId="77777777" w:rsidR="00800B39" w:rsidRPr="004B4ABD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vAlign w:val="bottom"/>
          </w:tcPr>
          <w:p w14:paraId="2A3017B0" w14:textId="77777777" w:rsidR="00800B39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4,124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217CFA7" w14:textId="77777777" w:rsidR="00800B39" w:rsidRPr="004B4ABD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445735F6" w14:textId="366D124B" w:rsidR="00800B39" w:rsidRPr="004B4ABD" w:rsidRDefault="00800B39" w:rsidP="00800B39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4A5E1FD" w14:textId="77777777" w:rsidR="00800B39" w:rsidRPr="004B4ABD" w:rsidRDefault="00800B39" w:rsidP="00800B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FD1E1" w14:textId="77777777" w:rsidR="00800B39" w:rsidRPr="004B4ABD" w:rsidRDefault="00800B39" w:rsidP="00800B39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0B39" w:rsidRPr="004B4ABD" w14:paraId="62252DC8" w14:textId="77777777" w:rsidTr="00A17FD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8E465A9" w14:textId="77777777" w:rsidR="00800B39" w:rsidRPr="004B4ABD" w:rsidRDefault="00800B39" w:rsidP="00800B39">
            <w:pPr>
              <w:ind w:firstLine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B4ABD">
              <w:rPr>
                <w:rFonts w:ascii="Angsana New" w:hAnsi="Angsana New"/>
                <w:sz w:val="28"/>
                <w:szCs w:val="28"/>
              </w:rPr>
              <w:t>31</w:t>
            </w: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5C55E4" w14:textId="6241957B" w:rsidR="00800B39" w:rsidRPr="00FF2A75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6,554</w:t>
            </w: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5E68AB9A" w14:textId="77777777" w:rsidR="00800B39" w:rsidRPr="004B4ABD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1E037" w14:textId="77777777" w:rsidR="00800B39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A9E6488">
              <w:rPr>
                <w:rFonts w:ascii="Angsana New" w:hAnsi="Angsana New"/>
                <w:sz w:val="28"/>
                <w:szCs w:val="28"/>
              </w:rPr>
              <w:t>8,447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A556220" w14:textId="77777777" w:rsidR="00800B39" w:rsidRPr="004B4ABD" w:rsidRDefault="00800B39" w:rsidP="00800B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2754B" w14:textId="1163A369" w:rsidR="00800B39" w:rsidRPr="004B4ABD" w:rsidRDefault="00800B39" w:rsidP="00800B39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681F587" w14:textId="77777777" w:rsidR="00800B39" w:rsidRPr="004B4ABD" w:rsidRDefault="00800B39" w:rsidP="00800B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47488" w14:textId="77777777" w:rsidR="00800B39" w:rsidRPr="004B4ABD" w:rsidRDefault="00800B39" w:rsidP="00800B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26B542" w14:textId="77777777" w:rsidR="00244ED0" w:rsidRPr="00EE105D" w:rsidRDefault="00244ED0" w:rsidP="00244ED0">
      <w:pPr>
        <w:ind w:left="360"/>
        <w:rPr>
          <w:rFonts w:ascii="Angsana New" w:hAnsi="Angsana New"/>
          <w:sz w:val="16"/>
          <w:szCs w:val="16"/>
        </w:rPr>
      </w:pPr>
    </w:p>
    <w:p w14:paraId="7C6C101B" w14:textId="77777777" w:rsidR="00077F78" w:rsidRPr="002544B0" w:rsidRDefault="00077F78" w:rsidP="00122D5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2544B0">
        <w:rPr>
          <w:rFonts w:ascii="Angsana New" w:hAnsi="Angsana New"/>
          <w:b/>
          <w:bCs/>
          <w:sz w:val="28"/>
          <w:szCs w:val="28"/>
          <w:cs/>
        </w:rPr>
        <w:t>เงินฝาก</w:t>
      </w:r>
      <w:r w:rsidRPr="002544B0">
        <w:rPr>
          <w:rFonts w:ascii="Angsana New" w:hAnsi="Angsana New" w:hint="cs"/>
          <w:b/>
          <w:bCs/>
          <w:sz w:val="28"/>
          <w:szCs w:val="28"/>
          <w:cs/>
        </w:rPr>
        <w:t>สถาบันการเงิน</w:t>
      </w:r>
      <w:r w:rsidRPr="002544B0">
        <w:rPr>
          <w:rFonts w:ascii="Angsana New" w:hAnsi="Angsana New"/>
          <w:b/>
          <w:bCs/>
          <w:sz w:val="28"/>
          <w:szCs w:val="28"/>
          <w:cs/>
        </w:rPr>
        <w:t>ที่มีภาระค้ำประกัน</w:t>
      </w:r>
    </w:p>
    <w:p w14:paraId="1BF0CA24" w14:textId="77777777" w:rsidR="002F709A" w:rsidRPr="00074D86" w:rsidRDefault="002F709A" w:rsidP="00074D86">
      <w:pPr>
        <w:tabs>
          <w:tab w:val="clear" w:pos="680"/>
        </w:tabs>
        <w:spacing w:line="240" w:lineRule="auto"/>
        <w:ind w:right="122"/>
        <w:jc w:val="thaiDistribute"/>
        <w:rPr>
          <w:rFonts w:ascii="Angsana New" w:eastAsia="Calibri" w:hAnsi="Angsana New"/>
          <w:spacing w:val="-6"/>
          <w:sz w:val="16"/>
          <w:szCs w:val="16"/>
        </w:rPr>
      </w:pPr>
    </w:p>
    <w:p w14:paraId="483CC9D2" w14:textId="77777777" w:rsidR="00A9440F" w:rsidRDefault="002F709A" w:rsidP="00840049">
      <w:pPr>
        <w:jc w:val="thaiDistribute"/>
        <w:rPr>
          <w:rFonts w:ascii="Angsana New" w:hAnsi="Angsana New"/>
          <w:sz w:val="28"/>
          <w:szCs w:val="28"/>
        </w:rPr>
      </w:pPr>
      <w:r w:rsidRPr="008F6C4A">
        <w:rPr>
          <w:rFonts w:ascii="Angsana New" w:eastAsia="Map Symbols" w:hAnsi="Angsana New"/>
          <w:sz w:val="28"/>
          <w:szCs w:val="28"/>
          <w:cs/>
        </w:rPr>
        <w:t xml:space="preserve">ณ วันที่ </w:t>
      </w:r>
      <w:r w:rsidRPr="008F6C4A">
        <w:rPr>
          <w:rFonts w:ascii="Angsana New" w:eastAsia="Map Symbols" w:hAnsi="Angsana New"/>
          <w:sz w:val="28"/>
          <w:szCs w:val="28"/>
        </w:rPr>
        <w:t xml:space="preserve">31 </w:t>
      </w:r>
      <w:r w:rsidRPr="008F6C4A">
        <w:rPr>
          <w:rFonts w:ascii="Angsana New" w:eastAsia="Map Symbols" w:hAnsi="Angsana New"/>
          <w:sz w:val="28"/>
          <w:szCs w:val="28"/>
          <w:cs/>
        </w:rPr>
        <w:t xml:space="preserve">ธันวาคม </w:t>
      </w:r>
      <w:r w:rsidR="00407A6C" w:rsidRPr="001F7C54">
        <w:rPr>
          <w:rFonts w:ascii="Angsana New" w:eastAsia="Map Symbols" w:hAnsi="Angsana New"/>
          <w:sz w:val="28"/>
          <w:szCs w:val="28"/>
        </w:rPr>
        <w:t>25</w:t>
      </w:r>
      <w:r w:rsidR="007D3711" w:rsidRPr="001F7C54">
        <w:rPr>
          <w:rFonts w:ascii="Angsana New" w:eastAsia="Map Symbols" w:hAnsi="Angsana New"/>
          <w:sz w:val="28"/>
          <w:szCs w:val="28"/>
        </w:rPr>
        <w:t>67</w:t>
      </w:r>
      <w:r w:rsidRPr="008F6C4A">
        <w:rPr>
          <w:rFonts w:ascii="Angsana New" w:eastAsia="Map Symbols" w:hAnsi="Angsana New"/>
          <w:sz w:val="28"/>
          <w:szCs w:val="28"/>
          <w:cs/>
        </w:rPr>
        <w:t xml:space="preserve"> และ </w:t>
      </w:r>
      <w:r w:rsidR="00A1656E" w:rsidRPr="008F6C4A">
        <w:rPr>
          <w:rFonts w:ascii="Angsana New" w:eastAsia="Map Symbols" w:hAnsi="Angsana New"/>
          <w:sz w:val="28"/>
          <w:szCs w:val="28"/>
        </w:rPr>
        <w:t>2566</w:t>
      </w:r>
      <w:r w:rsidRPr="008F6C4A">
        <w:rPr>
          <w:rFonts w:ascii="Angsana New" w:eastAsia="Map Symbols" w:hAnsi="Angsana New"/>
          <w:sz w:val="28"/>
          <w:szCs w:val="28"/>
        </w:rPr>
        <w:t xml:space="preserve"> </w:t>
      </w:r>
      <w:r w:rsidR="00E8466E" w:rsidRPr="008F6C4A">
        <w:rPr>
          <w:rFonts w:ascii="Angsana New" w:eastAsia="Map Symbols" w:hAnsi="Angsana New"/>
          <w:sz w:val="28"/>
          <w:szCs w:val="28"/>
          <w:cs/>
        </w:rPr>
        <w:t xml:space="preserve">บริษัทได้นำเงินฝากประจำ จำนวน </w:t>
      </w:r>
      <w:r w:rsidR="00061368" w:rsidRPr="00061368">
        <w:rPr>
          <w:rFonts w:ascii="Angsana New" w:eastAsia="Map Symbols" w:hAnsi="Angsana New"/>
          <w:sz w:val="28"/>
          <w:szCs w:val="28"/>
        </w:rPr>
        <w:t>4.8</w:t>
      </w:r>
      <w:r w:rsidR="00E8466E" w:rsidRPr="00061368">
        <w:rPr>
          <w:rFonts w:ascii="Angsana New" w:eastAsia="Map Symbols" w:hAnsi="Angsana New"/>
          <w:sz w:val="28"/>
          <w:szCs w:val="28"/>
        </w:rPr>
        <w:t xml:space="preserve"> </w:t>
      </w:r>
      <w:r w:rsidR="00E8466E" w:rsidRPr="00061368">
        <w:rPr>
          <w:rFonts w:ascii="Angsana New" w:eastAsia="Map Symbols" w:hAnsi="Angsana New"/>
          <w:sz w:val="28"/>
          <w:szCs w:val="28"/>
          <w:cs/>
        </w:rPr>
        <w:t>ล้านบาท</w:t>
      </w:r>
      <w:r w:rsidR="00227B71" w:rsidRPr="008F6C4A">
        <w:rPr>
          <w:rFonts w:ascii="Angsana New" w:eastAsia="Map Symbols" w:hAnsi="Angsana New"/>
          <w:sz w:val="28"/>
          <w:szCs w:val="28"/>
          <w:cs/>
        </w:rPr>
        <w:t xml:space="preserve"> และจำนวน </w:t>
      </w:r>
      <w:r w:rsidR="3A9E6488" w:rsidRPr="3A9E6488">
        <w:rPr>
          <w:rFonts w:ascii="Angsana New" w:eastAsia="Map Symbols" w:hAnsi="Angsana New"/>
          <w:sz w:val="28"/>
          <w:szCs w:val="28"/>
        </w:rPr>
        <w:t>14.1</w:t>
      </w:r>
      <w:r w:rsidR="00227B71" w:rsidRPr="008F6C4A">
        <w:rPr>
          <w:rFonts w:ascii="Angsana New" w:eastAsia="Map Symbols" w:hAnsi="Angsana New"/>
          <w:sz w:val="28"/>
          <w:szCs w:val="28"/>
        </w:rPr>
        <w:t xml:space="preserve"> </w:t>
      </w:r>
      <w:r w:rsidR="00227B71" w:rsidRPr="008F6C4A">
        <w:rPr>
          <w:rFonts w:ascii="Angsana New" w:eastAsia="Map Symbols" w:hAnsi="Angsana New"/>
          <w:sz w:val="28"/>
          <w:szCs w:val="28"/>
          <w:cs/>
        </w:rPr>
        <w:t>ล้านบาท ตามลำดับ</w:t>
      </w:r>
      <w:r w:rsidR="006C0D94">
        <w:rPr>
          <w:rFonts w:ascii="Angsana New" w:eastAsia="Map Symbols" w:hAnsi="Angsana New"/>
          <w:sz w:val="28"/>
          <w:szCs w:val="28"/>
          <w:cs/>
        </w:rPr>
        <w:t xml:space="preserve">     </w:t>
      </w:r>
      <w:r w:rsidR="00840049">
        <w:rPr>
          <w:rFonts w:ascii="Angsana New" w:eastAsia="Map Symbols" w:hAnsi="Angsana New"/>
          <w:sz w:val="28"/>
          <w:szCs w:val="28"/>
        </w:rPr>
        <w:t xml:space="preserve"> </w:t>
      </w:r>
      <w:r w:rsidR="00E8466E" w:rsidRPr="008F6C4A">
        <w:rPr>
          <w:rFonts w:ascii="Angsana New" w:eastAsia="Map Symbols" w:hAnsi="Angsana New"/>
          <w:sz w:val="28"/>
          <w:szCs w:val="28"/>
          <w:cs/>
        </w:rPr>
        <w:t>วางเป็นหลักทรัพย์ค้ำประกันการใช้สาธารณูปโภค</w:t>
      </w:r>
      <w:r w:rsidR="00227B71" w:rsidRPr="008F6C4A">
        <w:rPr>
          <w:rFonts w:ascii="Angsana New" w:eastAsia="Map Symbols" w:hAnsi="Angsana New"/>
          <w:sz w:val="28"/>
          <w:szCs w:val="28"/>
          <w:cs/>
        </w:rPr>
        <w:t xml:space="preserve"> และ</w:t>
      </w:r>
      <w:r w:rsidR="00227B71">
        <w:rPr>
          <w:rFonts w:ascii="Angsana New" w:eastAsia="Map Symbols" w:hAnsi="Angsana New"/>
          <w:sz w:val="28"/>
          <w:szCs w:val="28"/>
          <w:cs/>
        </w:rPr>
        <w:t>ค้ำประกันสัญญาก่อสร้างโครงการ</w:t>
      </w:r>
      <w:r w:rsidR="00227B71">
        <w:rPr>
          <w:rFonts w:ascii="Angsana New" w:hAnsi="Angsana New"/>
          <w:sz w:val="28"/>
          <w:szCs w:val="28"/>
          <w:cs/>
        </w:rPr>
        <w:t xml:space="preserve">ระบบบำบัดน้ำเสียส่วนกลาง </w:t>
      </w:r>
      <w:r w:rsidR="00840049">
        <w:rPr>
          <w:rFonts w:ascii="Angsana New" w:hAnsi="Angsana New"/>
          <w:sz w:val="28"/>
          <w:szCs w:val="28"/>
        </w:rPr>
        <w:t xml:space="preserve">         </w:t>
      </w:r>
      <w:r w:rsidR="00227B71">
        <w:rPr>
          <w:rFonts w:ascii="Angsana New" w:hAnsi="Angsana New"/>
          <w:sz w:val="28"/>
          <w:szCs w:val="28"/>
          <w:cs/>
        </w:rPr>
        <w:t xml:space="preserve">คณะแพทยศาสตร์วชิรพยาบาล </w:t>
      </w:r>
      <w:r w:rsidR="001546EB">
        <w:rPr>
          <w:rFonts w:ascii="Angsana New" w:hAnsi="Angsana New"/>
          <w:sz w:val="28"/>
          <w:szCs w:val="28"/>
          <w:cs/>
        </w:rPr>
        <w:t>มหาวิทยาลัยนวมินทราธิราช</w:t>
      </w:r>
    </w:p>
    <w:p w14:paraId="49B01502" w14:textId="77777777" w:rsidR="00A17FDD" w:rsidRPr="00A17FDD" w:rsidRDefault="00A17FDD" w:rsidP="00840049">
      <w:pPr>
        <w:jc w:val="thaiDistribute"/>
        <w:rPr>
          <w:rFonts w:ascii="Angsana New" w:hAnsi="Angsana New"/>
          <w:sz w:val="16"/>
          <w:szCs w:val="16"/>
        </w:rPr>
      </w:pPr>
    </w:p>
    <w:p w14:paraId="7A3BAB60" w14:textId="77777777" w:rsidR="00327EC5" w:rsidRDefault="00A17FDD" w:rsidP="00A17FD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A17FDD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 บริษัทร่วมและการร่วมค้า</w:t>
      </w:r>
    </w:p>
    <w:p w14:paraId="2DAB3C7F" w14:textId="77777777" w:rsidR="00A17FDD" w:rsidRPr="00A17FDD" w:rsidRDefault="00A17FDD" w:rsidP="00A1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2"/>
        <w:jc w:val="both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288"/>
        <w:gridCol w:w="266"/>
        <w:gridCol w:w="1343"/>
        <w:gridCol w:w="238"/>
        <w:gridCol w:w="1330"/>
        <w:gridCol w:w="252"/>
        <w:gridCol w:w="1344"/>
      </w:tblGrid>
      <w:tr w:rsidR="00A17FDD" w:rsidRPr="00C863F6" w14:paraId="615D4CEB" w14:textId="77777777" w:rsidTr="00A17FDD">
        <w:trPr>
          <w:trHeight w:val="374"/>
        </w:trPr>
        <w:tc>
          <w:tcPr>
            <w:tcW w:w="3794" w:type="dxa"/>
          </w:tcPr>
          <w:p w14:paraId="05491EB4" w14:textId="77777777" w:rsidR="00A17FDD" w:rsidRPr="00C863F6" w:rsidRDefault="00A17FDD" w:rsidP="000337A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  <w:vAlign w:val="bottom"/>
          </w:tcPr>
          <w:p w14:paraId="612B9E1B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17FDD" w:rsidRPr="00C863F6" w14:paraId="63E75718" w14:textId="77777777" w:rsidTr="00A17FDD">
        <w:trPr>
          <w:trHeight w:val="374"/>
        </w:trPr>
        <w:tc>
          <w:tcPr>
            <w:tcW w:w="3794" w:type="dxa"/>
          </w:tcPr>
          <w:p w14:paraId="535CCEC7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  <w:vAlign w:val="bottom"/>
          </w:tcPr>
          <w:p w14:paraId="2A75885A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79FCB949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6" w:type="dxa"/>
            <w:gridSpan w:val="3"/>
            <w:tcBorders>
              <w:bottom w:val="single" w:sz="4" w:space="0" w:color="auto"/>
            </w:tcBorders>
            <w:vAlign w:val="bottom"/>
          </w:tcPr>
          <w:p w14:paraId="6F5D287E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FDD" w:rsidRPr="00C863F6" w14:paraId="5F9371F1" w14:textId="77777777" w:rsidTr="00A17FDD">
        <w:trPr>
          <w:trHeight w:val="343"/>
        </w:trPr>
        <w:tc>
          <w:tcPr>
            <w:tcW w:w="3794" w:type="dxa"/>
          </w:tcPr>
          <w:p w14:paraId="3D050E28" w14:textId="77777777" w:rsidR="00A17FDD" w:rsidRPr="00C863F6" w:rsidRDefault="00A17FDD" w:rsidP="000337A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FCF797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54B31447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1DB903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4FA466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629DB7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4496C52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CD3C69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A17FDD" w:rsidRPr="00C863F6" w14:paraId="485E30F7" w14:textId="77777777" w:rsidTr="00A17FDD">
        <w:trPr>
          <w:trHeight w:val="346"/>
        </w:trPr>
        <w:tc>
          <w:tcPr>
            <w:tcW w:w="3794" w:type="dxa"/>
            <w:vAlign w:val="bottom"/>
          </w:tcPr>
          <w:p w14:paraId="368716AC" w14:textId="77777777" w:rsidR="00A17FDD" w:rsidRPr="00C863F6" w:rsidRDefault="00A17FDD" w:rsidP="000337A7">
            <w:pPr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เงินลงทุนในบริษัทย่อย 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77DA271" w14:textId="77777777" w:rsidR="00A17FDD" w:rsidRPr="00C863F6" w:rsidRDefault="00A17FDD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29CDC0B7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566E31A" w14:textId="77777777" w:rsidR="00A17FDD" w:rsidRPr="00C863F6" w:rsidRDefault="00A17FDD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723463E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F4AA4A5" w14:textId="77777777" w:rsidR="00A17FDD" w:rsidRPr="00C863F6" w:rsidRDefault="00A17FDD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526,254</w:t>
            </w:r>
          </w:p>
        </w:tc>
        <w:tc>
          <w:tcPr>
            <w:tcW w:w="252" w:type="dxa"/>
            <w:vAlign w:val="bottom"/>
          </w:tcPr>
          <w:p w14:paraId="7D9B2BE6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4F00E37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633,225</w:t>
            </w:r>
          </w:p>
        </w:tc>
      </w:tr>
      <w:tr w:rsidR="00A17FDD" w:rsidRPr="00C863F6" w14:paraId="2DF6C3FC" w14:textId="77777777" w:rsidTr="00A17FDD">
        <w:trPr>
          <w:trHeight w:val="339"/>
        </w:trPr>
        <w:tc>
          <w:tcPr>
            <w:tcW w:w="3794" w:type="dxa"/>
            <w:vAlign w:val="bottom"/>
          </w:tcPr>
          <w:p w14:paraId="60895D87" w14:textId="21158D77" w:rsidR="00A17FDD" w:rsidRPr="00C863F6" w:rsidRDefault="00A17FDD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  <w:r w:rsidR="00C52ED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88" w:type="dxa"/>
            <w:vAlign w:val="bottom"/>
          </w:tcPr>
          <w:p w14:paraId="10D5F02B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7A6B5937" w14:textId="77777777" w:rsidR="00A17FDD" w:rsidRPr="00C863F6" w:rsidRDefault="00A17FDD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34A8AA5" w14:textId="77777777" w:rsidR="00A17FDD" w:rsidRPr="00C863F6" w:rsidRDefault="00A17FDD" w:rsidP="000337A7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DB59290" w14:textId="77777777" w:rsidR="00A17FDD" w:rsidRPr="00C863F6" w:rsidRDefault="00A17FDD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19C4881E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3A69D4C" w14:textId="77777777" w:rsidR="00A17FDD" w:rsidRPr="00C863F6" w:rsidRDefault="00A17FDD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49ED4181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7FDD" w:rsidRPr="00C863F6" w14:paraId="5055371C" w14:textId="77777777" w:rsidTr="00A17FDD">
        <w:trPr>
          <w:trHeight w:val="339"/>
        </w:trPr>
        <w:tc>
          <w:tcPr>
            <w:tcW w:w="3794" w:type="dxa"/>
            <w:vAlign w:val="bottom"/>
          </w:tcPr>
          <w:p w14:paraId="6EC97761" w14:textId="77777777" w:rsidR="00A17FDD" w:rsidRPr="00C863F6" w:rsidRDefault="00A17FDD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1F5C677" w14:textId="77777777" w:rsidR="00A17FDD" w:rsidRPr="00C863F6" w:rsidRDefault="00A17FDD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3,300</w:t>
            </w:r>
          </w:p>
        </w:tc>
        <w:tc>
          <w:tcPr>
            <w:tcW w:w="266" w:type="dxa"/>
            <w:vAlign w:val="bottom"/>
          </w:tcPr>
          <w:p w14:paraId="0CCB9162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8952162" w14:textId="77777777" w:rsidR="00A17FDD" w:rsidRPr="00C863F6" w:rsidRDefault="00A17FDD" w:rsidP="000337A7">
            <w:pP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C2EA311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4327D64" w14:textId="77777777" w:rsidR="00A17FDD" w:rsidRPr="00C863F6" w:rsidRDefault="00A17FDD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  <w:tc>
          <w:tcPr>
            <w:tcW w:w="252" w:type="dxa"/>
            <w:vAlign w:val="bottom"/>
          </w:tcPr>
          <w:p w14:paraId="50016AB3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1673B27" w14:textId="77777777" w:rsidR="00A17FDD" w:rsidRPr="00C863F6" w:rsidRDefault="00A17FDD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7FDD" w:rsidRPr="00C863F6" w14:paraId="2111B40E" w14:textId="77777777" w:rsidTr="00A17FDD">
        <w:trPr>
          <w:trHeight w:val="410"/>
        </w:trPr>
        <w:tc>
          <w:tcPr>
            <w:tcW w:w="3794" w:type="dxa"/>
            <w:vAlign w:val="bottom"/>
          </w:tcPr>
          <w:p w14:paraId="7030153F" w14:textId="77777777" w:rsidR="00A17FDD" w:rsidRPr="00C863F6" w:rsidRDefault="00A17FDD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ABF730" w14:textId="77777777" w:rsidR="00A17FDD" w:rsidRPr="00C863F6" w:rsidRDefault="00A17FDD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3,300</w:t>
            </w:r>
          </w:p>
        </w:tc>
        <w:tc>
          <w:tcPr>
            <w:tcW w:w="266" w:type="dxa"/>
          </w:tcPr>
          <w:p w14:paraId="0336DC76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B43D42" w14:textId="77777777" w:rsidR="00A17FDD" w:rsidRPr="00C863F6" w:rsidRDefault="00A17FDD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F9EF522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ECFE7" w14:textId="77777777" w:rsidR="00A17FDD" w:rsidRPr="00C863F6" w:rsidRDefault="00A17FDD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529,314</w:t>
            </w:r>
          </w:p>
        </w:tc>
        <w:tc>
          <w:tcPr>
            <w:tcW w:w="252" w:type="dxa"/>
            <w:vAlign w:val="center"/>
          </w:tcPr>
          <w:p w14:paraId="0EEA8D63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3ED8D8" w14:textId="77777777" w:rsidR="00A17FDD" w:rsidRPr="00C863F6" w:rsidRDefault="00A17FDD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633,225</w:t>
            </w:r>
          </w:p>
        </w:tc>
      </w:tr>
    </w:tbl>
    <w:p w14:paraId="4535B0FF" w14:textId="77777777" w:rsidR="00C863F6" w:rsidRPr="00C863F6" w:rsidRDefault="00C863F6" w:rsidP="00C863F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 w:val="0"/>
        <w:jc w:val="both"/>
        <w:rPr>
          <w:rFonts w:ascii="Angsana New" w:hAnsi="Angsana New"/>
          <w:b/>
          <w:bCs/>
          <w:vanish/>
          <w:sz w:val="28"/>
          <w:szCs w:val="28"/>
        </w:rPr>
      </w:pPr>
    </w:p>
    <w:p w14:paraId="5AF51C0F" w14:textId="77777777" w:rsidR="00C863F6" w:rsidRPr="00C863F6" w:rsidRDefault="00C863F6" w:rsidP="00C863F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 w:val="0"/>
        <w:jc w:val="both"/>
        <w:rPr>
          <w:rFonts w:ascii="Angsana New" w:hAnsi="Angsana New"/>
          <w:b/>
          <w:bCs/>
          <w:vanish/>
          <w:sz w:val="28"/>
          <w:szCs w:val="28"/>
        </w:rPr>
      </w:pPr>
    </w:p>
    <w:p w14:paraId="75798ABC" w14:textId="77777777" w:rsidR="00C863F6" w:rsidRPr="00C863F6" w:rsidRDefault="00C863F6" w:rsidP="00C863F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 w:val="0"/>
        <w:jc w:val="both"/>
        <w:rPr>
          <w:rFonts w:ascii="Angsana New" w:hAnsi="Angsana New"/>
          <w:b/>
          <w:bCs/>
          <w:vanish/>
          <w:sz w:val="28"/>
          <w:szCs w:val="28"/>
        </w:rPr>
      </w:pPr>
    </w:p>
    <w:p w14:paraId="0381CF87" w14:textId="248D1003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655B37AB" w14:textId="328FA871" w:rsidR="00C863F6" w:rsidRPr="00C52ED4" w:rsidRDefault="00C52ED4" w:rsidP="00C52ED4">
      <w:pPr>
        <w:jc w:val="thaiDistribute"/>
        <w:rPr>
          <w:rFonts w:ascii="Angsana New" w:eastAsia="Map Symbols" w:hAnsi="Angsana New"/>
          <w:sz w:val="28"/>
          <w:szCs w:val="28"/>
        </w:rPr>
      </w:pPr>
      <w:r>
        <w:rPr>
          <w:rFonts w:ascii="Angsana New" w:eastAsia="Map Symbols" w:hAnsi="Angsana New"/>
          <w:sz w:val="28"/>
          <w:szCs w:val="28"/>
        </w:rPr>
        <w:t xml:space="preserve">* </w:t>
      </w:r>
      <w:r w:rsidRPr="00C52ED4">
        <w:rPr>
          <w:rFonts w:ascii="Angsana New" w:eastAsia="Map Symbols" w:hAnsi="Angsana New" w:hint="cs"/>
          <w:sz w:val="28"/>
          <w:szCs w:val="28"/>
          <w:cs/>
        </w:rPr>
        <w:t xml:space="preserve">บริษัทร่วมเลิกกิจการเมื่อวันที่ </w:t>
      </w:r>
      <w:r w:rsidRPr="00C52ED4">
        <w:rPr>
          <w:rFonts w:ascii="Angsana New" w:eastAsia="Map Symbols" w:hAnsi="Angsana New"/>
          <w:sz w:val="28"/>
          <w:szCs w:val="28"/>
        </w:rPr>
        <w:t xml:space="preserve">9 </w:t>
      </w:r>
      <w:r w:rsidRPr="00C52ED4">
        <w:rPr>
          <w:rFonts w:ascii="Angsana New" w:eastAsia="Map Symbols" w:hAnsi="Angsana New" w:hint="cs"/>
          <w:sz w:val="28"/>
          <w:szCs w:val="28"/>
          <w:cs/>
        </w:rPr>
        <w:t xml:space="preserve">มกราคม </w:t>
      </w:r>
      <w:r w:rsidRPr="00C52ED4">
        <w:rPr>
          <w:rFonts w:ascii="Angsana New" w:eastAsia="Map Symbols" w:hAnsi="Angsana New"/>
          <w:sz w:val="28"/>
          <w:szCs w:val="28"/>
        </w:rPr>
        <w:t>2567</w:t>
      </w:r>
    </w:p>
    <w:p w14:paraId="26A22D47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10A1EF5B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4D94D5D5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572E72F2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10D71576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2906F680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18DFC1DA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710BACC5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7DEDEF65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7C387E0A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568F0A59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5CA15C94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2BD21878" w14:textId="77777777" w:rsidR="00C863F6" w:rsidRDefault="00C863F6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32587895" w14:textId="77777777" w:rsidR="00E55D8A" w:rsidRDefault="00E55D8A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0E11DFA7" w14:textId="77777777" w:rsidR="00E55D8A" w:rsidRPr="00C863F6" w:rsidRDefault="00E55D8A" w:rsidP="00C8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6"/>
          <w:szCs w:val="16"/>
        </w:rPr>
      </w:pPr>
    </w:p>
    <w:p w14:paraId="3571623C" w14:textId="342DE858" w:rsidR="00C863F6" w:rsidRPr="00AB49AC" w:rsidRDefault="00C863F6" w:rsidP="00E55D8A">
      <w:pPr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2"/>
        </w:tabs>
        <w:spacing w:line="240" w:lineRule="auto"/>
        <w:ind w:left="518" w:hanging="518"/>
        <w:jc w:val="thaiDistribute"/>
        <w:rPr>
          <w:rFonts w:ascii="Angsana New" w:hAnsi="Angsana New"/>
          <w:b/>
          <w:bCs/>
          <w:sz w:val="28"/>
          <w:szCs w:val="28"/>
        </w:rPr>
      </w:pPr>
      <w:r w:rsidRPr="00C863F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การเปลี่ยนแปลงของเงินลงทุนในบริษัทย่อย บริษัทร่วมและการร่วมค้าสำหรับปีสิ้นสุดวันที่ </w:t>
      </w:r>
      <w:r w:rsidR="006525E3">
        <w:rPr>
          <w:rFonts w:ascii="Angsana New" w:hAnsi="Angsana New"/>
          <w:b/>
          <w:bCs/>
          <w:sz w:val="28"/>
          <w:szCs w:val="28"/>
        </w:rPr>
        <w:t>31</w:t>
      </w:r>
      <w:r w:rsidRPr="00C863F6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6525E3">
        <w:rPr>
          <w:rFonts w:ascii="Angsana New" w:hAnsi="Angsana New"/>
          <w:b/>
          <w:bCs/>
          <w:sz w:val="28"/>
          <w:szCs w:val="28"/>
        </w:rPr>
        <w:t>2567</w:t>
      </w:r>
      <w:r w:rsidRPr="00C863F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6525E3">
        <w:rPr>
          <w:rFonts w:ascii="Angsana New" w:hAnsi="Angsana New"/>
          <w:b/>
          <w:bCs/>
          <w:sz w:val="28"/>
          <w:szCs w:val="28"/>
        </w:rPr>
        <w:t>2566</w:t>
      </w:r>
      <w:r w:rsidRPr="00C863F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746ACF31" w14:textId="68BDD977" w:rsidR="00C863F6" w:rsidRDefault="00E55D8A" w:rsidP="00A1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b/>
          <w:bCs/>
          <w:sz w:val="28"/>
          <w:szCs w:val="28"/>
        </w:rPr>
      </w:pPr>
      <w:r w:rsidRPr="00C863F6">
        <w:rPr>
          <w:rFonts w:ascii="Angsana New" w:hAnsi="Angsana New"/>
          <w:b/>
          <w:bCs/>
          <w:sz w:val="28"/>
          <w:szCs w:val="28"/>
          <w:cs/>
        </w:rPr>
        <w:t>สามารถวิเคราะห์ได้ดังนี้</w:t>
      </w:r>
    </w:p>
    <w:p w14:paraId="2E2B1BD7" w14:textId="77777777" w:rsidR="00E55D8A" w:rsidRPr="001A5674" w:rsidRDefault="00E55D8A" w:rsidP="00A1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2"/>
          <w:szCs w:val="12"/>
        </w:rPr>
      </w:pPr>
    </w:p>
    <w:tbl>
      <w:tblPr>
        <w:tblStyle w:val="TableGrid"/>
        <w:tblW w:w="9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148"/>
        <w:gridCol w:w="280"/>
        <w:gridCol w:w="1032"/>
        <w:gridCol w:w="283"/>
        <w:gridCol w:w="1164"/>
        <w:gridCol w:w="236"/>
        <w:gridCol w:w="1181"/>
      </w:tblGrid>
      <w:tr w:rsidR="00C863F6" w:rsidRPr="00C863F6" w14:paraId="2E2DAC35" w14:textId="77777777" w:rsidTr="000337A7">
        <w:trPr>
          <w:trHeight w:val="374"/>
        </w:trPr>
        <w:tc>
          <w:tcPr>
            <w:tcW w:w="4395" w:type="dxa"/>
          </w:tcPr>
          <w:p w14:paraId="6B5DA57C" w14:textId="77777777" w:rsidR="00C863F6" w:rsidRPr="00C863F6" w:rsidRDefault="00C863F6" w:rsidP="000337A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4" w:type="dxa"/>
            <w:gridSpan w:val="7"/>
            <w:tcBorders>
              <w:bottom w:val="single" w:sz="4" w:space="0" w:color="auto"/>
            </w:tcBorders>
            <w:vAlign w:val="bottom"/>
          </w:tcPr>
          <w:p w14:paraId="02A279F7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C863F6" w:rsidRPr="00C863F6" w14:paraId="1DA57C53" w14:textId="77777777" w:rsidTr="000337A7">
        <w:trPr>
          <w:trHeight w:val="62"/>
        </w:trPr>
        <w:tc>
          <w:tcPr>
            <w:tcW w:w="4395" w:type="dxa"/>
          </w:tcPr>
          <w:p w14:paraId="29343EEE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  <w:vAlign w:val="bottom"/>
          </w:tcPr>
          <w:p w14:paraId="545EFA7D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5ABC78EE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3"/>
            <w:tcBorders>
              <w:bottom w:val="single" w:sz="4" w:space="0" w:color="auto"/>
            </w:tcBorders>
            <w:vAlign w:val="bottom"/>
          </w:tcPr>
          <w:p w14:paraId="0B783568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863F6" w:rsidRPr="00C863F6" w14:paraId="33C236A2" w14:textId="77777777" w:rsidTr="000337A7">
        <w:trPr>
          <w:trHeight w:val="303"/>
        </w:trPr>
        <w:tc>
          <w:tcPr>
            <w:tcW w:w="4395" w:type="dxa"/>
          </w:tcPr>
          <w:p w14:paraId="709F2FB3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5E508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80" w:type="dxa"/>
            <w:vAlign w:val="bottom"/>
          </w:tcPr>
          <w:p w14:paraId="6560393F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121D2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6FFB3965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3D5DC2B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  <w:vAlign w:val="bottom"/>
          </w:tcPr>
          <w:p w14:paraId="0E6C167F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3A7B471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C863F6" w:rsidRPr="00C863F6" w14:paraId="50FF814F" w14:textId="77777777" w:rsidTr="000337A7">
        <w:trPr>
          <w:trHeight w:val="346"/>
        </w:trPr>
        <w:tc>
          <w:tcPr>
            <w:tcW w:w="4395" w:type="dxa"/>
            <w:vAlign w:val="bottom"/>
          </w:tcPr>
          <w:p w14:paraId="3CB6A7B0" w14:textId="77777777" w:rsidR="00C863F6" w:rsidRPr="00C863F6" w:rsidRDefault="00C863F6" w:rsidP="000337A7">
            <w:pPr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64BE5AD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68B6F669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4E180ECF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10,174</w:t>
            </w:r>
          </w:p>
        </w:tc>
        <w:tc>
          <w:tcPr>
            <w:tcW w:w="283" w:type="dxa"/>
            <w:vAlign w:val="bottom"/>
          </w:tcPr>
          <w:p w14:paraId="0BFCEDEC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01403E98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633,225</w:t>
            </w:r>
          </w:p>
        </w:tc>
        <w:tc>
          <w:tcPr>
            <w:tcW w:w="236" w:type="dxa"/>
            <w:vAlign w:val="bottom"/>
          </w:tcPr>
          <w:p w14:paraId="18AE081D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77A1188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650,107</w:t>
            </w:r>
          </w:p>
        </w:tc>
      </w:tr>
      <w:tr w:rsidR="00C863F6" w:rsidRPr="00C863F6" w14:paraId="1E93EDEC" w14:textId="77777777" w:rsidTr="000337A7">
        <w:trPr>
          <w:trHeight w:val="346"/>
        </w:trPr>
        <w:tc>
          <w:tcPr>
            <w:tcW w:w="4395" w:type="dxa"/>
            <w:vAlign w:val="bottom"/>
          </w:tcPr>
          <w:p w14:paraId="75108F42" w14:textId="384BF9F2" w:rsidR="00C863F6" w:rsidRPr="00C863F6" w:rsidRDefault="00C863F6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การเพิ่มทุนของบริษัทย่อย</w:t>
            </w:r>
          </w:p>
        </w:tc>
        <w:tc>
          <w:tcPr>
            <w:tcW w:w="1148" w:type="dxa"/>
            <w:vAlign w:val="bottom"/>
          </w:tcPr>
          <w:p w14:paraId="1754D5D5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2C9C13C9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7AAFE3D4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8C425BD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7E8A8E4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A3F584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40E95C1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C863F6" w:rsidRPr="00C863F6" w14:paraId="6BCF21E6" w14:textId="77777777" w:rsidTr="000337A7">
        <w:trPr>
          <w:trHeight w:val="346"/>
        </w:trPr>
        <w:tc>
          <w:tcPr>
            <w:tcW w:w="4395" w:type="dxa"/>
            <w:vAlign w:val="bottom"/>
          </w:tcPr>
          <w:p w14:paraId="2C1B4449" w14:textId="77777777" w:rsidR="00C863F6" w:rsidRPr="00C863F6" w:rsidRDefault="00C863F6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จำหน่ายเงินลงทุนในบริษัทย่อย</w:t>
            </w:r>
          </w:p>
        </w:tc>
        <w:tc>
          <w:tcPr>
            <w:tcW w:w="1148" w:type="dxa"/>
            <w:vAlign w:val="bottom"/>
          </w:tcPr>
          <w:p w14:paraId="2D177E49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79548138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39EE4538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4E24333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738A46F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(637)</w:t>
            </w:r>
          </w:p>
        </w:tc>
        <w:tc>
          <w:tcPr>
            <w:tcW w:w="236" w:type="dxa"/>
            <w:vAlign w:val="bottom"/>
          </w:tcPr>
          <w:p w14:paraId="53093D45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24805F27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3F6" w:rsidRPr="00C863F6" w14:paraId="6779666B" w14:textId="77777777" w:rsidTr="000337A7">
        <w:trPr>
          <w:trHeight w:val="339"/>
        </w:trPr>
        <w:tc>
          <w:tcPr>
            <w:tcW w:w="4395" w:type="dxa"/>
            <w:vAlign w:val="bottom"/>
          </w:tcPr>
          <w:p w14:paraId="04546061" w14:textId="77777777" w:rsidR="00C863F6" w:rsidRPr="00C863F6" w:rsidRDefault="00C863F6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การลงทุนในการร่วมค้า</w:t>
            </w:r>
          </w:p>
        </w:tc>
        <w:tc>
          <w:tcPr>
            <w:tcW w:w="1148" w:type="dxa"/>
            <w:vAlign w:val="bottom"/>
          </w:tcPr>
          <w:p w14:paraId="34022B67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  <w:tc>
          <w:tcPr>
            <w:tcW w:w="280" w:type="dxa"/>
            <w:vAlign w:val="bottom"/>
          </w:tcPr>
          <w:p w14:paraId="5247D0CE" w14:textId="77777777" w:rsidR="00C863F6" w:rsidRPr="00C863F6" w:rsidRDefault="00C863F6" w:rsidP="000337A7">
            <w:pPr>
              <w:ind w:left="-125" w:right="57" w:firstLine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28224621" w14:textId="77777777" w:rsidR="00C863F6" w:rsidRPr="00C863F6" w:rsidRDefault="00C863F6" w:rsidP="000337A7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5E92AEB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1D20456D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  <w:tc>
          <w:tcPr>
            <w:tcW w:w="236" w:type="dxa"/>
            <w:vAlign w:val="bottom"/>
          </w:tcPr>
          <w:p w14:paraId="7A142815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7252A463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3F6" w:rsidRPr="00C863F6" w14:paraId="25F8A9B3" w14:textId="77777777" w:rsidTr="000337A7">
        <w:trPr>
          <w:trHeight w:val="339"/>
        </w:trPr>
        <w:tc>
          <w:tcPr>
            <w:tcW w:w="4395" w:type="dxa"/>
            <w:vAlign w:val="bottom"/>
          </w:tcPr>
          <w:p w14:paraId="375B0BD6" w14:textId="77777777" w:rsidR="00C863F6" w:rsidRPr="00C863F6" w:rsidRDefault="00C863F6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บริษัทร่วมชำระบัญชี</w:t>
            </w:r>
          </w:p>
        </w:tc>
        <w:tc>
          <w:tcPr>
            <w:tcW w:w="1148" w:type="dxa"/>
            <w:vAlign w:val="bottom"/>
          </w:tcPr>
          <w:p w14:paraId="3AE1D8F9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54DA632" w14:textId="77777777" w:rsidR="00C863F6" w:rsidRPr="00C863F6" w:rsidRDefault="00C863F6" w:rsidP="000337A7">
            <w:pPr>
              <w:ind w:left="-125" w:right="57" w:firstLine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0EED888F" w14:textId="77777777" w:rsidR="00C863F6" w:rsidRPr="00C863F6" w:rsidRDefault="00C863F6" w:rsidP="000337A7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(3,322)</w:t>
            </w:r>
          </w:p>
        </w:tc>
        <w:tc>
          <w:tcPr>
            <w:tcW w:w="283" w:type="dxa"/>
            <w:vAlign w:val="bottom"/>
          </w:tcPr>
          <w:p w14:paraId="499C98DC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17A111A2" w14:textId="55C09B72" w:rsidR="00C863F6" w:rsidRPr="00C863F6" w:rsidRDefault="00355CB8" w:rsidP="00355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2E21EF" w14:textId="77777777" w:rsidR="00C863F6" w:rsidRPr="00C863F6" w:rsidRDefault="00C863F6" w:rsidP="00355CB8">
            <w:pPr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19D89C80" w14:textId="591838C8" w:rsidR="00C863F6" w:rsidRPr="00C863F6" w:rsidRDefault="00355CB8" w:rsidP="00355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3F6" w:rsidRPr="00C863F6" w14:paraId="5FB39FA5" w14:textId="77777777" w:rsidTr="000337A7">
        <w:trPr>
          <w:trHeight w:val="339"/>
        </w:trPr>
        <w:tc>
          <w:tcPr>
            <w:tcW w:w="4395" w:type="dxa"/>
            <w:vAlign w:val="bottom"/>
          </w:tcPr>
          <w:p w14:paraId="4F9311A4" w14:textId="77777777" w:rsidR="00C863F6" w:rsidRPr="00C863F6" w:rsidRDefault="00C863F6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C863F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863F6">
              <w:rPr>
                <w:rFonts w:ascii="Angsana New" w:hAnsi="Angsana New"/>
                <w:sz w:val="28"/>
                <w:szCs w:val="28"/>
                <w:cs/>
              </w:rPr>
              <w:t>ขาดทุน) จากเงินลงทุนในบริษัทร่วมและการร่วมค้า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5818A3B5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80" w:type="dxa"/>
            <w:vAlign w:val="bottom"/>
          </w:tcPr>
          <w:p w14:paraId="444D3C82" w14:textId="77777777" w:rsidR="00C863F6" w:rsidRPr="00C863F6" w:rsidRDefault="00C863F6" w:rsidP="000337A7">
            <w:pPr>
              <w:ind w:left="-125" w:right="57" w:firstLine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62171453" w14:textId="77777777" w:rsidR="00C863F6" w:rsidRPr="00C863F6" w:rsidRDefault="00C863F6" w:rsidP="000337A7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(6,852)</w:t>
            </w:r>
          </w:p>
        </w:tc>
        <w:tc>
          <w:tcPr>
            <w:tcW w:w="283" w:type="dxa"/>
            <w:vAlign w:val="bottom"/>
          </w:tcPr>
          <w:p w14:paraId="2A73B0D6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3353BECF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CBE677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5F551FD9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3F6" w:rsidRPr="00C863F6" w14:paraId="2000C396" w14:textId="77777777" w:rsidTr="000337A7">
        <w:trPr>
          <w:trHeight w:val="339"/>
        </w:trPr>
        <w:tc>
          <w:tcPr>
            <w:tcW w:w="4395" w:type="dxa"/>
            <w:vAlign w:val="bottom"/>
          </w:tcPr>
          <w:p w14:paraId="090078A7" w14:textId="77777777" w:rsidR="00C863F6" w:rsidRPr="00C863F6" w:rsidRDefault="00C863F6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2214DDF" w14:textId="77777777" w:rsidR="00C863F6" w:rsidRPr="00C863F6" w:rsidRDefault="00C863F6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2B54E7D" w14:textId="77777777" w:rsidR="00C863F6" w:rsidRPr="00C863F6" w:rsidRDefault="00C863F6" w:rsidP="000337A7">
            <w:pPr>
              <w:ind w:left="-125" w:right="57" w:firstLine="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090C93C" w14:textId="77777777" w:rsidR="00C863F6" w:rsidRPr="00C863F6" w:rsidRDefault="00C863F6" w:rsidP="000337A7">
            <w:pP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D84C2A3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792BCEC2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(106,334)</w:t>
            </w:r>
          </w:p>
        </w:tc>
        <w:tc>
          <w:tcPr>
            <w:tcW w:w="236" w:type="dxa"/>
            <w:vAlign w:val="bottom"/>
          </w:tcPr>
          <w:p w14:paraId="20A7D6A0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1E16C33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(56,882)</w:t>
            </w:r>
          </w:p>
        </w:tc>
      </w:tr>
      <w:tr w:rsidR="00C863F6" w:rsidRPr="00C863F6" w14:paraId="2E46630D" w14:textId="77777777" w:rsidTr="000337A7">
        <w:trPr>
          <w:trHeight w:val="339"/>
        </w:trPr>
        <w:tc>
          <w:tcPr>
            <w:tcW w:w="4395" w:type="dxa"/>
            <w:vAlign w:val="bottom"/>
          </w:tcPr>
          <w:p w14:paraId="585C09E9" w14:textId="77777777" w:rsidR="00C863F6" w:rsidRPr="00C863F6" w:rsidRDefault="00C863F6" w:rsidP="000337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  <w:cs/>
              </w:rPr>
              <w:t>ราคาตามบัญชีสิ้นปี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5273B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3,300</w:t>
            </w:r>
          </w:p>
        </w:tc>
        <w:tc>
          <w:tcPr>
            <w:tcW w:w="280" w:type="dxa"/>
            <w:vAlign w:val="bottom"/>
          </w:tcPr>
          <w:p w14:paraId="20EED861" w14:textId="77777777" w:rsidR="00C863F6" w:rsidRPr="00C863F6" w:rsidRDefault="00C863F6" w:rsidP="000337A7">
            <w:pPr>
              <w:ind w:left="-125" w:right="57" w:firstLine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FC1D5" w14:textId="77777777" w:rsidR="00C863F6" w:rsidRPr="00C863F6" w:rsidRDefault="00C863F6" w:rsidP="000337A7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9EBAB85" w14:textId="77777777" w:rsidR="00C863F6" w:rsidRPr="00C863F6" w:rsidRDefault="00C863F6" w:rsidP="000337A7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EE6C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529,314</w:t>
            </w:r>
          </w:p>
        </w:tc>
        <w:tc>
          <w:tcPr>
            <w:tcW w:w="236" w:type="dxa"/>
            <w:vAlign w:val="bottom"/>
          </w:tcPr>
          <w:p w14:paraId="010A8EAA" w14:textId="77777777" w:rsidR="00C863F6" w:rsidRPr="00C863F6" w:rsidRDefault="00C863F6" w:rsidP="000337A7">
            <w:pPr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FB2AE" w14:textId="77777777" w:rsidR="00C863F6" w:rsidRPr="00C863F6" w:rsidRDefault="00C863F6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63F6">
              <w:rPr>
                <w:rFonts w:ascii="Angsana New" w:hAnsi="Angsana New"/>
                <w:sz w:val="28"/>
                <w:szCs w:val="28"/>
              </w:rPr>
              <w:t>633,225</w:t>
            </w:r>
          </w:p>
        </w:tc>
      </w:tr>
    </w:tbl>
    <w:p w14:paraId="24CA960D" w14:textId="77777777" w:rsidR="00C863F6" w:rsidRPr="00C863F6" w:rsidRDefault="00C863F6" w:rsidP="00C863F6">
      <w:pPr>
        <w:spacing w:line="240" w:lineRule="auto"/>
        <w:jc w:val="thaiDistribute"/>
        <w:rPr>
          <w:rFonts w:ascii="Angsana New" w:eastAsia="Calibri" w:hAnsi="Angsana New"/>
          <w:sz w:val="16"/>
          <w:szCs w:val="16"/>
        </w:rPr>
      </w:pPr>
    </w:p>
    <w:p w14:paraId="66D80EE5" w14:textId="1E0E471B" w:rsidR="00C863F6" w:rsidRPr="00540D3C" w:rsidRDefault="00C863F6" w:rsidP="00C863F6">
      <w:pPr>
        <w:jc w:val="thaiDistribute"/>
        <w:rPr>
          <w:rFonts w:ascii="Angsana New" w:eastAsia="Map Symbols" w:hAnsi="Angsana New"/>
          <w:b/>
          <w:bCs/>
          <w:sz w:val="28"/>
          <w:szCs w:val="28"/>
        </w:rPr>
      </w:pPr>
      <w:r w:rsidRPr="00540D3C">
        <w:rPr>
          <w:rFonts w:ascii="Angsana New" w:eastAsia="Map Symbols" w:hAnsi="Angsana New"/>
          <w:b/>
          <w:bCs/>
          <w:sz w:val="28"/>
          <w:szCs w:val="28"/>
          <w:cs/>
        </w:rPr>
        <w:t>การเปลี่ยนแปลงของเงินลงทุนในบริษัทย่อย</w:t>
      </w:r>
      <w:r w:rsidRPr="00540D3C">
        <w:rPr>
          <w:rFonts w:ascii="Angsana New" w:eastAsia="Map Symbols" w:hAnsi="Angsana New" w:hint="cs"/>
          <w:b/>
          <w:bCs/>
          <w:sz w:val="28"/>
          <w:szCs w:val="28"/>
          <w:cs/>
        </w:rPr>
        <w:t xml:space="preserve"> บริษัทร่วมและการร่วมค้า</w:t>
      </w:r>
      <w:r w:rsidRPr="00540D3C">
        <w:rPr>
          <w:rFonts w:ascii="Angsana New" w:eastAsia="Map Symbols" w:hAnsi="Angsana New"/>
          <w:b/>
          <w:bCs/>
          <w:sz w:val="28"/>
          <w:szCs w:val="28"/>
          <w:cs/>
        </w:rPr>
        <w:t>เกิดขึ้น</w:t>
      </w:r>
      <w:r w:rsidRPr="00540D3C">
        <w:rPr>
          <w:rFonts w:ascii="Angsana New" w:eastAsia="Map Symbols" w:hAnsi="Angsana New" w:hint="cs"/>
          <w:b/>
          <w:bCs/>
          <w:sz w:val="28"/>
          <w:szCs w:val="28"/>
          <w:cs/>
        </w:rPr>
        <w:t xml:space="preserve">สำหรับปีสิ้นสุดวันที่ </w:t>
      </w:r>
      <w:r w:rsidRPr="00540D3C">
        <w:rPr>
          <w:rFonts w:ascii="Angsana New" w:eastAsia="Map Symbols" w:hAnsi="Angsana New"/>
          <w:b/>
          <w:bCs/>
          <w:sz w:val="28"/>
          <w:szCs w:val="28"/>
        </w:rPr>
        <w:t xml:space="preserve">31 </w:t>
      </w:r>
      <w:r w:rsidRPr="00540D3C">
        <w:rPr>
          <w:rFonts w:ascii="Angsana New" w:eastAsia="Map Symbols" w:hAnsi="Angsana New" w:hint="cs"/>
          <w:b/>
          <w:bCs/>
          <w:sz w:val="28"/>
          <w:szCs w:val="28"/>
          <w:cs/>
        </w:rPr>
        <w:t xml:space="preserve">ธันวาคม </w:t>
      </w:r>
      <w:r w:rsidRPr="00540D3C">
        <w:rPr>
          <w:rFonts w:ascii="Angsana New" w:eastAsia="Map Symbols" w:hAnsi="Angsana New"/>
          <w:b/>
          <w:bCs/>
          <w:sz w:val="28"/>
          <w:szCs w:val="28"/>
        </w:rPr>
        <w:t xml:space="preserve">2567 </w:t>
      </w:r>
      <w:r w:rsidRPr="00540D3C">
        <w:rPr>
          <w:rFonts w:ascii="Angsana New" w:eastAsia="Map Symbols" w:hAnsi="Angsana New" w:hint="cs"/>
          <w:b/>
          <w:bCs/>
          <w:sz w:val="28"/>
          <w:szCs w:val="28"/>
          <w:cs/>
        </w:rPr>
        <w:t xml:space="preserve">และ </w:t>
      </w:r>
      <w:r w:rsidRPr="00540D3C">
        <w:rPr>
          <w:rFonts w:ascii="Angsana New" w:eastAsia="Map Symbols" w:hAnsi="Angsana New"/>
          <w:b/>
          <w:bCs/>
          <w:sz w:val="28"/>
          <w:szCs w:val="28"/>
        </w:rPr>
        <w:t xml:space="preserve">2566 </w:t>
      </w:r>
      <w:r w:rsidRPr="00540D3C">
        <w:rPr>
          <w:rFonts w:ascii="Angsana New" w:eastAsia="Map Symbols" w:hAnsi="Angsana New" w:hint="cs"/>
          <w:b/>
          <w:bCs/>
          <w:sz w:val="28"/>
          <w:szCs w:val="28"/>
          <w:cs/>
        </w:rPr>
        <w:t>มีดังนี้</w:t>
      </w:r>
    </w:p>
    <w:p w14:paraId="457ED1FB" w14:textId="77777777" w:rsidR="00C863F6" w:rsidRPr="00C863F6" w:rsidRDefault="00C863F6" w:rsidP="00C863F6">
      <w:pPr>
        <w:jc w:val="thaiDistribute"/>
        <w:rPr>
          <w:rFonts w:ascii="Angsana New" w:eastAsia="Map Symbols" w:hAnsi="Angsana New"/>
          <w:sz w:val="16"/>
          <w:szCs w:val="16"/>
        </w:rPr>
      </w:pPr>
    </w:p>
    <w:p w14:paraId="1AB1CDE2" w14:textId="77777777" w:rsidR="00C863F6" w:rsidRDefault="00C863F6" w:rsidP="00C863F6">
      <w:pPr>
        <w:rPr>
          <w:rFonts w:ascii="Angsana New" w:eastAsia="Calibri" w:hAnsi="Angsana New"/>
          <w:b/>
          <w:bCs/>
          <w:sz w:val="28"/>
          <w:szCs w:val="28"/>
        </w:rPr>
      </w:pPr>
      <w:r w:rsidRPr="00C863F6">
        <w:rPr>
          <w:rFonts w:ascii="Angsana New" w:eastAsia="Calibri" w:hAnsi="Angsana New"/>
          <w:b/>
          <w:bCs/>
          <w:sz w:val="28"/>
          <w:szCs w:val="28"/>
          <w:cs/>
          <w:lang w:val="th-TH"/>
        </w:rPr>
        <w:t>บริษัทย่อย</w:t>
      </w:r>
    </w:p>
    <w:p w14:paraId="70016656" w14:textId="77777777" w:rsidR="00C863F6" w:rsidRPr="00C863F6" w:rsidRDefault="00C863F6" w:rsidP="00C863F6">
      <w:pPr>
        <w:rPr>
          <w:rFonts w:ascii="Angsana New" w:eastAsia="Calibri" w:hAnsi="Angsana New"/>
          <w:sz w:val="16"/>
          <w:szCs w:val="16"/>
        </w:rPr>
      </w:pPr>
    </w:p>
    <w:p w14:paraId="443FDB00" w14:textId="77777777" w:rsidR="00C863F6" w:rsidRPr="00C863F6" w:rsidRDefault="00C863F6" w:rsidP="00C863F6">
      <w:pPr>
        <w:jc w:val="thaiDistribute"/>
        <w:rPr>
          <w:rFonts w:ascii="Angsana New" w:eastAsia="Calibri" w:hAnsi="Angsana New"/>
          <w:sz w:val="28"/>
          <w:szCs w:val="28"/>
        </w:rPr>
      </w:pPr>
      <w:r w:rsidRPr="00C863F6">
        <w:rPr>
          <w:rFonts w:ascii="Angsana New" w:eastAsia="Calibri" w:hAnsi="Angsana New"/>
          <w:sz w:val="28"/>
          <w:szCs w:val="28"/>
        </w:rPr>
        <w:t xml:space="preserve">1) 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ที่ประชุมคณะกรรมการของบริษัท เจนโก้ เมดิคอล จำกัด ครั้งที่ </w:t>
      </w:r>
      <w:r w:rsidRPr="00C863F6">
        <w:rPr>
          <w:rFonts w:ascii="Angsana New" w:eastAsia="Calibri" w:hAnsi="Angsana New"/>
          <w:sz w:val="28"/>
          <w:szCs w:val="28"/>
        </w:rPr>
        <w:t>1/2566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เมื่อวันที่ </w:t>
      </w:r>
      <w:r w:rsidRPr="00C863F6">
        <w:rPr>
          <w:rFonts w:ascii="Angsana New" w:eastAsia="Calibri" w:hAnsi="Angsana New"/>
          <w:sz w:val="28"/>
          <w:szCs w:val="28"/>
        </w:rPr>
        <w:t>20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เมษายน </w:t>
      </w:r>
      <w:r w:rsidRPr="00C863F6">
        <w:rPr>
          <w:rFonts w:ascii="Angsana New" w:eastAsia="Calibri" w:hAnsi="Angsana New"/>
          <w:sz w:val="28"/>
          <w:szCs w:val="28"/>
        </w:rPr>
        <w:t>2566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ที่ประชุมมีมติอนุมัติการเพิ่มทุนจดทะเบียนเดิม </w:t>
      </w:r>
      <w:r w:rsidRPr="00C863F6">
        <w:rPr>
          <w:rFonts w:ascii="Angsana New" w:eastAsia="Calibri" w:hAnsi="Angsana New"/>
          <w:sz w:val="28"/>
          <w:szCs w:val="28"/>
        </w:rPr>
        <w:t>50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ล้านบาทเป็น </w:t>
      </w:r>
      <w:r w:rsidRPr="00C863F6">
        <w:rPr>
          <w:rFonts w:ascii="Angsana New" w:eastAsia="Calibri" w:hAnsi="Angsana New"/>
          <w:sz w:val="28"/>
          <w:szCs w:val="28"/>
        </w:rPr>
        <w:t>90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ล้านบาท โดยการเพิ่มทุนจำนวน </w:t>
      </w:r>
      <w:r w:rsidRPr="00C863F6">
        <w:rPr>
          <w:rFonts w:ascii="Angsana New" w:eastAsia="Calibri" w:hAnsi="Angsana New"/>
          <w:sz w:val="28"/>
          <w:szCs w:val="28"/>
        </w:rPr>
        <w:t>40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ล้านบาท แบ่งเป็นหุ้นสามัญจำนวน </w:t>
      </w:r>
      <w:r w:rsidRPr="00C863F6">
        <w:rPr>
          <w:rFonts w:ascii="Angsana New" w:eastAsia="Calibri" w:hAnsi="Angsana New"/>
          <w:sz w:val="28"/>
          <w:szCs w:val="28"/>
        </w:rPr>
        <w:t>4,000,000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หุ้น มูลค่าหุ้นละ </w:t>
      </w:r>
      <w:r w:rsidRPr="00C863F6">
        <w:rPr>
          <w:rFonts w:ascii="Angsana New" w:eastAsia="Calibri" w:hAnsi="Angsana New"/>
          <w:sz w:val="28"/>
          <w:szCs w:val="28"/>
        </w:rPr>
        <w:t>10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บาท โดยบริษัทลงทุนในการเพิ่มทุนดังกล่าวจำนวน </w:t>
      </w:r>
      <w:r w:rsidRPr="00C863F6">
        <w:rPr>
          <w:rFonts w:ascii="Angsana New" w:eastAsia="Calibri" w:hAnsi="Angsana New"/>
          <w:sz w:val="28"/>
          <w:szCs w:val="28"/>
        </w:rPr>
        <w:t>40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ล้านบาทในเดือนพฤษภาคม </w:t>
      </w:r>
      <w:r w:rsidRPr="00C863F6">
        <w:rPr>
          <w:rFonts w:ascii="Angsana New" w:eastAsia="Calibri" w:hAnsi="Angsana New"/>
          <w:sz w:val="28"/>
          <w:szCs w:val="28"/>
        </w:rPr>
        <w:t>2566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การเพิ่มทุนของบริษัทย่อยไม่มีผลทำให้สัดส่วนการถือหุ้นของบริษัทในบริษัทย่อยเปลี่ยนแปลง ทั้งนี้บริษัทย่อยได้ทำการจดทะเบียนการเพิ่มทุนกับกระทรวงพาณิชย์เมื่อวันที่ </w:t>
      </w:r>
      <w:r w:rsidRPr="00C863F6">
        <w:rPr>
          <w:rFonts w:ascii="Angsana New" w:eastAsia="Calibri" w:hAnsi="Angsana New"/>
          <w:sz w:val="28"/>
          <w:szCs w:val="28"/>
        </w:rPr>
        <w:t>8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พฤษภาคม </w:t>
      </w:r>
      <w:r w:rsidRPr="00C863F6">
        <w:rPr>
          <w:rFonts w:ascii="Angsana New" w:eastAsia="Calibri" w:hAnsi="Angsana New"/>
          <w:sz w:val="28"/>
          <w:szCs w:val="28"/>
        </w:rPr>
        <w:t>2566</w:t>
      </w:r>
    </w:p>
    <w:p w14:paraId="60C17593" w14:textId="77777777" w:rsidR="00C863F6" w:rsidRPr="00C863F6" w:rsidRDefault="00C863F6" w:rsidP="00C863F6">
      <w:pPr>
        <w:rPr>
          <w:rFonts w:ascii="Angsana New" w:eastAsia="Calibri" w:hAnsi="Angsana New"/>
          <w:sz w:val="16"/>
          <w:szCs w:val="16"/>
        </w:rPr>
      </w:pPr>
    </w:p>
    <w:p w14:paraId="78C87BCA" w14:textId="77777777" w:rsidR="00C863F6" w:rsidRPr="00C863F6" w:rsidRDefault="00C863F6" w:rsidP="00C863F6">
      <w:pPr>
        <w:jc w:val="thaiDistribute"/>
        <w:rPr>
          <w:rFonts w:ascii="Angsana New" w:eastAsia="Calibri" w:hAnsi="Angsana New"/>
          <w:sz w:val="28"/>
          <w:szCs w:val="28"/>
        </w:rPr>
      </w:pPr>
      <w:r w:rsidRPr="00C863F6">
        <w:rPr>
          <w:rFonts w:ascii="Angsana New" w:eastAsia="Calibri" w:hAnsi="Angsana New"/>
          <w:sz w:val="28"/>
          <w:szCs w:val="28"/>
        </w:rPr>
        <w:t xml:space="preserve">2) </w:t>
      </w:r>
      <w:r w:rsidRPr="00C863F6">
        <w:rPr>
          <w:rFonts w:ascii="Angsana New" w:eastAsia="Calibri" w:hAnsi="Angsana New"/>
          <w:sz w:val="28"/>
          <w:szCs w:val="28"/>
          <w:cs/>
        </w:rPr>
        <w:t>การจำหน่ายส่วนได้เสียในบริษัทย่อยโดยสูญเสียการควบคุม</w:t>
      </w:r>
    </w:p>
    <w:p w14:paraId="3E41EA18" w14:textId="77777777" w:rsidR="00C863F6" w:rsidRPr="00C863F6" w:rsidRDefault="00C863F6" w:rsidP="00C863F6">
      <w:pPr>
        <w:rPr>
          <w:rFonts w:ascii="Angsana New" w:eastAsia="Calibri" w:hAnsi="Angsana New"/>
          <w:sz w:val="16"/>
          <w:szCs w:val="16"/>
        </w:rPr>
      </w:pPr>
    </w:p>
    <w:p w14:paraId="049B4BD4" w14:textId="4D00D5A5" w:rsidR="00C863F6" w:rsidRPr="00C863F6" w:rsidRDefault="00C863F6" w:rsidP="00C863F6">
      <w:pPr>
        <w:jc w:val="thaiDistribute"/>
        <w:rPr>
          <w:rFonts w:ascii="Angsana New" w:eastAsia="Calibri" w:hAnsi="Angsana New"/>
          <w:sz w:val="28"/>
          <w:szCs w:val="28"/>
        </w:rPr>
      </w:pPr>
      <w:r w:rsidRPr="00C863F6">
        <w:rPr>
          <w:rFonts w:ascii="Angsana New" w:eastAsia="Calibri" w:hAnsi="Angsana New"/>
          <w:sz w:val="28"/>
          <w:szCs w:val="28"/>
          <w:cs/>
        </w:rPr>
        <w:t xml:space="preserve">เมื่อวันที่ </w:t>
      </w:r>
      <w:r w:rsidRPr="00C863F6">
        <w:rPr>
          <w:rFonts w:ascii="Angsana New" w:eastAsia="Calibri" w:hAnsi="Angsana New"/>
          <w:sz w:val="28"/>
          <w:szCs w:val="28"/>
        </w:rPr>
        <w:t>29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มีนาคม </w:t>
      </w:r>
      <w:r w:rsidRPr="00C863F6">
        <w:rPr>
          <w:rFonts w:ascii="Angsana New" w:eastAsia="Calibri" w:hAnsi="Angsana New"/>
          <w:sz w:val="28"/>
          <w:szCs w:val="28"/>
        </w:rPr>
        <w:t>2567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บริษัทได้ตกลงทำสัญญาซื้อขายหุ้นสามัญทั้งหมดในบริษัท เจนโก้ พลังงานสะอาด จำกัด (“บริษัทย่อย”) ให้กับบุคคลที่ไม่เกี่ยวข้องกัน จำนวน </w:t>
      </w:r>
      <w:r w:rsidRPr="00C863F6">
        <w:rPr>
          <w:rFonts w:ascii="Angsana New" w:eastAsia="Calibri" w:hAnsi="Angsana New"/>
          <w:sz w:val="28"/>
          <w:szCs w:val="28"/>
        </w:rPr>
        <w:t>4,499,997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หุ้น สัดส่วนการถือหุ้นร้อยละ </w:t>
      </w:r>
      <w:r w:rsidRPr="00C863F6">
        <w:rPr>
          <w:rFonts w:ascii="Angsana New" w:eastAsia="Calibri" w:hAnsi="Angsana New"/>
          <w:sz w:val="28"/>
          <w:szCs w:val="28"/>
        </w:rPr>
        <w:t>99.99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โดยมีราคาขายจำนวน </w:t>
      </w:r>
      <w:r w:rsidRPr="00C863F6">
        <w:rPr>
          <w:rFonts w:ascii="Angsana New" w:eastAsia="Calibri" w:hAnsi="Angsana New"/>
          <w:sz w:val="28"/>
          <w:szCs w:val="28"/>
        </w:rPr>
        <w:t>2.8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ล้านบาท และบริษัทได้มีการโอนตราสารหุ้นให้กับผู้ซื้อแล้วเมื่อวันที่ </w:t>
      </w:r>
      <w:r w:rsidRPr="00C863F6">
        <w:rPr>
          <w:rFonts w:ascii="Angsana New" w:eastAsia="Calibri" w:hAnsi="Angsana New"/>
          <w:sz w:val="28"/>
          <w:szCs w:val="28"/>
        </w:rPr>
        <w:t>29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มีนาคม </w:t>
      </w:r>
      <w:r w:rsidRPr="00C863F6">
        <w:rPr>
          <w:rFonts w:ascii="Angsana New" w:eastAsia="Calibri" w:hAnsi="Angsana New"/>
          <w:sz w:val="28"/>
          <w:szCs w:val="28"/>
        </w:rPr>
        <w:t>2567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จากการขายหุ้นดังกล่าวทำให้บริษัทสูญเสียการควบคุมในบริษัทย่อย ดังนั้นบริษัทจึงไม่ได้นำงบการเงินของบริษัทย่อยดังกล่าวมาจัดทำงบการเงินรวมนับตั้งแต่วันที่ </w:t>
      </w:r>
      <w:r w:rsidRPr="00C863F6">
        <w:rPr>
          <w:rFonts w:ascii="Angsana New" w:eastAsia="Calibri" w:hAnsi="Angsana New"/>
          <w:sz w:val="28"/>
          <w:szCs w:val="28"/>
        </w:rPr>
        <w:t>29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มีนาคม </w:t>
      </w:r>
      <w:r w:rsidRPr="00C863F6">
        <w:rPr>
          <w:rFonts w:ascii="Angsana New" w:eastAsia="Calibri" w:hAnsi="Angsana New"/>
          <w:sz w:val="28"/>
          <w:szCs w:val="28"/>
        </w:rPr>
        <w:t>2567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ทั้งนี้มูลค่าตามบัญชีของสินทรัพย์สุทธิของบริษัทย่อยในงบการเงินรวมของบริษัท ณ วันที่ขาย มีจำนวน </w:t>
      </w:r>
      <w:r w:rsidRPr="00C863F6">
        <w:rPr>
          <w:rFonts w:ascii="Angsana New" w:eastAsia="Calibri" w:hAnsi="Angsana New"/>
          <w:sz w:val="28"/>
          <w:szCs w:val="28"/>
        </w:rPr>
        <w:t>0.5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ล้านบาท และมีกำไรจากการขายหุ้นจำนวน </w:t>
      </w:r>
      <w:r w:rsidRPr="00C863F6">
        <w:rPr>
          <w:rFonts w:ascii="Angsana New" w:eastAsia="Calibri" w:hAnsi="Angsana New"/>
          <w:sz w:val="28"/>
          <w:szCs w:val="28"/>
        </w:rPr>
        <w:t>2.3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ล้านบาท ซึ่งแสดงในรายการ “รายได้อื่น” ในงบกำไรขาดทุนเบ็ดเสร็จรวม อย่างไรก็ดีบริษัทมีกำไรจากการขายเงินลงทุนในบริษัทย่อยจำนวน </w:t>
      </w:r>
      <w:r w:rsidRPr="00C863F6">
        <w:rPr>
          <w:rFonts w:ascii="Angsana New" w:eastAsia="Calibri" w:hAnsi="Angsana New"/>
          <w:sz w:val="28"/>
          <w:szCs w:val="28"/>
        </w:rPr>
        <w:t>2.2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ล้านบาท (วิธีราคาทุน) ในงบการเงินเฉพาะกิจการ นอกจากนี้บริษัทได้รับชำระค่าขายหุ้นสามัญเมื่อวันที่ </w:t>
      </w:r>
      <w:r w:rsidRPr="00C863F6">
        <w:rPr>
          <w:rFonts w:ascii="Angsana New" w:eastAsia="Calibri" w:hAnsi="Angsana New"/>
          <w:sz w:val="28"/>
          <w:szCs w:val="28"/>
        </w:rPr>
        <w:t>9</w:t>
      </w:r>
      <w:r w:rsidRPr="00C863F6">
        <w:rPr>
          <w:rFonts w:ascii="Angsana New" w:eastAsia="Calibri" w:hAnsi="Angsana New"/>
          <w:sz w:val="28"/>
          <w:szCs w:val="28"/>
          <w:cs/>
        </w:rPr>
        <w:t xml:space="preserve"> เมษายน </w:t>
      </w:r>
      <w:r w:rsidRPr="00C863F6">
        <w:rPr>
          <w:rFonts w:ascii="Angsana New" w:eastAsia="Calibri" w:hAnsi="Angsana New"/>
          <w:sz w:val="28"/>
          <w:szCs w:val="28"/>
        </w:rPr>
        <w:t xml:space="preserve">2567 </w:t>
      </w:r>
    </w:p>
    <w:p w14:paraId="67285BE3" w14:textId="54B8C009" w:rsidR="00C863F6" w:rsidRDefault="00C863F6" w:rsidP="00C863F6">
      <w:pPr>
        <w:jc w:val="thaiDistribute"/>
        <w:rPr>
          <w:rFonts w:ascii="Angsana New" w:eastAsia="Calibri" w:hAnsi="Angsana New"/>
          <w:sz w:val="28"/>
          <w:szCs w:val="28"/>
        </w:rPr>
      </w:pPr>
      <w:r w:rsidRPr="00C863F6">
        <w:rPr>
          <w:rFonts w:ascii="Angsana New" w:eastAsia="Calibri" w:hAnsi="Angsana New"/>
          <w:sz w:val="28"/>
          <w:szCs w:val="28"/>
          <w:cs/>
        </w:rPr>
        <w:lastRenderedPageBreak/>
        <w:t>มูลค่าตามบัญชีของสินทรัพย์และหนี้สินสุทธิของบริษัทย่อย ณ วันที่สูญเสียการควบคุม ประกอบด้วยรายการต่อไปนี้</w:t>
      </w:r>
    </w:p>
    <w:p w14:paraId="1B81E1DE" w14:textId="77777777" w:rsidR="00C863F6" w:rsidRPr="00C863F6" w:rsidRDefault="00C863F6" w:rsidP="00C863F6">
      <w:pPr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8374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6754"/>
        <w:gridCol w:w="1620"/>
      </w:tblGrid>
      <w:tr w:rsidR="00C863F6" w:rsidRPr="00C863F6" w14:paraId="6E320145" w14:textId="77777777" w:rsidTr="00C863F6">
        <w:trPr>
          <w:tblHeader/>
        </w:trPr>
        <w:tc>
          <w:tcPr>
            <w:tcW w:w="6754" w:type="dxa"/>
            <w:vAlign w:val="bottom"/>
          </w:tcPr>
          <w:p w14:paraId="6CAC88C4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386"/>
              <w:jc w:val="thaiDistribute"/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</w:rPr>
              <w:br w:type="page"/>
            </w: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7BEDD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386"/>
              <w:jc w:val="right"/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  <w:t>พันบาท</w:t>
            </w:r>
          </w:p>
        </w:tc>
      </w:tr>
      <w:tr w:rsidR="00C863F6" w:rsidRPr="00C863F6" w14:paraId="0A955ABF" w14:textId="77777777" w:rsidTr="00C863F6">
        <w:tc>
          <w:tcPr>
            <w:tcW w:w="6754" w:type="dxa"/>
            <w:vAlign w:val="bottom"/>
            <w:hideMark/>
          </w:tcPr>
          <w:p w14:paraId="0F679DDE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386"/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201369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81"/>
              <w:jc w:val="right"/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  <w:t>19</w:t>
            </w:r>
          </w:p>
        </w:tc>
      </w:tr>
      <w:tr w:rsidR="00C863F6" w:rsidRPr="00C863F6" w14:paraId="45365FDC" w14:textId="77777777" w:rsidTr="00C863F6">
        <w:tc>
          <w:tcPr>
            <w:tcW w:w="6754" w:type="dxa"/>
            <w:vAlign w:val="bottom"/>
            <w:hideMark/>
          </w:tcPr>
          <w:p w14:paraId="1EC6FC53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386"/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  <w:t>อาคารและอุปกรณ์</w:t>
            </w:r>
          </w:p>
        </w:tc>
        <w:tc>
          <w:tcPr>
            <w:tcW w:w="1620" w:type="dxa"/>
            <w:vAlign w:val="bottom"/>
            <w:hideMark/>
          </w:tcPr>
          <w:p w14:paraId="52CAB2B3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81"/>
              <w:jc w:val="right"/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  <w:t>540</w:t>
            </w:r>
          </w:p>
        </w:tc>
      </w:tr>
      <w:tr w:rsidR="00C863F6" w:rsidRPr="00C863F6" w14:paraId="30D9F645" w14:textId="77777777" w:rsidTr="00C863F6">
        <w:tc>
          <w:tcPr>
            <w:tcW w:w="6754" w:type="dxa"/>
            <w:vAlign w:val="bottom"/>
            <w:hideMark/>
          </w:tcPr>
          <w:p w14:paraId="520844CD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386"/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  <w:t>สินทรัพย์ไม่หมุนเวียนอื่น</w:t>
            </w:r>
          </w:p>
        </w:tc>
        <w:tc>
          <w:tcPr>
            <w:tcW w:w="1620" w:type="dxa"/>
            <w:vAlign w:val="bottom"/>
            <w:hideMark/>
          </w:tcPr>
          <w:p w14:paraId="22444A0F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81"/>
              <w:jc w:val="right"/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  <w:t>19</w:t>
            </w:r>
          </w:p>
        </w:tc>
      </w:tr>
      <w:tr w:rsidR="00C863F6" w:rsidRPr="00C863F6" w14:paraId="4FC5F676" w14:textId="77777777" w:rsidTr="00C863F6">
        <w:tc>
          <w:tcPr>
            <w:tcW w:w="6754" w:type="dxa"/>
            <w:vAlign w:val="bottom"/>
            <w:hideMark/>
          </w:tcPr>
          <w:p w14:paraId="34C98038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386"/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vAlign w:val="bottom"/>
            <w:hideMark/>
          </w:tcPr>
          <w:p w14:paraId="3148C54D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39"/>
              <w:jc w:val="right"/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  <w:t>(54)</w:t>
            </w:r>
          </w:p>
        </w:tc>
      </w:tr>
      <w:tr w:rsidR="00C863F6" w:rsidRPr="00C863F6" w14:paraId="5C4C6832" w14:textId="77777777" w:rsidTr="00C863F6">
        <w:trPr>
          <w:trHeight w:val="215"/>
        </w:trPr>
        <w:tc>
          <w:tcPr>
            <w:tcW w:w="6754" w:type="dxa"/>
            <w:hideMark/>
          </w:tcPr>
          <w:p w14:paraId="788CDE63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="Angsana New" w:eastAsia="Cordia New" w:hAnsi="Angsana New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Cordia New" w:hAnsi="Angsana New"/>
                <w:sz w:val="28"/>
                <w:szCs w:val="28"/>
                <w:cs/>
                <w:lang w:eastAsia="ja-JP"/>
              </w:rPr>
              <w:t>มูลค่าตามบัญชีของส่วนได้เสียในบริษัทย่อย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3C6DC8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81"/>
              <w:jc w:val="right"/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  <w:t>524</w:t>
            </w:r>
          </w:p>
        </w:tc>
      </w:tr>
      <w:tr w:rsidR="00C863F6" w:rsidRPr="00C863F6" w14:paraId="5435C43C" w14:textId="77777777" w:rsidTr="00C863F6">
        <w:trPr>
          <w:trHeight w:val="254"/>
        </w:trPr>
        <w:tc>
          <w:tcPr>
            <w:tcW w:w="6754" w:type="dxa"/>
            <w:hideMark/>
          </w:tcPr>
          <w:p w14:paraId="7A463E7F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="Angsana New" w:eastAsia="Cordia New" w:hAnsi="Angsana New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Cordia New" w:hAnsi="Angsana New"/>
                <w:sz w:val="28"/>
                <w:szCs w:val="28"/>
                <w:cs/>
                <w:lang w:eastAsia="ja-JP"/>
              </w:rPr>
              <w:t>มูลค่าที่ได้รับสุทธิจากการขายหุ้นในบริษัทย่อย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88366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39"/>
              <w:jc w:val="right"/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  <w:t>(2,800)</w:t>
            </w:r>
          </w:p>
        </w:tc>
      </w:tr>
      <w:tr w:rsidR="00C863F6" w:rsidRPr="00C863F6" w14:paraId="1D9D6AF3" w14:textId="77777777" w:rsidTr="00C863F6">
        <w:tc>
          <w:tcPr>
            <w:tcW w:w="6754" w:type="dxa"/>
            <w:hideMark/>
          </w:tcPr>
          <w:p w14:paraId="2DB60618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="Angsana New" w:eastAsia="Cordia New" w:hAnsi="Angsana New"/>
                <w:sz w:val="28"/>
                <w:szCs w:val="28"/>
                <w:lang w:eastAsia="ja-JP"/>
              </w:rPr>
            </w:pPr>
            <w:r w:rsidRPr="00C863F6">
              <w:rPr>
                <w:rFonts w:ascii="Angsana New" w:eastAsia="Cordia New" w:hAnsi="Angsana New"/>
                <w:sz w:val="28"/>
                <w:szCs w:val="28"/>
                <w:cs/>
                <w:lang w:eastAsia="ja-JP"/>
              </w:rPr>
              <w:t>กำไรจากการขายเงินลงทุน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148775" w14:textId="77777777" w:rsidR="00C863F6" w:rsidRPr="00C863F6" w:rsidRDefault="00C863F6" w:rsidP="000337A7">
            <w:pPr>
              <w:tabs>
                <w:tab w:val="clear" w:pos="227"/>
                <w:tab w:val="clear" w:pos="454"/>
                <w:tab w:val="left" w:pos="540"/>
              </w:tabs>
              <w:spacing w:line="0" w:lineRule="atLeast"/>
              <w:ind w:right="81"/>
              <w:jc w:val="right"/>
              <w:rPr>
                <w:rFonts w:ascii="Angsana New" w:eastAsia="Map Symbols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C863F6">
              <w:rPr>
                <w:rFonts w:ascii="Angsana New" w:eastAsia="Map Symbols" w:hAnsi="Angsana New"/>
                <w:color w:val="000000"/>
                <w:sz w:val="28"/>
                <w:szCs w:val="28"/>
                <w:lang w:eastAsia="ja-JP"/>
              </w:rPr>
              <w:t>2,276</w:t>
            </w:r>
          </w:p>
        </w:tc>
      </w:tr>
    </w:tbl>
    <w:p w14:paraId="501B5F54" w14:textId="77777777" w:rsidR="00C863F6" w:rsidRPr="00C863F6" w:rsidRDefault="00C863F6" w:rsidP="00C863F6">
      <w:pPr>
        <w:rPr>
          <w:rFonts w:ascii="Angsana New" w:eastAsia="Calibri" w:hAnsi="Angsana New"/>
          <w:sz w:val="16"/>
          <w:szCs w:val="16"/>
        </w:rPr>
      </w:pPr>
    </w:p>
    <w:p w14:paraId="3F1E89D0" w14:textId="1BFCE64A" w:rsidR="00C863F6" w:rsidRPr="00C863F6" w:rsidRDefault="00C863F6" w:rsidP="00C863F6">
      <w:pPr>
        <w:rPr>
          <w:rFonts w:ascii="Angsana New" w:eastAsia="Calibri" w:hAnsi="Angsana New"/>
          <w:b/>
          <w:bCs/>
          <w:sz w:val="28"/>
          <w:szCs w:val="28"/>
          <w:lang w:val="th-TH"/>
        </w:rPr>
      </w:pPr>
      <w:r w:rsidRPr="00C863F6">
        <w:rPr>
          <w:rFonts w:ascii="Angsana New" w:eastAsia="Calibri" w:hAnsi="Angsana New"/>
          <w:b/>
          <w:bCs/>
          <w:sz w:val="28"/>
          <w:szCs w:val="28"/>
          <w:cs/>
          <w:lang w:val="th-TH"/>
        </w:rPr>
        <w:t>บริษัทร่วม</w:t>
      </w:r>
    </w:p>
    <w:p w14:paraId="1199BC51" w14:textId="77777777" w:rsidR="00C863F6" w:rsidRPr="00C863F6" w:rsidRDefault="00C863F6" w:rsidP="00C863F6">
      <w:pPr>
        <w:rPr>
          <w:rFonts w:ascii="Angsana New" w:hAnsi="Angsana New"/>
          <w:sz w:val="16"/>
          <w:szCs w:val="16"/>
        </w:rPr>
      </w:pPr>
    </w:p>
    <w:p w14:paraId="3C25BF4D" w14:textId="6F1DDFC3" w:rsidR="00C863F6" w:rsidRPr="00C863F6" w:rsidRDefault="00C863F6" w:rsidP="00C863F6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28"/>
          <w:szCs w:val="28"/>
        </w:rPr>
      </w:pPr>
      <w:r w:rsidRPr="00C863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863F6">
        <w:rPr>
          <w:rFonts w:ascii="Angsana New" w:hAnsi="Angsana New"/>
          <w:sz w:val="28"/>
          <w:szCs w:val="28"/>
        </w:rPr>
        <w:t xml:space="preserve">16 </w:t>
      </w:r>
      <w:r w:rsidRPr="00C863F6">
        <w:rPr>
          <w:rFonts w:ascii="Angsana New" w:hAnsi="Angsana New"/>
          <w:sz w:val="28"/>
          <w:szCs w:val="28"/>
          <w:cs/>
        </w:rPr>
        <w:t xml:space="preserve">ตุลาคม </w:t>
      </w:r>
      <w:r w:rsidRPr="00C863F6">
        <w:rPr>
          <w:rFonts w:ascii="Angsana New" w:hAnsi="Angsana New"/>
          <w:sz w:val="28"/>
          <w:szCs w:val="28"/>
        </w:rPr>
        <w:t xml:space="preserve">2566 </w:t>
      </w:r>
      <w:r w:rsidRPr="00C863F6">
        <w:rPr>
          <w:rFonts w:ascii="Angsana New" w:hAnsi="Angsana New"/>
          <w:sz w:val="28"/>
          <w:szCs w:val="28"/>
          <w:cs/>
        </w:rPr>
        <w:t xml:space="preserve">บริษัท เจนโก้ โอตานิ จำกัด ได้จดทะเบียนเลิกกิจการต่อกระทรวงพาณิชย์และดำเนินการชำระบัญชีเสร็จสิ้นแล้วเมื่อวันที่ </w:t>
      </w:r>
      <w:r w:rsidRPr="00C863F6">
        <w:rPr>
          <w:rFonts w:ascii="Angsana New" w:hAnsi="Angsana New"/>
          <w:sz w:val="28"/>
          <w:szCs w:val="28"/>
        </w:rPr>
        <w:t xml:space="preserve">9 </w:t>
      </w:r>
      <w:r w:rsidRPr="00C863F6">
        <w:rPr>
          <w:rFonts w:ascii="Angsana New" w:hAnsi="Angsana New"/>
          <w:sz w:val="28"/>
          <w:szCs w:val="28"/>
          <w:cs/>
        </w:rPr>
        <w:t xml:space="preserve">มกราคม </w:t>
      </w:r>
      <w:r w:rsidRPr="00C863F6">
        <w:rPr>
          <w:rFonts w:ascii="Angsana New" w:hAnsi="Angsana New"/>
          <w:sz w:val="28"/>
          <w:szCs w:val="28"/>
        </w:rPr>
        <w:t>2567</w:t>
      </w:r>
      <w:r w:rsidRPr="00C863F6">
        <w:rPr>
          <w:rFonts w:ascii="Angsana New" w:hAnsi="Angsana New"/>
          <w:sz w:val="28"/>
          <w:szCs w:val="28"/>
          <w:cs/>
        </w:rPr>
        <w:t xml:space="preserve"> การเลิกกิจการดังกล่าวทำให้บริษัทบันทึกผลขาดทุนจากการลงทุนในบริษัทร่วมจำนวน</w:t>
      </w:r>
      <w:r w:rsidRPr="00C863F6">
        <w:rPr>
          <w:rFonts w:ascii="Angsana New" w:hAnsi="Angsana New"/>
          <w:sz w:val="28"/>
          <w:szCs w:val="28"/>
        </w:rPr>
        <w:t xml:space="preserve"> 0.0</w:t>
      </w:r>
      <w:r w:rsidR="008055E5">
        <w:rPr>
          <w:rFonts w:ascii="Angsana New" w:hAnsi="Angsana New"/>
          <w:sz w:val="28"/>
          <w:szCs w:val="28"/>
        </w:rPr>
        <w:t>2</w:t>
      </w:r>
      <w:r w:rsidRPr="00C863F6">
        <w:rPr>
          <w:rFonts w:ascii="Angsana New" w:hAnsi="Angsana New"/>
          <w:sz w:val="28"/>
          <w:szCs w:val="28"/>
        </w:rPr>
        <w:t xml:space="preserve"> </w:t>
      </w:r>
      <w:r w:rsidRPr="00C863F6">
        <w:rPr>
          <w:rFonts w:ascii="Angsana New" w:hAnsi="Angsana New"/>
          <w:sz w:val="28"/>
          <w:szCs w:val="28"/>
          <w:cs/>
        </w:rPr>
        <w:t xml:space="preserve">ล้านบาทในงบการเงินรวม และจำนวน </w:t>
      </w:r>
      <w:r w:rsidRPr="00C863F6">
        <w:rPr>
          <w:rFonts w:ascii="Angsana New" w:hAnsi="Angsana New"/>
          <w:sz w:val="28"/>
          <w:szCs w:val="28"/>
        </w:rPr>
        <w:t xml:space="preserve">8.2 </w:t>
      </w:r>
      <w:r w:rsidRPr="00C863F6">
        <w:rPr>
          <w:rFonts w:ascii="Angsana New" w:hAnsi="Angsana New"/>
          <w:sz w:val="28"/>
          <w:szCs w:val="28"/>
          <w:cs/>
        </w:rPr>
        <w:t>ล้านบาทในงบการเงินเฉพาะกิจการ</w:t>
      </w:r>
    </w:p>
    <w:p w14:paraId="0F28C17F" w14:textId="77777777" w:rsidR="00C863F6" w:rsidRPr="00C863F6" w:rsidRDefault="00C863F6" w:rsidP="00C863F6">
      <w:pPr>
        <w:rPr>
          <w:rFonts w:ascii="Angsana New" w:hAnsi="Angsana New"/>
          <w:sz w:val="16"/>
          <w:szCs w:val="16"/>
        </w:rPr>
      </w:pPr>
    </w:p>
    <w:p w14:paraId="2993D46B" w14:textId="77777777" w:rsidR="00C863F6" w:rsidRPr="00C863F6" w:rsidRDefault="00C863F6" w:rsidP="00C863F6">
      <w:pPr>
        <w:rPr>
          <w:rFonts w:ascii="Angsana New" w:eastAsia="Calibri" w:hAnsi="Angsana New"/>
          <w:b/>
          <w:bCs/>
          <w:sz w:val="28"/>
          <w:szCs w:val="28"/>
          <w:lang w:val="th-TH"/>
        </w:rPr>
      </w:pPr>
      <w:r w:rsidRPr="00C863F6">
        <w:rPr>
          <w:rFonts w:ascii="Angsana New" w:eastAsia="Calibri" w:hAnsi="Angsana New"/>
          <w:b/>
          <w:bCs/>
          <w:sz w:val="28"/>
          <w:szCs w:val="28"/>
          <w:cs/>
          <w:lang w:val="th-TH"/>
        </w:rPr>
        <w:t>การร่วมค้า</w:t>
      </w:r>
    </w:p>
    <w:p w14:paraId="2748D7F3" w14:textId="77777777" w:rsidR="00C863F6" w:rsidRPr="00C863F6" w:rsidRDefault="00C863F6" w:rsidP="00C863F6">
      <w:pPr>
        <w:rPr>
          <w:rFonts w:ascii="Angsana New" w:eastAsia="Calibri" w:hAnsi="Angsana New"/>
          <w:sz w:val="16"/>
          <w:szCs w:val="16"/>
          <w:lang w:val="th-TH"/>
        </w:rPr>
      </w:pPr>
    </w:p>
    <w:p w14:paraId="588EF451" w14:textId="564B97B8" w:rsidR="00C863F6" w:rsidRPr="00453C1D" w:rsidRDefault="00C863F6" w:rsidP="0045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thaiDistribute"/>
        <w:rPr>
          <w:rFonts w:ascii="Angsana New" w:hAnsi="Angsana New"/>
          <w:sz w:val="28"/>
          <w:szCs w:val="28"/>
        </w:rPr>
        <w:sectPr w:rsidR="00C863F6" w:rsidRPr="00453C1D" w:rsidSect="00B21C4B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559" w:right="992" w:bottom="397" w:left="1474" w:header="1134" w:footer="295" w:gutter="0"/>
          <w:pgNumType w:start="14"/>
          <w:cols w:space="720"/>
          <w:titlePg/>
          <w:docGrid w:linePitch="245"/>
        </w:sectPr>
      </w:pPr>
      <w:r w:rsidRPr="00C863F6">
        <w:rPr>
          <w:rFonts w:ascii="Angsana New" w:hAnsi="Angsana New"/>
          <w:sz w:val="28"/>
          <w:szCs w:val="28"/>
          <w:cs/>
        </w:rPr>
        <w:t xml:space="preserve">กิจการร่วมค้าเจนโก้ </w:t>
      </w:r>
      <w:r w:rsidRPr="00C863F6">
        <w:rPr>
          <w:rFonts w:ascii="Angsana New" w:hAnsi="Angsana New"/>
          <w:sz w:val="28"/>
          <w:szCs w:val="28"/>
        </w:rPr>
        <w:t xml:space="preserve">- 2499 </w:t>
      </w:r>
      <w:r w:rsidRPr="00C863F6">
        <w:rPr>
          <w:rFonts w:ascii="Angsana New" w:hAnsi="Angsana New"/>
          <w:sz w:val="28"/>
          <w:szCs w:val="28"/>
          <w:cs/>
        </w:rPr>
        <w:t xml:space="preserve">จัดตั้งเมื่อวันที่ </w:t>
      </w:r>
      <w:r w:rsidRPr="00C863F6">
        <w:rPr>
          <w:rFonts w:ascii="Angsana New" w:hAnsi="Angsana New"/>
          <w:sz w:val="28"/>
          <w:szCs w:val="28"/>
        </w:rPr>
        <w:t xml:space="preserve">15 </w:t>
      </w:r>
      <w:r w:rsidRPr="00C863F6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C863F6">
        <w:rPr>
          <w:rFonts w:ascii="Angsana New" w:hAnsi="Angsana New"/>
          <w:sz w:val="28"/>
          <w:szCs w:val="28"/>
        </w:rPr>
        <w:t xml:space="preserve">2566 </w:t>
      </w:r>
      <w:r w:rsidRPr="00C863F6">
        <w:rPr>
          <w:rFonts w:ascii="Angsana New" w:hAnsi="Angsana New"/>
          <w:sz w:val="28"/>
          <w:szCs w:val="28"/>
          <w:cs/>
        </w:rPr>
        <w:t xml:space="preserve">โดยเป็นการร่วมทุนระหว่างบริษัทและบริษัท </w:t>
      </w:r>
      <w:r w:rsidRPr="00C863F6">
        <w:rPr>
          <w:rFonts w:ascii="Angsana New" w:hAnsi="Angsana New"/>
          <w:sz w:val="28"/>
          <w:szCs w:val="28"/>
        </w:rPr>
        <w:t xml:space="preserve">2499 </w:t>
      </w:r>
      <w:r w:rsidRPr="00C863F6">
        <w:rPr>
          <w:rFonts w:ascii="Angsana New" w:hAnsi="Angsana New"/>
          <w:sz w:val="28"/>
          <w:szCs w:val="28"/>
          <w:cs/>
        </w:rPr>
        <w:t xml:space="preserve">คอนสตรัคชั่นแอนด์ดีเวลลอปเมนท์ จำกัด โดยมีสัดส่วนการลงทุนที่ร้อยละ </w:t>
      </w:r>
      <w:r w:rsidRPr="00C863F6">
        <w:rPr>
          <w:rFonts w:ascii="Angsana New" w:hAnsi="Angsana New"/>
          <w:sz w:val="28"/>
          <w:szCs w:val="28"/>
        </w:rPr>
        <w:t xml:space="preserve">51:49 </w:t>
      </w:r>
      <w:r w:rsidRPr="00C863F6">
        <w:rPr>
          <w:rFonts w:ascii="Angsana New" w:hAnsi="Angsana New"/>
          <w:sz w:val="28"/>
          <w:szCs w:val="28"/>
          <w:cs/>
        </w:rPr>
        <w:t xml:space="preserve">ตามลำดับ เพื่อเข้าร่วมประมูลงานโครงการก่อสร้างระบบบำบัดน้ำเสียส่วนกลาง คณะแพทยศาสตร์วชิรพยาบาล ทั้งนี้ กิจการร่วมค้าเจนโก้ </w:t>
      </w:r>
      <w:r w:rsidR="00532894">
        <w:rPr>
          <w:rFonts w:ascii="Angsana New" w:hAnsi="Angsana New"/>
          <w:sz w:val="28"/>
          <w:szCs w:val="28"/>
        </w:rPr>
        <w:t>-</w:t>
      </w:r>
      <w:r w:rsidRPr="00C863F6">
        <w:rPr>
          <w:rFonts w:ascii="Angsana New" w:hAnsi="Angsana New"/>
          <w:sz w:val="28"/>
          <w:szCs w:val="28"/>
          <w:cs/>
        </w:rPr>
        <w:t xml:space="preserve"> </w:t>
      </w:r>
      <w:r w:rsidRPr="00C863F6">
        <w:rPr>
          <w:rFonts w:ascii="Angsana New" w:hAnsi="Angsana New"/>
          <w:sz w:val="28"/>
          <w:szCs w:val="28"/>
        </w:rPr>
        <w:t xml:space="preserve">2499 </w:t>
      </w:r>
      <w:r w:rsidRPr="00C863F6">
        <w:rPr>
          <w:rFonts w:ascii="Angsana New" w:hAnsi="Angsana New"/>
          <w:sz w:val="28"/>
          <w:szCs w:val="28"/>
          <w:cs/>
        </w:rPr>
        <w:t xml:space="preserve">สามารถประมูลงานได้และตกลงทำสัญญาจ้างก่อสร้างโครงการดังกล่าวแล้วกับคณะแพทยศาสตร์วชิรพยาบาลเมื่อวันที่ </w:t>
      </w:r>
      <w:r w:rsidRPr="00C863F6">
        <w:rPr>
          <w:rFonts w:ascii="Angsana New" w:hAnsi="Angsana New"/>
          <w:sz w:val="28"/>
          <w:szCs w:val="28"/>
        </w:rPr>
        <w:t xml:space="preserve">27 </w:t>
      </w:r>
      <w:r w:rsidRPr="00C863F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863F6">
        <w:rPr>
          <w:rFonts w:ascii="Angsana New" w:hAnsi="Angsana New"/>
          <w:sz w:val="28"/>
          <w:szCs w:val="28"/>
        </w:rPr>
        <w:t>2566</w:t>
      </w:r>
    </w:p>
    <w:p w14:paraId="61B9620C" w14:textId="019506B7" w:rsidR="001F7C54" w:rsidRPr="00AB49AC" w:rsidRDefault="009E2DCE" w:rsidP="00051C58">
      <w:pPr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b/>
          <w:bCs/>
          <w:sz w:val="28"/>
          <w:szCs w:val="28"/>
        </w:rPr>
      </w:pPr>
      <w:bookmarkStart w:id="10" w:name="_Hlk188014462"/>
      <w:bookmarkStart w:id="11" w:name="_Hlk191141866"/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  </w:t>
      </w:r>
      <w:r w:rsidR="001F7C54" w:rsidRPr="00AB49AC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bookmarkEnd w:id="10"/>
    <w:bookmarkEnd w:id="11"/>
    <w:tbl>
      <w:tblPr>
        <w:tblpPr w:leftFromText="180" w:rightFromText="180" w:vertAnchor="text" w:horzAnchor="margin" w:tblpX="41" w:tblpY="226"/>
        <w:tblW w:w="15446" w:type="dxa"/>
        <w:tblLayout w:type="fixed"/>
        <w:tblLook w:val="01E0" w:firstRow="1" w:lastRow="1" w:firstColumn="1" w:lastColumn="1" w:noHBand="0" w:noVBand="0"/>
      </w:tblPr>
      <w:tblGrid>
        <w:gridCol w:w="2632"/>
        <w:gridCol w:w="3443"/>
        <w:gridCol w:w="812"/>
        <w:gridCol w:w="826"/>
        <w:gridCol w:w="966"/>
        <w:gridCol w:w="966"/>
        <w:gridCol w:w="966"/>
        <w:gridCol w:w="951"/>
        <w:gridCol w:w="980"/>
        <w:gridCol w:w="966"/>
        <w:gridCol w:w="966"/>
        <w:gridCol w:w="972"/>
      </w:tblGrid>
      <w:tr w:rsidR="00942EF6" w:rsidRPr="00DE319B" w14:paraId="530398DE" w14:textId="77777777" w:rsidTr="0058185A">
        <w:trPr>
          <w:trHeight w:val="369"/>
        </w:trPr>
        <w:tc>
          <w:tcPr>
            <w:tcW w:w="2632" w:type="dxa"/>
          </w:tcPr>
          <w:p w14:paraId="03D1B766" w14:textId="77777777" w:rsidR="00942EF6" w:rsidRPr="00DE319B" w:rsidRDefault="00942EF6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3" w:type="dxa"/>
          </w:tcPr>
          <w:p w14:paraId="37FCDD83" w14:textId="0ED105A1" w:rsidR="00942EF6" w:rsidRPr="00DE319B" w:rsidRDefault="00942EF6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71" w:type="dxa"/>
            <w:gridSpan w:val="10"/>
            <w:vAlign w:val="bottom"/>
          </w:tcPr>
          <w:p w14:paraId="1AE4AE7E" w14:textId="77777777" w:rsidR="00942EF6" w:rsidRPr="00DE319B" w:rsidRDefault="00942EF6" w:rsidP="00C21E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EF6" w:rsidRPr="00DE319B" w14:paraId="1188151F" w14:textId="77777777" w:rsidTr="0058185A">
        <w:trPr>
          <w:trHeight w:val="369"/>
        </w:trPr>
        <w:tc>
          <w:tcPr>
            <w:tcW w:w="2632" w:type="dxa"/>
          </w:tcPr>
          <w:p w14:paraId="7B2C2EE8" w14:textId="77777777" w:rsidR="00942EF6" w:rsidRPr="00DE319B" w:rsidRDefault="00942EF6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3" w:type="dxa"/>
          </w:tcPr>
          <w:p w14:paraId="1E1D0758" w14:textId="1F758997" w:rsidR="00942EF6" w:rsidRPr="00DE319B" w:rsidRDefault="00942EF6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gridSpan w:val="2"/>
          </w:tcPr>
          <w:p w14:paraId="5AAF72CA" w14:textId="1E4F1C21" w:rsidR="00942EF6" w:rsidRPr="00DE319B" w:rsidRDefault="00942EF6" w:rsidP="00CD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33" w:type="dxa"/>
            <w:gridSpan w:val="8"/>
          </w:tcPr>
          <w:p w14:paraId="76AE232B" w14:textId="77DA7D85" w:rsidR="00942EF6" w:rsidRPr="00DE319B" w:rsidRDefault="00942EF6" w:rsidP="00C21E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942EF6" w:rsidRPr="00DE319B" w14:paraId="7A199AF8" w14:textId="77777777" w:rsidTr="0058185A">
        <w:trPr>
          <w:trHeight w:val="369"/>
        </w:trPr>
        <w:tc>
          <w:tcPr>
            <w:tcW w:w="2632" w:type="dxa"/>
          </w:tcPr>
          <w:p w14:paraId="38CA5246" w14:textId="77777777" w:rsidR="00942EF6" w:rsidRPr="00DE319B" w:rsidRDefault="00942EF6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3" w:type="dxa"/>
          </w:tcPr>
          <w:p w14:paraId="17C028FB" w14:textId="3964A79F" w:rsidR="00942EF6" w:rsidRPr="00942EF6" w:rsidRDefault="00942EF6" w:rsidP="005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8" w:type="dxa"/>
            <w:gridSpan w:val="2"/>
          </w:tcPr>
          <w:p w14:paraId="51F6BFC3" w14:textId="77777777" w:rsidR="00942EF6" w:rsidRPr="00DE319B" w:rsidRDefault="00942EF6" w:rsidP="00C21E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ร้อยละการถือหุ้น</w:t>
            </w:r>
          </w:p>
        </w:tc>
        <w:tc>
          <w:tcPr>
            <w:tcW w:w="1932" w:type="dxa"/>
            <w:gridSpan w:val="2"/>
          </w:tcPr>
          <w:p w14:paraId="113474C7" w14:textId="77777777" w:rsidR="00942EF6" w:rsidRPr="00DE319B" w:rsidRDefault="00942EF6" w:rsidP="00C21E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17" w:type="dxa"/>
            <w:gridSpan w:val="2"/>
          </w:tcPr>
          <w:p w14:paraId="61856AC7" w14:textId="77777777" w:rsidR="00942EF6" w:rsidRPr="00DE319B" w:rsidRDefault="00942EF6" w:rsidP="00C21E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46" w:type="dxa"/>
            <w:gridSpan w:val="2"/>
          </w:tcPr>
          <w:p w14:paraId="1033B5AC" w14:textId="77777777" w:rsidR="00942EF6" w:rsidRPr="00DE319B" w:rsidRDefault="00942EF6" w:rsidP="00C21E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938" w:type="dxa"/>
            <w:gridSpan w:val="2"/>
          </w:tcPr>
          <w:p w14:paraId="7762058C" w14:textId="77777777" w:rsidR="00942EF6" w:rsidRPr="00DE319B" w:rsidRDefault="00942EF6" w:rsidP="00C21E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942EF6" w:rsidRPr="00DE319B" w14:paraId="6CCCEDE9" w14:textId="77777777" w:rsidTr="0058185A">
        <w:trPr>
          <w:trHeight w:val="369"/>
        </w:trPr>
        <w:tc>
          <w:tcPr>
            <w:tcW w:w="2632" w:type="dxa"/>
          </w:tcPr>
          <w:p w14:paraId="0C254E26" w14:textId="77777777" w:rsidR="00942EF6" w:rsidRPr="00DE319B" w:rsidRDefault="00942EF6" w:rsidP="00942EF6">
            <w:pPr>
              <w:pStyle w:val="1"/>
              <w:widowControl/>
              <w:spacing w:line="216" w:lineRule="auto"/>
              <w:ind w:right="-1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43" w:type="dxa"/>
          </w:tcPr>
          <w:p w14:paraId="79C8CAA1" w14:textId="05F7854A" w:rsidR="00942EF6" w:rsidRPr="00532894" w:rsidRDefault="00532894" w:rsidP="005818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F6">
              <w:rPr>
                <w:rFonts w:ascii="Angsana New" w:hAnsi="Angsana New" w:hint="cs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12" w:type="dxa"/>
            <w:vAlign w:val="bottom"/>
          </w:tcPr>
          <w:p w14:paraId="694A0D60" w14:textId="5D9A08D2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826" w:type="dxa"/>
            <w:vAlign w:val="bottom"/>
          </w:tcPr>
          <w:p w14:paraId="35FDBE22" w14:textId="6E6506FF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966" w:type="dxa"/>
            <w:vAlign w:val="bottom"/>
          </w:tcPr>
          <w:p w14:paraId="2EE9B048" w14:textId="22C51012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66" w:type="dxa"/>
            <w:vAlign w:val="bottom"/>
          </w:tcPr>
          <w:p w14:paraId="040978B2" w14:textId="71525EB8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966" w:type="dxa"/>
            <w:vAlign w:val="bottom"/>
          </w:tcPr>
          <w:p w14:paraId="2D4BE9C3" w14:textId="0F2BC2CC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51" w:type="dxa"/>
            <w:vAlign w:val="bottom"/>
          </w:tcPr>
          <w:p w14:paraId="600CEF85" w14:textId="77777777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980" w:type="dxa"/>
            <w:vAlign w:val="bottom"/>
          </w:tcPr>
          <w:p w14:paraId="6EFAAE55" w14:textId="11716BF0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66" w:type="dxa"/>
            <w:vAlign w:val="bottom"/>
          </w:tcPr>
          <w:p w14:paraId="1B0B65CD" w14:textId="0A27754A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966" w:type="dxa"/>
            <w:vAlign w:val="bottom"/>
          </w:tcPr>
          <w:p w14:paraId="34BCAA83" w14:textId="54AEED34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72" w:type="dxa"/>
            <w:vAlign w:val="bottom"/>
          </w:tcPr>
          <w:p w14:paraId="752C7EF2" w14:textId="3553781F" w:rsidR="00942EF6" w:rsidRPr="00DE319B" w:rsidRDefault="00942EF6" w:rsidP="00942EF6">
            <w:pPr>
              <w:pStyle w:val="1"/>
              <w:widowControl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3A9E6488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</w:tr>
      <w:tr w:rsidR="00942EF6" w:rsidRPr="00DE319B" w14:paraId="385FCDB5" w14:textId="77777777" w:rsidTr="0058185A">
        <w:trPr>
          <w:trHeight w:val="369"/>
        </w:trPr>
        <w:tc>
          <w:tcPr>
            <w:tcW w:w="2632" w:type="dxa"/>
          </w:tcPr>
          <w:p w14:paraId="71796CC4" w14:textId="0576CF61" w:rsidR="00942EF6" w:rsidRPr="00DE319B" w:rsidRDefault="00942EF6" w:rsidP="00942EF6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บริษัท เอเซียพัฒนา แลนด์ จำกัด</w:t>
            </w:r>
          </w:p>
        </w:tc>
        <w:tc>
          <w:tcPr>
            <w:tcW w:w="3443" w:type="dxa"/>
          </w:tcPr>
          <w:p w14:paraId="6FC6C353" w14:textId="677D9AA4" w:rsidR="00942EF6" w:rsidRPr="00942EF6" w:rsidRDefault="00942EF6" w:rsidP="003A654D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942EF6">
              <w:rPr>
                <w:rFonts w:ascii="Angsana New" w:hAnsi="Angsana New"/>
                <w:sz w:val="26"/>
                <w:szCs w:val="26"/>
                <w:cs/>
              </w:rPr>
              <w:t>ซื้อ ขาย และพัฒนาที่ดินหรืออสังหาริมทรัพย์</w:t>
            </w:r>
          </w:p>
        </w:tc>
        <w:tc>
          <w:tcPr>
            <w:tcW w:w="812" w:type="dxa"/>
            <w:vAlign w:val="bottom"/>
          </w:tcPr>
          <w:p w14:paraId="07DDE0E2" w14:textId="69B63341" w:rsidR="00942EF6" w:rsidRPr="00DE319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12CB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26" w:type="dxa"/>
            <w:vAlign w:val="bottom"/>
          </w:tcPr>
          <w:p w14:paraId="5362C256" w14:textId="5E524FB9" w:rsidR="00942EF6" w:rsidRPr="00DE319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62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66" w:type="dxa"/>
            <w:vAlign w:val="bottom"/>
          </w:tcPr>
          <w:p w14:paraId="722D259C" w14:textId="4611E3AE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B7A49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966" w:type="dxa"/>
            <w:vAlign w:val="bottom"/>
          </w:tcPr>
          <w:p w14:paraId="3B5AD854" w14:textId="57BAB919" w:rsidR="00942EF6" w:rsidRPr="004E42D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966" w:type="dxa"/>
            <w:vAlign w:val="bottom"/>
          </w:tcPr>
          <w:p w14:paraId="6BDC19FA" w14:textId="29EC28ED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951" w:type="dxa"/>
            <w:vAlign w:val="bottom"/>
          </w:tcPr>
          <w:p w14:paraId="4138C31A" w14:textId="422B6066" w:rsidR="00942EF6" w:rsidRPr="004E42D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980" w:type="dxa"/>
            <w:vAlign w:val="bottom"/>
          </w:tcPr>
          <w:p w14:paraId="47D91E74" w14:textId="3B61DCDD" w:rsidR="00942EF6" w:rsidRPr="00CD5A6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5A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6" w:type="dxa"/>
            <w:vAlign w:val="bottom"/>
          </w:tcPr>
          <w:p w14:paraId="0917D773" w14:textId="50C53212" w:rsidR="00942EF6" w:rsidRPr="00CD5A6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5A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6" w:type="dxa"/>
            <w:vAlign w:val="bottom"/>
          </w:tcPr>
          <w:p w14:paraId="220A851C" w14:textId="10EACF03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B7A49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972" w:type="dxa"/>
            <w:vAlign w:val="bottom"/>
          </w:tcPr>
          <w:p w14:paraId="3E9F45F8" w14:textId="77CB1530" w:rsidR="00942EF6" w:rsidRPr="00DE319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</w:tr>
      <w:tr w:rsidR="00942EF6" w:rsidRPr="00DE319B" w14:paraId="0C8A7CDA" w14:textId="77777777" w:rsidTr="0058185A">
        <w:trPr>
          <w:trHeight w:val="369"/>
        </w:trPr>
        <w:tc>
          <w:tcPr>
            <w:tcW w:w="2632" w:type="dxa"/>
          </w:tcPr>
          <w:p w14:paraId="39FE696C" w14:textId="77777777" w:rsidR="00942EF6" w:rsidRPr="00DE319B" w:rsidRDefault="00942EF6" w:rsidP="00942EF6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บริษัท อินดัสเทรียล เวสต์</w:t>
            </w:r>
            <w:r w:rsidRPr="00DE31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31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25F711E" w14:textId="701F1C03" w:rsidR="00942EF6" w:rsidRPr="00DE319B" w:rsidRDefault="00942EF6" w:rsidP="00942EF6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เมเนจเมนท์</w:t>
            </w:r>
            <w:r w:rsidRPr="00DE319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E319B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r w:rsidRPr="00DE319B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E319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443" w:type="dxa"/>
          </w:tcPr>
          <w:p w14:paraId="6165A5E8" w14:textId="719135E5" w:rsidR="00942EF6" w:rsidRPr="00942EF6" w:rsidRDefault="00942EF6" w:rsidP="003A654D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942EF6">
              <w:rPr>
                <w:rFonts w:ascii="Angsana New" w:hAnsi="Angsana New"/>
                <w:sz w:val="26"/>
                <w:szCs w:val="26"/>
                <w:cs/>
              </w:rPr>
              <w:t>ประกอบกิจการโรงงานกำจัดของเสียจากอุตสาหกรรม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(หยุดประกอบก</w:t>
            </w:r>
            <w:r w:rsidR="003A654D">
              <w:rPr>
                <w:rFonts w:ascii="Angsana New" w:hAnsi="Angsana New" w:hint="cs"/>
                <w:sz w:val="26"/>
                <w:szCs w:val="26"/>
                <w:cs/>
              </w:rPr>
              <w:t>ิจการชั่วคราว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77F386D3" w14:textId="72247B4F" w:rsidR="00942EF6" w:rsidRPr="00DE319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12CB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26" w:type="dxa"/>
            <w:vAlign w:val="bottom"/>
          </w:tcPr>
          <w:p w14:paraId="7937297E" w14:textId="744D4D98" w:rsidR="00942EF6" w:rsidRPr="00DE319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62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66" w:type="dxa"/>
            <w:vAlign w:val="bottom"/>
          </w:tcPr>
          <w:p w14:paraId="7AE05B8B" w14:textId="1BB246AD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B7A49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966" w:type="dxa"/>
            <w:vAlign w:val="bottom"/>
          </w:tcPr>
          <w:p w14:paraId="16376AD7" w14:textId="49EFFEAE" w:rsidR="00942EF6" w:rsidRPr="004E42D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966" w:type="dxa"/>
            <w:vAlign w:val="bottom"/>
          </w:tcPr>
          <w:p w14:paraId="18B99FF6" w14:textId="7B80C079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951" w:type="dxa"/>
            <w:vAlign w:val="bottom"/>
          </w:tcPr>
          <w:p w14:paraId="15E98815" w14:textId="576251F4" w:rsidR="00942EF6" w:rsidRPr="004E42D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980" w:type="dxa"/>
            <w:vAlign w:val="bottom"/>
          </w:tcPr>
          <w:p w14:paraId="3329E00C" w14:textId="61F3A721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186,89</w:t>
            </w:r>
            <w:r w:rsidR="003A654D">
              <w:rPr>
                <w:rFonts w:ascii="Angsana New" w:hAnsi="Angsana New"/>
                <w:sz w:val="28"/>
                <w:szCs w:val="28"/>
              </w:rPr>
              <w:t>7</w:t>
            </w:r>
            <w:r w:rsidRPr="000C5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6" w:type="dxa"/>
            <w:vAlign w:val="bottom"/>
          </w:tcPr>
          <w:p w14:paraId="6D7ED51B" w14:textId="4150D4B1" w:rsidR="00942EF6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C47">
              <w:rPr>
                <w:rFonts w:ascii="Angsana New" w:hAnsi="Angsana New"/>
                <w:sz w:val="28"/>
                <w:szCs w:val="28"/>
              </w:rPr>
              <w:t>(94,860)</w:t>
            </w:r>
          </w:p>
        </w:tc>
        <w:tc>
          <w:tcPr>
            <w:tcW w:w="966" w:type="dxa"/>
            <w:vAlign w:val="bottom"/>
          </w:tcPr>
          <w:p w14:paraId="473B0C60" w14:textId="786CD40A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13,10</w:t>
            </w:r>
            <w:r w:rsidR="003A654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72" w:type="dxa"/>
            <w:vAlign w:val="bottom"/>
          </w:tcPr>
          <w:p w14:paraId="3E2466EE" w14:textId="7E44BA88" w:rsidR="00942EF6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105,140</w:t>
            </w:r>
          </w:p>
        </w:tc>
      </w:tr>
      <w:tr w:rsidR="00942EF6" w:rsidRPr="001916E1" w14:paraId="3431B4F3" w14:textId="77777777" w:rsidTr="0058185A">
        <w:trPr>
          <w:trHeight w:val="369"/>
        </w:trPr>
        <w:tc>
          <w:tcPr>
            <w:tcW w:w="2632" w:type="dxa"/>
          </w:tcPr>
          <w:p w14:paraId="32481ED9" w14:textId="74829FBD" w:rsidR="00942EF6" w:rsidRPr="00C65FAF" w:rsidRDefault="00942EF6" w:rsidP="00942EF6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C65FAF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เจนโก้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เมดิคอล</w:t>
            </w:r>
            <w:r w:rsidRPr="00C65FA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443" w:type="dxa"/>
          </w:tcPr>
          <w:p w14:paraId="293BFA3C" w14:textId="149BA6FB" w:rsidR="00942EF6" w:rsidRPr="00942EF6" w:rsidRDefault="00942EF6" w:rsidP="003A654D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942EF6">
              <w:rPr>
                <w:rFonts w:ascii="Angsana New" w:hAnsi="Angsana New"/>
                <w:sz w:val="26"/>
                <w:szCs w:val="26"/>
                <w:cs/>
              </w:rPr>
              <w:t>การผลิตและจำหน่ายอุปกรณ์ทางการแพทย์</w:t>
            </w:r>
            <w:r w:rsidR="003A65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8185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3A654D">
              <w:rPr>
                <w:rFonts w:ascii="Angsana New" w:hAnsi="Angsana New" w:hint="cs"/>
                <w:sz w:val="26"/>
                <w:szCs w:val="26"/>
                <w:cs/>
              </w:rPr>
              <w:t>และการให้กู้ยืม</w:t>
            </w:r>
            <w:r w:rsidR="005818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8185A">
              <w:rPr>
                <w:rFonts w:ascii="Angsana New" w:hAnsi="Angsana New" w:hint="cs"/>
                <w:sz w:val="26"/>
                <w:szCs w:val="26"/>
                <w:cs/>
              </w:rPr>
              <w:t>(หยุดประกอบกิจการชั่วคราว)</w:t>
            </w:r>
          </w:p>
        </w:tc>
        <w:tc>
          <w:tcPr>
            <w:tcW w:w="812" w:type="dxa"/>
            <w:vAlign w:val="bottom"/>
          </w:tcPr>
          <w:p w14:paraId="5BC6D2B2" w14:textId="0733DE22" w:rsidR="00942EF6" w:rsidRPr="00614D02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12CB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26" w:type="dxa"/>
            <w:vAlign w:val="bottom"/>
          </w:tcPr>
          <w:p w14:paraId="6605B3D8" w14:textId="29CF0A68" w:rsidR="00942EF6" w:rsidRPr="00614D02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62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66" w:type="dxa"/>
            <w:vAlign w:val="bottom"/>
          </w:tcPr>
          <w:p w14:paraId="415D6C91" w14:textId="26C0FB7D" w:rsidR="00942EF6" w:rsidRPr="00AC5E74" w:rsidRDefault="00F56CD5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42EF6" w:rsidRPr="003B7A49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966" w:type="dxa"/>
            <w:vAlign w:val="bottom"/>
          </w:tcPr>
          <w:p w14:paraId="296A71D9" w14:textId="40394D41" w:rsidR="00942EF6" w:rsidRPr="004E42D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9870514" w14:textId="7A098A04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51" w:type="dxa"/>
            <w:vAlign w:val="bottom"/>
          </w:tcPr>
          <w:p w14:paraId="5D3BD42D" w14:textId="470663F3" w:rsidR="00942EF6" w:rsidRPr="004E42D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80" w:type="dxa"/>
            <w:vAlign w:val="bottom"/>
          </w:tcPr>
          <w:p w14:paraId="31B24147" w14:textId="45E08AA5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56,849</w:t>
            </w:r>
            <w:r w:rsidRPr="000C5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6" w:type="dxa"/>
            <w:vAlign w:val="bottom"/>
          </w:tcPr>
          <w:p w14:paraId="67637C1B" w14:textId="6005C3CB" w:rsidR="00942EF6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C47">
              <w:rPr>
                <w:rFonts w:ascii="Angsana New" w:hAnsi="Angsana New"/>
                <w:sz w:val="28"/>
                <w:szCs w:val="28"/>
              </w:rPr>
              <w:t>(42,552)</w:t>
            </w:r>
          </w:p>
        </w:tc>
        <w:tc>
          <w:tcPr>
            <w:tcW w:w="966" w:type="dxa"/>
            <w:vAlign w:val="bottom"/>
          </w:tcPr>
          <w:p w14:paraId="5398CCE9" w14:textId="60575231" w:rsidR="00942EF6" w:rsidRPr="00AC5E7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33,151</w:t>
            </w:r>
          </w:p>
        </w:tc>
        <w:tc>
          <w:tcPr>
            <w:tcW w:w="972" w:type="dxa"/>
            <w:vAlign w:val="bottom"/>
          </w:tcPr>
          <w:p w14:paraId="46E031FF" w14:textId="00BB4FA4" w:rsidR="00942EF6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47,448</w:t>
            </w:r>
          </w:p>
        </w:tc>
      </w:tr>
      <w:tr w:rsidR="00942EF6" w:rsidRPr="001916E1" w14:paraId="7632B514" w14:textId="77777777" w:rsidTr="0058185A">
        <w:trPr>
          <w:trHeight w:val="369"/>
        </w:trPr>
        <w:tc>
          <w:tcPr>
            <w:tcW w:w="2632" w:type="dxa"/>
          </w:tcPr>
          <w:p w14:paraId="4E532F13" w14:textId="52371137" w:rsidR="00942EF6" w:rsidRPr="00C65FAF" w:rsidRDefault="00942EF6" w:rsidP="00942EF6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C65FAF">
              <w:rPr>
                <w:rFonts w:ascii="Angsana New" w:hAnsi="Angsana New"/>
                <w:sz w:val="26"/>
                <w:szCs w:val="26"/>
                <w:cs/>
              </w:rPr>
              <w:t>บริษัท เจนโก้ พลังงานสะอาด จำกัด</w:t>
            </w:r>
          </w:p>
        </w:tc>
        <w:tc>
          <w:tcPr>
            <w:tcW w:w="3443" w:type="dxa"/>
          </w:tcPr>
          <w:p w14:paraId="2B55A58D" w14:textId="5AD73BD6" w:rsidR="00942EF6" w:rsidRPr="00942EF6" w:rsidRDefault="00942EF6" w:rsidP="003A654D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942EF6">
              <w:rPr>
                <w:rFonts w:ascii="Angsana New" w:hAnsi="Angsana New"/>
                <w:sz w:val="26"/>
                <w:szCs w:val="26"/>
                <w:cs/>
              </w:rPr>
              <w:t>ประกอบกิจการโรงไฟฟ้าจากพลังงา</w:t>
            </w:r>
            <w:r w:rsidR="003A654D">
              <w:rPr>
                <w:rFonts w:ascii="Angsana New" w:hAnsi="Angsana New" w:hint="cs"/>
                <w:sz w:val="26"/>
                <w:szCs w:val="26"/>
                <w:cs/>
              </w:rPr>
              <w:t xml:space="preserve">แสงอาทิตย์ </w:t>
            </w:r>
            <w:r w:rsidR="003A654D">
              <w:rPr>
                <w:rFonts w:ascii="Angsana New" w:hAnsi="Angsana New"/>
                <w:sz w:val="26"/>
                <w:szCs w:val="26"/>
              </w:rPr>
              <w:t>(</w:t>
            </w:r>
            <w:r w:rsidR="003A654D">
              <w:rPr>
                <w:rFonts w:ascii="Angsana New" w:hAnsi="Angsana New" w:hint="cs"/>
                <w:sz w:val="26"/>
                <w:szCs w:val="26"/>
                <w:cs/>
              </w:rPr>
              <w:t>บริษัทสูญเสียการควบคุมในบริษัทย่อย</w:t>
            </w:r>
            <w:r w:rsidR="003A65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2" w:type="dxa"/>
            <w:vAlign w:val="bottom"/>
          </w:tcPr>
          <w:p w14:paraId="484EE4B2" w14:textId="7F36672B" w:rsidR="00942EF6" w:rsidRPr="00CD5A6B" w:rsidRDefault="00942EF6" w:rsidP="00CD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2C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6" w:type="dxa"/>
            <w:vAlign w:val="bottom"/>
          </w:tcPr>
          <w:p w14:paraId="13C0C29C" w14:textId="3973B470" w:rsidR="00942EF6" w:rsidRPr="00614D02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62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66" w:type="dxa"/>
            <w:vAlign w:val="bottom"/>
          </w:tcPr>
          <w:p w14:paraId="0C482032" w14:textId="2B6E8017" w:rsidR="00942EF6" w:rsidRPr="00CD5A6B" w:rsidRDefault="00942EF6" w:rsidP="003A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6" w:type="dxa"/>
            <w:vAlign w:val="bottom"/>
          </w:tcPr>
          <w:p w14:paraId="277CD9B6" w14:textId="09BB49A4" w:rsidR="00942EF6" w:rsidRPr="00CD5A6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C0E7428" w14:textId="61039C06" w:rsidR="00942EF6" w:rsidRPr="00CD5A6B" w:rsidRDefault="00942EF6" w:rsidP="003A65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vAlign w:val="bottom"/>
          </w:tcPr>
          <w:p w14:paraId="06D61C2E" w14:textId="33FB0893" w:rsidR="00942EF6" w:rsidRPr="004E42D4" w:rsidRDefault="00942EF6" w:rsidP="00942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980" w:type="dxa"/>
            <w:vAlign w:val="bottom"/>
          </w:tcPr>
          <w:p w14:paraId="54E6ADFA" w14:textId="409F2767" w:rsidR="00942EF6" w:rsidRPr="00CD5A6B" w:rsidRDefault="00942EF6" w:rsidP="00CD5A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6" w:type="dxa"/>
            <w:vAlign w:val="bottom"/>
          </w:tcPr>
          <w:p w14:paraId="2F18992C" w14:textId="7DC89013" w:rsidR="00942EF6" w:rsidRDefault="00942EF6" w:rsidP="00942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C47">
              <w:rPr>
                <w:rFonts w:ascii="Angsana New" w:hAnsi="Angsana New"/>
                <w:sz w:val="28"/>
                <w:szCs w:val="28"/>
              </w:rPr>
              <w:t>(13,363)</w:t>
            </w:r>
          </w:p>
        </w:tc>
        <w:tc>
          <w:tcPr>
            <w:tcW w:w="966" w:type="dxa"/>
            <w:vAlign w:val="bottom"/>
          </w:tcPr>
          <w:p w14:paraId="183D5B72" w14:textId="0F0B3FF9" w:rsidR="00942EF6" w:rsidRPr="00CD5A6B" w:rsidRDefault="00942EF6" w:rsidP="00942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vAlign w:val="bottom"/>
          </w:tcPr>
          <w:p w14:paraId="2C3368ED" w14:textId="0744CF14" w:rsidR="00942EF6" w:rsidRDefault="00942EF6" w:rsidP="00942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942EF6" w:rsidRPr="001916E1" w14:paraId="2A6236CE" w14:textId="77777777" w:rsidTr="0058185A">
        <w:trPr>
          <w:trHeight w:val="369"/>
        </w:trPr>
        <w:tc>
          <w:tcPr>
            <w:tcW w:w="2632" w:type="dxa"/>
          </w:tcPr>
          <w:p w14:paraId="3E405C37" w14:textId="259C590D" w:rsidR="00942EF6" w:rsidRPr="00DE319B" w:rsidRDefault="00942EF6" w:rsidP="00942EF6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DE31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3443" w:type="dxa"/>
          </w:tcPr>
          <w:p w14:paraId="5B6D5ADB" w14:textId="37350B94" w:rsidR="00942EF6" w:rsidRPr="00DE319B" w:rsidRDefault="00942EF6" w:rsidP="00942EF6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02DD8F0" w14:textId="77777777" w:rsidR="00942EF6" w:rsidRPr="00DE319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16A89B89" w14:textId="77777777" w:rsidR="00942EF6" w:rsidRPr="00DE319B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612620D" w14:textId="77777777" w:rsidR="00942EF6" w:rsidRPr="004E42D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1206202A" w14:textId="77777777" w:rsidR="00942EF6" w:rsidRPr="004E42D4" w:rsidRDefault="00942EF6" w:rsidP="0094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BBA247C" w14:textId="59F49E5E" w:rsidR="00942EF6" w:rsidRPr="00AC5E74" w:rsidRDefault="00942EF6" w:rsidP="00942E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770,000</w:t>
            </w:r>
          </w:p>
        </w:tc>
        <w:tc>
          <w:tcPr>
            <w:tcW w:w="951" w:type="dxa"/>
            <w:vAlign w:val="bottom"/>
          </w:tcPr>
          <w:p w14:paraId="3BF1A15D" w14:textId="10A70B84" w:rsidR="00942EF6" w:rsidRPr="004E42D4" w:rsidRDefault="00942EF6" w:rsidP="00942E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784,000</w:t>
            </w:r>
          </w:p>
        </w:tc>
        <w:tc>
          <w:tcPr>
            <w:tcW w:w="980" w:type="dxa"/>
            <w:vAlign w:val="bottom"/>
          </w:tcPr>
          <w:p w14:paraId="3A98994C" w14:textId="2519BEE8" w:rsidR="00942EF6" w:rsidRPr="00AC5E74" w:rsidRDefault="00942EF6" w:rsidP="00942E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510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243,74</w:t>
            </w:r>
            <w:r w:rsidR="003A654D">
              <w:rPr>
                <w:rFonts w:ascii="Angsana New" w:hAnsi="Angsana New"/>
                <w:sz w:val="28"/>
                <w:szCs w:val="28"/>
              </w:rPr>
              <w:t>6</w:t>
            </w:r>
            <w:r w:rsidRPr="000C5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6" w:type="dxa"/>
            <w:vAlign w:val="bottom"/>
          </w:tcPr>
          <w:p w14:paraId="5702F48B" w14:textId="0C7DDBE2" w:rsidR="00942EF6" w:rsidRPr="009E2DCE" w:rsidRDefault="00942EF6" w:rsidP="00942E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1C47">
              <w:rPr>
                <w:rFonts w:ascii="Angsana New" w:hAnsi="Angsana New"/>
                <w:sz w:val="28"/>
                <w:szCs w:val="28"/>
              </w:rPr>
              <w:t>(150,775)</w:t>
            </w:r>
          </w:p>
        </w:tc>
        <w:tc>
          <w:tcPr>
            <w:tcW w:w="966" w:type="dxa"/>
            <w:vAlign w:val="bottom"/>
          </w:tcPr>
          <w:p w14:paraId="31A02BBA" w14:textId="6EA4E096" w:rsidR="00942EF6" w:rsidRPr="00AC5E74" w:rsidRDefault="00942EF6" w:rsidP="00942E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526,25</w:t>
            </w:r>
            <w:r w:rsidR="003A654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72" w:type="dxa"/>
            <w:vAlign w:val="bottom"/>
          </w:tcPr>
          <w:p w14:paraId="1646393E" w14:textId="7006F7F7" w:rsidR="00942EF6" w:rsidRDefault="00942EF6" w:rsidP="003A65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633,225</w:t>
            </w:r>
          </w:p>
        </w:tc>
      </w:tr>
    </w:tbl>
    <w:p w14:paraId="05B20969" w14:textId="77777777" w:rsidR="00320941" w:rsidRPr="003A654D" w:rsidRDefault="00320941" w:rsidP="00320941">
      <w:pPr>
        <w:rPr>
          <w:rFonts w:ascii="Angsana New" w:hAnsi="Angsana New"/>
          <w:sz w:val="16"/>
          <w:szCs w:val="16"/>
        </w:rPr>
      </w:pPr>
    </w:p>
    <w:p w14:paraId="41F566CE" w14:textId="59373B44" w:rsidR="003A654D" w:rsidRDefault="003A654D" w:rsidP="003A654D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>บ</w:t>
      </w:r>
      <w:r w:rsidR="0058185A">
        <w:rPr>
          <w:rFonts w:ascii="Angsana New" w:hAnsi="Angsana New" w:hint="cs"/>
          <w:sz w:val="28"/>
          <w:szCs w:val="28"/>
          <w:cs/>
        </w:rPr>
        <w:t>ริ</w:t>
      </w:r>
      <w:r>
        <w:rPr>
          <w:rFonts w:ascii="Angsana New" w:hAnsi="Angsana New" w:hint="cs"/>
          <w:sz w:val="28"/>
          <w:szCs w:val="28"/>
          <w:cs/>
        </w:rPr>
        <w:t>ษัทย่อย</w:t>
      </w:r>
      <w:r w:rsidR="00A672A2">
        <w:rPr>
          <w:rFonts w:ascii="Angsana New" w:hAnsi="Angsana New" w:hint="cs"/>
          <w:sz w:val="28"/>
          <w:szCs w:val="28"/>
          <w:cs/>
        </w:rPr>
        <w:t>ข้างต้น</w:t>
      </w:r>
      <w:r w:rsidR="0058185A">
        <w:rPr>
          <w:rFonts w:ascii="Angsana New" w:hAnsi="Angsana New" w:hint="cs"/>
          <w:sz w:val="28"/>
          <w:szCs w:val="28"/>
          <w:cs/>
        </w:rPr>
        <w:t>ดังกล่าว</w:t>
      </w:r>
      <w:r>
        <w:rPr>
          <w:rFonts w:ascii="Angsana New" w:hAnsi="Angsana New" w:hint="cs"/>
          <w:sz w:val="28"/>
          <w:szCs w:val="28"/>
          <w:cs/>
        </w:rPr>
        <w:t>ไม่มีการประกาศจ่ายเงินปันผล</w:t>
      </w:r>
    </w:p>
    <w:p w14:paraId="1631142B" w14:textId="77777777" w:rsidR="003A654D" w:rsidRPr="003A654D" w:rsidRDefault="003A654D" w:rsidP="003A654D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5C70DA05" w14:textId="6B54EC0D" w:rsidR="003A654D" w:rsidRDefault="003A654D" w:rsidP="002C2636">
      <w:pPr>
        <w:tabs>
          <w:tab w:val="left" w:pos="540"/>
        </w:tabs>
        <w:spacing w:line="240" w:lineRule="auto"/>
        <w:ind w:right="-182"/>
        <w:jc w:val="thaiDistribute"/>
        <w:outlineLvl w:val="0"/>
        <w:rPr>
          <w:rFonts w:ascii="Angsana New" w:hAnsi="Angsana New"/>
          <w:sz w:val="28"/>
          <w:szCs w:val="28"/>
        </w:rPr>
      </w:pPr>
      <w:r w:rsidRPr="00A672A2">
        <w:rPr>
          <w:rFonts w:ascii="Angsana New" w:hAnsi="Angsana New" w:hint="cs"/>
          <w:sz w:val="28"/>
          <w:szCs w:val="28"/>
          <w:cs/>
        </w:rPr>
        <w:t>บริษัทพิจารณาค่าเผื่อการด้อยค่าเงินลงทุนในบริษัทย่อย โดยประมาณการกระแสเงินสดที่คาดว่าจะได้รับ</w:t>
      </w:r>
      <w:r w:rsidR="002C2636">
        <w:rPr>
          <w:rFonts w:ascii="Angsana New" w:hAnsi="Angsana New" w:hint="cs"/>
          <w:sz w:val="28"/>
          <w:szCs w:val="28"/>
          <w:cs/>
        </w:rPr>
        <w:t>และมูลค่าสุทธิทางบัญชีของบริษัทย่อย</w:t>
      </w:r>
      <w:r w:rsidRPr="00A672A2">
        <w:rPr>
          <w:rFonts w:ascii="Angsana New" w:hAnsi="Angsana New" w:hint="cs"/>
          <w:sz w:val="28"/>
          <w:szCs w:val="28"/>
          <w:cs/>
        </w:rPr>
        <w:t xml:space="preserve"> ซึ่งเป็นการจัดลำดับชั้นของการวัดมูลค่ายุติธรรมในระดับที่ </w:t>
      </w:r>
      <w:r w:rsidRPr="00A672A2">
        <w:rPr>
          <w:rFonts w:ascii="Angsana New" w:hAnsi="Angsana New"/>
          <w:sz w:val="28"/>
          <w:szCs w:val="28"/>
        </w:rPr>
        <w:t>3</w:t>
      </w:r>
    </w:p>
    <w:p w14:paraId="10EE03AE" w14:textId="7CF4C05B" w:rsidR="00320941" w:rsidRPr="00320941" w:rsidRDefault="00320941" w:rsidP="00320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500"/>
        </w:tabs>
        <w:rPr>
          <w:rFonts w:ascii="Angsana New" w:hAnsi="Angsana New"/>
          <w:sz w:val="28"/>
          <w:szCs w:val="28"/>
        </w:rPr>
        <w:sectPr w:rsidR="00320941" w:rsidRPr="00320941" w:rsidSect="00BD389E">
          <w:headerReference w:type="default" r:id="rId12"/>
          <w:footerReference w:type="default" r:id="rId13"/>
          <w:headerReference w:type="first" r:id="rId14"/>
          <w:type w:val="evenPage"/>
          <w:pgSz w:w="16840" w:h="11907" w:orient="landscape" w:code="9"/>
          <w:pgMar w:top="425" w:right="862" w:bottom="1559" w:left="1134" w:header="1134" w:footer="470" w:gutter="0"/>
          <w:pgNumType w:start="45"/>
          <w:cols w:space="720"/>
          <w:docGrid w:linePitch="245"/>
        </w:sect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</w:p>
    <w:p w14:paraId="49B40545" w14:textId="15BB8151" w:rsidR="0065619C" w:rsidRDefault="009E2DCE" w:rsidP="009E2DCE">
      <w:pPr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  </w:t>
      </w:r>
      <w:r w:rsidR="0065619C" w:rsidRPr="00C46D19">
        <w:rPr>
          <w:rFonts w:ascii="Angsana New" w:hAnsi="Angsana New" w:hint="cs"/>
          <w:b/>
          <w:bCs/>
          <w:sz w:val="28"/>
          <w:szCs w:val="28"/>
          <w:cs/>
        </w:rPr>
        <w:t>เงินลงทุนใน</w:t>
      </w:r>
      <w:r w:rsidR="003050D6">
        <w:rPr>
          <w:rFonts w:ascii="Angsana New" w:hAnsi="Angsana New" w:hint="cs"/>
          <w:b/>
          <w:bCs/>
          <w:sz w:val="28"/>
          <w:szCs w:val="28"/>
          <w:cs/>
        </w:rPr>
        <w:t>การ</w:t>
      </w:r>
      <w:r w:rsidR="0065619C" w:rsidRPr="00C46D19">
        <w:rPr>
          <w:rFonts w:ascii="Angsana New" w:hAnsi="Angsana New" w:hint="cs"/>
          <w:b/>
          <w:bCs/>
          <w:sz w:val="28"/>
          <w:szCs w:val="28"/>
          <w:cs/>
        </w:rPr>
        <w:t>ร่วม</w:t>
      </w:r>
      <w:r w:rsidR="003050D6">
        <w:rPr>
          <w:rFonts w:ascii="Angsana New" w:hAnsi="Angsana New" w:hint="cs"/>
          <w:b/>
          <w:bCs/>
          <w:sz w:val="28"/>
          <w:szCs w:val="28"/>
          <w:cs/>
        </w:rPr>
        <w:t>ค้า</w:t>
      </w:r>
    </w:p>
    <w:p w14:paraId="3363FE36" w14:textId="77777777" w:rsidR="009E2DCE" w:rsidRPr="005A7B4D" w:rsidRDefault="009E2DCE" w:rsidP="009E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2"/>
          <w:szCs w:val="12"/>
        </w:rPr>
      </w:pPr>
    </w:p>
    <w:tbl>
      <w:tblPr>
        <w:tblW w:w="10037" w:type="dxa"/>
        <w:tblInd w:w="2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6"/>
        <w:gridCol w:w="143"/>
        <w:gridCol w:w="1906"/>
        <w:gridCol w:w="146"/>
        <w:gridCol w:w="965"/>
        <w:gridCol w:w="146"/>
        <w:gridCol w:w="1080"/>
        <w:gridCol w:w="139"/>
        <w:gridCol w:w="1076"/>
        <w:gridCol w:w="154"/>
        <w:gridCol w:w="1082"/>
        <w:gridCol w:w="184"/>
        <w:gridCol w:w="1000"/>
      </w:tblGrid>
      <w:tr w:rsidR="00427FDD" w:rsidRPr="005A7B4D" w14:paraId="36809879" w14:textId="77777777" w:rsidTr="005A7B4D">
        <w:trPr>
          <w:trHeight w:val="281"/>
        </w:trPr>
        <w:tc>
          <w:tcPr>
            <w:tcW w:w="5176" w:type="dxa"/>
            <w:gridSpan w:val="5"/>
          </w:tcPr>
          <w:p w14:paraId="112CDDCA" w14:textId="77777777" w:rsidR="00427FDD" w:rsidRPr="005A7B4D" w:rsidRDefault="00427FDD" w:rsidP="000337A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eastAsia="ja-JP"/>
              </w:rPr>
            </w:pPr>
            <w:bookmarkStart w:id="12" w:name="_Hlk191145704"/>
          </w:p>
        </w:tc>
        <w:tc>
          <w:tcPr>
            <w:tcW w:w="146" w:type="dxa"/>
          </w:tcPr>
          <w:p w14:paraId="01454A2E" w14:textId="77777777" w:rsidR="00427FDD" w:rsidRPr="005A7B4D" w:rsidRDefault="00427FDD" w:rsidP="000337A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47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B783D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 xml:space="preserve">งบการเงินรวม </w:t>
            </w:r>
          </w:p>
        </w:tc>
      </w:tr>
      <w:tr w:rsidR="00427FDD" w:rsidRPr="005A7B4D" w14:paraId="26BB5346" w14:textId="77777777" w:rsidTr="005A7B4D">
        <w:trPr>
          <w:trHeight w:val="292"/>
        </w:trPr>
        <w:tc>
          <w:tcPr>
            <w:tcW w:w="2016" w:type="dxa"/>
          </w:tcPr>
          <w:p w14:paraId="7E6636DD" w14:textId="77777777" w:rsidR="00427FDD" w:rsidRPr="005A7B4D" w:rsidRDefault="00427FDD" w:rsidP="000337A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43" w:type="dxa"/>
          </w:tcPr>
          <w:p w14:paraId="3253C57B" w14:textId="77777777" w:rsidR="00427FDD" w:rsidRPr="005A7B4D" w:rsidRDefault="00427FDD" w:rsidP="000337A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906" w:type="dxa"/>
          </w:tcPr>
          <w:p w14:paraId="52CBC9A3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46" w:type="dxa"/>
          </w:tcPr>
          <w:p w14:paraId="6F0356C4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65" w:type="dxa"/>
          </w:tcPr>
          <w:p w14:paraId="6E249443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6" w:type="dxa"/>
          </w:tcPr>
          <w:p w14:paraId="0C58C04F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654D1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09FA9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79BFAE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พันบาท</w:t>
            </w:r>
          </w:p>
        </w:tc>
      </w:tr>
      <w:tr w:rsidR="00427FDD" w:rsidRPr="005A7B4D" w14:paraId="45D9B31F" w14:textId="77777777" w:rsidTr="005A7B4D">
        <w:trPr>
          <w:trHeight w:val="585"/>
        </w:trPr>
        <w:tc>
          <w:tcPr>
            <w:tcW w:w="2016" w:type="dxa"/>
          </w:tcPr>
          <w:p w14:paraId="7B766ED5" w14:textId="77777777" w:rsidR="00427FDD" w:rsidRPr="005A7B4D" w:rsidRDefault="00427FDD" w:rsidP="000337A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43" w:type="dxa"/>
          </w:tcPr>
          <w:p w14:paraId="0986C962" w14:textId="77777777" w:rsidR="00427FDD" w:rsidRPr="005A7B4D" w:rsidRDefault="00427FDD" w:rsidP="000337A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906" w:type="dxa"/>
          </w:tcPr>
          <w:p w14:paraId="12E86C93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46" w:type="dxa"/>
          </w:tcPr>
          <w:p w14:paraId="799A112D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65" w:type="dxa"/>
          </w:tcPr>
          <w:p w14:paraId="2691DA05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  <w:p w14:paraId="4465B03B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จัดตั้งขึ้นใน</w:t>
            </w:r>
          </w:p>
        </w:tc>
        <w:tc>
          <w:tcPr>
            <w:tcW w:w="146" w:type="dxa"/>
          </w:tcPr>
          <w:p w14:paraId="0C26AD0A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917CC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  <w:p w14:paraId="37A2CBAB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 xml:space="preserve">สัดส่วนการร่วมทุน </w:t>
            </w: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(</w:t>
            </w: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ร้อยละ</w:t>
            </w: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4" w:type="dxa"/>
          </w:tcPr>
          <w:p w14:paraId="7B6C41CC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2537C8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มูลค่าตามบัญชีตาม</w:t>
            </w: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br/>
            </w: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วิธีส่วนได้เสีย</w:t>
            </w:r>
          </w:p>
        </w:tc>
      </w:tr>
      <w:tr w:rsidR="00427FDD" w:rsidRPr="005A7B4D" w14:paraId="758FA0DF" w14:textId="77777777" w:rsidTr="005A7B4D">
        <w:trPr>
          <w:trHeight w:val="401"/>
        </w:trPr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98055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ชื่อกิจการ</w:t>
            </w:r>
          </w:p>
        </w:tc>
        <w:tc>
          <w:tcPr>
            <w:tcW w:w="143" w:type="dxa"/>
          </w:tcPr>
          <w:p w14:paraId="267D2615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AA801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ลักษณะธุรกิจ</w:t>
            </w:r>
          </w:p>
        </w:tc>
        <w:tc>
          <w:tcPr>
            <w:tcW w:w="146" w:type="dxa"/>
          </w:tcPr>
          <w:p w14:paraId="417C06EE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2A6C3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ประเทศ</w:t>
            </w:r>
          </w:p>
        </w:tc>
        <w:tc>
          <w:tcPr>
            <w:tcW w:w="146" w:type="dxa"/>
          </w:tcPr>
          <w:p w14:paraId="22645990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CCB12A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2567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59FE2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C34BE4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154" w:type="dxa"/>
          </w:tcPr>
          <w:p w14:paraId="5E431270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273DC2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2567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92AF8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7250BA" w14:textId="77777777" w:rsidR="00427FDD" w:rsidRPr="005A7B4D" w:rsidRDefault="00427FDD" w:rsidP="000337A7">
            <w:pPr>
              <w:ind w:left="-49" w:right="-57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2566</w:t>
            </w:r>
          </w:p>
        </w:tc>
      </w:tr>
      <w:tr w:rsidR="00427FDD" w:rsidRPr="005A7B4D" w14:paraId="297898D3" w14:textId="77777777" w:rsidTr="005A7B4D">
        <w:trPr>
          <w:trHeight w:val="585"/>
        </w:trPr>
        <w:tc>
          <w:tcPr>
            <w:tcW w:w="2016" w:type="dxa"/>
            <w:hideMark/>
          </w:tcPr>
          <w:p w14:paraId="221B78C9" w14:textId="77777777" w:rsidR="00427FDD" w:rsidRPr="005A7B4D" w:rsidRDefault="00427FDD" w:rsidP="000337A7">
            <w:pPr>
              <w:tabs>
                <w:tab w:val="clear" w:pos="2580"/>
                <w:tab w:val="clear" w:pos="2807"/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 xml:space="preserve">กิจการร่วมค้า เจนโก้ </w:t>
            </w: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- 2499</w:t>
            </w:r>
          </w:p>
        </w:tc>
        <w:tc>
          <w:tcPr>
            <w:tcW w:w="143" w:type="dxa"/>
            <w:vAlign w:val="bottom"/>
          </w:tcPr>
          <w:p w14:paraId="12F56E8B" w14:textId="77777777" w:rsidR="00427FDD" w:rsidRPr="005A7B4D" w:rsidRDefault="00427FDD" w:rsidP="000337A7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122"/>
              <w:jc w:val="thaiDistribute"/>
              <w:textAlignment w:val="baseline"/>
              <w:rPr>
                <w:sz w:val="26"/>
                <w:szCs w:val="26"/>
                <w:cs/>
                <w:lang w:eastAsia="ja-JP"/>
              </w:rPr>
            </w:pPr>
          </w:p>
        </w:tc>
        <w:tc>
          <w:tcPr>
            <w:tcW w:w="1906" w:type="dxa"/>
            <w:hideMark/>
          </w:tcPr>
          <w:p w14:paraId="6C9E94D3" w14:textId="77777777" w:rsidR="00427FDD" w:rsidRPr="005A7B4D" w:rsidRDefault="00427FDD" w:rsidP="000337A7">
            <w:pPr>
              <w:tabs>
                <w:tab w:val="clear" w:pos="1871"/>
              </w:tabs>
              <w:ind w:left="-108" w:right="-122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ก่อสร้างระบบบำบัดน้ำเสีย</w:t>
            </w:r>
          </w:p>
        </w:tc>
        <w:tc>
          <w:tcPr>
            <w:tcW w:w="146" w:type="dxa"/>
          </w:tcPr>
          <w:p w14:paraId="1AC043B0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65" w:type="dxa"/>
            <w:hideMark/>
          </w:tcPr>
          <w:p w14:paraId="5CF1731A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ไทย</w:t>
            </w:r>
          </w:p>
        </w:tc>
        <w:tc>
          <w:tcPr>
            <w:tcW w:w="146" w:type="dxa"/>
          </w:tcPr>
          <w:p w14:paraId="35D9A72E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</w:tcPr>
          <w:p w14:paraId="79EF576A" w14:textId="3E3100CD" w:rsidR="00427FDD" w:rsidRPr="005A7B4D" w:rsidRDefault="00D85341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sz w:val="26"/>
                <w:szCs w:val="26"/>
                <w:lang w:eastAsia="ja-JP"/>
              </w:rPr>
              <w:t>51</w:t>
            </w:r>
          </w:p>
        </w:tc>
        <w:tc>
          <w:tcPr>
            <w:tcW w:w="139" w:type="dxa"/>
          </w:tcPr>
          <w:p w14:paraId="6DF97730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5E6C0B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51</w:t>
            </w:r>
          </w:p>
        </w:tc>
        <w:tc>
          <w:tcPr>
            <w:tcW w:w="154" w:type="dxa"/>
          </w:tcPr>
          <w:p w14:paraId="3F63A25C" w14:textId="77777777" w:rsidR="00427FDD" w:rsidRPr="005A7B4D" w:rsidRDefault="00427FDD" w:rsidP="000337A7">
            <w:pPr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87E62" w14:textId="77777777" w:rsidR="00427FDD" w:rsidRPr="005A7B4D" w:rsidRDefault="00427FDD" w:rsidP="000337A7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3,300</w:t>
            </w:r>
          </w:p>
        </w:tc>
        <w:tc>
          <w:tcPr>
            <w:tcW w:w="184" w:type="dxa"/>
          </w:tcPr>
          <w:p w14:paraId="19F56313" w14:textId="77777777" w:rsidR="00427FDD" w:rsidRPr="005A7B4D" w:rsidRDefault="00427FDD" w:rsidP="000337A7">
            <w:pPr>
              <w:tabs>
                <w:tab w:val="left" w:pos="601"/>
                <w:tab w:val="left" w:pos="867"/>
                <w:tab w:val="decimal" w:pos="1332"/>
              </w:tabs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000" w:type="dxa"/>
            <w:hideMark/>
          </w:tcPr>
          <w:p w14:paraId="75E691E9" w14:textId="77777777" w:rsidR="00427FDD" w:rsidRPr="005A7B4D" w:rsidRDefault="00427FDD" w:rsidP="000337A7">
            <w:pPr>
              <w:pBdr>
                <w:bottom w:val="double" w:sz="4" w:space="1" w:color="auto"/>
              </w:pBdr>
              <w:ind w:right="57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val="en-GB" w:eastAsia="ja-JP"/>
              </w:rPr>
              <w:t>-</w:t>
            </w:r>
          </w:p>
        </w:tc>
      </w:tr>
      <w:bookmarkEnd w:id="12"/>
    </w:tbl>
    <w:p w14:paraId="61C9B086" w14:textId="77777777" w:rsidR="00427FDD" w:rsidRDefault="00427FDD" w:rsidP="009E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10034" w:type="dxa"/>
        <w:tblInd w:w="28" w:type="dxa"/>
        <w:tblLook w:val="04A0" w:firstRow="1" w:lastRow="0" w:firstColumn="1" w:lastColumn="0" w:noHBand="0" w:noVBand="1"/>
      </w:tblPr>
      <w:tblGrid>
        <w:gridCol w:w="2140"/>
        <w:gridCol w:w="2193"/>
        <w:gridCol w:w="1399"/>
        <w:gridCol w:w="1082"/>
        <w:gridCol w:w="1113"/>
        <w:gridCol w:w="983"/>
        <w:gridCol w:w="1124"/>
      </w:tblGrid>
      <w:tr w:rsidR="00427FDD" w:rsidRPr="005A7B4D" w14:paraId="4E23239C" w14:textId="77777777" w:rsidTr="000337A7">
        <w:trPr>
          <w:trHeight w:val="345"/>
          <w:tblHeader/>
        </w:trPr>
        <w:tc>
          <w:tcPr>
            <w:tcW w:w="2140" w:type="dxa"/>
          </w:tcPr>
          <w:p w14:paraId="7BEFE4F6" w14:textId="77777777" w:rsidR="005A7B4D" w:rsidRPr="005A7B4D" w:rsidRDefault="005A7B4D" w:rsidP="000337A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2193" w:type="dxa"/>
          </w:tcPr>
          <w:p w14:paraId="3D2FADF9" w14:textId="77777777" w:rsidR="00427FDD" w:rsidRPr="005A7B4D" w:rsidRDefault="00427FDD" w:rsidP="000337A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399" w:type="dxa"/>
          </w:tcPr>
          <w:p w14:paraId="693205FE" w14:textId="77777777" w:rsidR="00427FDD" w:rsidRPr="005A7B4D" w:rsidRDefault="00427FDD" w:rsidP="000337A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4302" w:type="dxa"/>
            <w:gridSpan w:val="4"/>
            <w:hideMark/>
          </w:tcPr>
          <w:p w14:paraId="3F1CC7A0" w14:textId="77777777" w:rsidR="00427FDD" w:rsidRPr="005A7B4D" w:rsidRDefault="00427FDD" w:rsidP="000337A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งบการเงินเฉพาะกิจการ</w:t>
            </w:r>
          </w:p>
        </w:tc>
      </w:tr>
      <w:tr w:rsidR="00427FDD" w:rsidRPr="005A7B4D" w14:paraId="0FC347F2" w14:textId="77777777" w:rsidTr="000337A7">
        <w:trPr>
          <w:trHeight w:val="348"/>
          <w:tblHeader/>
        </w:trPr>
        <w:tc>
          <w:tcPr>
            <w:tcW w:w="2140" w:type="dxa"/>
          </w:tcPr>
          <w:p w14:paraId="3519F363" w14:textId="77777777" w:rsidR="00427FDD" w:rsidRPr="005A7B4D" w:rsidRDefault="00427FDD" w:rsidP="000337A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2193" w:type="dxa"/>
          </w:tcPr>
          <w:p w14:paraId="3F9ADD07" w14:textId="77777777" w:rsidR="00427FDD" w:rsidRPr="005A7B4D" w:rsidRDefault="00427FDD" w:rsidP="000337A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399" w:type="dxa"/>
          </w:tcPr>
          <w:p w14:paraId="331E3AFF" w14:textId="77777777" w:rsidR="00427FDD" w:rsidRPr="005A7B4D" w:rsidRDefault="00427FDD" w:rsidP="000337A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2195" w:type="dxa"/>
            <w:gridSpan w:val="2"/>
            <w:vAlign w:val="bottom"/>
            <w:hideMark/>
          </w:tcPr>
          <w:p w14:paraId="29CA203B" w14:textId="77777777" w:rsidR="00427FDD" w:rsidRPr="005A7B4D" w:rsidRDefault="00427FDD" w:rsidP="000337A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สัดส่วนการร่วมทุน</w:t>
            </w:r>
          </w:p>
        </w:tc>
        <w:tc>
          <w:tcPr>
            <w:tcW w:w="2107" w:type="dxa"/>
            <w:gridSpan w:val="2"/>
            <w:hideMark/>
          </w:tcPr>
          <w:p w14:paraId="4A4337DF" w14:textId="77777777" w:rsidR="00427FDD" w:rsidRPr="005A7B4D" w:rsidRDefault="00427FDD" w:rsidP="000337A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พันบาท</w:t>
            </w:r>
          </w:p>
        </w:tc>
      </w:tr>
      <w:tr w:rsidR="00427FDD" w:rsidRPr="005A7B4D" w14:paraId="2ACB5517" w14:textId="77777777" w:rsidTr="000337A7">
        <w:trPr>
          <w:trHeight w:hRule="exact" w:val="431"/>
          <w:tblHeader/>
        </w:trPr>
        <w:tc>
          <w:tcPr>
            <w:tcW w:w="2140" w:type="dxa"/>
          </w:tcPr>
          <w:p w14:paraId="51ABD1E6" w14:textId="77777777" w:rsidR="00427FDD" w:rsidRPr="005A7B4D" w:rsidRDefault="00427FDD" w:rsidP="000337A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2193" w:type="dxa"/>
          </w:tcPr>
          <w:p w14:paraId="47A04D3B" w14:textId="77777777" w:rsidR="00427FDD" w:rsidRPr="005A7B4D" w:rsidRDefault="00427FDD" w:rsidP="000337A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1399" w:type="dxa"/>
            <w:vAlign w:val="bottom"/>
          </w:tcPr>
          <w:p w14:paraId="6BBFA0C1" w14:textId="77777777" w:rsidR="00427FDD" w:rsidRPr="005A7B4D" w:rsidRDefault="00427FDD" w:rsidP="000337A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จัดตั้งขึ้นใน</w:t>
            </w:r>
          </w:p>
        </w:tc>
        <w:tc>
          <w:tcPr>
            <w:tcW w:w="2195" w:type="dxa"/>
            <w:gridSpan w:val="2"/>
            <w:vAlign w:val="bottom"/>
            <w:hideMark/>
          </w:tcPr>
          <w:p w14:paraId="31870187" w14:textId="77777777" w:rsidR="00427FDD" w:rsidRPr="005A7B4D" w:rsidRDefault="00427FDD" w:rsidP="000337A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(</w:t>
            </w:r>
            <w:r w:rsidRPr="005A7B4D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ร้อยละ</w:t>
            </w: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107" w:type="dxa"/>
            <w:gridSpan w:val="2"/>
            <w:vAlign w:val="bottom"/>
            <w:hideMark/>
          </w:tcPr>
          <w:p w14:paraId="235263CC" w14:textId="77777777" w:rsidR="00427FDD" w:rsidRPr="005A7B4D" w:rsidRDefault="00427FDD" w:rsidP="000337A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วิธีราคาทุน</w:t>
            </w:r>
          </w:p>
        </w:tc>
      </w:tr>
      <w:tr w:rsidR="00427FDD" w:rsidRPr="005A7B4D" w14:paraId="326DADE4" w14:textId="77777777" w:rsidTr="005A7B4D">
        <w:trPr>
          <w:trHeight w:val="431"/>
          <w:tblHeader/>
        </w:trPr>
        <w:tc>
          <w:tcPr>
            <w:tcW w:w="2140" w:type="dxa"/>
            <w:vAlign w:val="bottom"/>
            <w:hideMark/>
          </w:tcPr>
          <w:p w14:paraId="558C0DE0" w14:textId="77777777" w:rsidR="00427FDD" w:rsidRPr="005A7B4D" w:rsidRDefault="00427FDD" w:rsidP="000337A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ชื่อกิจการ</w:t>
            </w:r>
          </w:p>
        </w:tc>
        <w:tc>
          <w:tcPr>
            <w:tcW w:w="2193" w:type="dxa"/>
            <w:vAlign w:val="bottom"/>
            <w:hideMark/>
          </w:tcPr>
          <w:p w14:paraId="78FD1EE4" w14:textId="77777777" w:rsidR="00427FDD" w:rsidRPr="005A7B4D" w:rsidRDefault="00427FDD" w:rsidP="000337A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ลักษณะธุรกิจ</w:t>
            </w:r>
          </w:p>
        </w:tc>
        <w:tc>
          <w:tcPr>
            <w:tcW w:w="1399" w:type="dxa"/>
            <w:vAlign w:val="bottom"/>
            <w:hideMark/>
          </w:tcPr>
          <w:p w14:paraId="21970CD6" w14:textId="77777777" w:rsidR="00427FDD" w:rsidRPr="005A7B4D" w:rsidRDefault="00427FDD" w:rsidP="000337A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ประเทศ</w:t>
            </w:r>
          </w:p>
        </w:tc>
        <w:tc>
          <w:tcPr>
            <w:tcW w:w="1082" w:type="dxa"/>
            <w:vAlign w:val="bottom"/>
            <w:hideMark/>
          </w:tcPr>
          <w:p w14:paraId="3AD438E5" w14:textId="77777777" w:rsidR="00427FDD" w:rsidRPr="005A7B4D" w:rsidRDefault="00427FDD" w:rsidP="005A7B4D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2567</w:t>
            </w:r>
          </w:p>
        </w:tc>
        <w:tc>
          <w:tcPr>
            <w:tcW w:w="1113" w:type="dxa"/>
            <w:vAlign w:val="bottom"/>
            <w:hideMark/>
          </w:tcPr>
          <w:p w14:paraId="7A978A25" w14:textId="77777777" w:rsidR="00427FDD" w:rsidRPr="005A7B4D" w:rsidRDefault="00427FDD" w:rsidP="005A7B4D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983" w:type="dxa"/>
            <w:vAlign w:val="bottom"/>
            <w:hideMark/>
          </w:tcPr>
          <w:p w14:paraId="229BAF4B" w14:textId="77777777" w:rsidR="00427FDD" w:rsidRPr="005A7B4D" w:rsidRDefault="00427FDD" w:rsidP="005A7B4D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2567</w:t>
            </w:r>
          </w:p>
        </w:tc>
        <w:tc>
          <w:tcPr>
            <w:tcW w:w="1124" w:type="dxa"/>
            <w:vAlign w:val="bottom"/>
            <w:hideMark/>
          </w:tcPr>
          <w:p w14:paraId="49A0A1D8" w14:textId="77777777" w:rsidR="00427FDD" w:rsidRPr="005A7B4D" w:rsidRDefault="00427FDD" w:rsidP="005A7B4D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2566</w:t>
            </w:r>
          </w:p>
        </w:tc>
      </w:tr>
      <w:tr w:rsidR="00427FDD" w:rsidRPr="005A7B4D" w14:paraId="638E951F" w14:textId="77777777" w:rsidTr="000337A7">
        <w:trPr>
          <w:trHeight w:val="330"/>
        </w:trPr>
        <w:tc>
          <w:tcPr>
            <w:tcW w:w="2140" w:type="dxa"/>
            <w:hideMark/>
          </w:tcPr>
          <w:p w14:paraId="34B4D62D" w14:textId="77777777" w:rsidR="00427FDD" w:rsidRPr="005A7B4D" w:rsidRDefault="00427FDD" w:rsidP="000337A7">
            <w:pPr>
              <w:tabs>
                <w:tab w:val="left" w:pos="2160"/>
              </w:tabs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 xml:space="preserve">กิจการร่วมค้าเจนโก้ - </w:t>
            </w: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2499</w:t>
            </w:r>
          </w:p>
        </w:tc>
        <w:tc>
          <w:tcPr>
            <w:tcW w:w="2193" w:type="dxa"/>
            <w:hideMark/>
          </w:tcPr>
          <w:p w14:paraId="188947BA" w14:textId="77777777" w:rsidR="00427FDD" w:rsidRPr="005A7B4D" w:rsidRDefault="00427FDD" w:rsidP="000337A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ก่อสร้างระบบบำบัดน้ำเสีย</w:t>
            </w:r>
          </w:p>
        </w:tc>
        <w:tc>
          <w:tcPr>
            <w:tcW w:w="1399" w:type="dxa"/>
            <w:hideMark/>
          </w:tcPr>
          <w:p w14:paraId="65917A11" w14:textId="77777777" w:rsidR="00427FDD" w:rsidRPr="005A7B4D" w:rsidRDefault="00427FDD" w:rsidP="000337A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ไทย</w:t>
            </w:r>
          </w:p>
        </w:tc>
        <w:tc>
          <w:tcPr>
            <w:tcW w:w="1082" w:type="dxa"/>
          </w:tcPr>
          <w:p w14:paraId="1904D3AB" w14:textId="77777777" w:rsidR="00427FDD" w:rsidRPr="005A7B4D" w:rsidRDefault="00427FDD" w:rsidP="000337A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51</w:t>
            </w:r>
          </w:p>
        </w:tc>
        <w:tc>
          <w:tcPr>
            <w:tcW w:w="1113" w:type="dxa"/>
            <w:hideMark/>
          </w:tcPr>
          <w:p w14:paraId="6938F367" w14:textId="77777777" w:rsidR="00427FDD" w:rsidRPr="005A7B4D" w:rsidRDefault="00427FDD" w:rsidP="000337A7">
            <w:pPr>
              <w:tabs>
                <w:tab w:val="clear" w:pos="227"/>
                <w:tab w:val="clear" w:pos="454"/>
                <w:tab w:val="clear" w:pos="680"/>
                <w:tab w:val="left" w:pos="2160"/>
              </w:tabs>
              <w:ind w:right="2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51</w:t>
            </w:r>
          </w:p>
        </w:tc>
        <w:tc>
          <w:tcPr>
            <w:tcW w:w="983" w:type="dxa"/>
          </w:tcPr>
          <w:p w14:paraId="48DE9DAB" w14:textId="77777777" w:rsidR="00427FDD" w:rsidRPr="005A7B4D" w:rsidRDefault="00427FDD" w:rsidP="000337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2160"/>
              </w:tabs>
              <w:ind w:right="2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3,060</w:t>
            </w:r>
          </w:p>
        </w:tc>
        <w:tc>
          <w:tcPr>
            <w:tcW w:w="1124" w:type="dxa"/>
            <w:hideMark/>
          </w:tcPr>
          <w:p w14:paraId="1F538E80" w14:textId="77777777" w:rsidR="00427FDD" w:rsidRPr="005A7B4D" w:rsidRDefault="00427FDD" w:rsidP="000337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2160"/>
              </w:tabs>
              <w:ind w:right="2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A7B4D">
              <w:rPr>
                <w:rFonts w:ascii="Angsana New" w:hAnsi="Angsana New"/>
                <w:sz w:val="26"/>
                <w:szCs w:val="26"/>
                <w:lang w:eastAsia="ja-JP"/>
              </w:rPr>
              <w:t>-</w:t>
            </w:r>
          </w:p>
        </w:tc>
      </w:tr>
    </w:tbl>
    <w:p w14:paraId="32C29A01" w14:textId="77777777" w:rsidR="00F13444" w:rsidRPr="00427FDD" w:rsidRDefault="00F13444" w:rsidP="009E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7CD0C67B" w14:textId="273577EE" w:rsidR="009E2DCE" w:rsidRDefault="00427FDD" w:rsidP="009E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27FDD">
        <w:rPr>
          <w:rFonts w:ascii="Angsana New" w:hAnsi="Angsana New"/>
          <w:sz w:val="28"/>
          <w:szCs w:val="28"/>
          <w:cs/>
        </w:rPr>
        <w:t xml:space="preserve">บริษัทรับรู้ส่วนแบ่งกำไร (ขาดทุน) จากเงินลงทุนในบริษัทร่วมและการร่วมค้าสำหรับปีสิ้นสุดวันที่ </w:t>
      </w:r>
      <w:r w:rsidR="00D85341">
        <w:rPr>
          <w:rFonts w:ascii="Angsana New" w:hAnsi="Angsana New"/>
          <w:sz w:val="28"/>
          <w:szCs w:val="28"/>
        </w:rPr>
        <w:t>31</w:t>
      </w:r>
      <w:r w:rsidRPr="00427FD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5341">
        <w:rPr>
          <w:rFonts w:ascii="Angsana New" w:hAnsi="Angsana New"/>
          <w:sz w:val="28"/>
          <w:szCs w:val="28"/>
        </w:rPr>
        <w:t>2567</w:t>
      </w:r>
      <w:r w:rsidRPr="00427FDD">
        <w:rPr>
          <w:rFonts w:ascii="Angsana New" w:hAnsi="Angsana New"/>
          <w:sz w:val="28"/>
          <w:szCs w:val="28"/>
          <w:cs/>
        </w:rPr>
        <w:t xml:space="preserve"> และ</w:t>
      </w:r>
      <w:r w:rsidR="00EA327C">
        <w:rPr>
          <w:rFonts w:ascii="Angsana New" w:hAnsi="Angsana New"/>
          <w:sz w:val="28"/>
          <w:szCs w:val="28"/>
        </w:rPr>
        <w:t>2566</w:t>
      </w:r>
      <w:r w:rsidRPr="00427FDD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5E4BB9C9" w14:textId="77777777" w:rsidR="00427FDD" w:rsidRPr="00AE4A53" w:rsidRDefault="00427FDD" w:rsidP="009E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0"/>
        <w:gridCol w:w="1721"/>
        <w:gridCol w:w="259"/>
        <w:gridCol w:w="1701"/>
      </w:tblGrid>
      <w:tr w:rsidR="00EC391C" w:rsidRPr="00784C70" w14:paraId="7E25888E" w14:textId="77777777" w:rsidTr="00A21B03">
        <w:trPr>
          <w:trHeight w:val="20"/>
        </w:trPr>
        <w:tc>
          <w:tcPr>
            <w:tcW w:w="5250" w:type="dxa"/>
          </w:tcPr>
          <w:p w14:paraId="6A1F825C" w14:textId="77777777" w:rsidR="00EC391C" w:rsidRPr="000C7778" w:rsidRDefault="00EC391C" w:rsidP="00A21B03">
            <w:pPr>
              <w:tabs>
                <w:tab w:val="left" w:pos="285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784C70">
              <w:rPr>
                <w:rFonts w:ascii="Angsana New" w:hAnsi="Angsana New"/>
                <w:sz w:val="28"/>
                <w:szCs w:val="28"/>
                <w:lang w:val="en-GB" w:bidi="ar-SA"/>
              </w:rPr>
              <w:tab/>
            </w: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</w:tcPr>
          <w:p w14:paraId="55D8EDBE" w14:textId="77777777" w:rsidR="00EC391C" w:rsidRPr="00784C70" w:rsidRDefault="00EC391C" w:rsidP="00A21B0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C70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C391C" w:rsidRPr="00784C70" w14:paraId="3B82DC73" w14:textId="77777777" w:rsidTr="00A21B03">
        <w:trPr>
          <w:trHeight w:val="20"/>
        </w:trPr>
        <w:tc>
          <w:tcPr>
            <w:tcW w:w="5250" w:type="dxa"/>
          </w:tcPr>
          <w:p w14:paraId="00F4BD6E" w14:textId="77777777" w:rsidR="00EC391C" w:rsidRPr="0092039B" w:rsidRDefault="00EC391C" w:rsidP="00A21B03">
            <w:pPr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3D298" w14:textId="77777777" w:rsidR="00EC391C" w:rsidRPr="00784C70" w:rsidRDefault="00EC391C" w:rsidP="00A21B03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C391C" w:rsidRPr="00784C70" w14:paraId="7D9C5697" w14:textId="77777777" w:rsidTr="00A21B03">
        <w:trPr>
          <w:trHeight w:val="20"/>
        </w:trPr>
        <w:tc>
          <w:tcPr>
            <w:tcW w:w="5250" w:type="dxa"/>
          </w:tcPr>
          <w:p w14:paraId="264FF4CE" w14:textId="77777777" w:rsidR="00EC391C" w:rsidRPr="00784C70" w:rsidRDefault="00EC391C" w:rsidP="00A21B03">
            <w:pPr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46F522F" w14:textId="27B1E017" w:rsidR="00EC391C" w:rsidRPr="00784C70" w:rsidRDefault="00EC391C" w:rsidP="00A21B03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59" w:type="dxa"/>
          </w:tcPr>
          <w:p w14:paraId="1DB0BCA1" w14:textId="77777777" w:rsidR="00EC391C" w:rsidRPr="00784C70" w:rsidRDefault="00EC391C" w:rsidP="00A21B03">
            <w:pPr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412104" w14:textId="117C4513" w:rsidR="00EC391C" w:rsidRPr="00784C70" w:rsidRDefault="00EC391C" w:rsidP="00A21B03">
            <w:pPr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</w:tr>
      <w:tr w:rsidR="00EC391C" w:rsidRPr="00784C70" w14:paraId="5832F37E" w14:textId="77777777" w:rsidTr="00A21B03">
        <w:trPr>
          <w:trHeight w:val="20"/>
        </w:trPr>
        <w:tc>
          <w:tcPr>
            <w:tcW w:w="5250" w:type="dxa"/>
          </w:tcPr>
          <w:p w14:paraId="71B2CB46" w14:textId="63054075" w:rsidR="00EC391C" w:rsidRPr="00784C70" w:rsidRDefault="00EC391C" w:rsidP="00EC391C">
            <w:pPr>
              <w:ind w:left="9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C70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D85341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D85341">
              <w:rPr>
                <w:rFonts w:ascii="Angsana New" w:hAnsi="Angsana New"/>
                <w:sz w:val="28"/>
                <w:szCs w:val="28"/>
              </w:rPr>
              <w:t>(</w:t>
            </w:r>
            <w:r w:rsidRPr="00784C7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8534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84C70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  <w:r w:rsidR="00D85341">
              <w:rPr>
                <w:rFonts w:ascii="Angsana New" w:hAnsi="Angsana New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D3656" w14:textId="728B43A4" w:rsidR="00EC391C" w:rsidRPr="001B1991" w:rsidRDefault="00D85341" w:rsidP="00EC391C">
            <w:pPr>
              <w:tabs>
                <w:tab w:val="left" w:pos="1985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240</w:t>
            </w:r>
          </w:p>
        </w:tc>
        <w:tc>
          <w:tcPr>
            <w:tcW w:w="259" w:type="dxa"/>
          </w:tcPr>
          <w:p w14:paraId="288A6F77" w14:textId="77777777" w:rsidR="00EC391C" w:rsidRPr="00784C70" w:rsidRDefault="00EC391C" w:rsidP="00EC391C">
            <w:pPr>
              <w:tabs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1E2E333" w14:textId="45D3EDB5" w:rsidR="00EC391C" w:rsidRPr="00CA67EC" w:rsidRDefault="00427FDD" w:rsidP="00EC391C">
            <w:pPr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C391C" w:rsidRPr="001B1991">
              <w:rPr>
                <w:rFonts w:ascii="Angsana New" w:hAnsi="Angsana New"/>
                <w:sz w:val="28"/>
                <w:szCs w:val="28"/>
                <w:lang w:bidi="ar-SA"/>
              </w:rPr>
              <w:t>6,852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</w:tr>
    </w:tbl>
    <w:p w14:paraId="7B5F5CF3" w14:textId="77777777" w:rsidR="00F13444" w:rsidRPr="00D85341" w:rsidRDefault="00F13444" w:rsidP="00EF3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sz w:val="12"/>
          <w:szCs w:val="12"/>
        </w:rPr>
      </w:pPr>
    </w:p>
    <w:p w14:paraId="77C115C1" w14:textId="107D8415" w:rsidR="00427FDD" w:rsidRPr="00D85341" w:rsidRDefault="00427FDD" w:rsidP="005A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D85341">
        <w:rPr>
          <w:rFonts w:ascii="Angsana New" w:hAnsi="Angsana New"/>
          <w:sz w:val="28"/>
          <w:szCs w:val="28"/>
          <w:cs/>
        </w:rPr>
        <w:t>ตารางต่อไปนี้แสดงข้อมูลทางการเงินแบบสรุปสำหรับกิจการร่วมค้าต่อกลุ่มบริษัท ดังนี้</w:t>
      </w:r>
    </w:p>
    <w:p w14:paraId="6614536E" w14:textId="77777777" w:rsidR="005A7B4D" w:rsidRPr="005A7B4D" w:rsidRDefault="005A7B4D" w:rsidP="005A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0A71C58" w14:textId="456C8F0A" w:rsidR="00427FDD" w:rsidRPr="00D85341" w:rsidRDefault="00427FDD" w:rsidP="0042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D85341">
        <w:rPr>
          <w:rFonts w:ascii="Angsana New" w:hAnsi="Angsana New"/>
          <w:sz w:val="28"/>
          <w:szCs w:val="28"/>
          <w:cs/>
        </w:rPr>
        <w:t xml:space="preserve">สรุปรายการฐานะทางการเงิน ณ วันที่ </w:t>
      </w:r>
      <w:r w:rsidRPr="00D85341">
        <w:rPr>
          <w:rFonts w:ascii="Angsana New" w:hAnsi="Angsana New"/>
          <w:sz w:val="28"/>
          <w:szCs w:val="28"/>
        </w:rPr>
        <w:t xml:space="preserve">31 </w:t>
      </w:r>
      <w:r w:rsidRPr="00D8534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85341">
        <w:rPr>
          <w:rFonts w:ascii="Angsana New" w:hAnsi="Angsana New"/>
          <w:sz w:val="28"/>
          <w:szCs w:val="28"/>
        </w:rPr>
        <w:t>2567</w:t>
      </w:r>
    </w:p>
    <w:p w14:paraId="1D84D601" w14:textId="77777777" w:rsidR="00427FDD" w:rsidRPr="00AE4A53" w:rsidRDefault="00427FDD" w:rsidP="0042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Style w:val="TableGrid"/>
        <w:tblW w:w="90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316"/>
        <w:gridCol w:w="1330"/>
        <w:gridCol w:w="1329"/>
        <w:gridCol w:w="1330"/>
        <w:gridCol w:w="1428"/>
      </w:tblGrid>
      <w:tr w:rsidR="00427FDD" w:rsidRPr="00427FDD" w14:paraId="69D61989" w14:textId="77777777" w:rsidTr="00D85341">
        <w:tc>
          <w:tcPr>
            <w:tcW w:w="2268" w:type="dxa"/>
          </w:tcPr>
          <w:p w14:paraId="4D9610B2" w14:textId="77777777" w:rsidR="00427FDD" w:rsidRPr="00427FDD" w:rsidRDefault="00427FDD" w:rsidP="000337A7">
            <w:pPr>
              <w:tabs>
                <w:tab w:val="clear" w:pos="907"/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3" w:type="dxa"/>
            <w:gridSpan w:val="5"/>
          </w:tcPr>
          <w:p w14:paraId="7F6BE8FC" w14:textId="716008D8" w:rsidR="00427FDD" w:rsidRPr="00427FDD" w:rsidRDefault="00427FDD" w:rsidP="00427F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27FDD" w:rsidRPr="00427FDD" w14:paraId="0B80D9BC" w14:textId="77777777" w:rsidTr="00D85341">
        <w:tc>
          <w:tcPr>
            <w:tcW w:w="2268" w:type="dxa"/>
          </w:tcPr>
          <w:p w14:paraId="559E8A3D" w14:textId="77777777" w:rsidR="00427FDD" w:rsidRPr="00427FDD" w:rsidRDefault="00427FDD" w:rsidP="000337A7">
            <w:pPr>
              <w:tabs>
                <w:tab w:val="clear" w:pos="907"/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E2A2E76" w14:textId="77777777" w:rsidR="00427FDD" w:rsidRPr="00427FDD" w:rsidRDefault="00427FDD" w:rsidP="00427F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330" w:type="dxa"/>
          </w:tcPr>
          <w:p w14:paraId="734538B6" w14:textId="77777777" w:rsidR="00427FDD" w:rsidRPr="00427FDD" w:rsidRDefault="00427FDD" w:rsidP="00427F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329" w:type="dxa"/>
          </w:tcPr>
          <w:p w14:paraId="419D81C6" w14:textId="77777777" w:rsidR="00427FDD" w:rsidRPr="00427FDD" w:rsidRDefault="00427FDD" w:rsidP="00427F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หนี้สินหมุนเวียน</w:t>
            </w:r>
          </w:p>
        </w:tc>
        <w:tc>
          <w:tcPr>
            <w:tcW w:w="1330" w:type="dxa"/>
          </w:tcPr>
          <w:p w14:paraId="528852E2" w14:textId="77777777" w:rsidR="00427FDD" w:rsidRPr="00427FDD" w:rsidRDefault="00427FDD" w:rsidP="00427F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428" w:type="dxa"/>
            <w:vAlign w:val="bottom"/>
          </w:tcPr>
          <w:p w14:paraId="52E08CA8" w14:textId="65FD8438" w:rsidR="00427FDD" w:rsidRPr="00D85341" w:rsidRDefault="00427FDD" w:rsidP="00427F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สินทรัพย์สุทธิ</w:t>
            </w:r>
          </w:p>
        </w:tc>
      </w:tr>
      <w:tr w:rsidR="00427FDD" w:rsidRPr="00427FDD" w14:paraId="728D3227" w14:textId="77777777" w:rsidTr="00D85341">
        <w:tc>
          <w:tcPr>
            <w:tcW w:w="2268" w:type="dxa"/>
          </w:tcPr>
          <w:p w14:paraId="692DA676" w14:textId="31E87B8C" w:rsidR="00427FDD" w:rsidRPr="00427FDD" w:rsidRDefault="00427FDD" w:rsidP="000337A7">
            <w:pPr>
              <w:tabs>
                <w:tab w:val="clear" w:pos="907"/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</w:rPr>
              <w:t>กิจการร่วมค้า เจนโก้</w:t>
            </w:r>
            <w:r>
              <w:rPr>
                <w:rFonts w:ascii="Angsana New" w:hAnsi="Angsana New"/>
                <w:sz w:val="28"/>
                <w:szCs w:val="28"/>
              </w:rPr>
              <w:t xml:space="preserve"> - 2499</w:t>
            </w:r>
          </w:p>
        </w:tc>
        <w:tc>
          <w:tcPr>
            <w:tcW w:w="1316" w:type="dxa"/>
          </w:tcPr>
          <w:p w14:paraId="1757DA4E" w14:textId="77777777" w:rsidR="00427FDD" w:rsidRPr="00427FDD" w:rsidRDefault="00427FDD" w:rsidP="00D85341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22,465</w:t>
            </w:r>
          </w:p>
        </w:tc>
        <w:tc>
          <w:tcPr>
            <w:tcW w:w="1330" w:type="dxa"/>
          </w:tcPr>
          <w:p w14:paraId="205EA938" w14:textId="77777777" w:rsidR="00427FDD" w:rsidRPr="00427FDD" w:rsidRDefault="00427FDD" w:rsidP="00D85341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329" w:type="dxa"/>
          </w:tcPr>
          <w:p w14:paraId="6A8E9CBD" w14:textId="77777777" w:rsidR="00427FDD" w:rsidRPr="00427FDD" w:rsidRDefault="00427FDD" w:rsidP="00D85341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16,087</w:t>
            </w:r>
          </w:p>
        </w:tc>
        <w:tc>
          <w:tcPr>
            <w:tcW w:w="1330" w:type="dxa"/>
          </w:tcPr>
          <w:p w14:paraId="7C1FDEDD" w14:textId="77777777" w:rsidR="00427FDD" w:rsidRPr="00427FDD" w:rsidRDefault="00427FDD" w:rsidP="00D85341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428" w:type="dxa"/>
          </w:tcPr>
          <w:p w14:paraId="6DB5CD2D" w14:textId="77777777" w:rsidR="00427FDD" w:rsidRPr="00427FDD" w:rsidRDefault="00427FDD" w:rsidP="00D85341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6,471</w:t>
            </w:r>
          </w:p>
        </w:tc>
      </w:tr>
    </w:tbl>
    <w:p w14:paraId="692C91B2" w14:textId="77777777" w:rsidR="00427FDD" w:rsidRPr="005A7B4D" w:rsidRDefault="00427FDD" w:rsidP="0042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sz w:val="12"/>
          <w:szCs w:val="12"/>
        </w:rPr>
      </w:pPr>
    </w:p>
    <w:p w14:paraId="3EE54B08" w14:textId="77777777" w:rsidR="00427FDD" w:rsidRDefault="00427FDD" w:rsidP="0042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27FDD">
        <w:rPr>
          <w:rFonts w:ascii="Angsana New" w:hAnsi="Angsana New"/>
          <w:sz w:val="28"/>
          <w:szCs w:val="28"/>
          <w:cs/>
        </w:rPr>
        <w:t>สรุปรายการกำไรขาดทุนเบ็ดเสร็จ</w:t>
      </w:r>
      <w:r w:rsidRPr="00427FDD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427FDD">
        <w:rPr>
          <w:rFonts w:ascii="Angsana New" w:hAnsi="Angsana New"/>
          <w:sz w:val="28"/>
          <w:szCs w:val="28"/>
        </w:rPr>
        <w:t xml:space="preserve">31 </w:t>
      </w:r>
      <w:r w:rsidRPr="00427FD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27FDD">
        <w:rPr>
          <w:rFonts w:ascii="Angsana New" w:hAnsi="Angsana New"/>
          <w:sz w:val="28"/>
          <w:szCs w:val="28"/>
        </w:rPr>
        <w:t>2567</w:t>
      </w:r>
    </w:p>
    <w:p w14:paraId="409C749F" w14:textId="77777777" w:rsidR="00427FDD" w:rsidRPr="00AE4A53" w:rsidRDefault="00427FDD" w:rsidP="0042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Style w:val="TableGrid"/>
        <w:tblW w:w="7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316"/>
        <w:gridCol w:w="1330"/>
        <w:gridCol w:w="1329"/>
        <w:gridCol w:w="1344"/>
      </w:tblGrid>
      <w:tr w:rsidR="00427FDD" w:rsidRPr="00427FDD" w14:paraId="49ACC59F" w14:textId="77777777" w:rsidTr="005A7B4D">
        <w:tc>
          <w:tcPr>
            <w:tcW w:w="2268" w:type="dxa"/>
          </w:tcPr>
          <w:p w14:paraId="1F5BDF8A" w14:textId="77777777" w:rsidR="00427FDD" w:rsidRPr="00427FDD" w:rsidRDefault="00427FDD" w:rsidP="000337A7">
            <w:pPr>
              <w:tabs>
                <w:tab w:val="clear" w:pos="907"/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9" w:type="dxa"/>
            <w:gridSpan w:val="4"/>
          </w:tcPr>
          <w:p w14:paraId="11A38833" w14:textId="775E83C6" w:rsidR="00427FDD" w:rsidRPr="00427FDD" w:rsidRDefault="00427FDD" w:rsidP="00427F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27FDD" w:rsidRPr="00427FDD" w14:paraId="554BEF64" w14:textId="77777777" w:rsidTr="005A7B4D">
        <w:tc>
          <w:tcPr>
            <w:tcW w:w="2268" w:type="dxa"/>
          </w:tcPr>
          <w:p w14:paraId="04264E57" w14:textId="5969DEBB" w:rsidR="00427FDD" w:rsidRPr="00427FDD" w:rsidRDefault="00427FDD" w:rsidP="000337A7">
            <w:pPr>
              <w:tabs>
                <w:tab w:val="clear" w:pos="907"/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C981075" w14:textId="77777777" w:rsidR="00427FDD" w:rsidRPr="00427FDD" w:rsidRDefault="00427FDD" w:rsidP="005A7B4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30" w:type="dxa"/>
            <w:vAlign w:val="bottom"/>
          </w:tcPr>
          <w:p w14:paraId="00BC42D5" w14:textId="77777777" w:rsidR="00427FDD" w:rsidRPr="00427FDD" w:rsidRDefault="00427FDD" w:rsidP="005A7B4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</w:rPr>
              <w:t>กำไร(ขาดทุน)สำหรับปี</w:t>
            </w:r>
          </w:p>
        </w:tc>
        <w:tc>
          <w:tcPr>
            <w:tcW w:w="1329" w:type="dxa"/>
            <w:vAlign w:val="bottom"/>
          </w:tcPr>
          <w:p w14:paraId="515C8F30" w14:textId="77777777" w:rsidR="00427FDD" w:rsidRPr="00427FDD" w:rsidRDefault="00427FDD" w:rsidP="005A7B4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344" w:type="dxa"/>
            <w:vAlign w:val="bottom"/>
          </w:tcPr>
          <w:p w14:paraId="66EE0BEA" w14:textId="77777777" w:rsidR="00427FDD" w:rsidRPr="00427FDD" w:rsidRDefault="00427FDD" w:rsidP="005A7B4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</w:tr>
      <w:tr w:rsidR="00427FDD" w:rsidRPr="00427FDD" w14:paraId="08868DA7" w14:textId="77777777" w:rsidTr="005A7B4D">
        <w:tc>
          <w:tcPr>
            <w:tcW w:w="2268" w:type="dxa"/>
          </w:tcPr>
          <w:p w14:paraId="5D2BB1EF" w14:textId="0853D7EB" w:rsidR="00427FDD" w:rsidRPr="00427FDD" w:rsidRDefault="00427FDD" w:rsidP="000337A7">
            <w:pPr>
              <w:tabs>
                <w:tab w:val="clear" w:pos="907"/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7FDD">
              <w:rPr>
                <w:rFonts w:ascii="Angsana New" w:hAnsi="Angsana New"/>
                <w:sz w:val="28"/>
                <w:szCs w:val="28"/>
                <w:cs/>
              </w:rPr>
              <w:t>กิจการร่วมค้า เจนโก้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7FDD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7FDD">
              <w:rPr>
                <w:rFonts w:ascii="Angsana New" w:hAnsi="Angsana New"/>
                <w:sz w:val="28"/>
                <w:szCs w:val="28"/>
              </w:rPr>
              <w:t>2499</w:t>
            </w:r>
          </w:p>
        </w:tc>
        <w:tc>
          <w:tcPr>
            <w:tcW w:w="1316" w:type="dxa"/>
          </w:tcPr>
          <w:p w14:paraId="7055F929" w14:textId="77777777" w:rsidR="00427FDD" w:rsidRPr="00427FDD" w:rsidRDefault="00427FDD" w:rsidP="00AE4A53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27,907</w:t>
            </w:r>
          </w:p>
        </w:tc>
        <w:tc>
          <w:tcPr>
            <w:tcW w:w="1330" w:type="dxa"/>
          </w:tcPr>
          <w:p w14:paraId="2D4483D8" w14:textId="77777777" w:rsidR="00427FDD" w:rsidRPr="00427FDD" w:rsidRDefault="00427FDD" w:rsidP="00AE4A53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329" w:type="dxa"/>
          </w:tcPr>
          <w:p w14:paraId="3882C950" w14:textId="77777777" w:rsidR="00427FDD" w:rsidRPr="00427FDD" w:rsidRDefault="00427FDD" w:rsidP="00AE4A53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</w:tcPr>
          <w:p w14:paraId="0C71E5B8" w14:textId="77777777" w:rsidR="00427FDD" w:rsidRPr="00427FDD" w:rsidRDefault="00427FDD" w:rsidP="00AE4A53">
            <w:pPr>
              <w:pBdr>
                <w:bottom w:val="double" w:sz="4" w:space="1" w:color="auto"/>
              </w:pBdr>
              <w:tabs>
                <w:tab w:val="clear" w:pos="907"/>
                <w:tab w:val="left" w:pos="90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D"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</w:tbl>
    <w:p w14:paraId="321EA2F1" w14:textId="2DE89EEB" w:rsidR="00FA5F61" w:rsidRDefault="007C2C7E" w:rsidP="008516C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D719DF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ที่ดินรอการพัฒนา</w:t>
      </w:r>
    </w:p>
    <w:p w14:paraId="022696C3" w14:textId="77777777" w:rsidR="00C35F6E" w:rsidRPr="00C35F6E" w:rsidRDefault="00C35F6E" w:rsidP="00C35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2"/>
        <w:jc w:val="both"/>
        <w:rPr>
          <w:rFonts w:ascii="Angsana New" w:hAnsi="Angsana New"/>
          <w:sz w:val="16"/>
          <w:szCs w:val="16"/>
        </w:rPr>
      </w:pPr>
    </w:p>
    <w:p w14:paraId="164DDE62" w14:textId="3587FAA4" w:rsidR="008516C8" w:rsidRDefault="008516C8" w:rsidP="00C35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8516C8">
        <w:rPr>
          <w:rFonts w:ascii="Angsana New" w:hAnsi="Angsana New"/>
          <w:sz w:val="28"/>
          <w:szCs w:val="28"/>
          <w:cs/>
        </w:rPr>
        <w:t xml:space="preserve">ที่ดินรอการพัฒนา ณ วันที่ </w:t>
      </w:r>
      <w:r w:rsidRPr="008516C8">
        <w:rPr>
          <w:rFonts w:ascii="Angsana New" w:hAnsi="Angsana New"/>
          <w:sz w:val="28"/>
          <w:szCs w:val="28"/>
        </w:rPr>
        <w:t xml:space="preserve">31 </w:t>
      </w:r>
      <w:r w:rsidRPr="008516C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516C8">
        <w:rPr>
          <w:rFonts w:ascii="Angsana New" w:hAnsi="Angsana New"/>
          <w:sz w:val="28"/>
          <w:szCs w:val="28"/>
        </w:rPr>
        <w:t xml:space="preserve">2567 </w:t>
      </w:r>
      <w:r w:rsidRPr="008516C8">
        <w:rPr>
          <w:rFonts w:ascii="Angsana New" w:hAnsi="Angsana New"/>
          <w:sz w:val="28"/>
          <w:szCs w:val="28"/>
          <w:cs/>
        </w:rPr>
        <w:t xml:space="preserve">และ </w:t>
      </w:r>
      <w:r w:rsidRPr="008516C8">
        <w:rPr>
          <w:rFonts w:ascii="Angsana New" w:hAnsi="Angsana New"/>
          <w:sz w:val="28"/>
          <w:szCs w:val="28"/>
        </w:rPr>
        <w:t xml:space="preserve">2566 </w:t>
      </w:r>
      <w:r w:rsidRPr="008516C8">
        <w:rPr>
          <w:rFonts w:ascii="Angsana New" w:hAnsi="Angsana New"/>
          <w:sz w:val="28"/>
          <w:szCs w:val="28"/>
          <w:cs/>
        </w:rPr>
        <w:t>แสดงได้ดังนี้</w:t>
      </w:r>
    </w:p>
    <w:p w14:paraId="542F2687" w14:textId="77777777" w:rsidR="00C35F6E" w:rsidRPr="00C35F6E" w:rsidRDefault="00C35F6E" w:rsidP="00C35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thaiDistribute"/>
        <w:rPr>
          <w:rFonts w:ascii="Angsana New" w:hAnsi="Angsana New"/>
          <w:sz w:val="16"/>
          <w:szCs w:val="16"/>
        </w:rPr>
      </w:pPr>
    </w:p>
    <w:tbl>
      <w:tblPr>
        <w:tblW w:w="9543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236"/>
        <w:gridCol w:w="1182"/>
        <w:gridCol w:w="236"/>
        <w:gridCol w:w="1192"/>
        <w:gridCol w:w="238"/>
        <w:gridCol w:w="1106"/>
      </w:tblGrid>
      <w:tr w:rsidR="008516C8" w:rsidRPr="00AB49AC" w14:paraId="6A1637B3" w14:textId="77777777" w:rsidTr="008516C8">
        <w:trPr>
          <w:trHeight w:val="284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A83CF" w14:textId="77777777" w:rsidR="008516C8" w:rsidRPr="00AB49AC" w:rsidRDefault="008516C8" w:rsidP="000337A7">
            <w:pPr>
              <w:spacing w:line="1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F596C" w14:textId="77777777" w:rsidR="008516C8" w:rsidRPr="00AB49AC" w:rsidRDefault="008516C8" w:rsidP="000337A7">
            <w:pPr>
              <w:spacing w:line="140" w:lineRule="atLeast"/>
              <w:ind w:left="-378" w:right="-18" w:firstLine="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516C8" w:rsidRPr="00AB49AC" w14:paraId="1FE7F229" w14:textId="77777777" w:rsidTr="008516C8">
        <w:trPr>
          <w:trHeight w:val="284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3B6CD" w14:textId="77777777" w:rsidR="008516C8" w:rsidRPr="00AB49AC" w:rsidRDefault="008516C8" w:rsidP="000337A7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8DB8C" w14:textId="77777777" w:rsidR="008516C8" w:rsidRPr="00AB49AC" w:rsidRDefault="008516C8" w:rsidP="000337A7">
            <w:pPr>
              <w:ind w:left="-378" w:right="-108" w:firstLine="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B541C" w14:textId="77777777" w:rsidR="008516C8" w:rsidRPr="00AB49AC" w:rsidRDefault="008516C8" w:rsidP="000337A7">
            <w:pPr>
              <w:ind w:left="-378" w:right="-108" w:firstLine="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6B699" w14:textId="77777777" w:rsidR="008516C8" w:rsidRPr="00AB49AC" w:rsidRDefault="008516C8" w:rsidP="000337A7">
            <w:pPr>
              <w:ind w:left="-378" w:right="-108" w:firstLine="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C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16C8" w:rsidRPr="00AB49AC" w14:paraId="41CC1A99" w14:textId="77777777" w:rsidTr="008516C8">
        <w:trPr>
          <w:trHeight w:val="284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1DBEC" w14:textId="77777777" w:rsidR="008516C8" w:rsidRPr="00AB49AC" w:rsidRDefault="008516C8" w:rsidP="000337A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EBC16" w14:textId="77777777" w:rsidR="008516C8" w:rsidRPr="00AB49AC" w:rsidRDefault="008516C8" w:rsidP="000337A7">
            <w:pPr>
              <w:jc w:val="center"/>
              <w:rPr>
                <w:rFonts w:ascii="Angsana New" w:hAnsi="Angsana New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2592D" w14:textId="77777777" w:rsidR="008516C8" w:rsidRPr="00AB49AC" w:rsidRDefault="008516C8" w:rsidP="000337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41499" w14:textId="77777777" w:rsidR="008516C8" w:rsidRPr="00AB49AC" w:rsidRDefault="008516C8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D71829" w14:textId="77777777" w:rsidR="008516C8" w:rsidRPr="00AB49AC" w:rsidRDefault="008516C8" w:rsidP="000337A7">
            <w:pPr>
              <w:ind w:left="-378" w:right="-108" w:firstLine="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6A9EC" w14:textId="77777777" w:rsidR="008516C8" w:rsidRPr="00AB49AC" w:rsidRDefault="008516C8" w:rsidP="000337A7">
            <w:pPr>
              <w:tabs>
                <w:tab w:val="clear" w:pos="907"/>
                <w:tab w:val="left" w:pos="815"/>
              </w:tabs>
              <w:jc w:val="center"/>
              <w:rPr>
                <w:rFonts w:ascii="Angsana New" w:hAnsi="Angsana New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0719215" w14:textId="77777777" w:rsidR="008516C8" w:rsidRPr="00AB49AC" w:rsidRDefault="008516C8" w:rsidP="000337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E172E" w14:textId="77777777" w:rsidR="008516C8" w:rsidRPr="00AB49AC" w:rsidRDefault="008516C8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49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516C8" w:rsidRPr="00AB49AC" w14:paraId="60D888FB" w14:textId="77777777" w:rsidTr="008516C8">
        <w:trPr>
          <w:trHeight w:val="28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54615" w14:textId="77777777" w:rsidR="008516C8" w:rsidRPr="00AB49AC" w:rsidRDefault="008516C8" w:rsidP="000337A7">
            <w:pPr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FE800E" w14:textId="77777777" w:rsidR="008516C8" w:rsidRPr="00E52262" w:rsidRDefault="008516C8" w:rsidP="000337A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472,995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34631" w14:textId="77777777" w:rsidR="008516C8" w:rsidRPr="00AB49AC" w:rsidRDefault="008516C8" w:rsidP="000337A7">
            <w:pPr>
              <w:pStyle w:val="30"/>
              <w:tabs>
                <w:tab w:val="clear" w:pos="36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28ACFB" w14:textId="77777777" w:rsidR="008516C8" w:rsidRPr="00AB49AC" w:rsidRDefault="008516C8" w:rsidP="000337A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472,995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80D14E" w14:textId="77777777" w:rsidR="008516C8" w:rsidRPr="00AB49AC" w:rsidRDefault="008516C8" w:rsidP="000337A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AEA790D" w14:textId="77777777" w:rsidR="008516C8" w:rsidRPr="00E52262" w:rsidRDefault="008516C8" w:rsidP="000337A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200,285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032BECB" w14:textId="77777777" w:rsidR="008516C8" w:rsidRPr="00AB49AC" w:rsidRDefault="008516C8" w:rsidP="000337A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5CE27C5" w14:textId="77777777" w:rsidR="008516C8" w:rsidRPr="00AB49AC" w:rsidRDefault="008516C8" w:rsidP="000337A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200,285</w:t>
            </w:r>
          </w:p>
        </w:tc>
      </w:tr>
      <w:tr w:rsidR="008516C8" w:rsidRPr="00AB49AC" w14:paraId="42CB751B" w14:textId="77777777" w:rsidTr="008516C8">
        <w:trPr>
          <w:trHeight w:val="28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E0BEBE8" w14:textId="77777777" w:rsidR="008516C8" w:rsidRPr="00AB49AC" w:rsidRDefault="008516C8" w:rsidP="000337A7">
            <w:pPr>
              <w:ind w:right="29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AB49AC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6249B" w14:textId="77777777" w:rsidR="008516C8" w:rsidRPr="001C6632" w:rsidRDefault="008516C8" w:rsidP="000337A7">
            <w:pPr>
              <w:tabs>
                <w:tab w:val="clear" w:pos="227"/>
                <w:tab w:val="clear" w:pos="907"/>
                <w:tab w:val="left" w:pos="238"/>
              </w:tabs>
              <w:ind w:right="-5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6632">
              <w:rPr>
                <w:rFonts w:ascii="Angsana New" w:hAnsi="Angsana New"/>
                <w:sz w:val="28"/>
                <w:szCs w:val="28"/>
                <w:lang w:val="en-GB"/>
              </w:rPr>
              <w:t>(154,993)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3BEE" w14:textId="77777777" w:rsidR="008516C8" w:rsidRPr="00AB49AC" w:rsidRDefault="008516C8" w:rsidP="000337A7">
            <w:pPr>
              <w:pStyle w:val="30"/>
              <w:tabs>
                <w:tab w:val="clear" w:pos="36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2E956" w14:textId="77777777" w:rsidR="008516C8" w:rsidRPr="00AB49AC" w:rsidRDefault="008516C8" w:rsidP="000337A7">
            <w:pPr>
              <w:tabs>
                <w:tab w:val="clear" w:pos="227"/>
                <w:tab w:val="clear" w:pos="907"/>
                <w:tab w:val="left" w:pos="238"/>
              </w:tabs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(64,288)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1E53D9" w14:textId="77777777" w:rsidR="008516C8" w:rsidRPr="00AB49AC" w:rsidRDefault="008516C8" w:rsidP="000337A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369E0" w14:textId="77777777" w:rsidR="008516C8" w:rsidRPr="00E52262" w:rsidRDefault="008516C8" w:rsidP="000337A7">
            <w:pPr>
              <w:tabs>
                <w:tab w:val="clear" w:pos="227"/>
                <w:tab w:val="left" w:pos="238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7923" w14:textId="77777777" w:rsidR="008516C8" w:rsidRPr="00AB49AC" w:rsidRDefault="008516C8" w:rsidP="000337A7">
            <w:pPr>
              <w:pStyle w:val="30"/>
              <w:tabs>
                <w:tab w:val="clear" w:pos="36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11E7E" w14:textId="77777777" w:rsidR="008516C8" w:rsidRPr="00AB49AC" w:rsidRDefault="008516C8" w:rsidP="000337A7">
            <w:pPr>
              <w:tabs>
                <w:tab w:val="clear" w:pos="227"/>
                <w:tab w:val="left" w:pos="2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16C8" w:rsidRPr="00AB49AC" w14:paraId="7C59371D" w14:textId="77777777" w:rsidTr="008516C8">
        <w:trPr>
          <w:trHeight w:val="28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2586288" w14:textId="77777777" w:rsidR="008516C8" w:rsidRPr="00AB49AC" w:rsidRDefault="008516C8" w:rsidP="000337A7">
            <w:pPr>
              <w:ind w:right="29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AB49AC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8BE17" w14:textId="77777777" w:rsidR="008516C8" w:rsidRPr="001C6632" w:rsidRDefault="008516C8" w:rsidP="000337A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6632">
              <w:rPr>
                <w:rFonts w:ascii="Angsana New" w:hAnsi="Angsana New"/>
                <w:sz w:val="28"/>
                <w:szCs w:val="28"/>
              </w:rPr>
              <w:t>318,002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6B86" w14:textId="77777777" w:rsidR="008516C8" w:rsidRPr="00AB49AC" w:rsidRDefault="008516C8" w:rsidP="000337A7">
            <w:pPr>
              <w:pStyle w:val="30"/>
              <w:tabs>
                <w:tab w:val="clear" w:pos="36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6AE20" w14:textId="77777777" w:rsidR="008516C8" w:rsidRPr="00AB49AC" w:rsidRDefault="008516C8" w:rsidP="000337A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408,707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82CF2C" w14:textId="77777777" w:rsidR="008516C8" w:rsidRPr="00AB49AC" w:rsidRDefault="008516C8" w:rsidP="000337A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2CB1D" w14:textId="77777777" w:rsidR="008516C8" w:rsidRPr="00E52262" w:rsidRDefault="008516C8" w:rsidP="000337A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200,285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746E263" w14:textId="77777777" w:rsidR="008516C8" w:rsidRPr="00AB49AC" w:rsidRDefault="008516C8" w:rsidP="000337A7">
            <w:pPr>
              <w:pStyle w:val="30"/>
              <w:tabs>
                <w:tab w:val="clear" w:pos="36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7DB6A" w14:textId="77777777" w:rsidR="008516C8" w:rsidRPr="00AB49AC" w:rsidRDefault="008516C8" w:rsidP="000337A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C">
              <w:rPr>
                <w:rFonts w:ascii="Angsana New" w:hAnsi="Angsana New"/>
                <w:sz w:val="28"/>
                <w:szCs w:val="28"/>
              </w:rPr>
              <w:t>200,285</w:t>
            </w:r>
          </w:p>
        </w:tc>
      </w:tr>
    </w:tbl>
    <w:p w14:paraId="798DE09B" w14:textId="77777777" w:rsidR="008516C8" w:rsidRPr="00C35F6E" w:rsidRDefault="008516C8" w:rsidP="008516C8">
      <w:pPr>
        <w:tabs>
          <w:tab w:val="left" w:pos="540"/>
          <w:tab w:val="left" w:pos="720"/>
        </w:tabs>
        <w:snapToGrid w:val="0"/>
        <w:spacing w:line="240" w:lineRule="auto"/>
        <w:jc w:val="thaiDistribute"/>
        <w:outlineLvl w:val="0"/>
        <w:rPr>
          <w:rFonts w:ascii="Angsana New" w:hAnsi="Angsana New"/>
          <w:spacing w:val="-4"/>
          <w:sz w:val="16"/>
          <w:szCs w:val="16"/>
        </w:rPr>
      </w:pPr>
    </w:p>
    <w:p w14:paraId="5DFA9322" w14:textId="613DC84F" w:rsidR="008516C8" w:rsidRPr="00C35F6E" w:rsidRDefault="008516C8" w:rsidP="00C35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thaiDistribute"/>
        <w:rPr>
          <w:rFonts w:ascii="Angsana New" w:hAnsi="Angsana New"/>
          <w:sz w:val="28"/>
          <w:szCs w:val="28"/>
        </w:rPr>
      </w:pPr>
      <w:r w:rsidRPr="008516C8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6468F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8516C8">
        <w:rPr>
          <w:rFonts w:ascii="Angsana New" w:hAnsi="Angsana New"/>
          <w:sz w:val="28"/>
          <w:szCs w:val="28"/>
          <w:cs/>
        </w:rPr>
        <w:t xml:space="preserve"> </w:t>
      </w:r>
      <w:r w:rsidRPr="008516C8">
        <w:rPr>
          <w:rFonts w:ascii="Angsana New" w:hAnsi="Angsana New"/>
          <w:sz w:val="28"/>
          <w:szCs w:val="28"/>
        </w:rPr>
        <w:t xml:space="preserve">2567 </w:t>
      </w:r>
      <w:r w:rsidRPr="008516C8">
        <w:rPr>
          <w:rFonts w:ascii="Angsana New" w:hAnsi="Angsana New"/>
          <w:sz w:val="28"/>
          <w:szCs w:val="28"/>
          <w:cs/>
        </w:rPr>
        <w:t>แล</w:t>
      </w:r>
      <w:r w:rsidR="00121B61">
        <w:rPr>
          <w:rFonts w:ascii="Angsana New" w:hAnsi="Angsana New" w:hint="cs"/>
          <w:sz w:val="28"/>
          <w:szCs w:val="28"/>
          <w:cs/>
        </w:rPr>
        <w:t>ะ</w:t>
      </w:r>
      <w:r w:rsidRPr="008516C8">
        <w:rPr>
          <w:rFonts w:ascii="Angsana New" w:hAnsi="Angsana New"/>
          <w:sz w:val="28"/>
          <w:szCs w:val="28"/>
          <w:cs/>
        </w:rPr>
        <w:t xml:space="preserve"> </w:t>
      </w:r>
      <w:r w:rsidRPr="008516C8">
        <w:rPr>
          <w:rFonts w:ascii="Angsana New" w:hAnsi="Angsana New"/>
          <w:sz w:val="28"/>
          <w:szCs w:val="28"/>
        </w:rPr>
        <w:t xml:space="preserve">2566 </w:t>
      </w:r>
      <w:r w:rsidRPr="008516C8">
        <w:rPr>
          <w:rFonts w:ascii="Angsana New" w:hAnsi="Angsana New"/>
          <w:sz w:val="28"/>
          <w:szCs w:val="28"/>
          <w:cs/>
        </w:rPr>
        <w:t xml:space="preserve">บริษัทได้จดจำนองที่ดินรอการพัฒนา จำนวน </w:t>
      </w:r>
      <w:r w:rsidRPr="008516C8">
        <w:rPr>
          <w:rFonts w:ascii="Angsana New" w:hAnsi="Angsana New"/>
          <w:sz w:val="28"/>
          <w:szCs w:val="28"/>
        </w:rPr>
        <w:t>8</w:t>
      </w:r>
      <w:r w:rsidRPr="008516C8">
        <w:rPr>
          <w:rFonts w:ascii="Angsana New" w:hAnsi="Angsana New"/>
          <w:sz w:val="28"/>
          <w:szCs w:val="28"/>
          <w:cs/>
        </w:rPr>
        <w:t xml:space="preserve"> แปลง</w:t>
      </w:r>
      <w:r w:rsidRPr="008516C8">
        <w:rPr>
          <w:rFonts w:ascii="Angsana New" w:hAnsi="Angsana New"/>
          <w:sz w:val="28"/>
          <w:szCs w:val="28"/>
        </w:rPr>
        <w:t xml:space="preserve"> </w:t>
      </w:r>
      <w:r w:rsidRPr="008516C8">
        <w:rPr>
          <w:rFonts w:ascii="Angsana New" w:hAnsi="Angsana New"/>
          <w:sz w:val="28"/>
          <w:szCs w:val="28"/>
          <w:cs/>
        </w:rPr>
        <w:t>เพื่อเป็นหลักประกันวงเงินกู้ยืมระย</w:t>
      </w:r>
      <w:r w:rsidR="00C35F6E">
        <w:rPr>
          <w:rFonts w:ascii="Angsana New" w:hAnsi="Angsana New" w:hint="cs"/>
          <w:sz w:val="28"/>
          <w:szCs w:val="28"/>
          <w:cs/>
        </w:rPr>
        <w:t>ะ</w:t>
      </w:r>
      <w:r w:rsidRPr="008516C8">
        <w:rPr>
          <w:rFonts w:ascii="Angsana New" w:hAnsi="Angsana New"/>
          <w:sz w:val="28"/>
          <w:szCs w:val="28"/>
          <w:cs/>
        </w:rPr>
        <w:t xml:space="preserve">สั้นและวงเงินกู้ยืมระยะยาวกับสถาบันการเงินในประเทศสองแห่ง โดยมีมูลค่าสุทธิตามบัญชีจำนวนเงินรวม </w:t>
      </w:r>
      <w:r w:rsidRPr="008516C8">
        <w:rPr>
          <w:rFonts w:ascii="Angsana New" w:hAnsi="Angsana New"/>
          <w:sz w:val="28"/>
          <w:szCs w:val="28"/>
        </w:rPr>
        <w:t>131.3</w:t>
      </w:r>
      <w:r w:rsidRPr="008516C8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19387A7" w14:textId="77777777" w:rsidR="00C35F6E" w:rsidRDefault="00C35F6E" w:rsidP="008516C8">
      <w:pPr>
        <w:tabs>
          <w:tab w:val="clear" w:pos="454"/>
          <w:tab w:val="left" w:pos="142"/>
          <w:tab w:val="left" w:pos="540"/>
          <w:tab w:val="left" w:pos="720"/>
        </w:tabs>
        <w:snapToGrid w:val="0"/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0AEF3A6" w14:textId="1DDC82CE" w:rsidR="00696179" w:rsidRPr="00696179" w:rsidRDefault="00696179" w:rsidP="008516C8">
      <w:pPr>
        <w:tabs>
          <w:tab w:val="clear" w:pos="454"/>
          <w:tab w:val="left" w:pos="142"/>
          <w:tab w:val="left" w:pos="540"/>
          <w:tab w:val="left" w:pos="720"/>
        </w:tabs>
        <w:snapToGrid w:val="0"/>
        <w:spacing w:line="240" w:lineRule="auto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29 </w:t>
      </w:r>
      <w:r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hAnsi="Angsana New"/>
          <w:sz w:val="28"/>
          <w:szCs w:val="28"/>
        </w:rPr>
        <w:t xml:space="preserve">2567 </w:t>
      </w:r>
      <w:r w:rsidRPr="00696179">
        <w:rPr>
          <w:rFonts w:ascii="Angsana New" w:hAnsi="Angsana New"/>
          <w:sz w:val="28"/>
          <w:szCs w:val="28"/>
          <w:cs/>
        </w:rPr>
        <w:t>บริษัท เอเซียพัฒนา แลนด์ จำกัด</w:t>
      </w:r>
      <w:r>
        <w:rPr>
          <w:rFonts w:ascii="Angsana New" w:hAnsi="Angsana New" w:hint="cs"/>
          <w:sz w:val="28"/>
          <w:szCs w:val="28"/>
          <w:cs/>
        </w:rPr>
        <w:t xml:space="preserve"> (บริษัทย่อย) ตกลงทำสัญญาจะซื้อจะขายที่ดิน จำนวน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แปลง เนื้อที่ </w:t>
      </w:r>
      <w:r>
        <w:rPr>
          <w:rFonts w:ascii="Angsana New" w:hAnsi="Angsana New"/>
          <w:sz w:val="28"/>
          <w:szCs w:val="28"/>
        </w:rPr>
        <w:t xml:space="preserve">39 </w:t>
      </w:r>
      <w:r>
        <w:rPr>
          <w:rFonts w:ascii="Angsana New" w:hAnsi="Angsana New" w:hint="cs"/>
          <w:sz w:val="28"/>
          <w:szCs w:val="28"/>
          <w:cs/>
        </w:rPr>
        <w:t xml:space="preserve">ไร่ </w:t>
      </w:r>
      <w:r>
        <w:rPr>
          <w:rFonts w:ascii="Angsana New" w:hAnsi="Angsana New"/>
          <w:sz w:val="28"/>
          <w:szCs w:val="28"/>
        </w:rPr>
        <w:t xml:space="preserve">2 </w:t>
      </w:r>
      <w:r>
        <w:rPr>
          <w:rFonts w:ascii="Angsana New" w:hAnsi="Angsana New" w:hint="cs"/>
          <w:sz w:val="28"/>
          <w:szCs w:val="28"/>
          <w:cs/>
        </w:rPr>
        <w:t xml:space="preserve">งาน </w:t>
      </w:r>
      <w:r>
        <w:rPr>
          <w:rFonts w:ascii="Angsana New" w:hAnsi="Angsana New"/>
          <w:sz w:val="28"/>
          <w:szCs w:val="28"/>
        </w:rPr>
        <w:t xml:space="preserve">75 </w:t>
      </w:r>
      <w:r>
        <w:rPr>
          <w:rFonts w:ascii="Angsana New" w:hAnsi="Angsana New" w:hint="cs"/>
          <w:sz w:val="28"/>
          <w:szCs w:val="28"/>
          <w:cs/>
        </w:rPr>
        <w:t xml:space="preserve">ตารางวา กับบริษัทที่ไม่เกี่ยวข้องกันแห่งหนึ่ง จำนวนเงิน </w:t>
      </w:r>
      <w:r>
        <w:rPr>
          <w:rFonts w:ascii="Angsana New" w:hAnsi="Angsana New"/>
          <w:sz w:val="28"/>
          <w:szCs w:val="28"/>
        </w:rPr>
        <w:t xml:space="preserve">40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และบริษัทย่อยได้รับชำระเงินมัดจำ จำนวน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ส่วนที่เหลือจะรับชำระวันที่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 xml:space="preserve">10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และวันที่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2569 </w:t>
      </w:r>
      <w:r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 xml:space="preserve">10 </w:t>
      </w:r>
      <w:r w:rsidR="00BE476A">
        <w:rPr>
          <w:rFonts w:ascii="Angsana New" w:hAnsi="Angsana New" w:hint="cs"/>
          <w:sz w:val="28"/>
          <w:szCs w:val="28"/>
          <w:cs/>
        </w:rPr>
        <w:t xml:space="preserve">  </w:t>
      </w:r>
      <w:r>
        <w:rPr>
          <w:rFonts w:ascii="Angsana New" w:hAnsi="Angsana New" w:hint="cs"/>
          <w:sz w:val="28"/>
          <w:szCs w:val="28"/>
          <w:cs/>
        </w:rPr>
        <w:t>ล้านบาท พร้อมโอนกรรมสิทธิ์ เมื่อชำระค่าซื้อที่ดินครบถ้วน</w:t>
      </w:r>
      <w:r w:rsidR="0068559B">
        <w:rPr>
          <w:rFonts w:ascii="Angsana New" w:hAnsi="Angsana New"/>
          <w:sz w:val="28"/>
          <w:szCs w:val="28"/>
        </w:rPr>
        <w:t xml:space="preserve"> </w:t>
      </w:r>
      <w:r w:rsidR="0068559B">
        <w:rPr>
          <w:rFonts w:ascii="Angsana New" w:hAnsi="Angsana New" w:hint="cs"/>
          <w:sz w:val="28"/>
          <w:szCs w:val="28"/>
          <w:cs/>
        </w:rPr>
        <w:t>บริษัทย่อยบันทึกการรับเงินมัดจำค่าซื้อที่ดินดังกล่าวไว้ที่หนี้สิน   ไม่หมุนเวียนอื่น</w:t>
      </w:r>
    </w:p>
    <w:p w14:paraId="09281633" w14:textId="77777777" w:rsidR="00696179" w:rsidRPr="00C35F6E" w:rsidRDefault="00696179" w:rsidP="008516C8">
      <w:pPr>
        <w:tabs>
          <w:tab w:val="clear" w:pos="454"/>
          <w:tab w:val="left" w:pos="142"/>
          <w:tab w:val="left" w:pos="540"/>
          <w:tab w:val="left" w:pos="720"/>
        </w:tabs>
        <w:snapToGrid w:val="0"/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12B0E92" w14:textId="1199BA7A" w:rsidR="008516C8" w:rsidRPr="00C35F6E" w:rsidRDefault="008516C8" w:rsidP="008516C8">
      <w:pPr>
        <w:tabs>
          <w:tab w:val="clear" w:pos="454"/>
          <w:tab w:val="left" w:pos="142"/>
          <w:tab w:val="left" w:pos="540"/>
          <w:tab w:val="left" w:pos="720"/>
        </w:tabs>
        <w:snapToGrid w:val="0"/>
        <w:spacing w:line="240" w:lineRule="auto"/>
        <w:jc w:val="thaiDistribute"/>
        <w:outlineLvl w:val="0"/>
        <w:rPr>
          <w:rFonts w:ascii="Angsana New" w:hAnsi="Angsana New"/>
          <w:spacing w:val="-4"/>
          <w:sz w:val="14"/>
          <w:szCs w:val="14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Pr="000A02F4">
        <w:rPr>
          <w:rFonts w:ascii="Angsana New" w:hAnsi="Angsana New"/>
          <w:sz w:val="28"/>
          <w:szCs w:val="28"/>
          <w:cs/>
        </w:rPr>
        <w:t>บริษัทได้จัดให้ผู้ประเมินราคาอิสระทำการประเมินมูลค่ายุติธรรมของที่ดินรอการพัฒนาโดย</w:t>
      </w:r>
      <w:r w:rsidRPr="007D4882">
        <w:rPr>
          <w:rFonts w:ascii="Angsana New" w:hAnsi="Angsana New"/>
          <w:sz w:val="28"/>
          <w:szCs w:val="28"/>
          <w:cs/>
        </w:rPr>
        <w:t>ใช้วิธีเปรียบเทียบมูลค่าตลาด (</w:t>
      </w:r>
      <w:r w:rsidRPr="007D4882">
        <w:rPr>
          <w:rFonts w:ascii="Angsana New" w:hAnsi="Angsana New"/>
          <w:sz w:val="28"/>
          <w:szCs w:val="28"/>
        </w:rPr>
        <w:t xml:space="preserve">Market Comparison Approach) </w:t>
      </w:r>
      <w:r w:rsidRPr="007D4882">
        <w:rPr>
          <w:rFonts w:ascii="Angsana New" w:hAnsi="Angsana New"/>
          <w:sz w:val="28"/>
          <w:szCs w:val="28"/>
          <w:cs/>
        </w:rPr>
        <w:t>เป็นเกณฑ์ในการพิจารณากำหนดมูลค่าทรัพย์สิน โดยผู้ประเมินราคา</w:t>
      </w:r>
      <w:r w:rsidRPr="000A02F4">
        <w:rPr>
          <w:rFonts w:ascii="Angsana New" w:hAnsi="Angsana New"/>
          <w:sz w:val="28"/>
          <w:szCs w:val="28"/>
          <w:cs/>
        </w:rPr>
        <w:t>อิสระได้ประเมินมูลค่ายุติธรรมของที่ดินรอการพัฒนาดังกล่าวสูงกว่ามูลค่าสุทธิตามบัญชี</w:t>
      </w:r>
      <w:r>
        <w:rPr>
          <w:rFonts w:ascii="Angsana New" w:hAnsi="Angsana New" w:hint="cs"/>
          <w:sz w:val="28"/>
          <w:szCs w:val="28"/>
          <w:cs/>
        </w:rPr>
        <w:t xml:space="preserve"> ซึ่งการวัดมูลค่ายุติธรรมดังกล่าวถูกจัดลำดับชั้นในระดับที่ </w:t>
      </w:r>
      <w:r>
        <w:rPr>
          <w:rFonts w:ascii="Angsana New" w:hAnsi="Angsana New"/>
          <w:sz w:val="28"/>
          <w:szCs w:val="28"/>
        </w:rPr>
        <w:t>2</w:t>
      </w:r>
    </w:p>
    <w:p w14:paraId="47049303" w14:textId="77777777" w:rsidR="00C35F6E" w:rsidRPr="00C35F6E" w:rsidRDefault="00C35F6E" w:rsidP="00C35F6E">
      <w:pPr>
        <w:tabs>
          <w:tab w:val="clear" w:pos="454"/>
          <w:tab w:val="left" w:pos="142"/>
          <w:tab w:val="left" w:pos="540"/>
          <w:tab w:val="left" w:pos="720"/>
        </w:tabs>
        <w:snapToGrid w:val="0"/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D84AA5E" w14:textId="38EA9E19" w:rsidR="008516C8" w:rsidRPr="00C35F6E" w:rsidRDefault="008516C8" w:rsidP="00C35F6E">
      <w:pPr>
        <w:tabs>
          <w:tab w:val="clear" w:pos="454"/>
          <w:tab w:val="left" w:pos="142"/>
          <w:tab w:val="left" w:pos="540"/>
          <w:tab w:val="left" w:pos="720"/>
        </w:tabs>
        <w:snapToGrid w:val="0"/>
        <w:spacing w:line="240" w:lineRule="auto"/>
        <w:jc w:val="thaiDistribute"/>
        <w:outlineLvl w:val="0"/>
        <w:rPr>
          <w:rFonts w:ascii="Angsana New" w:hAnsi="Angsana New"/>
          <w:sz w:val="28"/>
          <w:szCs w:val="28"/>
        </w:rPr>
      </w:pPr>
      <w:r w:rsidRPr="001C6632">
        <w:rPr>
          <w:rFonts w:ascii="Angsana New" w:hAnsi="Angsana New" w:hint="cs"/>
          <w:sz w:val="28"/>
          <w:szCs w:val="28"/>
          <w:cs/>
        </w:rPr>
        <w:t>อย่างไรก็ดี</w:t>
      </w:r>
      <w:r>
        <w:rPr>
          <w:rFonts w:ascii="Angsana New" w:hAnsi="Angsana New" w:hint="cs"/>
          <w:sz w:val="28"/>
          <w:szCs w:val="28"/>
          <w:cs/>
        </w:rPr>
        <w:t xml:space="preserve"> ฝ่ายบริหารพิจารณากา</w:t>
      </w:r>
      <w:r w:rsidR="002D40A0">
        <w:rPr>
          <w:rFonts w:ascii="Angsana New" w:hAnsi="Angsana New" w:hint="cs"/>
          <w:sz w:val="28"/>
          <w:szCs w:val="28"/>
          <w:cs/>
        </w:rPr>
        <w:t>รบันทึกค่าเผื่อการ</w:t>
      </w:r>
      <w:r>
        <w:rPr>
          <w:rFonts w:ascii="Angsana New" w:hAnsi="Angsana New" w:hint="cs"/>
          <w:sz w:val="28"/>
          <w:szCs w:val="28"/>
          <w:cs/>
        </w:rPr>
        <w:t>ด้อยค่าของที่ดินรอการพัฒนาของบริษัทย่อยแห่งหนึ่ง เนื่องจากที่ดินรอการพัฒนาดังกล่าวมีผู้บุกรุก</w:t>
      </w:r>
      <w:r w:rsidR="002D40A0">
        <w:rPr>
          <w:rFonts w:ascii="Angsana New" w:hAnsi="Angsana New" w:hint="cs"/>
          <w:sz w:val="28"/>
          <w:szCs w:val="28"/>
          <w:cs/>
        </w:rPr>
        <w:t>ที่ดินดังกล่าว</w:t>
      </w:r>
      <w:r>
        <w:rPr>
          <w:rFonts w:ascii="Angsana New" w:hAnsi="Angsana New" w:hint="cs"/>
          <w:sz w:val="28"/>
          <w:szCs w:val="28"/>
          <w:cs/>
        </w:rPr>
        <w:t>จำนวนมาก</w:t>
      </w:r>
      <w:r w:rsidR="002D40A0">
        <w:rPr>
          <w:rFonts w:ascii="Angsana New" w:hAnsi="Angsana New" w:hint="cs"/>
          <w:sz w:val="28"/>
          <w:szCs w:val="28"/>
          <w:cs/>
        </w:rPr>
        <w:t>ในปัจจุบัน</w:t>
      </w:r>
    </w:p>
    <w:p w14:paraId="37D329FD" w14:textId="77777777" w:rsidR="00C35F6E" w:rsidRPr="00C35F6E" w:rsidRDefault="00C35F6E" w:rsidP="008516C8">
      <w:pPr>
        <w:rPr>
          <w:rFonts w:ascii="Angsana New" w:eastAsia="Map Symbols" w:hAnsi="Angsana New"/>
          <w:sz w:val="16"/>
          <w:szCs w:val="16"/>
        </w:rPr>
      </w:pPr>
    </w:p>
    <w:p w14:paraId="7588BAFA" w14:textId="1588AFF6" w:rsidR="008516C8" w:rsidRPr="00C57092" w:rsidRDefault="008516C8" w:rsidP="008516C8">
      <w:pPr>
        <w:rPr>
          <w:rFonts w:ascii="Angsana New" w:eastAsia="Map Symbols" w:hAnsi="Angsana New"/>
          <w:sz w:val="28"/>
          <w:szCs w:val="28"/>
        </w:rPr>
      </w:pPr>
      <w:r w:rsidRPr="00C57092">
        <w:rPr>
          <w:rFonts w:ascii="Angsana New" w:eastAsia="Map Symbols" w:hAnsi="Angsana New"/>
          <w:sz w:val="28"/>
          <w:szCs w:val="28"/>
          <w:cs/>
        </w:rPr>
        <w:t>รายการเปลี่ยนแปลงของบัญชีค่าเผื่อการ</w:t>
      </w:r>
      <w:r>
        <w:rPr>
          <w:rFonts w:ascii="Angsana New" w:eastAsia="Map Symbols" w:hAnsi="Angsana New" w:hint="cs"/>
          <w:sz w:val="28"/>
          <w:szCs w:val="28"/>
          <w:cs/>
        </w:rPr>
        <w:t>ด้อยค่า</w:t>
      </w:r>
      <w:r w:rsidRPr="00C57092">
        <w:rPr>
          <w:rFonts w:ascii="Angsana New" w:eastAsia="Map Symbols" w:hAnsi="Angsana New"/>
          <w:sz w:val="28"/>
          <w:szCs w:val="28"/>
          <w:cs/>
        </w:rPr>
        <w:t xml:space="preserve">สำหรับปีสิ้นสุดวันที่ </w:t>
      </w:r>
      <w:r w:rsidRPr="00C57092">
        <w:rPr>
          <w:rFonts w:ascii="Angsana New" w:eastAsia="Map Symbols" w:hAnsi="Angsana New"/>
          <w:sz w:val="28"/>
          <w:szCs w:val="28"/>
        </w:rPr>
        <w:t>31</w:t>
      </w:r>
      <w:r w:rsidRPr="00C57092">
        <w:rPr>
          <w:rFonts w:ascii="Angsana New" w:eastAsia="Map Symbols" w:hAnsi="Angsana New"/>
          <w:sz w:val="28"/>
          <w:szCs w:val="28"/>
          <w:cs/>
        </w:rPr>
        <w:t xml:space="preserve"> ธันวาคม </w:t>
      </w:r>
      <w:r w:rsidRPr="00C57092">
        <w:rPr>
          <w:rFonts w:ascii="Angsana New" w:eastAsia="Map Symbols" w:hAnsi="Angsana New"/>
          <w:sz w:val="28"/>
          <w:szCs w:val="28"/>
        </w:rPr>
        <w:t>256</w:t>
      </w:r>
      <w:r>
        <w:rPr>
          <w:rFonts w:ascii="Angsana New" w:eastAsia="Map Symbols" w:hAnsi="Angsana New"/>
          <w:sz w:val="28"/>
          <w:szCs w:val="28"/>
        </w:rPr>
        <w:t>7</w:t>
      </w:r>
      <w:r w:rsidRPr="00C57092">
        <w:rPr>
          <w:rFonts w:ascii="Angsana New" w:eastAsia="Map Symbols" w:hAnsi="Angsana New" w:hint="cs"/>
          <w:sz w:val="28"/>
          <w:szCs w:val="28"/>
          <w:cs/>
        </w:rPr>
        <w:t xml:space="preserve"> และ </w:t>
      </w:r>
      <w:r w:rsidRPr="00C57092">
        <w:rPr>
          <w:rFonts w:ascii="Angsana New" w:eastAsia="Map Symbols" w:hAnsi="Angsana New"/>
          <w:sz w:val="28"/>
          <w:szCs w:val="28"/>
        </w:rPr>
        <w:t>256</w:t>
      </w:r>
      <w:r>
        <w:rPr>
          <w:rFonts w:ascii="Angsana New" w:eastAsia="Map Symbols" w:hAnsi="Angsana New"/>
          <w:sz w:val="28"/>
          <w:szCs w:val="28"/>
        </w:rPr>
        <w:t>6</w:t>
      </w:r>
      <w:r w:rsidRPr="00C57092">
        <w:rPr>
          <w:rFonts w:ascii="Angsana New" w:eastAsia="Map Symbols" w:hAnsi="Angsana New" w:hint="cs"/>
          <w:sz w:val="28"/>
          <w:szCs w:val="28"/>
          <w:cs/>
        </w:rPr>
        <w:t xml:space="preserve"> </w:t>
      </w:r>
      <w:r w:rsidRPr="00C57092">
        <w:rPr>
          <w:rFonts w:ascii="Angsana New" w:eastAsia="Map Symbols" w:hAnsi="Angsana New"/>
          <w:sz w:val="28"/>
          <w:szCs w:val="28"/>
          <w:cs/>
        </w:rPr>
        <w:t>สรุปได้ดังนี้</w:t>
      </w:r>
    </w:p>
    <w:p w14:paraId="2847E439" w14:textId="77777777" w:rsidR="008516C8" w:rsidRDefault="008516C8" w:rsidP="0085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sz w:val="16"/>
          <w:szCs w:val="16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48"/>
        <w:gridCol w:w="1176"/>
        <w:gridCol w:w="240"/>
        <w:gridCol w:w="1173"/>
        <w:gridCol w:w="236"/>
        <w:gridCol w:w="1192"/>
        <w:gridCol w:w="238"/>
        <w:gridCol w:w="1102"/>
      </w:tblGrid>
      <w:tr w:rsidR="00C35F6E" w:rsidRPr="004B4ABD" w14:paraId="72096938" w14:textId="77777777" w:rsidTr="00C35F6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C4F6B9" w14:textId="77777777" w:rsidR="00C35F6E" w:rsidRPr="004B4ABD" w:rsidRDefault="00C35F6E" w:rsidP="000337A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F218" w14:textId="77777777" w:rsidR="00C35F6E" w:rsidRPr="004B4ABD" w:rsidRDefault="00C35F6E" w:rsidP="000337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35F6E" w:rsidRPr="004B4ABD" w14:paraId="45496E8B" w14:textId="77777777" w:rsidTr="00C35F6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E1675C3" w14:textId="77777777" w:rsidR="00C35F6E" w:rsidRPr="004B4ABD" w:rsidRDefault="00C35F6E" w:rsidP="000337A7">
            <w:pPr>
              <w:ind w:right="-2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0B3BF" w14:textId="77777777" w:rsidR="00C35F6E" w:rsidRPr="004B4ABD" w:rsidRDefault="00C35F6E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BEC949C" w14:textId="77777777" w:rsidR="00C35F6E" w:rsidRPr="004B4ABD" w:rsidRDefault="00C35F6E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DDFA5" w14:textId="77777777" w:rsidR="00C35F6E" w:rsidRPr="004B4ABD" w:rsidRDefault="00C35F6E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5F6E" w:rsidRPr="004B4ABD" w14:paraId="151BC90A" w14:textId="77777777" w:rsidTr="00C35F6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22ADC7" w14:textId="77777777" w:rsidR="00C35F6E" w:rsidRPr="004B4ABD" w:rsidRDefault="00C35F6E" w:rsidP="000337A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2671789F" w14:textId="77777777" w:rsidR="00C35F6E" w:rsidRPr="004B4ABD" w:rsidRDefault="00C35F6E" w:rsidP="000337A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A2D309E" w14:textId="77777777" w:rsidR="00C35F6E" w:rsidRPr="004B4ABD" w:rsidRDefault="00C35F6E" w:rsidP="000337A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62AF1AD4" w14:textId="77777777" w:rsidR="00C35F6E" w:rsidRPr="004B4ABD" w:rsidRDefault="00C35F6E" w:rsidP="000337A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2A51366" w14:textId="77777777" w:rsidR="00C35F6E" w:rsidRPr="004B4ABD" w:rsidRDefault="00C35F6E" w:rsidP="000337A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</w:tcPr>
          <w:p w14:paraId="41E62ED5" w14:textId="6B3E4F3A" w:rsidR="00C35F6E" w:rsidRPr="004B4ABD" w:rsidRDefault="00C35F6E" w:rsidP="000337A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</w:rPr>
              <w:t>256</w:t>
            </w:r>
            <w:r w:rsidR="002D40A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369F881B" w14:textId="77777777" w:rsidR="00C35F6E" w:rsidRPr="004B4ABD" w:rsidRDefault="00C35F6E" w:rsidP="000337A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</w:tcPr>
          <w:p w14:paraId="21354EC6" w14:textId="4F0208A9" w:rsidR="00C35F6E" w:rsidRPr="004B4ABD" w:rsidRDefault="00C35F6E" w:rsidP="000337A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</w:rPr>
              <w:t>256</w:t>
            </w:r>
            <w:r w:rsidR="002D40A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35F6E" w:rsidRPr="004B4ABD" w14:paraId="24C6ED04" w14:textId="77777777" w:rsidTr="00C35F6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5FC4691" w14:textId="77777777" w:rsidR="00C35F6E" w:rsidRPr="004B4ABD" w:rsidRDefault="00C35F6E" w:rsidP="000337A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B4ABD">
              <w:rPr>
                <w:rFonts w:ascii="Angsana New" w:hAnsi="Angsana New"/>
                <w:sz w:val="28"/>
                <w:szCs w:val="28"/>
              </w:rPr>
              <w:t>1</w:t>
            </w: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22E3" w14:textId="77777777" w:rsidR="00C35F6E" w:rsidRPr="00FF2A75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64,288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A431BC2" w14:textId="77777777" w:rsidR="00C35F6E" w:rsidRPr="004B4ABD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AB47" w14:textId="77777777" w:rsidR="00C35F6E" w:rsidRPr="004B4ABD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93BFC7" w14:textId="77777777" w:rsidR="00C35F6E" w:rsidRPr="004B4ABD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E7DE" w14:textId="77777777" w:rsidR="00C35F6E" w:rsidRPr="004B4ABD" w:rsidRDefault="00C35F6E" w:rsidP="000337A7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03C20CA" w14:textId="77777777" w:rsidR="00C35F6E" w:rsidRPr="004B4ABD" w:rsidRDefault="00C35F6E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C9DD" w14:textId="77777777" w:rsidR="00C35F6E" w:rsidRPr="004B4ABD" w:rsidRDefault="00C35F6E" w:rsidP="000337A7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C35F6E" w:rsidRPr="004B4ABD" w14:paraId="42E9F661" w14:textId="77777777" w:rsidTr="00C35F6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F8219" w14:textId="6E1DCA93" w:rsidR="00C35F6E" w:rsidRPr="004B4ABD" w:rsidRDefault="00C35F6E" w:rsidP="00C35F6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>บวก ขาดทุนจากการ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ด้อยค่าสำหรับปี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7CAEFC81" w14:textId="77777777" w:rsidR="00C35F6E" w:rsidRPr="00FF2A75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90,705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019D1C7" w14:textId="77777777" w:rsidR="00C35F6E" w:rsidRPr="004B4ABD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14:paraId="5991B54E" w14:textId="77777777" w:rsidR="00C35F6E" w:rsidRDefault="00C35F6E" w:rsidP="000337A7">
            <w:pPr>
              <w:ind w:right="-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13,029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E54E66" w14:textId="77777777" w:rsidR="00C35F6E" w:rsidRPr="004B4ABD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8FD6976" w14:textId="77777777" w:rsidR="00C35F6E" w:rsidRPr="004B4ABD" w:rsidRDefault="00C35F6E" w:rsidP="000337A7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CC39580" w14:textId="77777777" w:rsidR="00C35F6E" w:rsidRPr="004B4ABD" w:rsidRDefault="00C35F6E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B5432" w14:textId="77777777" w:rsidR="00C35F6E" w:rsidRPr="004B4ABD" w:rsidRDefault="00C35F6E" w:rsidP="000337A7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F6E" w:rsidRPr="004B4ABD" w14:paraId="4950664E" w14:textId="77777777" w:rsidTr="00C35F6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9DB697" w14:textId="77777777" w:rsidR="00C35F6E" w:rsidRPr="004B4ABD" w:rsidRDefault="00C35F6E" w:rsidP="000337A7">
            <w:pPr>
              <w:ind w:firstLine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B4ABD">
              <w:rPr>
                <w:rFonts w:ascii="Angsana New" w:hAnsi="Angsana New"/>
                <w:sz w:val="28"/>
                <w:szCs w:val="28"/>
              </w:rPr>
              <w:t>31</w:t>
            </w:r>
            <w:r w:rsidRPr="004B4AB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2800B" w14:textId="77777777" w:rsidR="00C35F6E" w:rsidRPr="00FF2A75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154,993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0A700E3" w14:textId="77777777" w:rsidR="00C35F6E" w:rsidRPr="004B4ABD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9C49B" w14:textId="77777777" w:rsidR="00C35F6E" w:rsidRPr="004B4ABD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64,288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A58345D" w14:textId="77777777" w:rsidR="00C35F6E" w:rsidRPr="004B4ABD" w:rsidRDefault="00C35F6E" w:rsidP="0003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DDCD9E" w14:textId="77777777" w:rsidR="00C35F6E" w:rsidRPr="004B4ABD" w:rsidRDefault="00C35F6E" w:rsidP="000337A7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5C260D93" w14:textId="77777777" w:rsidR="00C35F6E" w:rsidRPr="004B4ABD" w:rsidRDefault="00C35F6E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E39ED0" w14:textId="77777777" w:rsidR="00C35F6E" w:rsidRPr="004B4ABD" w:rsidRDefault="00C35F6E" w:rsidP="0003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96A349" w14:textId="77777777" w:rsidR="00C35F6E" w:rsidRDefault="00C35F6E" w:rsidP="0085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sz w:val="16"/>
          <w:szCs w:val="16"/>
        </w:rPr>
      </w:pPr>
    </w:p>
    <w:p w14:paraId="18175B42" w14:textId="77777777" w:rsidR="00C35F6E" w:rsidRDefault="00C35F6E" w:rsidP="0085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sz w:val="16"/>
          <w:szCs w:val="16"/>
        </w:rPr>
      </w:pPr>
    </w:p>
    <w:p w14:paraId="59AE7879" w14:textId="77777777" w:rsidR="00C35F6E" w:rsidRDefault="00C35F6E" w:rsidP="0085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sz w:val="16"/>
          <w:szCs w:val="16"/>
        </w:rPr>
      </w:pPr>
    </w:p>
    <w:p w14:paraId="0184BC4A" w14:textId="77777777" w:rsidR="00E65DCE" w:rsidRPr="00C35F6E" w:rsidRDefault="00E65DCE" w:rsidP="0085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22"/>
        <w:jc w:val="both"/>
        <w:rPr>
          <w:rFonts w:ascii="Angsana New" w:hAnsi="Angsana New"/>
          <w:sz w:val="16"/>
          <w:szCs w:val="16"/>
        </w:rPr>
      </w:pPr>
    </w:p>
    <w:p w14:paraId="72ACB853" w14:textId="5FA97733" w:rsidR="00051C58" w:rsidRDefault="00897501" w:rsidP="00D00C0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964AA4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7B41443E" w14:textId="77777777" w:rsidR="000063B4" w:rsidRPr="000063B4" w:rsidRDefault="000063B4" w:rsidP="0000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2"/>
        <w:jc w:val="both"/>
        <w:rPr>
          <w:rFonts w:ascii="Angsana New" w:hAnsi="Angsana New"/>
          <w:sz w:val="16"/>
          <w:szCs w:val="16"/>
        </w:rPr>
      </w:pPr>
    </w:p>
    <w:p w14:paraId="113AFDFB" w14:textId="1F2E3205" w:rsidR="000063B4" w:rsidRPr="000063B4" w:rsidRDefault="000063B4" w:rsidP="0000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5"/>
        <w:jc w:val="both"/>
        <w:rPr>
          <w:rFonts w:ascii="Angsana New" w:hAnsi="Angsana New"/>
          <w:sz w:val="28"/>
          <w:szCs w:val="28"/>
        </w:rPr>
      </w:pPr>
      <w:r w:rsidRPr="000063B4">
        <w:rPr>
          <w:rFonts w:ascii="Angsana New" w:hAnsi="Angsana New"/>
          <w:sz w:val="28"/>
          <w:szCs w:val="28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0063B4">
        <w:rPr>
          <w:rFonts w:ascii="Angsana New" w:hAnsi="Angsana New"/>
          <w:sz w:val="28"/>
          <w:szCs w:val="28"/>
        </w:rPr>
        <w:t>31</w:t>
      </w:r>
      <w:r w:rsidRPr="000063B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063B4">
        <w:rPr>
          <w:rFonts w:ascii="Angsana New" w:hAnsi="Angsana New"/>
          <w:sz w:val="28"/>
          <w:szCs w:val="28"/>
        </w:rPr>
        <w:t>2567</w:t>
      </w:r>
      <w:r w:rsidRPr="000063B4">
        <w:rPr>
          <w:rFonts w:ascii="Angsana New" w:hAnsi="Angsana New"/>
          <w:sz w:val="28"/>
          <w:szCs w:val="28"/>
          <w:cs/>
        </w:rPr>
        <w:t xml:space="preserve"> และ </w:t>
      </w:r>
      <w:r w:rsidRPr="000063B4">
        <w:rPr>
          <w:rFonts w:ascii="Angsana New" w:hAnsi="Angsana New"/>
          <w:sz w:val="28"/>
          <w:szCs w:val="28"/>
        </w:rPr>
        <w:t>2566</w:t>
      </w:r>
      <w:r w:rsidRPr="000063B4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p w14:paraId="5DAB4F38" w14:textId="3E9A617B" w:rsidR="00D00C0B" w:rsidRPr="00AF7A07" w:rsidRDefault="00D00C0B" w:rsidP="0000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5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Y="-42"/>
        <w:tblW w:w="9780" w:type="dxa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309"/>
        <w:gridCol w:w="1701"/>
        <w:gridCol w:w="1243"/>
        <w:gridCol w:w="2017"/>
      </w:tblGrid>
      <w:tr w:rsidR="00D00C0B" w14:paraId="28211E51" w14:textId="77777777" w:rsidTr="00A21B03">
        <w:trPr>
          <w:trHeight w:val="390"/>
          <w:tblHeader/>
        </w:trPr>
        <w:tc>
          <w:tcPr>
            <w:tcW w:w="2093" w:type="dxa"/>
            <w:shd w:val="clear" w:color="auto" w:fill="auto"/>
          </w:tcPr>
          <w:p w14:paraId="547843D2" w14:textId="77777777" w:rsidR="00D00C0B" w:rsidRDefault="00D00C0B" w:rsidP="00A21B0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7" w:type="dxa"/>
            <w:gridSpan w:val="5"/>
            <w:shd w:val="clear" w:color="auto" w:fill="auto"/>
          </w:tcPr>
          <w:p w14:paraId="24CEAF20" w14:textId="77777777" w:rsidR="00D00C0B" w:rsidRDefault="00D00C0B" w:rsidP="00A21B0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0C0B" w14:paraId="2A45AD26" w14:textId="77777777" w:rsidTr="00A21B03">
        <w:trPr>
          <w:trHeight w:val="390"/>
          <w:tblHeader/>
        </w:trPr>
        <w:tc>
          <w:tcPr>
            <w:tcW w:w="2093" w:type="dxa"/>
            <w:shd w:val="clear" w:color="auto" w:fill="auto"/>
          </w:tcPr>
          <w:p w14:paraId="1994CC0A" w14:textId="77777777" w:rsidR="00D00C0B" w:rsidRDefault="00D00C0B" w:rsidP="00A21B0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C646176" w14:textId="77777777" w:rsidR="00D00C0B" w:rsidRDefault="00D00C0B" w:rsidP="00A21B0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7" w:type="dxa"/>
            <w:shd w:val="clear" w:color="auto" w:fill="auto"/>
          </w:tcPr>
          <w:p w14:paraId="31FBF729" w14:textId="77777777" w:rsidR="00D00C0B" w:rsidRDefault="00D00C0B" w:rsidP="00A21B0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C0B" w14:paraId="0DAFF2C0" w14:textId="77777777" w:rsidTr="00A21B03">
        <w:trPr>
          <w:trHeight w:val="390"/>
          <w:tblHeader/>
        </w:trPr>
        <w:tc>
          <w:tcPr>
            <w:tcW w:w="2093" w:type="dxa"/>
            <w:shd w:val="clear" w:color="auto" w:fill="auto"/>
          </w:tcPr>
          <w:p w14:paraId="4E1048B2" w14:textId="77777777" w:rsidR="00D00C0B" w:rsidRDefault="00D00C0B" w:rsidP="00A21B0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C1AFDA" w14:textId="77777777" w:rsidR="00D00C0B" w:rsidRDefault="00D00C0B" w:rsidP="00A21B0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ที่ดินเปล่าให้เช่า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E841A35" w14:textId="77777777" w:rsidR="00D00C0B" w:rsidRDefault="00D00C0B" w:rsidP="00A21B0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อาคารพาณิชย์ให้เช่า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EE3F32" w14:textId="77777777" w:rsidR="00D00C0B" w:rsidRDefault="00D00C0B" w:rsidP="00A21B0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อพาร์ทเมนท์ให้เช่า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AFB0FC5" w14:textId="77777777" w:rsidR="00D00C0B" w:rsidRDefault="00D00C0B" w:rsidP="00A21B0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7" w:type="dxa"/>
            <w:shd w:val="clear" w:color="auto" w:fill="auto"/>
            <w:vAlign w:val="bottom"/>
          </w:tcPr>
          <w:p w14:paraId="7C98D1A7" w14:textId="77777777" w:rsidR="00D00C0B" w:rsidRDefault="00D00C0B" w:rsidP="00A21B0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อาคารพาณิชย์ให้เช่า</w:t>
            </w:r>
          </w:p>
        </w:tc>
      </w:tr>
      <w:tr w:rsidR="00CB5CD6" w14:paraId="73E27751" w14:textId="77777777" w:rsidTr="005142ED">
        <w:trPr>
          <w:trHeight w:val="390"/>
          <w:tblHeader/>
        </w:trPr>
        <w:tc>
          <w:tcPr>
            <w:tcW w:w="2093" w:type="dxa"/>
            <w:shd w:val="clear" w:color="auto" w:fill="auto"/>
          </w:tcPr>
          <w:p w14:paraId="2726ACC3" w14:textId="4D7DCD6D" w:rsidR="00CB5CD6" w:rsidRDefault="00CB5CD6" w:rsidP="00CB5CD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BE85B1" w14:textId="77777777" w:rsidR="00CB5CD6" w:rsidRDefault="00CB5CD6" w:rsidP="00CB5CD6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551B8A67" w14:textId="77777777" w:rsidR="00CB5CD6" w:rsidRDefault="00CB5CD6" w:rsidP="00CB5CD6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99669D" w14:textId="77777777" w:rsidR="00CB5CD6" w:rsidRDefault="00CB5CD6" w:rsidP="00CB5CD6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4025CAB" w14:textId="77777777" w:rsidR="00CB5CD6" w:rsidRDefault="00CB5CD6" w:rsidP="00CB5CD6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14:paraId="29A9D87A" w14:textId="77777777" w:rsidR="00CB5CD6" w:rsidRDefault="00CB5CD6" w:rsidP="00CB5CD6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D6" w14:paraId="4DB25FA7" w14:textId="77777777" w:rsidTr="00A21B03">
        <w:trPr>
          <w:trHeight w:val="390"/>
          <w:tblHeader/>
        </w:trPr>
        <w:tc>
          <w:tcPr>
            <w:tcW w:w="2093" w:type="dxa"/>
            <w:shd w:val="clear" w:color="auto" w:fill="auto"/>
          </w:tcPr>
          <w:p w14:paraId="74392CE0" w14:textId="6E3EBDDD" w:rsidR="00CB5CD6" w:rsidRDefault="00CB5CD6" w:rsidP="00CB5CD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B92F9" w14:textId="7806BD5E" w:rsidR="00CB5CD6" w:rsidRDefault="00CB5CD6" w:rsidP="00CB5CD6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9,499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C22F34" w14:textId="359BC98B" w:rsidR="00CB5CD6" w:rsidRDefault="00CB5CD6" w:rsidP="00CB5CD6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161,589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99A213" w14:textId="348F9FDB" w:rsidR="00CB5CD6" w:rsidRDefault="00CB5CD6" w:rsidP="00CB5CD6">
            <w:pP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82,010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BEB97FA" w14:textId="04F45D8B" w:rsidR="00CB5CD6" w:rsidRDefault="00CB5CD6" w:rsidP="00CB5CD6">
            <w:pP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253,098</w:t>
            </w:r>
          </w:p>
        </w:tc>
        <w:tc>
          <w:tcPr>
            <w:tcW w:w="2017" w:type="dxa"/>
            <w:shd w:val="clear" w:color="auto" w:fill="auto"/>
            <w:vAlign w:val="bottom"/>
          </w:tcPr>
          <w:p w14:paraId="4832534C" w14:textId="2DB54DD4" w:rsidR="00CB5CD6" w:rsidRDefault="00CB5CD6" w:rsidP="00CB5CD6">
            <w:pP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51,049</w:t>
            </w:r>
          </w:p>
        </w:tc>
      </w:tr>
      <w:tr w:rsidR="00CB5CD6" w14:paraId="730C875B" w14:textId="77777777" w:rsidTr="005142ED">
        <w:trPr>
          <w:trHeight w:val="390"/>
          <w:tblHeader/>
        </w:trPr>
        <w:tc>
          <w:tcPr>
            <w:tcW w:w="2093" w:type="dxa"/>
            <w:shd w:val="clear" w:color="auto" w:fill="auto"/>
          </w:tcPr>
          <w:p w14:paraId="0A3AAD1E" w14:textId="1F777790" w:rsidR="00CB5CD6" w:rsidRDefault="00CB5CD6" w:rsidP="00CB5CD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01BA3" w14:textId="453295F8" w:rsidR="00CB5CD6" w:rsidRDefault="00CB5CD6" w:rsidP="00CB5CD6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D00F77B" w14:textId="40B02FF3" w:rsidR="00CB5CD6" w:rsidRDefault="00CB5CD6" w:rsidP="00CB5CD6">
            <w:pPr>
              <w:tabs>
                <w:tab w:val="decimal" w:pos="97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(14,816)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31D86" w14:textId="422C437C" w:rsidR="00CB5CD6" w:rsidRDefault="00CB5CD6" w:rsidP="00CB5CD6">
            <w:pPr>
              <w:tabs>
                <w:tab w:val="decimal" w:pos="97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(28,479)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33070A0" w14:textId="3725CD74" w:rsidR="00CB5CD6" w:rsidRDefault="00CB5CD6" w:rsidP="00CB5CD6">
            <w:pPr>
              <w:tabs>
                <w:tab w:val="decimal" w:pos="97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(43,295)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45D86E2" w14:textId="4047BA13" w:rsidR="00CB5CD6" w:rsidRDefault="00CB5CD6" w:rsidP="00CB5CD6">
            <w:pPr>
              <w:tabs>
                <w:tab w:val="decimal" w:pos="97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(4,345)</w:t>
            </w:r>
          </w:p>
        </w:tc>
      </w:tr>
      <w:tr w:rsidR="00CB5CD6" w14:paraId="51870E1D" w14:textId="77777777" w:rsidTr="005142ED">
        <w:trPr>
          <w:trHeight w:val="390"/>
          <w:tblHeader/>
        </w:trPr>
        <w:tc>
          <w:tcPr>
            <w:tcW w:w="2093" w:type="dxa"/>
            <w:shd w:val="clear" w:color="auto" w:fill="auto"/>
          </w:tcPr>
          <w:p w14:paraId="7A78D04B" w14:textId="1ABA4A10" w:rsidR="00CB5CD6" w:rsidRDefault="00CB5CD6" w:rsidP="00CB5CD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DBC822" w14:textId="77B81583" w:rsidR="00CB5CD6" w:rsidRDefault="00CB5CD6" w:rsidP="00CB5C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9,499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5996FA2" w14:textId="6C1E2A4A" w:rsidR="00CB5CD6" w:rsidRDefault="00CB5CD6" w:rsidP="00CB5C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146,773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5C64EE" w14:textId="5C4941B5" w:rsidR="00CB5CD6" w:rsidRDefault="00CB5CD6" w:rsidP="00CB5C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53,531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598D874" w14:textId="016A9B18" w:rsidR="00CB5CD6" w:rsidRDefault="00CB5CD6" w:rsidP="00CB5C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209,803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B49363" w14:textId="71CC8F21" w:rsidR="00CB5CD6" w:rsidRDefault="00CB5CD6" w:rsidP="00CB5C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46,704</w:t>
            </w:r>
          </w:p>
        </w:tc>
      </w:tr>
      <w:tr w:rsidR="00CB5CD6" w14:paraId="4A9BF07B" w14:textId="77777777" w:rsidTr="005142ED">
        <w:trPr>
          <w:trHeight w:val="390"/>
          <w:tblHeader/>
        </w:trPr>
        <w:tc>
          <w:tcPr>
            <w:tcW w:w="2093" w:type="dxa"/>
            <w:shd w:val="clear" w:color="auto" w:fill="auto"/>
          </w:tcPr>
          <w:p w14:paraId="4A3FA4FC" w14:textId="77777777" w:rsidR="00CB5CD6" w:rsidRDefault="00CB5CD6" w:rsidP="00CB5CD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A92986" w14:textId="77777777" w:rsidR="00CB5CD6" w:rsidRPr="47F5293E" w:rsidRDefault="00CB5CD6" w:rsidP="00CB5CD6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22AAA238" w14:textId="77777777" w:rsidR="00CB5CD6" w:rsidRPr="47F5293E" w:rsidRDefault="00CB5CD6" w:rsidP="00CB5CD6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1DFC17" w14:textId="77777777" w:rsidR="00CB5CD6" w:rsidRPr="47F5293E" w:rsidRDefault="00CB5CD6" w:rsidP="00CB5CD6">
            <w:pP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45CA53F" w14:textId="77777777" w:rsidR="00CB5CD6" w:rsidRPr="47F5293E" w:rsidRDefault="00CB5CD6" w:rsidP="00CB5CD6">
            <w:pP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14:paraId="113C1FC8" w14:textId="77777777" w:rsidR="00CB5CD6" w:rsidRPr="47F5293E" w:rsidRDefault="00CB5CD6" w:rsidP="00CB5CD6">
            <w:pPr>
              <w:tabs>
                <w:tab w:val="decimal" w:pos="975"/>
                <w:tab w:val="right" w:pos="1033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C0B" w14:paraId="0635DDDB" w14:textId="77777777" w:rsidTr="00A21B03">
        <w:trPr>
          <w:trHeight w:val="308"/>
        </w:trPr>
        <w:tc>
          <w:tcPr>
            <w:tcW w:w="2093" w:type="dxa"/>
            <w:shd w:val="clear" w:color="auto" w:fill="auto"/>
          </w:tcPr>
          <w:p w14:paraId="320065A0" w14:textId="77777777" w:rsidR="00D00C0B" w:rsidRPr="00051C58" w:rsidRDefault="00D00C0B" w:rsidP="00A21B0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51C5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1C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1C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51C58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7" w:type="dxa"/>
            <w:shd w:val="clear" w:color="auto" w:fill="auto"/>
          </w:tcPr>
          <w:p w14:paraId="5447759A" w14:textId="77777777" w:rsidR="00D00C0B" w:rsidRDefault="00D00C0B" w:rsidP="00A21B03">
            <w:pPr>
              <w:tabs>
                <w:tab w:val="clear" w:pos="680"/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47783EA" w14:textId="77777777" w:rsidR="00D00C0B" w:rsidRDefault="00D00C0B" w:rsidP="00A21B03">
            <w:pPr>
              <w:tabs>
                <w:tab w:val="clear" w:pos="680"/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80C823A" w14:textId="77777777" w:rsidR="00D00C0B" w:rsidRDefault="00D00C0B" w:rsidP="00A21B03">
            <w:pPr>
              <w:tabs>
                <w:tab w:val="clear" w:pos="680"/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2EC92DB" w14:textId="77777777" w:rsidR="00D00C0B" w:rsidRDefault="00D00C0B" w:rsidP="00A21B03">
            <w:pPr>
              <w:tabs>
                <w:tab w:val="clear" w:pos="680"/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</w:tcPr>
          <w:p w14:paraId="28CAC6B5" w14:textId="77777777" w:rsidR="00D00C0B" w:rsidRDefault="00D00C0B" w:rsidP="00A21B03">
            <w:pPr>
              <w:tabs>
                <w:tab w:val="clear" w:pos="680"/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C0B" w14:paraId="04DE44F3" w14:textId="77777777" w:rsidTr="00A21B03">
        <w:trPr>
          <w:trHeight w:val="308"/>
        </w:trPr>
        <w:tc>
          <w:tcPr>
            <w:tcW w:w="2093" w:type="dxa"/>
            <w:shd w:val="clear" w:color="auto" w:fill="auto"/>
          </w:tcPr>
          <w:p w14:paraId="5B8CD4B4" w14:textId="77777777" w:rsidR="00D00C0B" w:rsidRDefault="00D00C0B" w:rsidP="00A21B0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C8D56E" w14:textId="77777777" w:rsidR="00D00C0B" w:rsidRPr="00160CBE" w:rsidRDefault="00D00C0B" w:rsidP="00A21B03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0CBE">
              <w:rPr>
                <w:rFonts w:ascii="Angsana New" w:hAnsi="Angsana New"/>
                <w:sz w:val="28"/>
                <w:szCs w:val="28"/>
              </w:rPr>
              <w:t>9,499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7B0C735" w14:textId="77777777" w:rsidR="00D00C0B" w:rsidRPr="00160CBE" w:rsidRDefault="00D00C0B" w:rsidP="00A21B03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0CBE">
              <w:rPr>
                <w:rFonts w:ascii="Angsana New" w:hAnsi="Angsana New"/>
                <w:sz w:val="28"/>
                <w:szCs w:val="28"/>
              </w:rPr>
              <w:t>165,094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72BD3" w14:textId="77777777" w:rsidR="00D00C0B" w:rsidRPr="00160CBE" w:rsidRDefault="00D00C0B" w:rsidP="00A21B03">
            <w:pPr>
              <w:tabs>
                <w:tab w:val="decimal" w:pos="79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0CBE">
              <w:rPr>
                <w:rFonts w:ascii="Angsana New" w:hAnsi="Angsana New"/>
                <w:sz w:val="28"/>
                <w:szCs w:val="28"/>
              </w:rPr>
              <w:t>82,010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0B902E2" w14:textId="77777777" w:rsidR="00D00C0B" w:rsidRPr="00160CBE" w:rsidRDefault="00D00C0B" w:rsidP="00A21B03">
            <w:pPr>
              <w:tabs>
                <w:tab w:val="decimal" w:pos="79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0CBE">
              <w:rPr>
                <w:rFonts w:ascii="Angsana New" w:hAnsi="Angsana New"/>
                <w:sz w:val="28"/>
                <w:szCs w:val="28"/>
              </w:rPr>
              <w:t>256,603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B09204" w14:textId="77777777" w:rsidR="00D00C0B" w:rsidRPr="00160CBE" w:rsidRDefault="00D00C0B" w:rsidP="00A21B03">
            <w:pPr>
              <w:tabs>
                <w:tab w:val="decimal" w:pos="79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0CBE">
              <w:rPr>
                <w:rFonts w:ascii="Angsana New" w:hAnsi="Angsana New"/>
                <w:sz w:val="28"/>
                <w:szCs w:val="28"/>
              </w:rPr>
              <w:t>54,554</w:t>
            </w:r>
          </w:p>
        </w:tc>
      </w:tr>
      <w:tr w:rsidR="00D00C0B" w14:paraId="13546321" w14:textId="77777777" w:rsidTr="00A21B03">
        <w:trPr>
          <w:trHeight w:val="334"/>
        </w:trPr>
        <w:tc>
          <w:tcPr>
            <w:tcW w:w="2093" w:type="dxa"/>
            <w:shd w:val="clear" w:color="auto" w:fill="auto"/>
          </w:tcPr>
          <w:p w14:paraId="5E07D92B" w14:textId="77777777" w:rsidR="00D00C0B" w:rsidRDefault="00D00C0B" w:rsidP="00A21B0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233DFB" w14:textId="77777777" w:rsidR="00D00C0B" w:rsidRPr="00160CBE" w:rsidRDefault="00D00C0B" w:rsidP="006040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0C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90DAD95" w14:textId="77777777" w:rsidR="00D00C0B" w:rsidRPr="00160CBE" w:rsidRDefault="00D00C0B" w:rsidP="00A21B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0CBE">
              <w:rPr>
                <w:rFonts w:ascii="Angsana New" w:hAnsi="Angsana New"/>
                <w:sz w:val="28"/>
                <w:szCs w:val="28"/>
              </w:rPr>
              <w:t>(19,449)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C92071" w14:textId="77777777" w:rsidR="00D00C0B" w:rsidRPr="00160CBE" w:rsidRDefault="00D00C0B" w:rsidP="00A21B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(31,963)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AEE7DCB" w14:textId="77777777" w:rsidR="00D00C0B" w:rsidRPr="00160CBE" w:rsidRDefault="00D00C0B" w:rsidP="00A21B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(51,412)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A5CC092" w14:textId="77777777" w:rsidR="00D00C0B" w:rsidRPr="00160CBE" w:rsidRDefault="00D00C0B" w:rsidP="00A21B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(5,844)</w:t>
            </w:r>
          </w:p>
        </w:tc>
      </w:tr>
      <w:tr w:rsidR="00D00C0B" w14:paraId="656D6405" w14:textId="77777777" w:rsidTr="00A21B03">
        <w:trPr>
          <w:trHeight w:val="351"/>
        </w:trPr>
        <w:tc>
          <w:tcPr>
            <w:tcW w:w="2093" w:type="dxa"/>
            <w:shd w:val="clear" w:color="auto" w:fill="auto"/>
          </w:tcPr>
          <w:p w14:paraId="276BA469" w14:textId="77777777" w:rsidR="00D00C0B" w:rsidRDefault="00D00C0B" w:rsidP="00A21B0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8F0531" w14:textId="77777777" w:rsidR="00D00C0B" w:rsidRPr="00160CBE" w:rsidRDefault="00D00C0B" w:rsidP="00A21B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0CBE">
              <w:rPr>
                <w:rFonts w:ascii="Angsana New" w:hAnsi="Angsana New"/>
                <w:sz w:val="28"/>
                <w:szCs w:val="28"/>
              </w:rPr>
              <w:t>9,499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4C719B7" w14:textId="77777777" w:rsidR="00D00C0B" w:rsidRPr="00160CBE" w:rsidRDefault="00D00C0B" w:rsidP="00A21B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145,645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32776C" w14:textId="77777777" w:rsidR="00D00C0B" w:rsidRPr="00160CBE" w:rsidRDefault="00D00C0B" w:rsidP="00A21B0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50,047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C1C1A1D" w14:textId="77777777" w:rsidR="00D00C0B" w:rsidRPr="00160CBE" w:rsidRDefault="00D00C0B" w:rsidP="00A21B0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205,191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22A6FF" w14:textId="77777777" w:rsidR="00D00C0B" w:rsidRPr="00160CBE" w:rsidRDefault="00D00C0B" w:rsidP="00A21B0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48,710</w:t>
            </w:r>
          </w:p>
        </w:tc>
      </w:tr>
    </w:tbl>
    <w:p w14:paraId="03B09290" w14:textId="184FE9A2" w:rsidR="00890271" w:rsidRDefault="00D00C0B" w:rsidP="00B45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28"/>
          <w:szCs w:val="28"/>
        </w:rPr>
      </w:pPr>
      <w:r w:rsidRPr="001D511D">
        <w:rPr>
          <w:rFonts w:ascii="Angsana New" w:hAnsi="Angsana New"/>
          <w:sz w:val="28"/>
          <w:szCs w:val="28"/>
          <w:cs/>
        </w:rPr>
        <w:t>การกระทบยอดมูล</w:t>
      </w:r>
      <w:r w:rsidRPr="00AF45ED">
        <w:rPr>
          <w:rFonts w:ascii="Angsana New" w:hAnsi="Angsana New"/>
          <w:sz w:val="28"/>
          <w:szCs w:val="28"/>
          <w:cs/>
        </w:rPr>
        <w:t>ค่า</w:t>
      </w:r>
      <w:r w:rsidRPr="00BF57BE">
        <w:rPr>
          <w:rFonts w:ascii="Angsana New" w:hAnsi="Angsana New" w:hint="cs"/>
          <w:sz w:val="28"/>
          <w:szCs w:val="28"/>
          <w:cs/>
        </w:rPr>
        <w:t>สุทธิ</w:t>
      </w:r>
      <w:r w:rsidRPr="00BF57BE">
        <w:rPr>
          <w:rFonts w:ascii="Angsana New" w:hAnsi="Angsana New"/>
          <w:sz w:val="28"/>
          <w:szCs w:val="28"/>
          <w:cs/>
        </w:rPr>
        <w:t xml:space="preserve">ตามบัญชีของอสังหาริมทรัพย์เพื่อการลงทุนสำหรับปี </w:t>
      </w:r>
      <w:r w:rsidRPr="00BF57BE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BF57BE">
        <w:rPr>
          <w:rFonts w:ascii="Angsana New" w:hAnsi="Angsana New"/>
          <w:sz w:val="28"/>
          <w:szCs w:val="28"/>
        </w:rPr>
        <w:t xml:space="preserve"> </w:t>
      </w:r>
      <w:r w:rsidRPr="00BF57BE">
        <w:rPr>
          <w:rFonts w:ascii="Angsana New" w:hAnsi="Angsana New"/>
          <w:sz w:val="28"/>
          <w:szCs w:val="28"/>
          <w:cs/>
        </w:rPr>
        <w:t xml:space="preserve">และ </w:t>
      </w:r>
      <w:r w:rsidRPr="00BF57BE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BF57BE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p w14:paraId="3F0B07BC" w14:textId="77777777" w:rsidR="00890271" w:rsidRPr="00C24240" w:rsidRDefault="00890271" w:rsidP="00B45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-34" w:tblpY="150"/>
        <w:tblW w:w="9784" w:type="dxa"/>
        <w:tblLayout w:type="fixed"/>
        <w:tblLook w:val="0000" w:firstRow="0" w:lastRow="0" w:firstColumn="0" w:lastColumn="0" w:noHBand="0" w:noVBand="0"/>
      </w:tblPr>
      <w:tblGrid>
        <w:gridCol w:w="4431"/>
        <w:gridCol w:w="1338"/>
        <w:gridCol w:w="1338"/>
        <w:gridCol w:w="1338"/>
        <w:gridCol w:w="1339"/>
      </w:tblGrid>
      <w:tr w:rsidR="00D00C0B" w:rsidRPr="00BF57BE" w14:paraId="4897A8FE" w14:textId="77777777" w:rsidTr="00366642">
        <w:trPr>
          <w:trHeight w:val="455"/>
          <w:tblHeader/>
        </w:trPr>
        <w:tc>
          <w:tcPr>
            <w:tcW w:w="4431" w:type="dxa"/>
          </w:tcPr>
          <w:p w14:paraId="67F6F1BA" w14:textId="77777777" w:rsidR="00D00C0B" w:rsidRPr="00BF57BE" w:rsidRDefault="00D00C0B" w:rsidP="00A21B0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3" w:type="dxa"/>
            <w:gridSpan w:val="4"/>
          </w:tcPr>
          <w:p w14:paraId="07A463DC" w14:textId="77777777" w:rsidR="00D00C0B" w:rsidRPr="00BF57BE" w:rsidRDefault="00D00C0B" w:rsidP="00A21B0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57B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00C0B" w:rsidRPr="00BF57BE" w14:paraId="3D83D650" w14:textId="77777777" w:rsidTr="00366642">
        <w:trPr>
          <w:trHeight w:val="455"/>
          <w:tblHeader/>
        </w:trPr>
        <w:tc>
          <w:tcPr>
            <w:tcW w:w="4431" w:type="dxa"/>
          </w:tcPr>
          <w:p w14:paraId="7D3AE958" w14:textId="77777777" w:rsidR="00D00C0B" w:rsidRPr="00BF57BE" w:rsidRDefault="00D00C0B" w:rsidP="00A21B0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6" w:type="dxa"/>
            <w:gridSpan w:val="2"/>
          </w:tcPr>
          <w:p w14:paraId="5816C356" w14:textId="77777777" w:rsidR="00D00C0B" w:rsidRPr="00BF57BE" w:rsidRDefault="00D00C0B" w:rsidP="00A21B0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57B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7" w:type="dxa"/>
            <w:gridSpan w:val="2"/>
          </w:tcPr>
          <w:p w14:paraId="7C50A982" w14:textId="77777777" w:rsidR="00D00C0B" w:rsidRPr="00BF57BE" w:rsidRDefault="00D00C0B" w:rsidP="00A21B0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57B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C0B" w:rsidRPr="00BF57BE" w14:paraId="1B8B47FA" w14:textId="77777777" w:rsidTr="00366642">
        <w:trPr>
          <w:trHeight w:val="455"/>
          <w:tblHeader/>
        </w:trPr>
        <w:tc>
          <w:tcPr>
            <w:tcW w:w="4431" w:type="dxa"/>
          </w:tcPr>
          <w:p w14:paraId="05C19F18" w14:textId="77777777" w:rsidR="00D00C0B" w:rsidRPr="00BF57BE" w:rsidRDefault="00D00C0B" w:rsidP="00A21B0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70012200" w14:textId="77777777" w:rsidR="00D00C0B" w:rsidRPr="00BF57BE" w:rsidRDefault="00D00C0B" w:rsidP="00A21B0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4CC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8" w:type="dxa"/>
          </w:tcPr>
          <w:p w14:paraId="7682425F" w14:textId="77777777" w:rsidR="00D00C0B" w:rsidRPr="00BF57BE" w:rsidRDefault="00D00C0B" w:rsidP="00A21B0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8" w:type="dxa"/>
          </w:tcPr>
          <w:p w14:paraId="7E3937C2" w14:textId="77777777" w:rsidR="00D00C0B" w:rsidRPr="00BF57BE" w:rsidRDefault="00D00C0B" w:rsidP="00A21B0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4CC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9" w:type="dxa"/>
          </w:tcPr>
          <w:p w14:paraId="741D1A6A" w14:textId="77777777" w:rsidR="00D00C0B" w:rsidRPr="00BF57BE" w:rsidRDefault="00D00C0B" w:rsidP="00A21B0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34CCD" w:rsidRPr="00BF57BE" w14:paraId="286ED6AB" w14:textId="77777777" w:rsidTr="00A21B03">
        <w:trPr>
          <w:trHeight w:val="424"/>
        </w:trPr>
        <w:tc>
          <w:tcPr>
            <w:tcW w:w="4431" w:type="dxa"/>
          </w:tcPr>
          <w:p w14:paraId="4954F1D9" w14:textId="32CB6404" w:rsidR="00134CCD" w:rsidRPr="00BF57BE" w:rsidRDefault="00134CCD" w:rsidP="0060402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56DF8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338" w:type="dxa"/>
            <w:vAlign w:val="bottom"/>
          </w:tcPr>
          <w:p w14:paraId="5ACEFC3B" w14:textId="1DC8B065" w:rsidR="00134CCD" w:rsidRPr="00BF57BE" w:rsidRDefault="00134CCD" w:rsidP="00604022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209,803</w:t>
            </w:r>
          </w:p>
        </w:tc>
        <w:tc>
          <w:tcPr>
            <w:tcW w:w="1338" w:type="dxa"/>
            <w:vAlign w:val="bottom"/>
          </w:tcPr>
          <w:p w14:paraId="51AF3A93" w14:textId="1B0537F3" w:rsidR="00134CCD" w:rsidRDefault="00134CCD" w:rsidP="00604022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232,260</w:t>
            </w:r>
          </w:p>
        </w:tc>
        <w:tc>
          <w:tcPr>
            <w:tcW w:w="1338" w:type="dxa"/>
            <w:vAlign w:val="bottom"/>
          </w:tcPr>
          <w:p w14:paraId="4A66FCC2" w14:textId="2EEDB375" w:rsidR="00134CCD" w:rsidRPr="00BF57BE" w:rsidRDefault="00134CCD" w:rsidP="00604022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46,704</w:t>
            </w:r>
          </w:p>
        </w:tc>
        <w:tc>
          <w:tcPr>
            <w:tcW w:w="1339" w:type="dxa"/>
            <w:vAlign w:val="bottom"/>
          </w:tcPr>
          <w:p w14:paraId="6BFB72C5" w14:textId="0EB5CCD5" w:rsidR="00134CCD" w:rsidRDefault="00134CCD" w:rsidP="00604022">
            <w:pPr>
              <w:tabs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48,132</w:t>
            </w:r>
          </w:p>
        </w:tc>
      </w:tr>
      <w:tr w:rsidR="00134CCD" w:rsidRPr="00BF57BE" w14:paraId="2CF078A2" w14:textId="77777777" w:rsidTr="00A21B03">
        <w:trPr>
          <w:trHeight w:val="424"/>
        </w:trPr>
        <w:tc>
          <w:tcPr>
            <w:tcW w:w="4431" w:type="dxa"/>
          </w:tcPr>
          <w:p w14:paraId="3F2E3590" w14:textId="756F221D" w:rsidR="00134CCD" w:rsidRPr="00BF57BE" w:rsidRDefault="00C24240" w:rsidP="0060402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AF7A07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  <w:r w:rsidR="00134CCD" w:rsidRPr="00656D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6AC9AE2D" w14:textId="700A563C" w:rsidR="00134CCD" w:rsidRPr="00BF57BE" w:rsidRDefault="00134CCD" w:rsidP="006040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62BDE85" w14:textId="61FF3EE5" w:rsidR="00134CCD" w:rsidRDefault="00134CCD" w:rsidP="00134CCD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4,616</w:t>
            </w:r>
          </w:p>
        </w:tc>
        <w:tc>
          <w:tcPr>
            <w:tcW w:w="1338" w:type="dxa"/>
            <w:vAlign w:val="bottom"/>
          </w:tcPr>
          <w:p w14:paraId="6C047CFD" w14:textId="579B279E" w:rsidR="00134CCD" w:rsidRPr="00BF57BE" w:rsidRDefault="00134CCD" w:rsidP="006040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33BEC9A" w14:textId="107B48E4" w:rsidR="00134CCD" w:rsidRDefault="00134CCD" w:rsidP="006040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4022" w:rsidRPr="00BF57BE" w14:paraId="0869CDD6" w14:textId="77777777" w:rsidTr="00A21B03">
        <w:trPr>
          <w:trHeight w:val="424"/>
        </w:trPr>
        <w:tc>
          <w:tcPr>
            <w:tcW w:w="4431" w:type="dxa"/>
          </w:tcPr>
          <w:p w14:paraId="2050AA89" w14:textId="383CEFF9" w:rsidR="00604022" w:rsidRPr="00BF57BE" w:rsidRDefault="00604022" w:rsidP="0060402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56DF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vAlign w:val="bottom"/>
          </w:tcPr>
          <w:p w14:paraId="51AAFF6B" w14:textId="2987C579" w:rsidR="00604022" w:rsidRPr="00BF57BE" w:rsidRDefault="00604022" w:rsidP="00604022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(8,116)</w:t>
            </w:r>
          </w:p>
        </w:tc>
        <w:tc>
          <w:tcPr>
            <w:tcW w:w="1338" w:type="dxa"/>
            <w:vAlign w:val="bottom"/>
          </w:tcPr>
          <w:p w14:paraId="281587CF" w14:textId="5F213DA7" w:rsidR="00604022" w:rsidRDefault="00604022" w:rsidP="00604022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(8,545)</w:t>
            </w:r>
          </w:p>
        </w:tc>
        <w:tc>
          <w:tcPr>
            <w:tcW w:w="1338" w:type="dxa"/>
            <w:vAlign w:val="bottom"/>
          </w:tcPr>
          <w:p w14:paraId="5D07E52B" w14:textId="7E706B8D" w:rsidR="00604022" w:rsidRPr="00BF57BE" w:rsidRDefault="00604022" w:rsidP="00604022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(1,</w:t>
            </w:r>
            <w:r w:rsidR="00B14BAE">
              <w:rPr>
                <w:rFonts w:ascii="Angsana New" w:hAnsi="Angsana New"/>
                <w:sz w:val="28"/>
                <w:szCs w:val="28"/>
              </w:rPr>
              <w:t>49</w:t>
            </w:r>
            <w:r w:rsidRPr="47F5293E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339" w:type="dxa"/>
            <w:vAlign w:val="bottom"/>
          </w:tcPr>
          <w:p w14:paraId="12EF7BB7" w14:textId="1EDE1ACD" w:rsidR="00604022" w:rsidRDefault="00604022" w:rsidP="00604022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(1,428)</w:t>
            </w:r>
          </w:p>
        </w:tc>
      </w:tr>
      <w:tr w:rsidR="00604022" w:rsidRPr="00BF57BE" w14:paraId="14438D29" w14:textId="77777777" w:rsidTr="00A21B03">
        <w:trPr>
          <w:trHeight w:val="424"/>
        </w:trPr>
        <w:tc>
          <w:tcPr>
            <w:tcW w:w="4431" w:type="dxa"/>
          </w:tcPr>
          <w:p w14:paraId="2225F653" w14:textId="14CEFF52" w:rsidR="00604022" w:rsidRPr="00BF57BE" w:rsidRDefault="00604022" w:rsidP="0060402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56DF8">
              <w:rPr>
                <w:rFonts w:ascii="Angsana New" w:hAnsi="Angsana New"/>
                <w:sz w:val="28"/>
                <w:szCs w:val="28"/>
                <w:cs/>
              </w:rPr>
              <w:t>รับโอนจากต้นทุนพัฒนาอสังหาริมทรัพย์</w:t>
            </w:r>
          </w:p>
        </w:tc>
        <w:tc>
          <w:tcPr>
            <w:tcW w:w="1338" w:type="dxa"/>
            <w:vAlign w:val="bottom"/>
          </w:tcPr>
          <w:p w14:paraId="25678AC5" w14:textId="46EC6917" w:rsidR="00604022" w:rsidRPr="00BF57BE" w:rsidRDefault="00604022" w:rsidP="00604022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3,504</w:t>
            </w:r>
          </w:p>
        </w:tc>
        <w:tc>
          <w:tcPr>
            <w:tcW w:w="1338" w:type="dxa"/>
            <w:vAlign w:val="bottom"/>
          </w:tcPr>
          <w:p w14:paraId="10437F63" w14:textId="16731394" w:rsidR="00604022" w:rsidRPr="47F5293E" w:rsidRDefault="00604022" w:rsidP="006040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087AA7F3" w14:textId="0208DA77" w:rsidR="00604022" w:rsidRPr="00BF57BE" w:rsidRDefault="00604022" w:rsidP="00604022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3,504</w:t>
            </w:r>
          </w:p>
        </w:tc>
        <w:tc>
          <w:tcPr>
            <w:tcW w:w="1339" w:type="dxa"/>
            <w:vAlign w:val="bottom"/>
          </w:tcPr>
          <w:p w14:paraId="6489C47B" w14:textId="49B6EC2F" w:rsidR="00604022" w:rsidRPr="47F5293E" w:rsidRDefault="00604022" w:rsidP="006040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4022" w:rsidRPr="00BF57BE" w14:paraId="59CC6487" w14:textId="77777777" w:rsidTr="00FC6424">
        <w:trPr>
          <w:trHeight w:val="424"/>
        </w:trPr>
        <w:tc>
          <w:tcPr>
            <w:tcW w:w="4431" w:type="dxa"/>
          </w:tcPr>
          <w:p w14:paraId="2A31A638" w14:textId="167BB499" w:rsidR="00604022" w:rsidRPr="00BF57BE" w:rsidRDefault="00604022" w:rsidP="00604022">
            <w:pPr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DF8">
              <w:rPr>
                <w:rFonts w:ascii="Angsana New" w:hAnsi="Angsana New"/>
                <w:sz w:val="28"/>
                <w:szCs w:val="28"/>
                <w:cs/>
              </w:rPr>
              <w:t>โอนออกไปที่ดิน อาคารและอุปกรณ์</w:t>
            </w:r>
          </w:p>
        </w:tc>
        <w:tc>
          <w:tcPr>
            <w:tcW w:w="1338" w:type="dxa"/>
            <w:vAlign w:val="bottom"/>
          </w:tcPr>
          <w:p w14:paraId="4DC28357" w14:textId="3F8F9428" w:rsidR="00604022" w:rsidRPr="00BF57BE" w:rsidRDefault="00604022" w:rsidP="006040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A358802" w14:textId="69D01E6E" w:rsidR="00604022" w:rsidRPr="47F5293E" w:rsidRDefault="00604022" w:rsidP="00FC6424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(18,528)</w:t>
            </w:r>
          </w:p>
        </w:tc>
        <w:tc>
          <w:tcPr>
            <w:tcW w:w="1338" w:type="dxa"/>
            <w:vAlign w:val="bottom"/>
          </w:tcPr>
          <w:p w14:paraId="32AF81AE" w14:textId="55F7DA66" w:rsidR="00604022" w:rsidRPr="00BF57BE" w:rsidRDefault="00604022" w:rsidP="006040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20EB898" w14:textId="67D4CEE4" w:rsidR="00604022" w:rsidRPr="47F5293E" w:rsidRDefault="00604022" w:rsidP="006040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4022" w:rsidRPr="00BF57BE" w14:paraId="6E37865E" w14:textId="77777777" w:rsidTr="00FC6424">
        <w:trPr>
          <w:trHeight w:val="424"/>
        </w:trPr>
        <w:tc>
          <w:tcPr>
            <w:tcW w:w="4431" w:type="dxa"/>
          </w:tcPr>
          <w:p w14:paraId="30E4D4C9" w14:textId="22CC0390" w:rsidR="00604022" w:rsidRPr="00BF57BE" w:rsidRDefault="00604022" w:rsidP="00604022">
            <w:pPr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DF8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338" w:type="dxa"/>
            <w:vAlign w:val="bottom"/>
          </w:tcPr>
          <w:p w14:paraId="55C3E960" w14:textId="48CC316C" w:rsidR="00604022" w:rsidRPr="00BF57BE" w:rsidRDefault="00604022" w:rsidP="00FC642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205,191</w:t>
            </w:r>
          </w:p>
        </w:tc>
        <w:tc>
          <w:tcPr>
            <w:tcW w:w="1338" w:type="dxa"/>
            <w:vAlign w:val="bottom"/>
          </w:tcPr>
          <w:p w14:paraId="57DCF738" w14:textId="702C53A0" w:rsidR="00604022" w:rsidRPr="47F5293E" w:rsidRDefault="00604022" w:rsidP="00FC642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209,803</w:t>
            </w:r>
          </w:p>
        </w:tc>
        <w:tc>
          <w:tcPr>
            <w:tcW w:w="1338" w:type="dxa"/>
            <w:vAlign w:val="bottom"/>
          </w:tcPr>
          <w:p w14:paraId="5304F609" w14:textId="3CD5B21D" w:rsidR="00604022" w:rsidRPr="00BF57BE" w:rsidRDefault="00604022" w:rsidP="00FC642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48,710</w:t>
            </w:r>
          </w:p>
        </w:tc>
        <w:tc>
          <w:tcPr>
            <w:tcW w:w="1339" w:type="dxa"/>
            <w:vAlign w:val="bottom"/>
          </w:tcPr>
          <w:p w14:paraId="005F972F" w14:textId="6A11EFDF" w:rsidR="00604022" w:rsidRPr="47F5293E" w:rsidRDefault="00604022" w:rsidP="00FC642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46,704</w:t>
            </w:r>
          </w:p>
        </w:tc>
      </w:tr>
    </w:tbl>
    <w:p w14:paraId="5DEB948E" w14:textId="77777777" w:rsidR="00D00C0B" w:rsidRDefault="00D00C0B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1F32CD3E" w14:textId="77777777" w:rsidR="00C24240" w:rsidRDefault="00C24240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2CC880D5" w14:textId="77777777" w:rsidR="00C24240" w:rsidRDefault="00C24240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4D10A335" w14:textId="77777777" w:rsidR="00C24240" w:rsidRDefault="00C24240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717D097D" w14:textId="77777777" w:rsidR="00C24240" w:rsidRDefault="00C24240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6BC5F23F" w14:textId="77777777" w:rsidR="00FC6424" w:rsidRDefault="00FC6424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161B1E3A" w14:textId="77777777" w:rsidR="00FC6424" w:rsidRDefault="00FC6424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63887380" w14:textId="77777777" w:rsidR="00FC6424" w:rsidRDefault="00FC6424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6A0C8AB6" w14:textId="77777777" w:rsidR="00FC6424" w:rsidRDefault="00FC6424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6BAB680F" w14:textId="77777777" w:rsidR="00FC6424" w:rsidRPr="00134CCD" w:rsidRDefault="00FC6424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013F96D0" w14:textId="25347C88" w:rsidR="00134CCD" w:rsidRPr="00890271" w:rsidRDefault="00082D3B" w:rsidP="0013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28"/>
          <w:szCs w:val="28"/>
        </w:rPr>
      </w:pPr>
      <w:r w:rsidRPr="00082D3B">
        <w:rPr>
          <w:rFonts w:ascii="Angsana New" w:hAnsi="Angsana New"/>
          <w:sz w:val="28"/>
          <w:szCs w:val="28"/>
          <w:cs/>
        </w:rPr>
        <w:lastRenderedPageBreak/>
        <w:t xml:space="preserve">ข้อมูลเพิ่มเติมของอสังหาริมทรัพย์เพื่อการลงทุน ณ วันที่ </w:t>
      </w:r>
      <w:r w:rsidRPr="00082D3B">
        <w:rPr>
          <w:rFonts w:ascii="Angsana New" w:hAnsi="Angsana New"/>
          <w:sz w:val="28"/>
          <w:szCs w:val="28"/>
        </w:rPr>
        <w:t>31</w:t>
      </w:r>
      <w:r w:rsidRPr="00082D3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D3B">
        <w:rPr>
          <w:rFonts w:ascii="Angsana New" w:hAnsi="Angsana New"/>
          <w:sz w:val="28"/>
          <w:szCs w:val="28"/>
        </w:rPr>
        <w:t>2567</w:t>
      </w:r>
      <w:r w:rsidRPr="00082D3B">
        <w:rPr>
          <w:rFonts w:ascii="Angsana New" w:hAnsi="Angsana New"/>
          <w:sz w:val="28"/>
          <w:szCs w:val="28"/>
          <w:cs/>
        </w:rPr>
        <w:t xml:space="preserve"> และ </w:t>
      </w:r>
      <w:r w:rsidRPr="00082D3B">
        <w:rPr>
          <w:rFonts w:ascii="Angsana New" w:hAnsi="Angsana New"/>
          <w:sz w:val="28"/>
          <w:szCs w:val="28"/>
        </w:rPr>
        <w:t>2566</w:t>
      </w:r>
      <w:r w:rsidRPr="00082D3B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tbl>
      <w:tblPr>
        <w:tblpPr w:leftFromText="180" w:rightFromText="180" w:vertAnchor="text" w:horzAnchor="margin" w:tblpX="-48" w:tblpY="150"/>
        <w:tblW w:w="9798" w:type="dxa"/>
        <w:tblLayout w:type="fixed"/>
        <w:tblLook w:val="0000" w:firstRow="0" w:lastRow="0" w:firstColumn="0" w:lastColumn="0" w:noHBand="0" w:noVBand="0"/>
      </w:tblPr>
      <w:tblGrid>
        <w:gridCol w:w="4445"/>
        <w:gridCol w:w="1338"/>
        <w:gridCol w:w="1338"/>
        <w:gridCol w:w="1338"/>
        <w:gridCol w:w="1339"/>
      </w:tblGrid>
      <w:tr w:rsidR="00BF57BE" w:rsidRPr="00BF57BE" w14:paraId="104D24F6" w14:textId="77777777" w:rsidTr="00B14BAE">
        <w:trPr>
          <w:trHeight w:val="455"/>
        </w:trPr>
        <w:tc>
          <w:tcPr>
            <w:tcW w:w="4445" w:type="dxa"/>
          </w:tcPr>
          <w:p w14:paraId="78C59919" w14:textId="77777777" w:rsidR="00BF57BE" w:rsidRPr="00BF57BE" w:rsidRDefault="00BF57BE" w:rsidP="00B14BAE">
            <w:pP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3" w:type="dxa"/>
            <w:gridSpan w:val="4"/>
          </w:tcPr>
          <w:p w14:paraId="1752C428" w14:textId="77777777" w:rsidR="00BF57BE" w:rsidRPr="00BF57BE" w:rsidRDefault="00BF57BE" w:rsidP="00B14BA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57B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F57BE" w:rsidRPr="00BF57BE" w14:paraId="7BEBF11F" w14:textId="77777777" w:rsidTr="00B14BAE">
        <w:trPr>
          <w:trHeight w:val="455"/>
        </w:trPr>
        <w:tc>
          <w:tcPr>
            <w:tcW w:w="4445" w:type="dxa"/>
          </w:tcPr>
          <w:p w14:paraId="281EC7BA" w14:textId="77777777" w:rsidR="00BF57BE" w:rsidRPr="00BF57BE" w:rsidRDefault="00BF57BE" w:rsidP="00B14BAE">
            <w:pP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6" w:type="dxa"/>
            <w:gridSpan w:val="2"/>
          </w:tcPr>
          <w:p w14:paraId="6E018193" w14:textId="77777777" w:rsidR="00BF57BE" w:rsidRPr="00BF57BE" w:rsidRDefault="00BF57BE" w:rsidP="00B14BA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57B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7" w:type="dxa"/>
            <w:gridSpan w:val="2"/>
          </w:tcPr>
          <w:p w14:paraId="625C6678" w14:textId="77777777" w:rsidR="00BF57BE" w:rsidRPr="00BF57BE" w:rsidRDefault="00BF57BE" w:rsidP="00B14BA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57B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57BE" w:rsidRPr="00BF57BE" w14:paraId="43EB77A4" w14:textId="77777777" w:rsidTr="00B14BAE">
        <w:trPr>
          <w:trHeight w:val="455"/>
        </w:trPr>
        <w:tc>
          <w:tcPr>
            <w:tcW w:w="4445" w:type="dxa"/>
          </w:tcPr>
          <w:p w14:paraId="3488DA39" w14:textId="77777777" w:rsidR="00BF57BE" w:rsidRPr="00BF57BE" w:rsidRDefault="00BF57BE" w:rsidP="00B14BAE">
            <w:pP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7BECD09A" w14:textId="035D059E" w:rsidR="00BF57BE" w:rsidRPr="00BF57BE" w:rsidRDefault="47F5293E" w:rsidP="00B14BA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14B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8" w:type="dxa"/>
          </w:tcPr>
          <w:p w14:paraId="79854AA7" w14:textId="32D25E40" w:rsidR="00BF57BE" w:rsidRPr="00BF57BE" w:rsidRDefault="47F5293E" w:rsidP="00B14BA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8" w:type="dxa"/>
          </w:tcPr>
          <w:p w14:paraId="03E34B09" w14:textId="6B5E9446" w:rsidR="00BF57BE" w:rsidRPr="00BF57BE" w:rsidRDefault="47F5293E" w:rsidP="00B14BA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14B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9" w:type="dxa"/>
          </w:tcPr>
          <w:p w14:paraId="29B06BF6" w14:textId="29020C13" w:rsidR="00BF57BE" w:rsidRPr="00BF57BE" w:rsidRDefault="47F5293E" w:rsidP="00B14BA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14BAE" w:rsidRPr="00BF57BE" w14:paraId="000A8690" w14:textId="77777777" w:rsidTr="00B14BAE">
        <w:trPr>
          <w:trHeight w:val="424"/>
        </w:trPr>
        <w:tc>
          <w:tcPr>
            <w:tcW w:w="4445" w:type="dxa"/>
          </w:tcPr>
          <w:p w14:paraId="16CB11B0" w14:textId="77777777" w:rsidR="00B14BAE" w:rsidRPr="00BF57BE" w:rsidRDefault="00B14BAE" w:rsidP="00B14BAE">
            <w:pPr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57B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</w:t>
            </w:r>
            <w:r w:rsidRPr="00BF57BE">
              <w:rPr>
                <w:rFonts w:ascii="Angsana New" w:hAnsi="Angsana New"/>
                <w:sz w:val="28"/>
                <w:szCs w:val="28"/>
                <w:cs/>
              </w:rPr>
              <w:t>ที่ดินเปล่า</w:t>
            </w:r>
            <w:r w:rsidRPr="00BF57BE">
              <w:rPr>
                <w:rFonts w:ascii="Angsana New" w:hAnsi="Angsana New" w:hint="cs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338" w:type="dxa"/>
            <w:vAlign w:val="bottom"/>
          </w:tcPr>
          <w:p w14:paraId="250051DC" w14:textId="68567CC3" w:rsidR="00B14BAE" w:rsidRPr="00BF57BE" w:rsidRDefault="00B14BAE" w:rsidP="00B14BA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11,583</w:t>
            </w:r>
          </w:p>
        </w:tc>
        <w:tc>
          <w:tcPr>
            <w:tcW w:w="1338" w:type="dxa"/>
            <w:vAlign w:val="bottom"/>
          </w:tcPr>
          <w:p w14:paraId="1753EF8B" w14:textId="77777777" w:rsidR="00B14BAE" w:rsidRDefault="00B14BAE" w:rsidP="00B14BA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11,583</w:t>
            </w:r>
          </w:p>
        </w:tc>
        <w:tc>
          <w:tcPr>
            <w:tcW w:w="1338" w:type="dxa"/>
            <w:vAlign w:val="bottom"/>
          </w:tcPr>
          <w:p w14:paraId="1A24FE14" w14:textId="54AF31C5" w:rsidR="00B14BAE" w:rsidRPr="00BF57BE" w:rsidRDefault="00B14BAE" w:rsidP="00B14B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BFFED6C" w14:textId="155C09FD" w:rsidR="00B14BAE" w:rsidRDefault="00B14BAE" w:rsidP="00B14B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BAE" w:rsidRPr="00BF57BE" w14:paraId="17C5C195" w14:textId="77777777" w:rsidTr="00B14BAE">
        <w:trPr>
          <w:trHeight w:val="424"/>
        </w:trPr>
        <w:tc>
          <w:tcPr>
            <w:tcW w:w="4445" w:type="dxa"/>
          </w:tcPr>
          <w:p w14:paraId="4507FBFC" w14:textId="77777777" w:rsidR="00B14BAE" w:rsidRPr="00BF57BE" w:rsidRDefault="00B14BAE" w:rsidP="00B14BAE">
            <w:pPr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57B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มูลค่ายุติธรรมของอาคารพาณิชย์</w:t>
            </w:r>
            <w:r w:rsidRPr="00BF57BE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338" w:type="dxa"/>
            <w:vAlign w:val="bottom"/>
          </w:tcPr>
          <w:p w14:paraId="7C74F043" w14:textId="3D8836A1" w:rsidR="00B14BAE" w:rsidRPr="00BF57BE" w:rsidRDefault="00B14BAE" w:rsidP="00B14BA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179,604</w:t>
            </w:r>
          </w:p>
        </w:tc>
        <w:tc>
          <w:tcPr>
            <w:tcW w:w="1338" w:type="dxa"/>
            <w:vAlign w:val="bottom"/>
          </w:tcPr>
          <w:p w14:paraId="19A7E2C1" w14:textId="77777777" w:rsidR="00B14BAE" w:rsidRDefault="00B14BAE" w:rsidP="00B14BA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176,099</w:t>
            </w:r>
          </w:p>
        </w:tc>
        <w:tc>
          <w:tcPr>
            <w:tcW w:w="1338" w:type="dxa"/>
            <w:vAlign w:val="bottom"/>
          </w:tcPr>
          <w:p w14:paraId="62244977" w14:textId="5914A83D" w:rsidR="00B14BAE" w:rsidRPr="00BF57BE" w:rsidRDefault="00B14BAE" w:rsidP="00B14BA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57,269</w:t>
            </w:r>
          </w:p>
        </w:tc>
        <w:tc>
          <w:tcPr>
            <w:tcW w:w="1339" w:type="dxa"/>
            <w:vAlign w:val="bottom"/>
          </w:tcPr>
          <w:p w14:paraId="1B04BB78" w14:textId="77777777" w:rsidR="00B14BAE" w:rsidRDefault="00B14BAE" w:rsidP="00B14BAE">
            <w:pPr>
              <w:tabs>
                <w:tab w:val="clear" w:pos="907"/>
                <w:tab w:val="decimal" w:pos="882"/>
              </w:tabs>
              <w:spacing w:line="4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53,765</w:t>
            </w:r>
          </w:p>
        </w:tc>
      </w:tr>
      <w:tr w:rsidR="00B14BAE" w:rsidRPr="00BF57BE" w14:paraId="34A86D5A" w14:textId="77777777" w:rsidTr="00B14BAE">
        <w:trPr>
          <w:trHeight w:val="424"/>
        </w:trPr>
        <w:tc>
          <w:tcPr>
            <w:tcW w:w="4445" w:type="dxa"/>
          </w:tcPr>
          <w:p w14:paraId="68699A1B" w14:textId="77777777" w:rsidR="00B14BAE" w:rsidRPr="00BF57BE" w:rsidRDefault="00B14BAE" w:rsidP="00B14BAE">
            <w:pPr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57B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มูลค่ายุติธรรมของอพาร์ท</w:t>
            </w:r>
            <w:r w:rsidRPr="00BF57BE">
              <w:rPr>
                <w:rFonts w:ascii="Angsana New" w:hAnsi="Angsana New"/>
                <w:sz w:val="28"/>
                <w:szCs w:val="28"/>
                <w:cs/>
              </w:rPr>
              <w:t>เม้นท์ให้เช่า</w:t>
            </w:r>
          </w:p>
        </w:tc>
        <w:tc>
          <w:tcPr>
            <w:tcW w:w="1338" w:type="dxa"/>
            <w:vAlign w:val="bottom"/>
          </w:tcPr>
          <w:p w14:paraId="7FB45E84" w14:textId="281FF66E" w:rsidR="00B14BAE" w:rsidRPr="00BF57BE" w:rsidRDefault="00B14BAE" w:rsidP="00B14BA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62,840</w:t>
            </w:r>
          </w:p>
        </w:tc>
        <w:tc>
          <w:tcPr>
            <w:tcW w:w="1338" w:type="dxa"/>
            <w:vAlign w:val="bottom"/>
          </w:tcPr>
          <w:p w14:paraId="433DD490" w14:textId="77777777" w:rsidR="00B14BAE" w:rsidRDefault="00B14BAE" w:rsidP="00B14BA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66,180</w:t>
            </w:r>
          </w:p>
        </w:tc>
        <w:tc>
          <w:tcPr>
            <w:tcW w:w="1338" w:type="dxa"/>
            <w:vAlign w:val="bottom"/>
          </w:tcPr>
          <w:p w14:paraId="1E010557" w14:textId="5D539B99" w:rsidR="00B14BAE" w:rsidRPr="00BF57BE" w:rsidRDefault="00B14BAE" w:rsidP="00B14B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4278286" w14:textId="77777777" w:rsidR="00B14BAE" w:rsidRDefault="00B14BAE" w:rsidP="00B14B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C4805C8" w14:textId="77777777" w:rsidR="005C5511" w:rsidRDefault="005C5511" w:rsidP="00734654">
      <w:pPr>
        <w:rPr>
          <w:rFonts w:ascii="Angsana New" w:hAnsi="Angsana New"/>
          <w:sz w:val="16"/>
          <w:szCs w:val="16"/>
        </w:rPr>
      </w:pPr>
    </w:p>
    <w:p w14:paraId="1CFC8169" w14:textId="77777777" w:rsidR="00734654" w:rsidRDefault="00AF45ED" w:rsidP="00734654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มูลค่ายุติธรรมประเมินโดยผู้ประเมินราคาอิสระโดยใช้วิธีเปรียบเทียบมูลค่าตลาด (</w:t>
      </w:r>
      <w:r>
        <w:rPr>
          <w:rFonts w:ascii="Angsana New" w:hAnsi="Angsana New"/>
          <w:sz w:val="28"/>
          <w:szCs w:val="28"/>
        </w:rPr>
        <w:t>Market Comparison Approach)</w:t>
      </w:r>
      <w:r>
        <w:rPr>
          <w:rFonts w:ascii="Angsana New" w:hAnsi="Angsana New"/>
          <w:sz w:val="28"/>
          <w:szCs w:val="28"/>
          <w:cs/>
        </w:rPr>
        <w:t xml:space="preserve"> สำหรับที่ดิ</w:t>
      </w:r>
      <w:r w:rsidR="00734654">
        <w:rPr>
          <w:rFonts w:ascii="Angsana New" w:hAnsi="Angsana New"/>
          <w:sz w:val="28"/>
          <w:szCs w:val="28"/>
          <w:cs/>
        </w:rPr>
        <w:t>น</w:t>
      </w:r>
      <w:r>
        <w:rPr>
          <w:rFonts w:ascii="Angsana New" w:hAnsi="Angsana New"/>
          <w:sz w:val="28"/>
          <w:szCs w:val="28"/>
          <w:cs/>
        </w:rPr>
        <w:t xml:space="preserve">เปล่า </w:t>
      </w:r>
      <w:r w:rsidR="000D6BEB">
        <w:rPr>
          <w:rFonts w:ascii="Angsana New" w:hAnsi="Angsana New" w:hint="cs"/>
          <w:sz w:val="28"/>
          <w:szCs w:val="28"/>
          <w:cs/>
        </w:rPr>
        <w:t xml:space="preserve">ซึ่งเป็นการวัดมูลค่ายุติธรรมในระดับที่ </w:t>
      </w:r>
      <w:r w:rsidR="000D6BEB">
        <w:rPr>
          <w:rFonts w:ascii="Angsana New" w:hAnsi="Angsana New"/>
          <w:sz w:val="28"/>
          <w:szCs w:val="28"/>
        </w:rPr>
        <w:t>2</w:t>
      </w:r>
      <w:r w:rsidR="000D6BEB">
        <w:rPr>
          <w:rFonts w:ascii="Angsana New" w:hAnsi="Angsana New" w:hint="cs"/>
          <w:sz w:val="28"/>
          <w:szCs w:val="28"/>
          <w:cs/>
        </w:rPr>
        <w:t xml:space="preserve"> </w:t>
      </w:r>
      <w:r w:rsidR="00230F63">
        <w:rPr>
          <w:rFonts w:ascii="Angsana New" w:hAnsi="Angsana New" w:hint="cs"/>
          <w:sz w:val="28"/>
          <w:szCs w:val="28"/>
          <w:cs/>
        </w:rPr>
        <w:t>วิธีสมมติฐานการพัฒนา</w:t>
      </w:r>
      <w:r w:rsidR="000D6BEB">
        <w:rPr>
          <w:rFonts w:ascii="Angsana New" w:hAnsi="Angsana New" w:hint="cs"/>
          <w:sz w:val="28"/>
          <w:szCs w:val="28"/>
          <w:cs/>
        </w:rPr>
        <w:t>หรือการหาส่วนที่เหลือ</w:t>
      </w:r>
      <w:r w:rsidR="00230F63">
        <w:rPr>
          <w:rFonts w:ascii="Angsana New" w:hAnsi="Angsana New" w:hint="cs"/>
          <w:sz w:val="28"/>
          <w:szCs w:val="28"/>
          <w:cs/>
        </w:rPr>
        <w:t>สำหรับอาคารพาณิชย์ให้เช่า</w:t>
      </w:r>
      <w:r>
        <w:rPr>
          <w:rFonts w:ascii="Angsana New" w:hAnsi="Angsana New"/>
          <w:sz w:val="28"/>
          <w:szCs w:val="28"/>
          <w:cs/>
        </w:rPr>
        <w:t>และใช้วิธีพิจารณาจากรายได้ (</w:t>
      </w:r>
      <w:r>
        <w:rPr>
          <w:rFonts w:ascii="Angsana New" w:hAnsi="Angsana New"/>
          <w:sz w:val="28"/>
          <w:szCs w:val="28"/>
        </w:rPr>
        <w:t>Income Approach)</w:t>
      </w:r>
      <w:r>
        <w:rPr>
          <w:rFonts w:ascii="Angsana New" w:hAnsi="Angsana New"/>
          <w:sz w:val="28"/>
          <w:szCs w:val="28"/>
          <w:cs/>
        </w:rPr>
        <w:t xml:space="preserve"> สำหรับอพาร์ทเม้นท์ให้เช่า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ข้อสมมติฐานหลักที่ใช้ในการประเมินมูลค่ายุติธรรมของ</w:t>
      </w:r>
      <w:r w:rsidR="00FE387D">
        <w:rPr>
          <w:rFonts w:ascii="Angsana New" w:hAnsi="Angsana New"/>
          <w:sz w:val="28"/>
          <w:szCs w:val="28"/>
        </w:rPr>
        <w:t xml:space="preserve"> </w:t>
      </w:r>
      <w:r w:rsidR="003527C2">
        <w:rPr>
          <w:rFonts w:ascii="Angsana New" w:hAnsi="Angsana New" w:hint="cs"/>
          <w:sz w:val="28"/>
          <w:szCs w:val="28"/>
          <w:cs/>
        </w:rPr>
        <w:t>อพาร์ทเมนท์ให้เช่า</w:t>
      </w:r>
      <w:r>
        <w:rPr>
          <w:rFonts w:ascii="Angsana New" w:hAnsi="Angsana New"/>
          <w:sz w:val="28"/>
          <w:szCs w:val="28"/>
          <w:cs/>
        </w:rPr>
        <w:t>ประกอบด้วย อัตราผลตอบแทน</w:t>
      </w:r>
      <w:r w:rsidR="00230F6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อัตรา</w:t>
      </w:r>
      <w:r w:rsidR="00230F63">
        <w:rPr>
          <w:rFonts w:ascii="Angsana New" w:hAnsi="Angsana New" w:hint="cs"/>
          <w:sz w:val="28"/>
          <w:szCs w:val="28"/>
          <w:cs/>
        </w:rPr>
        <w:t>การเข้าพัก</w:t>
      </w:r>
      <w:r>
        <w:rPr>
          <w:rFonts w:ascii="Angsana New" w:hAnsi="Angsana New"/>
          <w:sz w:val="28"/>
          <w:szCs w:val="28"/>
          <w:cs/>
        </w:rPr>
        <w:t xml:space="preserve"> และอัตราการเติบโตของค่าเช่า</w:t>
      </w:r>
      <w:r w:rsidR="000D6BEB">
        <w:rPr>
          <w:rFonts w:ascii="Angsana New" w:hAnsi="Angsana New" w:hint="cs"/>
          <w:sz w:val="28"/>
          <w:szCs w:val="28"/>
          <w:cs/>
        </w:rPr>
        <w:t xml:space="preserve"> ซึ่งทั้ง </w:t>
      </w:r>
      <w:r w:rsidR="000D6BEB">
        <w:rPr>
          <w:rFonts w:ascii="Angsana New" w:hAnsi="Angsana New"/>
          <w:sz w:val="28"/>
          <w:szCs w:val="28"/>
        </w:rPr>
        <w:t xml:space="preserve">2 </w:t>
      </w:r>
      <w:r w:rsidR="000D6BEB">
        <w:rPr>
          <w:rFonts w:ascii="Angsana New" w:hAnsi="Angsana New" w:hint="cs"/>
          <w:sz w:val="28"/>
          <w:szCs w:val="28"/>
          <w:cs/>
        </w:rPr>
        <w:t xml:space="preserve">วิธีดังกล่าวเป็นการวัดมูลค่ายุติธรรมในระดับที่ </w:t>
      </w:r>
      <w:r w:rsidR="000D6BEB">
        <w:rPr>
          <w:rFonts w:ascii="Angsana New" w:hAnsi="Angsana New"/>
          <w:sz w:val="28"/>
          <w:szCs w:val="28"/>
        </w:rPr>
        <w:t xml:space="preserve">3 </w:t>
      </w:r>
      <w:r w:rsidR="000D6BEB">
        <w:rPr>
          <w:rFonts w:ascii="Angsana New" w:hAnsi="Angsana New" w:hint="cs"/>
          <w:sz w:val="28"/>
          <w:szCs w:val="28"/>
          <w:cs/>
        </w:rPr>
        <w:t>โดยการ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0A0076F1" w14:textId="77777777" w:rsidR="00AF6820" w:rsidRPr="00AF6820" w:rsidRDefault="00AF6820" w:rsidP="00734654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763309F" w14:textId="6674B671" w:rsidR="00117BE1" w:rsidRPr="00B14BAE" w:rsidRDefault="00230F63" w:rsidP="00734654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กลุ่มบริษัทมีรายได้ค่าเช่าสำหรับอสังหาริมทรัพย์เพื่อการลงทุนให้แก่กิจการอื่นสำหรับ</w:t>
      </w:r>
      <w:r w:rsidRPr="00B45B50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B45B50">
        <w:rPr>
          <w:rFonts w:ascii="Angsana New" w:hAnsi="Angsana New"/>
          <w:sz w:val="28"/>
          <w:szCs w:val="28"/>
        </w:rPr>
        <w:t xml:space="preserve">31 </w:t>
      </w:r>
      <w:r w:rsidRPr="00B45B5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45B50">
        <w:rPr>
          <w:rFonts w:ascii="Angsana New" w:hAnsi="Angsana New"/>
          <w:sz w:val="28"/>
          <w:szCs w:val="28"/>
        </w:rPr>
        <w:t xml:space="preserve">2567 </w:t>
      </w:r>
      <w:r w:rsidRPr="00B45B50">
        <w:rPr>
          <w:rFonts w:ascii="Angsana New" w:hAnsi="Angsana New"/>
          <w:sz w:val="28"/>
          <w:szCs w:val="28"/>
          <w:cs/>
        </w:rPr>
        <w:t xml:space="preserve">และ </w:t>
      </w:r>
      <w:r w:rsidRPr="00B45B50">
        <w:rPr>
          <w:rFonts w:ascii="Angsana New" w:hAnsi="Angsana New"/>
          <w:sz w:val="28"/>
          <w:szCs w:val="28"/>
        </w:rPr>
        <w:t xml:space="preserve">2566 </w:t>
      </w:r>
      <w:r w:rsidRPr="00B45B50">
        <w:rPr>
          <w:rFonts w:ascii="Angsana New" w:hAnsi="Angsana New"/>
          <w:sz w:val="28"/>
          <w:szCs w:val="28"/>
          <w:cs/>
        </w:rPr>
        <w:t>จำนวน</w:t>
      </w:r>
      <w:r w:rsidR="00964AA4" w:rsidRPr="00B45B50">
        <w:rPr>
          <w:rFonts w:ascii="Angsana New" w:hAnsi="Angsana New"/>
          <w:sz w:val="28"/>
          <w:szCs w:val="28"/>
        </w:rPr>
        <w:t xml:space="preserve"> </w:t>
      </w:r>
      <w:r w:rsidR="00FF3B5D">
        <w:rPr>
          <w:rFonts w:ascii="Angsana New" w:hAnsi="Angsana New"/>
          <w:sz w:val="28"/>
          <w:szCs w:val="28"/>
        </w:rPr>
        <w:t>12.7</w:t>
      </w:r>
      <w:r w:rsidRPr="00B45B50">
        <w:rPr>
          <w:rFonts w:ascii="Angsana New" w:hAnsi="Angsana New"/>
          <w:sz w:val="28"/>
          <w:szCs w:val="28"/>
        </w:rPr>
        <w:t xml:space="preserve"> </w:t>
      </w:r>
      <w:r w:rsidRPr="00B45B50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B45B50" w:rsidRPr="00B45B50">
        <w:rPr>
          <w:rFonts w:ascii="Angsana New" w:hAnsi="Angsana New"/>
          <w:sz w:val="28"/>
          <w:szCs w:val="28"/>
        </w:rPr>
        <w:t>14.7</w:t>
      </w:r>
      <w:r w:rsidRPr="00B45B50">
        <w:rPr>
          <w:rFonts w:ascii="Angsana New" w:hAnsi="Angsana New"/>
          <w:sz w:val="28"/>
          <w:szCs w:val="28"/>
        </w:rPr>
        <w:t xml:space="preserve"> </w:t>
      </w:r>
      <w:r w:rsidRPr="00B45B50">
        <w:rPr>
          <w:rFonts w:ascii="Angsana New" w:hAnsi="Angsana New"/>
          <w:sz w:val="28"/>
          <w:szCs w:val="28"/>
          <w:cs/>
        </w:rPr>
        <w:t xml:space="preserve">ล้านบาทตามลำดับ (งบการเงินเฉพาะกิจการ </w:t>
      </w:r>
      <w:r w:rsidRPr="00B45B50">
        <w:rPr>
          <w:rFonts w:ascii="Angsana New" w:hAnsi="Angsana New"/>
          <w:sz w:val="28"/>
          <w:szCs w:val="28"/>
        </w:rPr>
        <w:t xml:space="preserve">: </w:t>
      </w:r>
      <w:r w:rsidR="00FF3B5D">
        <w:rPr>
          <w:rFonts w:ascii="Angsana New" w:hAnsi="Angsana New"/>
          <w:sz w:val="28"/>
          <w:szCs w:val="28"/>
        </w:rPr>
        <w:t>0.9</w:t>
      </w:r>
      <w:r w:rsidRPr="00B45B50">
        <w:rPr>
          <w:rFonts w:ascii="Angsana New" w:hAnsi="Angsana New"/>
          <w:sz w:val="28"/>
          <w:szCs w:val="28"/>
        </w:rPr>
        <w:t xml:space="preserve"> </w:t>
      </w:r>
      <w:r w:rsidRPr="00B45B50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B45B50" w:rsidRPr="00B45B50">
        <w:rPr>
          <w:rFonts w:ascii="Angsana New" w:hAnsi="Angsana New"/>
          <w:sz w:val="28"/>
          <w:szCs w:val="28"/>
        </w:rPr>
        <w:t>1.5</w:t>
      </w:r>
      <w:r w:rsidRPr="00B45B50">
        <w:rPr>
          <w:rFonts w:ascii="Angsana New" w:hAnsi="Angsana New"/>
          <w:sz w:val="28"/>
          <w:szCs w:val="28"/>
        </w:rPr>
        <w:t xml:space="preserve"> </w:t>
      </w:r>
      <w:r w:rsidRPr="00B45B50">
        <w:rPr>
          <w:rFonts w:ascii="Angsana New" w:hAnsi="Angsana New"/>
          <w:sz w:val="28"/>
          <w:szCs w:val="28"/>
          <w:cs/>
        </w:rPr>
        <w:t>ล้านบาทตามลำดับ)</w:t>
      </w:r>
    </w:p>
    <w:p w14:paraId="075F7487" w14:textId="77777777" w:rsidR="00734654" w:rsidRDefault="00734654" w:rsidP="00734654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2E1E8A3" w14:textId="77777777" w:rsidR="00874CF5" w:rsidRPr="00AF45ED" w:rsidRDefault="00874CF5" w:rsidP="00AF68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  <w:sectPr w:rsidR="00874CF5" w:rsidRPr="00AF45ED" w:rsidSect="0058185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7" w:h="16840" w:code="9"/>
          <w:pgMar w:top="1559" w:right="862" w:bottom="397" w:left="1559" w:header="1134" w:footer="289" w:gutter="0"/>
          <w:pgNumType w:start="50"/>
          <w:cols w:space="720"/>
          <w:docGrid w:linePitch="245"/>
        </w:sectPr>
      </w:pPr>
    </w:p>
    <w:p w14:paraId="60B668E2" w14:textId="77777777" w:rsidR="00874CF5" w:rsidRPr="00196EE0" w:rsidRDefault="00874CF5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196EE0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Pr="00196EE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59D6FC3B" w14:textId="77777777" w:rsidR="00874CF5" w:rsidRDefault="00874CF5" w:rsidP="00874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4"/>
          <w:szCs w:val="14"/>
          <w:highlight w:val="yellow"/>
        </w:rPr>
      </w:pPr>
    </w:p>
    <w:tbl>
      <w:tblPr>
        <w:tblW w:w="14442" w:type="dxa"/>
        <w:tblLayout w:type="fixed"/>
        <w:tblLook w:val="0000" w:firstRow="0" w:lastRow="0" w:firstColumn="0" w:lastColumn="0" w:noHBand="0" w:noVBand="0"/>
      </w:tblPr>
      <w:tblGrid>
        <w:gridCol w:w="3793"/>
        <w:gridCol w:w="1134"/>
        <w:gridCol w:w="1134"/>
        <w:gridCol w:w="1134"/>
        <w:gridCol w:w="1417"/>
        <w:gridCol w:w="1134"/>
        <w:gridCol w:w="1134"/>
        <w:gridCol w:w="1238"/>
        <w:gridCol w:w="1232"/>
        <w:gridCol w:w="1092"/>
      </w:tblGrid>
      <w:tr w:rsidR="00BB5DD5" w:rsidRPr="007B1E77" w14:paraId="2EA0FAF0" w14:textId="77777777" w:rsidTr="00B45B50">
        <w:trPr>
          <w:trHeight w:val="23"/>
          <w:tblHeader/>
        </w:trPr>
        <w:tc>
          <w:tcPr>
            <w:tcW w:w="3793" w:type="dxa"/>
          </w:tcPr>
          <w:p w14:paraId="579E86A9" w14:textId="77777777" w:rsidR="00BB5DD5" w:rsidRPr="007B1E77" w:rsidRDefault="00BB5DD5" w:rsidP="00853C5E">
            <w:pPr>
              <w:ind w:right="-258"/>
              <w:jc w:val="center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649" w:type="dxa"/>
            <w:gridSpan w:val="9"/>
          </w:tcPr>
          <w:p w14:paraId="7DEAA861" w14:textId="77777777" w:rsidR="00BB5DD5" w:rsidRPr="007B1E77" w:rsidRDefault="00BB5DD5" w:rsidP="00853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</w:p>
        </w:tc>
      </w:tr>
      <w:tr w:rsidR="00BB5DD5" w:rsidRPr="007B1E77" w14:paraId="32966CC1" w14:textId="77777777" w:rsidTr="00B45B50">
        <w:trPr>
          <w:trHeight w:val="23"/>
          <w:tblHeader/>
        </w:trPr>
        <w:tc>
          <w:tcPr>
            <w:tcW w:w="3793" w:type="dxa"/>
          </w:tcPr>
          <w:p w14:paraId="5AB1DA55" w14:textId="77777777" w:rsidR="00BB5DD5" w:rsidRPr="007B1E77" w:rsidRDefault="00BB5DD5" w:rsidP="00853C5E">
            <w:pPr>
              <w:ind w:right="-258"/>
              <w:jc w:val="center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649" w:type="dxa"/>
            <w:gridSpan w:val="9"/>
          </w:tcPr>
          <w:p w14:paraId="3C9E8DCF" w14:textId="77777777" w:rsidR="00BB5DD5" w:rsidRPr="007B1E77" w:rsidRDefault="00BB5DD5" w:rsidP="00853C5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BB5DD5" w:rsidRPr="007B1E77" w14:paraId="6F4DF39C" w14:textId="77777777" w:rsidTr="00B45B50">
        <w:trPr>
          <w:trHeight w:val="829"/>
          <w:tblHeader/>
        </w:trPr>
        <w:tc>
          <w:tcPr>
            <w:tcW w:w="3793" w:type="dxa"/>
          </w:tcPr>
          <w:p w14:paraId="3E48B971" w14:textId="77777777" w:rsidR="00BB5DD5" w:rsidRPr="007B1E77" w:rsidRDefault="00BB5DD5" w:rsidP="002A0FF1">
            <w:pPr>
              <w:ind w:right="-258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CE841FB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t>ที่ดินและ</w:t>
            </w: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br/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br/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>ที่ดินเช่า</w:t>
            </w:r>
          </w:p>
        </w:tc>
        <w:tc>
          <w:tcPr>
            <w:tcW w:w="1134" w:type="dxa"/>
            <w:vAlign w:val="bottom"/>
          </w:tcPr>
          <w:p w14:paraId="763E1558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อาคารและ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br/>
              <w:t>ส่วนปรับปรุง</w:t>
            </w: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14:paraId="0DBE45C8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เครื่องจักร</w:t>
            </w:r>
          </w:p>
          <w:p w14:paraId="018E5748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และ</w:t>
            </w:r>
          </w:p>
          <w:p w14:paraId="537542B2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0C34E0EC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  <w:p w14:paraId="34C097D2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ติดตั้งและ</w:t>
            </w:r>
          </w:p>
          <w:p w14:paraId="3B7D534F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bottom"/>
          </w:tcPr>
          <w:p w14:paraId="1FDEEE97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2B9D9034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คอนเทนเนอร์</w:t>
            </w:r>
          </w:p>
        </w:tc>
        <w:tc>
          <w:tcPr>
            <w:tcW w:w="1238" w:type="dxa"/>
          </w:tcPr>
          <w:p w14:paraId="3C6EC9A6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E8FB4C6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เครื่องขุดสกุลเงินดิจิทัล</w:t>
            </w:r>
          </w:p>
        </w:tc>
        <w:tc>
          <w:tcPr>
            <w:tcW w:w="1232" w:type="dxa"/>
            <w:vAlign w:val="bottom"/>
          </w:tcPr>
          <w:p w14:paraId="6DBDFF46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092" w:type="dxa"/>
            <w:vAlign w:val="bottom"/>
          </w:tcPr>
          <w:p w14:paraId="2DDD2863" w14:textId="77777777" w:rsidR="00BB5DD5" w:rsidRPr="007B1E77" w:rsidRDefault="00BB5DD5" w:rsidP="002A0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BB5DD5" w:rsidRPr="007B1E77" w14:paraId="193DB994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361F1DC3" w14:textId="77777777" w:rsidR="00BB5DD5" w:rsidRPr="007B1E77" w:rsidRDefault="00BB5DD5" w:rsidP="002A0FF1">
            <w:pPr>
              <w:ind w:right="-25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134" w:type="dxa"/>
          </w:tcPr>
          <w:p w14:paraId="74FE5898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D167257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5F11FDA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14:paraId="565D180E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B10305E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1F7AB23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095B25FB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</w:tcPr>
          <w:p w14:paraId="3165F6E2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19DECF03" w14:textId="77777777" w:rsidR="00BB5DD5" w:rsidRPr="007B1E77" w:rsidRDefault="00BB5DD5" w:rsidP="002A0F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B3F3F" w:rsidRPr="007B1E77" w14:paraId="182DD2B9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526D7EEB" w14:textId="77777777" w:rsidR="00AB3F3F" w:rsidRPr="007B1E77" w:rsidRDefault="00AB3F3F" w:rsidP="00AB3F3F">
            <w:pPr>
              <w:ind w:right="-258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7B1E77">
              <w:rPr>
                <w:rFonts w:ascii="Angsana New" w:hAnsi="Angsana New"/>
                <w:sz w:val="23"/>
                <w:szCs w:val="23"/>
              </w:rPr>
              <w:t>1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7B1E77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134" w:type="dxa"/>
            <w:vAlign w:val="bottom"/>
          </w:tcPr>
          <w:p w14:paraId="3A3610B5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264,682</w:t>
            </w:r>
          </w:p>
        </w:tc>
        <w:tc>
          <w:tcPr>
            <w:tcW w:w="1134" w:type="dxa"/>
            <w:vAlign w:val="bottom"/>
          </w:tcPr>
          <w:p w14:paraId="7E3B998C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190,063</w:t>
            </w:r>
          </w:p>
        </w:tc>
        <w:tc>
          <w:tcPr>
            <w:tcW w:w="1134" w:type="dxa"/>
            <w:vAlign w:val="bottom"/>
          </w:tcPr>
          <w:p w14:paraId="4E5448BF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404,878</w:t>
            </w:r>
          </w:p>
        </w:tc>
        <w:tc>
          <w:tcPr>
            <w:tcW w:w="1417" w:type="dxa"/>
            <w:vAlign w:val="bottom"/>
          </w:tcPr>
          <w:p w14:paraId="23B4AE68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36,759</w:t>
            </w:r>
          </w:p>
        </w:tc>
        <w:tc>
          <w:tcPr>
            <w:tcW w:w="1134" w:type="dxa"/>
            <w:vAlign w:val="bottom"/>
          </w:tcPr>
          <w:p w14:paraId="0A09F049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30,711</w:t>
            </w:r>
          </w:p>
        </w:tc>
        <w:tc>
          <w:tcPr>
            <w:tcW w:w="1134" w:type="dxa"/>
            <w:vAlign w:val="bottom"/>
          </w:tcPr>
          <w:p w14:paraId="407D8D29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45,631</w:t>
            </w:r>
          </w:p>
        </w:tc>
        <w:tc>
          <w:tcPr>
            <w:tcW w:w="1238" w:type="dxa"/>
          </w:tcPr>
          <w:p w14:paraId="4F92E04B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10,624</w:t>
            </w:r>
          </w:p>
        </w:tc>
        <w:tc>
          <w:tcPr>
            <w:tcW w:w="1232" w:type="dxa"/>
            <w:vAlign w:val="bottom"/>
          </w:tcPr>
          <w:p w14:paraId="45D05636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317</w:t>
            </w:r>
          </w:p>
        </w:tc>
        <w:tc>
          <w:tcPr>
            <w:tcW w:w="1092" w:type="dxa"/>
            <w:vAlign w:val="bottom"/>
          </w:tcPr>
          <w:p w14:paraId="3AA7D9F9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983,665</w:t>
            </w:r>
          </w:p>
        </w:tc>
      </w:tr>
      <w:tr w:rsidR="00AB3F3F" w:rsidRPr="007B1E77" w14:paraId="2CBAECD2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66ED5789" w14:textId="77777777" w:rsidR="00AB3F3F" w:rsidRPr="007B1E77" w:rsidRDefault="00AB3F3F" w:rsidP="00AB3F3F">
            <w:pPr>
              <w:ind w:right="-258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34" w:type="dxa"/>
            <w:vAlign w:val="bottom"/>
          </w:tcPr>
          <w:p w14:paraId="019165F6" w14:textId="77777777" w:rsidR="47F5293E" w:rsidRPr="007B1E77" w:rsidRDefault="47F5293E" w:rsidP="0074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55</w:t>
            </w:r>
          </w:p>
        </w:tc>
        <w:tc>
          <w:tcPr>
            <w:tcW w:w="1134" w:type="dxa"/>
            <w:vAlign w:val="bottom"/>
          </w:tcPr>
          <w:p w14:paraId="4E94B871" w14:textId="77777777" w:rsidR="47F5293E" w:rsidRPr="007B1E77" w:rsidRDefault="47F5293E" w:rsidP="0074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6,538</w:t>
            </w:r>
          </w:p>
        </w:tc>
        <w:tc>
          <w:tcPr>
            <w:tcW w:w="1134" w:type="dxa"/>
            <w:vAlign w:val="bottom"/>
          </w:tcPr>
          <w:p w14:paraId="6427A635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2,905</w:t>
            </w:r>
          </w:p>
        </w:tc>
        <w:tc>
          <w:tcPr>
            <w:tcW w:w="1417" w:type="dxa"/>
            <w:vAlign w:val="bottom"/>
          </w:tcPr>
          <w:p w14:paraId="44F9CE34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498</w:t>
            </w:r>
          </w:p>
        </w:tc>
        <w:tc>
          <w:tcPr>
            <w:tcW w:w="1134" w:type="dxa"/>
            <w:vAlign w:val="bottom"/>
          </w:tcPr>
          <w:p w14:paraId="0814BD1D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3,625</w:t>
            </w:r>
          </w:p>
        </w:tc>
        <w:tc>
          <w:tcPr>
            <w:tcW w:w="1134" w:type="dxa"/>
            <w:vAlign w:val="bottom"/>
          </w:tcPr>
          <w:p w14:paraId="22F4970A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74</w:t>
            </w:r>
          </w:p>
        </w:tc>
        <w:tc>
          <w:tcPr>
            <w:tcW w:w="1238" w:type="dxa"/>
            <w:vAlign w:val="bottom"/>
          </w:tcPr>
          <w:p w14:paraId="23E06142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vAlign w:val="bottom"/>
          </w:tcPr>
          <w:p w14:paraId="4976DF7F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14,854</w:t>
            </w:r>
          </w:p>
        </w:tc>
        <w:tc>
          <w:tcPr>
            <w:tcW w:w="1092" w:type="dxa"/>
            <w:vAlign w:val="bottom"/>
          </w:tcPr>
          <w:p w14:paraId="183A4CBA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28,549</w:t>
            </w:r>
          </w:p>
        </w:tc>
      </w:tr>
      <w:tr w:rsidR="00AB3F3F" w:rsidRPr="007B1E77" w14:paraId="02801F0A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0F1F821B" w14:textId="77777777" w:rsidR="00AB3F3F" w:rsidRPr="007B1E77" w:rsidRDefault="00AB3F3F" w:rsidP="00AB3F3F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t>รายการโอนเข้า</w:t>
            </w:r>
            <w:r w:rsidR="002549E1" w:rsidRPr="007B1E77">
              <w:rPr>
                <w:rFonts w:ascii="Angsana New" w:hAnsi="Angsana New"/>
                <w:sz w:val="23"/>
                <w:szCs w:val="23"/>
              </w:rPr>
              <w:t xml:space="preserve"> / </w:t>
            </w:r>
            <w:r w:rsidR="002549E1" w:rsidRPr="007B1E77">
              <w:rPr>
                <w:rFonts w:ascii="Angsana New" w:hAnsi="Angsana New" w:hint="cs"/>
                <w:sz w:val="23"/>
                <w:szCs w:val="23"/>
                <w:cs/>
              </w:rPr>
              <w:t>(ออก)</w:t>
            </w:r>
          </w:p>
        </w:tc>
        <w:tc>
          <w:tcPr>
            <w:tcW w:w="1134" w:type="dxa"/>
            <w:vAlign w:val="bottom"/>
          </w:tcPr>
          <w:p w14:paraId="0682CCA4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222</w:t>
            </w:r>
          </w:p>
        </w:tc>
        <w:tc>
          <w:tcPr>
            <w:tcW w:w="1134" w:type="dxa"/>
            <w:vAlign w:val="bottom"/>
          </w:tcPr>
          <w:p w14:paraId="3000CAFF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8,619</w:t>
            </w:r>
          </w:p>
        </w:tc>
        <w:tc>
          <w:tcPr>
            <w:tcW w:w="1134" w:type="dxa"/>
            <w:vAlign w:val="bottom"/>
          </w:tcPr>
          <w:p w14:paraId="5A41381A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551</w:t>
            </w:r>
          </w:p>
        </w:tc>
        <w:tc>
          <w:tcPr>
            <w:tcW w:w="1417" w:type="dxa"/>
            <w:vAlign w:val="bottom"/>
          </w:tcPr>
          <w:p w14:paraId="490A033C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5,435</w:t>
            </w:r>
          </w:p>
        </w:tc>
        <w:tc>
          <w:tcPr>
            <w:tcW w:w="1134" w:type="dxa"/>
            <w:vAlign w:val="bottom"/>
          </w:tcPr>
          <w:p w14:paraId="6147D231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67AB4D21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  <w:vAlign w:val="bottom"/>
          </w:tcPr>
          <w:p w14:paraId="124B7EB3" w14:textId="77777777" w:rsidR="47F5293E" w:rsidRPr="007B1E77" w:rsidRDefault="47F5293E" w:rsidP="47F5293E">
            <w:pPr>
              <w:tabs>
                <w:tab w:val="clear" w:pos="907"/>
                <w:tab w:val="decimal" w:pos="885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vAlign w:val="bottom"/>
          </w:tcPr>
          <w:p w14:paraId="6DACFD57" w14:textId="77777777" w:rsidR="47F5293E" w:rsidRPr="007B1E77" w:rsidRDefault="47F5293E" w:rsidP="005B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(14,827)</w:t>
            </w:r>
          </w:p>
        </w:tc>
        <w:tc>
          <w:tcPr>
            <w:tcW w:w="1092" w:type="dxa"/>
            <w:vAlign w:val="bottom"/>
          </w:tcPr>
          <w:p w14:paraId="247B7FDF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549E1" w:rsidRPr="007B1E77" w14:paraId="05597643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581E64DF" w14:textId="6BDA5754" w:rsidR="002549E1" w:rsidRPr="007B1E77" w:rsidRDefault="47F5293E" w:rsidP="002549E1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proofErr w:type="spellStart"/>
            <w:r w:rsidRPr="007B1E77">
              <w:rPr>
                <w:rFonts w:ascii="Angsana New" w:hAnsi="Angsana New"/>
                <w:sz w:val="23"/>
                <w:szCs w:val="23"/>
              </w:rPr>
              <w:t>รับโอนจากอสังหาริมทรัพย์เพื่อการลงทุน</w:t>
            </w:r>
            <w:proofErr w:type="spellEnd"/>
          </w:p>
        </w:tc>
        <w:tc>
          <w:tcPr>
            <w:tcW w:w="1134" w:type="dxa"/>
            <w:vAlign w:val="bottom"/>
          </w:tcPr>
          <w:p w14:paraId="650EC4B3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1,813</w:t>
            </w:r>
          </w:p>
        </w:tc>
        <w:tc>
          <w:tcPr>
            <w:tcW w:w="1134" w:type="dxa"/>
            <w:vAlign w:val="bottom"/>
          </w:tcPr>
          <w:p w14:paraId="083B784B" w14:textId="77777777" w:rsidR="47F5293E" w:rsidRPr="007B1E77" w:rsidRDefault="47F5293E" w:rsidP="0074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17,449</w:t>
            </w:r>
          </w:p>
        </w:tc>
        <w:tc>
          <w:tcPr>
            <w:tcW w:w="1134" w:type="dxa"/>
            <w:vAlign w:val="bottom"/>
          </w:tcPr>
          <w:p w14:paraId="3B7CB451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vAlign w:val="bottom"/>
          </w:tcPr>
          <w:p w14:paraId="63021C86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168CAA81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3AAF8AD2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  <w:vAlign w:val="bottom"/>
          </w:tcPr>
          <w:p w14:paraId="6157D5B0" w14:textId="77777777" w:rsidR="47F5293E" w:rsidRPr="007B1E77" w:rsidRDefault="47F5293E" w:rsidP="47F5293E">
            <w:pPr>
              <w:tabs>
                <w:tab w:val="clear" w:pos="907"/>
                <w:tab w:val="decimal" w:pos="885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vAlign w:val="bottom"/>
          </w:tcPr>
          <w:p w14:paraId="2FED66C1" w14:textId="77777777" w:rsidR="47F5293E" w:rsidRPr="007B1E77" w:rsidRDefault="47F5293E" w:rsidP="47F5293E">
            <w:pPr>
              <w:tabs>
                <w:tab w:val="clear" w:pos="907"/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vAlign w:val="bottom"/>
          </w:tcPr>
          <w:p w14:paraId="432ACD74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19,262</w:t>
            </w:r>
          </w:p>
        </w:tc>
      </w:tr>
      <w:tr w:rsidR="002549E1" w:rsidRPr="007B1E77" w14:paraId="72BDDB75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57FF6C07" w14:textId="77777777" w:rsidR="002549E1" w:rsidRPr="007B1E77" w:rsidRDefault="002549E1" w:rsidP="002549E1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34" w:type="dxa"/>
            <w:vAlign w:val="bottom"/>
          </w:tcPr>
          <w:p w14:paraId="7849BFB2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71AEF5F1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8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6A1F86DF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vAlign w:val="bottom"/>
          </w:tcPr>
          <w:p w14:paraId="4F0D9F2C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(100)</w:t>
            </w:r>
          </w:p>
        </w:tc>
        <w:tc>
          <w:tcPr>
            <w:tcW w:w="1134" w:type="dxa"/>
            <w:vAlign w:val="bottom"/>
          </w:tcPr>
          <w:p w14:paraId="450A302B" w14:textId="77777777" w:rsidR="47F5293E" w:rsidRPr="007B1E77" w:rsidRDefault="47F5293E" w:rsidP="47F5293E">
            <w:pPr>
              <w:tabs>
                <w:tab w:val="clear" w:pos="907"/>
                <w:tab w:val="decimal" w:pos="885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5EF42ADB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  <w:vAlign w:val="bottom"/>
          </w:tcPr>
          <w:p w14:paraId="3110719C" w14:textId="77777777" w:rsidR="47F5293E" w:rsidRPr="007B1E7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vAlign w:val="bottom"/>
          </w:tcPr>
          <w:p w14:paraId="62AA138F" w14:textId="77777777" w:rsidR="47F5293E" w:rsidRPr="007B1E77" w:rsidRDefault="47F5293E" w:rsidP="47F5293E">
            <w:pPr>
              <w:tabs>
                <w:tab w:val="clear" w:pos="907"/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vAlign w:val="bottom"/>
          </w:tcPr>
          <w:p w14:paraId="08366259" w14:textId="77777777" w:rsidR="47F5293E" w:rsidRPr="007B1E77" w:rsidRDefault="47F5293E" w:rsidP="47F5293E">
            <w:pPr>
              <w:tabs>
                <w:tab w:val="clear" w:pos="907"/>
              </w:tabs>
              <w:ind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(100)</w:t>
            </w:r>
          </w:p>
        </w:tc>
      </w:tr>
      <w:tr w:rsidR="002549E1" w:rsidRPr="007B1E77" w14:paraId="6BED0388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142782A3" w14:textId="77777777" w:rsidR="002549E1" w:rsidRPr="007B1E77" w:rsidRDefault="002549E1" w:rsidP="002549E1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7B1E7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7B1E77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134" w:type="dxa"/>
            <w:vAlign w:val="bottom"/>
          </w:tcPr>
          <w:p w14:paraId="0CC46E44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266,772</w:t>
            </w:r>
          </w:p>
        </w:tc>
        <w:tc>
          <w:tcPr>
            <w:tcW w:w="1134" w:type="dxa"/>
            <w:vAlign w:val="bottom"/>
          </w:tcPr>
          <w:p w14:paraId="558BC5DE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222,669</w:t>
            </w:r>
          </w:p>
        </w:tc>
        <w:tc>
          <w:tcPr>
            <w:tcW w:w="1134" w:type="dxa"/>
            <w:vAlign w:val="bottom"/>
          </w:tcPr>
          <w:p w14:paraId="50E7E1E7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408,334</w:t>
            </w:r>
          </w:p>
        </w:tc>
        <w:tc>
          <w:tcPr>
            <w:tcW w:w="1417" w:type="dxa"/>
            <w:vAlign w:val="bottom"/>
          </w:tcPr>
          <w:p w14:paraId="29569162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42,592</w:t>
            </w:r>
          </w:p>
        </w:tc>
        <w:tc>
          <w:tcPr>
            <w:tcW w:w="1134" w:type="dxa"/>
            <w:vAlign w:val="bottom"/>
          </w:tcPr>
          <w:p w14:paraId="4A1FF166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34,336</w:t>
            </w:r>
          </w:p>
        </w:tc>
        <w:tc>
          <w:tcPr>
            <w:tcW w:w="1134" w:type="dxa"/>
            <w:vAlign w:val="bottom"/>
          </w:tcPr>
          <w:p w14:paraId="4EB9D0E1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45,705</w:t>
            </w:r>
          </w:p>
        </w:tc>
        <w:tc>
          <w:tcPr>
            <w:tcW w:w="1238" w:type="dxa"/>
            <w:vAlign w:val="bottom"/>
          </w:tcPr>
          <w:p w14:paraId="24ED57B1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10,624</w:t>
            </w:r>
          </w:p>
        </w:tc>
        <w:tc>
          <w:tcPr>
            <w:tcW w:w="1232" w:type="dxa"/>
            <w:vAlign w:val="bottom"/>
          </w:tcPr>
          <w:p w14:paraId="5B250664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344</w:t>
            </w:r>
          </w:p>
        </w:tc>
        <w:tc>
          <w:tcPr>
            <w:tcW w:w="1092" w:type="dxa"/>
            <w:vAlign w:val="bottom"/>
          </w:tcPr>
          <w:p w14:paraId="32433BE3" w14:textId="77777777" w:rsidR="47F5293E" w:rsidRPr="007B1E77" w:rsidRDefault="47F5293E" w:rsidP="00744FC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1,031,376</w:t>
            </w:r>
          </w:p>
        </w:tc>
      </w:tr>
      <w:tr w:rsidR="00BD5BD8" w:rsidRPr="007B1E77" w14:paraId="73DFDED5" w14:textId="77777777" w:rsidTr="00744FC9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3101F2AD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3165D" w14:textId="450B0AE3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CAF2A" w14:textId="06FC4A1B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3DAE1" w14:textId="2FBD1AF4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1,86</w:t>
            </w:r>
            <w:r w:rsidR="00744FC9" w:rsidRPr="007B1E77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D1E624" w14:textId="4C04D430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62</w:t>
            </w:r>
            <w:r w:rsidR="00744FC9" w:rsidRPr="007B1E77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889CF" w14:textId="57BD238D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6,22</w:t>
            </w:r>
            <w:r w:rsidR="00744FC9" w:rsidRPr="007B1E77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47656" w14:textId="5E0B0EB0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74E4E64" w14:textId="4892192D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AA8BEAE" w14:textId="306FDE4C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699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8B39820" w14:textId="2476E7B2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10,01</w:t>
            </w:r>
            <w:r w:rsidR="00744FC9" w:rsidRPr="007B1E77"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BD5BD8" w:rsidRPr="007B1E77" w14:paraId="40D59333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76DA5029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bookmarkStart w:id="13" w:name="_Hlk534296988"/>
            <w:r w:rsidRPr="007B1E77">
              <w:rPr>
                <w:rFonts w:ascii="Angsana New" w:hAnsi="Angsana New"/>
                <w:sz w:val="23"/>
                <w:szCs w:val="23"/>
                <w:cs/>
              </w:rPr>
              <w:t>รายการโอนเข้า</w:t>
            </w:r>
            <w:r w:rsidRPr="007B1E77">
              <w:rPr>
                <w:rFonts w:ascii="Angsana New" w:hAnsi="Angsana New"/>
                <w:sz w:val="23"/>
                <w:szCs w:val="23"/>
              </w:rPr>
              <w:t xml:space="preserve"> / 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>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2CA41D" w14:textId="53AD7118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0EABF6" w14:textId="4B667865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4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282EB" w14:textId="029F78D9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280FE" w14:textId="3AEBD1BB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644BCFF6" w14:textId="708DEDC4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2,100</w:t>
            </w:r>
          </w:p>
        </w:tc>
        <w:tc>
          <w:tcPr>
            <w:tcW w:w="1134" w:type="dxa"/>
            <w:vAlign w:val="bottom"/>
          </w:tcPr>
          <w:p w14:paraId="01754B6E" w14:textId="3DF2EDAD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135</w:t>
            </w:r>
          </w:p>
        </w:tc>
        <w:tc>
          <w:tcPr>
            <w:tcW w:w="1238" w:type="dxa"/>
            <w:vAlign w:val="bottom"/>
          </w:tcPr>
          <w:p w14:paraId="10DB4200" w14:textId="27DCB6B4" w:rsidR="00BD5BD8" w:rsidRPr="007B1E77" w:rsidRDefault="00BD5BD8" w:rsidP="00BD5BD8">
            <w:pPr>
              <w:tabs>
                <w:tab w:val="clear" w:pos="907"/>
                <w:tab w:val="decimal" w:pos="885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vAlign w:val="bottom"/>
          </w:tcPr>
          <w:p w14:paraId="44DEAC1C" w14:textId="3A3647F1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(135)</w:t>
            </w:r>
          </w:p>
        </w:tc>
        <w:tc>
          <w:tcPr>
            <w:tcW w:w="1092" w:type="dxa"/>
            <w:vAlign w:val="bottom"/>
          </w:tcPr>
          <w:p w14:paraId="3E4BE4E2" w14:textId="24F36B9A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2,100</w:t>
            </w:r>
          </w:p>
        </w:tc>
      </w:tr>
      <w:bookmarkEnd w:id="13"/>
      <w:tr w:rsidR="00BD5BD8" w:rsidRPr="007B1E77" w14:paraId="3E8EBAB7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38644C13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34" w:type="dxa"/>
            <w:vAlign w:val="bottom"/>
          </w:tcPr>
          <w:p w14:paraId="0596F47D" w14:textId="4F9413F6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4DB90C1F" w14:textId="40BBE64B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8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2D870DFA" w14:textId="1DD2881B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(16</w:t>
            </w:r>
            <w:r w:rsidR="00744FC9" w:rsidRPr="007B1E77">
              <w:rPr>
                <w:rFonts w:ascii="Angsana New" w:hAnsi="Angsana New"/>
                <w:sz w:val="23"/>
                <w:szCs w:val="23"/>
              </w:rPr>
              <w:t>9</w:t>
            </w:r>
            <w:r w:rsidRPr="007B1E7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17" w:type="dxa"/>
            <w:vAlign w:val="bottom"/>
          </w:tcPr>
          <w:p w14:paraId="0EA495B9" w14:textId="3D7B2A59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</w:t>
            </w:r>
            <w:r w:rsidR="00744FC9" w:rsidRPr="007B1E77">
              <w:rPr>
                <w:rFonts w:ascii="Angsana New" w:hAnsi="Angsana New"/>
                <w:sz w:val="23"/>
                <w:szCs w:val="23"/>
              </w:rPr>
              <w:t>7</w:t>
            </w:r>
            <w:r w:rsidRPr="007B1E7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vAlign w:val="bottom"/>
          </w:tcPr>
          <w:p w14:paraId="61D9A295" w14:textId="1DCDAF88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(3,35</w:t>
            </w:r>
            <w:r w:rsidR="00744FC9" w:rsidRPr="007B1E77">
              <w:rPr>
                <w:rFonts w:ascii="Angsana New" w:hAnsi="Angsana New"/>
                <w:sz w:val="23"/>
                <w:szCs w:val="23"/>
              </w:rPr>
              <w:t>7</w:t>
            </w:r>
            <w:r w:rsidRPr="007B1E7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vAlign w:val="bottom"/>
          </w:tcPr>
          <w:p w14:paraId="584C1A8E" w14:textId="6935283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  <w:vAlign w:val="bottom"/>
          </w:tcPr>
          <w:p w14:paraId="1088072B" w14:textId="2635E74A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vAlign w:val="bottom"/>
          </w:tcPr>
          <w:p w14:paraId="7F991819" w14:textId="0D6FE27C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(268)</w:t>
            </w:r>
          </w:p>
        </w:tc>
        <w:tc>
          <w:tcPr>
            <w:tcW w:w="1092" w:type="dxa"/>
            <w:vAlign w:val="bottom"/>
          </w:tcPr>
          <w:p w14:paraId="55F5BDF7" w14:textId="3257C9B4" w:rsidR="00BD5BD8" w:rsidRPr="007B1E77" w:rsidRDefault="00BD5BD8" w:rsidP="00BD5BD8">
            <w:pPr>
              <w:tabs>
                <w:tab w:val="clear" w:pos="907"/>
              </w:tabs>
              <w:ind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(3,81</w:t>
            </w:r>
            <w:r w:rsidR="00744FC9" w:rsidRPr="007B1E77">
              <w:rPr>
                <w:rFonts w:ascii="Angsana New" w:hAnsi="Angsana New"/>
                <w:sz w:val="23"/>
                <w:szCs w:val="23"/>
              </w:rPr>
              <w:t>1</w:t>
            </w:r>
            <w:r w:rsidRPr="007B1E77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BD5BD8" w:rsidRPr="007B1E77" w14:paraId="422B05EC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613D27D2" w14:textId="75E0283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t>ลดลงจากการขาย</w:t>
            </w:r>
            <w:r w:rsidR="00744FC9" w:rsidRPr="007B1E77">
              <w:rPr>
                <w:rFonts w:ascii="Angsana New" w:hAnsi="Angsana New" w:hint="cs"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22D7AD9" w14:textId="7ECEA88B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25CE80A5" w14:textId="4E1DDA33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(440)</w:t>
            </w:r>
          </w:p>
        </w:tc>
        <w:tc>
          <w:tcPr>
            <w:tcW w:w="1134" w:type="dxa"/>
            <w:vAlign w:val="bottom"/>
          </w:tcPr>
          <w:p w14:paraId="7E29FB0E" w14:textId="01EEF82E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vAlign w:val="bottom"/>
          </w:tcPr>
          <w:p w14:paraId="2B913303" w14:textId="7F16AA4C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(75)</w:t>
            </w:r>
          </w:p>
        </w:tc>
        <w:tc>
          <w:tcPr>
            <w:tcW w:w="1134" w:type="dxa"/>
            <w:vAlign w:val="bottom"/>
          </w:tcPr>
          <w:p w14:paraId="7C5EB55B" w14:textId="1D9CDF01" w:rsidR="00BD5BD8" w:rsidRPr="007B1E77" w:rsidRDefault="00BD5BD8" w:rsidP="00BD5BD8">
            <w:pPr>
              <w:tabs>
                <w:tab w:val="clear" w:pos="907"/>
                <w:tab w:val="decimal" w:pos="885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586057E6" w14:textId="3754A9F0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  <w:vAlign w:val="bottom"/>
          </w:tcPr>
          <w:p w14:paraId="0318E581" w14:textId="6C37B2E0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(10,624)</w:t>
            </w:r>
          </w:p>
        </w:tc>
        <w:tc>
          <w:tcPr>
            <w:tcW w:w="1232" w:type="dxa"/>
            <w:vAlign w:val="bottom"/>
          </w:tcPr>
          <w:p w14:paraId="6D293C42" w14:textId="5B103299" w:rsidR="00BD5BD8" w:rsidRPr="007B1E77" w:rsidRDefault="00BD5BD8" w:rsidP="00BD5BD8">
            <w:pPr>
              <w:tabs>
                <w:tab w:val="clear" w:pos="907"/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vAlign w:val="bottom"/>
          </w:tcPr>
          <w:p w14:paraId="61F9AB3C" w14:textId="2EBB20B2" w:rsidR="00BD5BD8" w:rsidRPr="007B1E77" w:rsidRDefault="00BD5BD8" w:rsidP="00BD5BD8">
            <w:pPr>
              <w:tabs>
                <w:tab w:val="clear" w:pos="907"/>
              </w:tabs>
              <w:ind w:right="-4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(11,139)</w:t>
            </w:r>
          </w:p>
        </w:tc>
      </w:tr>
      <w:tr w:rsidR="00BD5BD8" w:rsidRPr="007B1E77" w14:paraId="4ECB5F01" w14:textId="77777777" w:rsidTr="00B45B50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25A29311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7B1E7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7B1E77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96C2B" w14:textId="44A10D46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266,772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DC10F" w14:textId="5C5F53BE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222,800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FB3785" w14:textId="6C4AF019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410,029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6AAA5" w14:textId="2074B587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43,121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CC94B" w14:textId="34A6A9B6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39,302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93BA05" w14:textId="76C3CF7A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45,875</w:t>
            </w:r>
          </w:p>
        </w:tc>
        <w:tc>
          <w:tcPr>
            <w:tcW w:w="1238" w:type="dxa"/>
            <w:vAlign w:val="bottom"/>
          </w:tcPr>
          <w:p w14:paraId="4A3E6E24" w14:textId="50FB7D9F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58C16FA" w14:textId="2984BCE6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08DF76" w14:textId="62997996" w:rsidR="00BD5BD8" w:rsidRPr="007B1E77" w:rsidRDefault="00BD5BD8" w:rsidP="00BD5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1,028,539</w:t>
            </w:r>
          </w:p>
        </w:tc>
      </w:tr>
      <w:tr w:rsidR="00BD5BD8" w:rsidRPr="007B1E77" w14:paraId="2CCB82BF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17C12D97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5A325083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203BB18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15D615E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14:paraId="339BE7B3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D99066B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DEDFA65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10FD4DBD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</w:tcPr>
          <w:p w14:paraId="0C934B6A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5B11012F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D5BD8" w:rsidRPr="007B1E77" w14:paraId="19F9E104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76765D55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34" w:type="dxa"/>
          </w:tcPr>
          <w:p w14:paraId="708D2E40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C812024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70B1A92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14:paraId="75639869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BA1FF8E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9943D69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5C064BBA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</w:tcPr>
          <w:p w14:paraId="47C8D039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3AF142C6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D5BD8" w:rsidRPr="007B1E77" w14:paraId="12F32960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4B107D01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34" w:type="dxa"/>
          </w:tcPr>
          <w:p w14:paraId="1462B0CE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3D042DC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04EB044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14:paraId="12AC4A8A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D2E0A3E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65B5B37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5CF7733B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</w:tcPr>
          <w:p w14:paraId="3CDEA588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5B17330B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B1E77" w:rsidRPr="007B1E77" w14:paraId="0AD25B05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0A79B68E" w14:textId="77777777" w:rsidR="007B1E77" w:rsidRPr="007B1E77" w:rsidRDefault="007B1E77" w:rsidP="00BD5BD8">
            <w:pPr>
              <w:ind w:right="-25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34" w:type="dxa"/>
          </w:tcPr>
          <w:p w14:paraId="7A5D0C8C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EB74215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76EF6C5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14:paraId="36FDC6EC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0C52007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56A93A4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44AEF862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</w:tcPr>
          <w:p w14:paraId="077BA078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2CC7DF68" w14:textId="77777777" w:rsidR="007B1E77" w:rsidRPr="007B1E77" w:rsidRDefault="007B1E77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D5BD8" w:rsidRPr="007B1E77" w14:paraId="630A26CE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58AB6466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34" w:type="dxa"/>
          </w:tcPr>
          <w:p w14:paraId="5D5E8550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7E1A244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CCFD793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14:paraId="078FBDF2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613F765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E918739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3E044A93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</w:tcPr>
          <w:p w14:paraId="7D74551D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46C5CB7E" w14:textId="77777777" w:rsidR="00BD5BD8" w:rsidRPr="007B1E77" w:rsidRDefault="00BD5BD8" w:rsidP="00BD5BD8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D5BD8" w:rsidRPr="007B1E77" w14:paraId="2B503026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226D53D3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B1E77">
              <w:rPr>
                <w:rFonts w:ascii="Angsana New" w:hAnsi="Angsana New" w:hint="cs"/>
                <w:sz w:val="23"/>
                <w:szCs w:val="23"/>
                <w:u w:val="single"/>
                <w:cs/>
              </w:rPr>
              <w:lastRenderedPageBreak/>
              <w:t>ค่าเสื่อมราคาสะสมและผลขาดทุนจากการด้อยค่าสะสม</w:t>
            </w:r>
          </w:p>
        </w:tc>
        <w:tc>
          <w:tcPr>
            <w:tcW w:w="1134" w:type="dxa"/>
            <w:vAlign w:val="bottom"/>
          </w:tcPr>
          <w:p w14:paraId="6BBD1561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2D49680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2CFD307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bottom"/>
          </w:tcPr>
          <w:p w14:paraId="53C063DA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2B8CEF2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EB6819B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7867F1E3" w14:textId="77777777" w:rsidR="00BD5BD8" w:rsidRPr="007B1E77" w:rsidRDefault="00BD5BD8" w:rsidP="00BD5BD8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  <w:vAlign w:val="bottom"/>
          </w:tcPr>
          <w:p w14:paraId="286A78DC" w14:textId="77777777" w:rsidR="00BD5BD8" w:rsidRPr="007B1E77" w:rsidRDefault="00BD5BD8" w:rsidP="00BD5BD8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750E2CAE" w14:textId="77777777" w:rsidR="00BD5BD8" w:rsidRPr="007B1E77" w:rsidRDefault="00BD5BD8" w:rsidP="00BD5BD8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D5BD8" w:rsidRPr="007B1E77" w14:paraId="16BBFE55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35B05DEF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7B1E77">
              <w:rPr>
                <w:rFonts w:ascii="Angsana New" w:hAnsi="Angsana New"/>
                <w:sz w:val="23"/>
                <w:szCs w:val="23"/>
              </w:rPr>
              <w:t>1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7B1E77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134" w:type="dxa"/>
            <w:vAlign w:val="bottom"/>
          </w:tcPr>
          <w:p w14:paraId="5C2D827A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194,653</w:t>
            </w:r>
          </w:p>
        </w:tc>
        <w:tc>
          <w:tcPr>
            <w:tcW w:w="1134" w:type="dxa"/>
            <w:vAlign w:val="bottom"/>
          </w:tcPr>
          <w:p w14:paraId="2F566F67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137,951</w:t>
            </w:r>
          </w:p>
        </w:tc>
        <w:tc>
          <w:tcPr>
            <w:tcW w:w="1134" w:type="dxa"/>
            <w:vAlign w:val="bottom"/>
          </w:tcPr>
          <w:p w14:paraId="3DE891CE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336,040</w:t>
            </w:r>
          </w:p>
        </w:tc>
        <w:tc>
          <w:tcPr>
            <w:tcW w:w="1417" w:type="dxa"/>
            <w:vAlign w:val="bottom"/>
          </w:tcPr>
          <w:p w14:paraId="6B730E03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35,134</w:t>
            </w:r>
          </w:p>
        </w:tc>
        <w:tc>
          <w:tcPr>
            <w:tcW w:w="1134" w:type="dxa"/>
            <w:vAlign w:val="bottom"/>
          </w:tcPr>
          <w:p w14:paraId="40818CC4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21,649</w:t>
            </w:r>
          </w:p>
        </w:tc>
        <w:tc>
          <w:tcPr>
            <w:tcW w:w="1134" w:type="dxa"/>
            <w:vAlign w:val="bottom"/>
          </w:tcPr>
          <w:p w14:paraId="7639F59E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38,069</w:t>
            </w:r>
          </w:p>
        </w:tc>
        <w:tc>
          <w:tcPr>
            <w:tcW w:w="1238" w:type="dxa"/>
          </w:tcPr>
          <w:p w14:paraId="46AA7158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7,152</w:t>
            </w:r>
          </w:p>
        </w:tc>
        <w:tc>
          <w:tcPr>
            <w:tcW w:w="1232" w:type="dxa"/>
            <w:vAlign w:val="bottom"/>
          </w:tcPr>
          <w:p w14:paraId="3DC736CE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vAlign w:val="bottom"/>
          </w:tcPr>
          <w:p w14:paraId="1C7EFC74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770,648</w:t>
            </w:r>
          </w:p>
        </w:tc>
      </w:tr>
      <w:tr w:rsidR="00BD5BD8" w:rsidRPr="007B1E77" w14:paraId="026636F0" w14:textId="77777777" w:rsidTr="00B45B50">
        <w:trPr>
          <w:trHeight w:val="300"/>
        </w:trPr>
        <w:tc>
          <w:tcPr>
            <w:tcW w:w="3793" w:type="dxa"/>
            <w:vAlign w:val="bottom"/>
          </w:tcPr>
          <w:p w14:paraId="56A47FFD" w14:textId="673DBB39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</w:rPr>
            </w:pPr>
            <w:proofErr w:type="spellStart"/>
            <w:r w:rsidRPr="007B1E77">
              <w:rPr>
                <w:rFonts w:ascii="Angsana New" w:hAnsi="Angsana New"/>
                <w:sz w:val="23"/>
                <w:szCs w:val="23"/>
              </w:rPr>
              <w:t>รับโอนจากอสังหาริมทรัพย์เพื่อการลงทุน</w:t>
            </w:r>
            <w:proofErr w:type="spellEnd"/>
          </w:p>
        </w:tc>
        <w:tc>
          <w:tcPr>
            <w:tcW w:w="1134" w:type="dxa"/>
          </w:tcPr>
          <w:p w14:paraId="6D1396C6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26E6FD45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735</w:t>
            </w:r>
          </w:p>
        </w:tc>
        <w:tc>
          <w:tcPr>
            <w:tcW w:w="1134" w:type="dxa"/>
          </w:tcPr>
          <w:p w14:paraId="5CCF5084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14:paraId="36CB96E5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5158F7B8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34DB6AE9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</w:tcPr>
          <w:p w14:paraId="2CB1AB35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vAlign w:val="bottom"/>
          </w:tcPr>
          <w:p w14:paraId="38D2CC75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</w:tcPr>
          <w:p w14:paraId="58F8CA34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735</w:t>
            </w:r>
          </w:p>
        </w:tc>
      </w:tr>
      <w:tr w:rsidR="00BD5BD8" w:rsidRPr="007B1E77" w14:paraId="001F448F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2E8632F1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64670CEE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4,690</w:t>
            </w:r>
          </w:p>
        </w:tc>
        <w:tc>
          <w:tcPr>
            <w:tcW w:w="1134" w:type="dxa"/>
          </w:tcPr>
          <w:p w14:paraId="248A48C8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5,376</w:t>
            </w:r>
          </w:p>
        </w:tc>
        <w:tc>
          <w:tcPr>
            <w:tcW w:w="1134" w:type="dxa"/>
          </w:tcPr>
          <w:p w14:paraId="7CD77246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6,348</w:t>
            </w:r>
          </w:p>
        </w:tc>
        <w:tc>
          <w:tcPr>
            <w:tcW w:w="1417" w:type="dxa"/>
          </w:tcPr>
          <w:p w14:paraId="65B71A5B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764</w:t>
            </w:r>
          </w:p>
        </w:tc>
        <w:tc>
          <w:tcPr>
            <w:tcW w:w="1134" w:type="dxa"/>
          </w:tcPr>
          <w:p w14:paraId="1827404A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2,261</w:t>
            </w:r>
          </w:p>
        </w:tc>
        <w:tc>
          <w:tcPr>
            <w:tcW w:w="1134" w:type="dxa"/>
          </w:tcPr>
          <w:p w14:paraId="08AEC2A9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1,343</w:t>
            </w:r>
          </w:p>
        </w:tc>
        <w:tc>
          <w:tcPr>
            <w:tcW w:w="1238" w:type="dxa"/>
          </w:tcPr>
          <w:p w14:paraId="36485860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141</w:t>
            </w:r>
          </w:p>
        </w:tc>
        <w:tc>
          <w:tcPr>
            <w:tcW w:w="1232" w:type="dxa"/>
            <w:vAlign w:val="bottom"/>
          </w:tcPr>
          <w:p w14:paraId="247488F8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</w:tcPr>
          <w:p w14:paraId="25431A4D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20,923</w:t>
            </w:r>
          </w:p>
        </w:tc>
      </w:tr>
      <w:tr w:rsidR="00BD5BD8" w:rsidRPr="007B1E77" w14:paraId="62595EFA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1ED0019B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ผลขาดทุนจากการด้อยค่า</w:t>
            </w: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t>สำหรับปี</w:t>
            </w:r>
          </w:p>
        </w:tc>
        <w:tc>
          <w:tcPr>
            <w:tcW w:w="1134" w:type="dxa"/>
          </w:tcPr>
          <w:p w14:paraId="497478A4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736EA9C0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6533A2E5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56,770</w:t>
            </w:r>
          </w:p>
        </w:tc>
        <w:tc>
          <w:tcPr>
            <w:tcW w:w="1417" w:type="dxa"/>
          </w:tcPr>
          <w:p w14:paraId="0FEB0C9D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5E0637AE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7F2A7C28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</w:tcPr>
          <w:p w14:paraId="3353FE7A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2,880</w:t>
            </w:r>
          </w:p>
        </w:tc>
        <w:tc>
          <w:tcPr>
            <w:tcW w:w="1232" w:type="dxa"/>
            <w:vAlign w:val="bottom"/>
          </w:tcPr>
          <w:p w14:paraId="7036CA9D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</w:tcPr>
          <w:p w14:paraId="7594F5DA" w14:textId="77777777" w:rsidR="00BD5BD8" w:rsidRPr="007B1E77" w:rsidRDefault="00BD5BD8" w:rsidP="00B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59,650</w:t>
            </w:r>
          </w:p>
        </w:tc>
      </w:tr>
      <w:tr w:rsidR="00BD5BD8" w:rsidRPr="007B1E77" w14:paraId="0FCBAA92" w14:textId="77777777" w:rsidTr="00B45B50">
        <w:trPr>
          <w:trHeight w:val="298"/>
        </w:trPr>
        <w:tc>
          <w:tcPr>
            <w:tcW w:w="3793" w:type="dxa"/>
            <w:vAlign w:val="bottom"/>
          </w:tcPr>
          <w:p w14:paraId="1844E481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7B1E77">
              <w:rPr>
                <w:rFonts w:ascii="Angsana New" w:hAnsi="Angsana New"/>
                <w:sz w:val="23"/>
                <w:szCs w:val="23"/>
              </w:rPr>
              <w:t>/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4EBF6391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3566A1E4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6853F274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vAlign w:val="bottom"/>
          </w:tcPr>
          <w:p w14:paraId="3C27D875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(21)</w:t>
            </w:r>
          </w:p>
        </w:tc>
        <w:tc>
          <w:tcPr>
            <w:tcW w:w="1134" w:type="dxa"/>
            <w:vAlign w:val="bottom"/>
          </w:tcPr>
          <w:p w14:paraId="2A8364F2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287BC36B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</w:tcPr>
          <w:p w14:paraId="25A85CF0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vAlign w:val="bottom"/>
          </w:tcPr>
          <w:p w14:paraId="311F8F38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vAlign w:val="bottom"/>
          </w:tcPr>
          <w:p w14:paraId="015D8487" w14:textId="77777777" w:rsidR="00BD5BD8" w:rsidRPr="007B1E77" w:rsidRDefault="00BD5BD8" w:rsidP="00FD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(21)</w:t>
            </w:r>
          </w:p>
        </w:tc>
      </w:tr>
      <w:tr w:rsidR="00BD5BD8" w:rsidRPr="007B1E77" w14:paraId="6CE5A420" w14:textId="77777777" w:rsidTr="00B45B50">
        <w:trPr>
          <w:trHeight w:val="23"/>
        </w:trPr>
        <w:tc>
          <w:tcPr>
            <w:tcW w:w="3793" w:type="dxa"/>
            <w:vAlign w:val="bottom"/>
          </w:tcPr>
          <w:p w14:paraId="35E5D2CB" w14:textId="77777777" w:rsidR="00BD5BD8" w:rsidRPr="007B1E77" w:rsidRDefault="00BD5BD8" w:rsidP="00BD5BD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7B1E7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7B1E77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134" w:type="dxa"/>
            <w:vAlign w:val="bottom"/>
          </w:tcPr>
          <w:p w14:paraId="6F2BB423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199,343</w:t>
            </w:r>
          </w:p>
        </w:tc>
        <w:tc>
          <w:tcPr>
            <w:tcW w:w="1134" w:type="dxa"/>
            <w:vAlign w:val="bottom"/>
          </w:tcPr>
          <w:p w14:paraId="5959988B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144,062</w:t>
            </w:r>
          </w:p>
        </w:tc>
        <w:tc>
          <w:tcPr>
            <w:tcW w:w="1134" w:type="dxa"/>
            <w:vAlign w:val="bottom"/>
          </w:tcPr>
          <w:p w14:paraId="7B918956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399,158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188AF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35,877</w:t>
            </w:r>
          </w:p>
        </w:tc>
        <w:tc>
          <w:tcPr>
            <w:tcW w:w="1134" w:type="dxa"/>
            <w:vAlign w:val="bottom"/>
          </w:tcPr>
          <w:p w14:paraId="56A897B4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23,910</w:t>
            </w:r>
          </w:p>
        </w:tc>
        <w:tc>
          <w:tcPr>
            <w:tcW w:w="1134" w:type="dxa"/>
          </w:tcPr>
          <w:p w14:paraId="38E62120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39,412</w:t>
            </w:r>
          </w:p>
        </w:tc>
        <w:tc>
          <w:tcPr>
            <w:tcW w:w="1238" w:type="dxa"/>
          </w:tcPr>
          <w:p w14:paraId="5688E654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10,173</w:t>
            </w:r>
          </w:p>
        </w:tc>
        <w:tc>
          <w:tcPr>
            <w:tcW w:w="1232" w:type="dxa"/>
            <w:vAlign w:val="bottom"/>
          </w:tcPr>
          <w:p w14:paraId="3EA2A379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vAlign w:val="bottom"/>
          </w:tcPr>
          <w:p w14:paraId="68318422" w14:textId="77777777" w:rsidR="00BD5BD8" w:rsidRPr="007B1E77" w:rsidRDefault="00BD5BD8" w:rsidP="00FD27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851,935</w:t>
            </w:r>
          </w:p>
        </w:tc>
      </w:tr>
      <w:tr w:rsidR="00EE4DF8" w:rsidRPr="007B1E77" w14:paraId="028444BE" w14:textId="77777777" w:rsidTr="00D96044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291AF971" w14:textId="77777777" w:rsidR="00EE4DF8" w:rsidRPr="007B1E77" w:rsidRDefault="00EE4DF8" w:rsidP="00EE4DF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</w:tcPr>
          <w:p w14:paraId="12AE09AA" w14:textId="7AB721CA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4,692</w:t>
            </w:r>
          </w:p>
        </w:tc>
        <w:tc>
          <w:tcPr>
            <w:tcW w:w="1134" w:type="dxa"/>
            <w:shd w:val="clear" w:color="auto" w:fill="auto"/>
          </w:tcPr>
          <w:p w14:paraId="77B189D1" w14:textId="0637C596" w:rsidR="00EE4DF8" w:rsidRPr="007B1E77" w:rsidRDefault="00D96044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6,478</w:t>
            </w:r>
          </w:p>
        </w:tc>
        <w:tc>
          <w:tcPr>
            <w:tcW w:w="1134" w:type="dxa"/>
            <w:shd w:val="clear" w:color="auto" w:fill="auto"/>
          </w:tcPr>
          <w:p w14:paraId="6344F78F" w14:textId="48482B17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2,7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14:paraId="7BFAD99C" w14:textId="296DDE3A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1,735</w:t>
            </w:r>
          </w:p>
        </w:tc>
        <w:tc>
          <w:tcPr>
            <w:tcW w:w="1134" w:type="dxa"/>
            <w:shd w:val="clear" w:color="auto" w:fill="auto"/>
          </w:tcPr>
          <w:p w14:paraId="42DF65BC" w14:textId="77633DD6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2,84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F0256D9" w14:textId="2BDF8C22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1,30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238" w:type="dxa"/>
            <w:shd w:val="clear" w:color="auto" w:fill="auto"/>
          </w:tcPr>
          <w:p w14:paraId="6F5909ED" w14:textId="61ED021A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35</w:t>
            </w:r>
          </w:p>
        </w:tc>
        <w:tc>
          <w:tcPr>
            <w:tcW w:w="1232" w:type="dxa"/>
            <w:shd w:val="clear" w:color="auto" w:fill="auto"/>
          </w:tcPr>
          <w:p w14:paraId="474A5380" w14:textId="4D73ABC5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14:paraId="42625F6F" w14:textId="09E0D4F9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19,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820</w:t>
            </w:r>
          </w:p>
        </w:tc>
      </w:tr>
      <w:tr w:rsidR="00EE4DF8" w:rsidRPr="007B1E77" w14:paraId="7D3AB549" w14:textId="77777777" w:rsidTr="00D96044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42FB80E2" w14:textId="342A058D" w:rsidR="00EE4DF8" w:rsidRPr="007B1E77" w:rsidRDefault="00EE4DF8" w:rsidP="00EE4DF8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ผลขาดทุนจากการด้อยค่าสำหรับปี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D96044" w:rsidRPr="007B1E77">
              <w:rPr>
                <w:rFonts w:ascii="Angsana New" w:hAnsi="Angsana New" w:hint="cs"/>
                <w:sz w:val="23"/>
                <w:szCs w:val="23"/>
                <w:cs/>
              </w:rPr>
              <w:t>(กลับรายการ)</w:t>
            </w:r>
          </w:p>
        </w:tc>
        <w:tc>
          <w:tcPr>
            <w:tcW w:w="1134" w:type="dxa"/>
            <w:shd w:val="clear" w:color="auto" w:fill="auto"/>
          </w:tcPr>
          <w:p w14:paraId="48523A02" w14:textId="2B7F3C99" w:rsidR="00EE4DF8" w:rsidRPr="007B1E77" w:rsidRDefault="00D96044" w:rsidP="00D9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2,171</w:t>
            </w:r>
          </w:p>
        </w:tc>
        <w:tc>
          <w:tcPr>
            <w:tcW w:w="1134" w:type="dxa"/>
            <w:shd w:val="clear" w:color="auto" w:fill="auto"/>
          </w:tcPr>
          <w:p w14:paraId="49622C49" w14:textId="3D5709F7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0</w:t>
            </w:r>
            <w:r w:rsidRPr="007B1E77">
              <w:rPr>
                <w:rFonts w:ascii="Angsana New" w:hAnsi="Angsana New"/>
                <w:sz w:val="23"/>
                <w:szCs w:val="23"/>
              </w:rPr>
              <w:t>,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181</w:t>
            </w:r>
          </w:p>
        </w:tc>
        <w:tc>
          <w:tcPr>
            <w:tcW w:w="1134" w:type="dxa"/>
            <w:shd w:val="clear" w:color="auto" w:fill="auto"/>
          </w:tcPr>
          <w:p w14:paraId="2111473D" w14:textId="4B2A2932" w:rsidR="00EE4DF8" w:rsidRPr="007B1E77" w:rsidRDefault="00D96044" w:rsidP="00D9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(61)</w:t>
            </w:r>
          </w:p>
        </w:tc>
        <w:tc>
          <w:tcPr>
            <w:tcW w:w="1417" w:type="dxa"/>
            <w:shd w:val="clear" w:color="auto" w:fill="auto"/>
          </w:tcPr>
          <w:p w14:paraId="2C538770" w14:textId="6ADE2220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626C92" w14:textId="66D0042F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A04172" w14:textId="553D61E7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B930CAD" w14:textId="2EE1CB29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7E759DA0" w14:textId="273BC17B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14:paraId="20EC4CA1" w14:textId="21FC35DC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32,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291</w:t>
            </w:r>
          </w:p>
        </w:tc>
      </w:tr>
      <w:tr w:rsidR="00EE4DF8" w:rsidRPr="007B1E77" w14:paraId="7837AC24" w14:textId="77777777" w:rsidTr="00D96044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7B1146CD" w14:textId="77777777" w:rsidR="00EE4DF8" w:rsidRPr="007B1E77" w:rsidRDefault="00EE4DF8" w:rsidP="00EE4DF8">
            <w:pPr>
              <w:ind w:right="-258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6458556" w14:textId="5CC84A95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8380A6E" w14:textId="51C96BA9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19B94" w14:textId="331A6BC0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70</w:t>
            </w:r>
            <w:r w:rsidRPr="007B1E7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D8C0C" w14:textId="60C01B23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6E04B" w14:textId="6D46BA02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(3,320)</w:t>
            </w:r>
          </w:p>
        </w:tc>
        <w:tc>
          <w:tcPr>
            <w:tcW w:w="1134" w:type="dxa"/>
            <w:shd w:val="clear" w:color="auto" w:fill="auto"/>
          </w:tcPr>
          <w:p w14:paraId="04401B37" w14:textId="7F19DF46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79E167BF" w14:textId="1E97728C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01940D72" w14:textId="331230EA" w:rsidR="00EE4DF8" w:rsidRPr="007B1E77" w:rsidRDefault="00EE4DF8" w:rsidP="00EE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53827F" w14:textId="4C481DF3" w:rsidR="00EE4DF8" w:rsidRPr="007B1E77" w:rsidRDefault="00EE4DF8" w:rsidP="0049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(3,4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05</w:t>
            </w:r>
            <w:r w:rsidRPr="007B1E77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497569" w:rsidRPr="007B1E77" w14:paraId="4D8706BE" w14:textId="77777777" w:rsidTr="00D96044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50DEB7B5" w14:textId="4A9D1C5A" w:rsidR="00497569" w:rsidRPr="007B1E77" w:rsidRDefault="00497569" w:rsidP="00497569">
            <w:pPr>
              <w:ind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t>ลดลงจากการขาย</w:t>
            </w:r>
            <w:r w:rsidR="00D96044" w:rsidRPr="007B1E77">
              <w:rPr>
                <w:rFonts w:ascii="Angsana New" w:hAnsi="Angsana New" w:hint="cs"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B3A8C33" w14:textId="0AE20DB9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213427" w14:textId="168534BF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(35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4</w:t>
            </w:r>
            <w:r w:rsidRPr="007B1E7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4DA9BC6" w14:textId="081F0683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96F272" w14:textId="2D8A55AD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(37)</w:t>
            </w:r>
          </w:p>
        </w:tc>
        <w:tc>
          <w:tcPr>
            <w:tcW w:w="1134" w:type="dxa"/>
            <w:shd w:val="clear" w:color="auto" w:fill="auto"/>
          </w:tcPr>
          <w:p w14:paraId="16DFA81A" w14:textId="3BA17B4E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40B920" w14:textId="3D04453D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570AD122" w14:textId="2BA1ED31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(10,208)</w:t>
            </w:r>
          </w:p>
        </w:tc>
        <w:tc>
          <w:tcPr>
            <w:tcW w:w="1232" w:type="dxa"/>
            <w:shd w:val="clear" w:color="auto" w:fill="auto"/>
          </w:tcPr>
          <w:p w14:paraId="5505F901" w14:textId="34A4F1B5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14:paraId="612E6FE1" w14:textId="6B08870C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5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(10,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599</w:t>
            </w:r>
            <w:r w:rsidRPr="007B1E77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497569" w:rsidRPr="007B1E77" w14:paraId="51031E04" w14:textId="77777777" w:rsidTr="00B45B50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7C13FDA3" w14:textId="77777777" w:rsidR="00497569" w:rsidRPr="007B1E77" w:rsidRDefault="00497569" w:rsidP="00497569">
            <w:pPr>
              <w:ind w:right="-258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7B1E7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7B1E7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7B1E77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7D9056" w14:textId="492703C2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20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6,206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A876F8" w14:textId="123E69D4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18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0,367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DFD01" w14:textId="2C0A5FF1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401,752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9345E" w14:textId="4DACF894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37,560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1D315" w14:textId="548DDA90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23,43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CE6C63C" w14:textId="5E0C0BE8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40,721</w:t>
            </w:r>
          </w:p>
        </w:tc>
        <w:tc>
          <w:tcPr>
            <w:tcW w:w="1238" w:type="dxa"/>
          </w:tcPr>
          <w:p w14:paraId="52E0F447" w14:textId="0F319ABA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A526012" w14:textId="2CF46184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2" w:type="dxa"/>
            <w:vAlign w:val="bottom"/>
          </w:tcPr>
          <w:p w14:paraId="3B0E24D8" w14:textId="4B8931BB" w:rsidR="00497569" w:rsidRPr="007B1E77" w:rsidRDefault="00497569" w:rsidP="00497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890,042</w:t>
            </w:r>
          </w:p>
        </w:tc>
      </w:tr>
      <w:tr w:rsidR="00497569" w:rsidRPr="007B1E77" w14:paraId="61412A98" w14:textId="77777777" w:rsidTr="00B45B50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0C5AF748" w14:textId="77777777" w:rsidR="00497569" w:rsidRPr="007B1E77" w:rsidRDefault="00497569" w:rsidP="00497569">
            <w:pPr>
              <w:ind w:right="-25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B1E77">
              <w:rPr>
                <w:rFonts w:ascii="Angsana New" w:hAnsi="Angsana New"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0F3D3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49A8C7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25CBB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E9D786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C9684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A8F284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50F457A9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  <w:shd w:val="clear" w:color="auto" w:fill="auto"/>
          </w:tcPr>
          <w:p w14:paraId="24C21CA0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52C76297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97569" w:rsidRPr="007B1E77" w14:paraId="645EB7E6" w14:textId="77777777" w:rsidTr="00B45B50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3C313C45" w14:textId="267D2CA9" w:rsidR="00497569" w:rsidRPr="007B1E77" w:rsidRDefault="001D7FC3" w:rsidP="00497569">
            <w:pPr>
              <w:ind w:right="-258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="00497569" w:rsidRPr="007B1E7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="00497569" w:rsidRPr="007B1E7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497569" w:rsidRPr="007B1E77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FA1A5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67,429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9B49BF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78,607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150B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9,176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C1F2D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6,715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40EE9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10,426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D3D87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6,293</w:t>
            </w:r>
          </w:p>
        </w:tc>
        <w:tc>
          <w:tcPr>
            <w:tcW w:w="1238" w:type="dxa"/>
          </w:tcPr>
          <w:p w14:paraId="7051616B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  <w:tab w:val="decimal" w:pos="1037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451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E8F04C9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344</w:t>
            </w:r>
          </w:p>
        </w:tc>
        <w:tc>
          <w:tcPr>
            <w:tcW w:w="1092" w:type="dxa"/>
            <w:vAlign w:val="bottom"/>
          </w:tcPr>
          <w:p w14:paraId="6717536F" w14:textId="77777777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179,441</w:t>
            </w:r>
          </w:p>
        </w:tc>
      </w:tr>
      <w:tr w:rsidR="00497569" w:rsidRPr="007B1E77" w14:paraId="0D0453C8" w14:textId="77777777" w:rsidTr="00B45B50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0B9644A4" w14:textId="7C8EE91E" w:rsidR="00497569" w:rsidRPr="007B1E77" w:rsidRDefault="001D7FC3" w:rsidP="00497569">
            <w:pPr>
              <w:ind w:right="-258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B1E77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="00497569" w:rsidRPr="007B1E7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="00497569" w:rsidRPr="007B1E7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497569" w:rsidRPr="007B1E77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52F30" w14:textId="595F4FB2" w:rsidR="00497569" w:rsidRPr="007B1E77" w:rsidRDefault="00D96044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60,566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4536A" w14:textId="1488CD9C" w:rsidR="00497569" w:rsidRPr="007B1E77" w:rsidRDefault="00D96044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42,433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9C480" w14:textId="40ACCBE6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8,277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5D0D5" w14:textId="6FD1502A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5,561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FCAFD8" w14:textId="671537E0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15,86</w:t>
            </w:r>
            <w:r w:rsidR="00D96044" w:rsidRPr="007B1E77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AC32C" w14:textId="691FC8ED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5,154</w:t>
            </w:r>
          </w:p>
        </w:tc>
        <w:tc>
          <w:tcPr>
            <w:tcW w:w="1238" w:type="dxa"/>
          </w:tcPr>
          <w:p w14:paraId="1B290AC6" w14:textId="036C2868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C7050DF" w14:textId="3D16F1DC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640</w:t>
            </w:r>
          </w:p>
        </w:tc>
        <w:tc>
          <w:tcPr>
            <w:tcW w:w="1092" w:type="dxa"/>
            <w:vAlign w:val="bottom"/>
          </w:tcPr>
          <w:p w14:paraId="244E8319" w14:textId="405D9E43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138,497</w:t>
            </w:r>
          </w:p>
        </w:tc>
      </w:tr>
      <w:tr w:rsidR="00497569" w:rsidRPr="007B1E77" w14:paraId="16938F8F" w14:textId="77777777" w:rsidTr="00B45B50">
        <w:trPr>
          <w:trHeight w:val="23"/>
        </w:trPr>
        <w:tc>
          <w:tcPr>
            <w:tcW w:w="6061" w:type="dxa"/>
            <w:gridSpan w:val="3"/>
            <w:shd w:val="clear" w:color="auto" w:fill="auto"/>
            <w:vAlign w:val="bottom"/>
          </w:tcPr>
          <w:p w14:paraId="68FE3174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ind w:right="-50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  <w:u w:val="single"/>
                <w:cs/>
              </w:rPr>
              <w:t>ค่าเสื่อมราคาที่รวมอยู่ในกำไร</w:t>
            </w:r>
            <w:r w:rsidRPr="007B1E77">
              <w:rPr>
                <w:rFonts w:ascii="Angsana New" w:hAnsi="Angsana New" w:hint="cs"/>
                <w:sz w:val="23"/>
                <w:szCs w:val="23"/>
                <w:u w:val="single"/>
                <w:cs/>
              </w:rPr>
              <w:t>หรือ</w:t>
            </w:r>
            <w:r w:rsidRPr="007B1E77">
              <w:rPr>
                <w:rFonts w:ascii="Angsana New" w:hAnsi="Angsana New"/>
                <w:sz w:val="23"/>
                <w:szCs w:val="23"/>
                <w:u w:val="single"/>
                <w:cs/>
              </w:rPr>
              <w:t>ขาดทุนสำหรับปี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D02F36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3C4B8E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E0342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045ECA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2E21531C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8E22A7F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7313C128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97569" w:rsidRPr="007B1E77" w14:paraId="56F62D70" w14:textId="77777777" w:rsidTr="00B45B50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0BD1CA6A" w14:textId="4544898D" w:rsidR="00497569" w:rsidRPr="007B1E77" w:rsidRDefault="00497569" w:rsidP="00497569">
            <w:pPr>
              <w:ind w:right="-258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58006F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459B2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D5614B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727FAD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097B56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C1653" w14:textId="77777777" w:rsidR="00497569" w:rsidRPr="007B1E77" w:rsidRDefault="00497569" w:rsidP="00497569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27238899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F8D698D" w14:textId="77777777" w:rsidR="00497569" w:rsidRPr="007B1E77" w:rsidRDefault="00497569" w:rsidP="00497569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2379D194" w14:textId="4AD5616B" w:rsidR="00497569" w:rsidRPr="007B1E77" w:rsidRDefault="00497569" w:rsidP="00497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20,923</w:t>
            </w:r>
          </w:p>
        </w:tc>
      </w:tr>
      <w:tr w:rsidR="006901BA" w:rsidRPr="007B1E77" w14:paraId="32E9BE95" w14:textId="77777777" w:rsidTr="00B45B50">
        <w:trPr>
          <w:trHeight w:val="23"/>
        </w:trPr>
        <w:tc>
          <w:tcPr>
            <w:tcW w:w="3793" w:type="dxa"/>
            <w:shd w:val="clear" w:color="auto" w:fill="auto"/>
            <w:vAlign w:val="bottom"/>
          </w:tcPr>
          <w:p w14:paraId="52225AAB" w14:textId="589B3AB9" w:rsidR="006901BA" w:rsidRPr="007B1E77" w:rsidRDefault="006901BA" w:rsidP="006901BA">
            <w:pPr>
              <w:ind w:right="-258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D326C0" w14:textId="77777777" w:rsidR="006901BA" w:rsidRPr="007B1E77" w:rsidRDefault="006901BA" w:rsidP="006901BA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BF71D0" w14:textId="77777777" w:rsidR="006901BA" w:rsidRPr="007B1E77" w:rsidRDefault="006901BA" w:rsidP="006901BA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78AA" w14:textId="77777777" w:rsidR="006901BA" w:rsidRPr="007B1E77" w:rsidRDefault="006901BA" w:rsidP="006901BA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0C977C" w14:textId="77777777" w:rsidR="006901BA" w:rsidRPr="007B1E77" w:rsidRDefault="006901BA" w:rsidP="006901BA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F92CA3" w14:textId="77777777" w:rsidR="006901BA" w:rsidRPr="007B1E77" w:rsidRDefault="006901BA" w:rsidP="006901BA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79FC3E" w14:textId="77777777" w:rsidR="006901BA" w:rsidRPr="007B1E77" w:rsidRDefault="006901BA" w:rsidP="006901BA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8" w:type="dxa"/>
          </w:tcPr>
          <w:p w14:paraId="71823F69" w14:textId="77777777" w:rsidR="006901BA" w:rsidRPr="007B1E77" w:rsidRDefault="006901BA" w:rsidP="006901BA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C2017A3" w14:textId="77777777" w:rsidR="006901BA" w:rsidRPr="007B1E77" w:rsidRDefault="006901BA" w:rsidP="006901BA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2" w:type="dxa"/>
          </w:tcPr>
          <w:p w14:paraId="2E875156" w14:textId="4C62FC8A" w:rsidR="006901BA" w:rsidRPr="007B1E77" w:rsidRDefault="006901BA" w:rsidP="00690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1E77">
              <w:rPr>
                <w:rFonts w:ascii="Angsana New" w:hAnsi="Angsana New"/>
                <w:sz w:val="23"/>
                <w:szCs w:val="23"/>
              </w:rPr>
              <w:t>19,</w:t>
            </w:r>
            <w:r w:rsidR="00A74766" w:rsidRPr="007B1E77">
              <w:rPr>
                <w:rFonts w:ascii="Angsana New" w:hAnsi="Angsana New"/>
                <w:sz w:val="23"/>
                <w:szCs w:val="23"/>
              </w:rPr>
              <w:t>820</w:t>
            </w:r>
          </w:p>
        </w:tc>
      </w:tr>
    </w:tbl>
    <w:p w14:paraId="6098812D" w14:textId="77777777" w:rsidR="00627F91" w:rsidRDefault="00627F91">
      <w:pPr>
        <w:rPr>
          <w:vanish/>
        </w:rPr>
      </w:pPr>
    </w:p>
    <w:tbl>
      <w:tblPr>
        <w:tblpPr w:leftFromText="180" w:rightFromText="180" w:vertAnchor="text" w:horzAnchor="margin" w:tblpY="7"/>
        <w:tblW w:w="14006" w:type="dxa"/>
        <w:tblLayout w:type="fixed"/>
        <w:tblLook w:val="0000" w:firstRow="0" w:lastRow="0" w:firstColumn="0" w:lastColumn="0" w:noHBand="0" w:noVBand="0"/>
      </w:tblPr>
      <w:tblGrid>
        <w:gridCol w:w="3800"/>
        <w:gridCol w:w="1632"/>
        <w:gridCol w:w="1511"/>
        <w:gridCol w:w="1109"/>
        <w:gridCol w:w="1701"/>
        <w:gridCol w:w="984"/>
        <w:gridCol w:w="1142"/>
        <w:gridCol w:w="993"/>
        <w:gridCol w:w="1134"/>
      </w:tblGrid>
      <w:tr w:rsidR="00E422EF" w:rsidRPr="007731F7" w14:paraId="79E72168" w14:textId="77777777" w:rsidTr="00855E79">
        <w:trPr>
          <w:trHeight w:val="297"/>
          <w:tblHeader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14:paraId="2FFD5B6E" w14:textId="77777777" w:rsidR="00E422EF" w:rsidRPr="007731F7" w:rsidRDefault="00E422EF" w:rsidP="00E422EF">
            <w:pPr>
              <w:ind w:right="-25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206" w:type="dxa"/>
            <w:gridSpan w:val="8"/>
            <w:tcBorders>
              <w:left w:val="nil"/>
              <w:right w:val="nil"/>
            </w:tcBorders>
            <w:vAlign w:val="bottom"/>
          </w:tcPr>
          <w:p w14:paraId="122239CD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E422EF" w:rsidRPr="007731F7" w14:paraId="3F9043C1" w14:textId="77777777" w:rsidTr="00855E79">
        <w:trPr>
          <w:trHeight w:val="324"/>
          <w:tblHeader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14:paraId="4F24A910" w14:textId="77777777" w:rsidR="00E422EF" w:rsidRPr="007731F7" w:rsidRDefault="00E422EF" w:rsidP="00E422EF">
            <w:pPr>
              <w:ind w:right="-25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206" w:type="dxa"/>
            <w:gridSpan w:val="8"/>
            <w:tcBorders>
              <w:left w:val="nil"/>
              <w:right w:val="nil"/>
            </w:tcBorders>
            <w:vAlign w:val="bottom"/>
          </w:tcPr>
          <w:p w14:paraId="354EBB6C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7731F7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E422EF" w:rsidRPr="007731F7" w14:paraId="30FC1C6F" w14:textId="77777777" w:rsidTr="00855E79">
        <w:trPr>
          <w:trHeight w:val="632"/>
          <w:tblHeader/>
        </w:trPr>
        <w:tc>
          <w:tcPr>
            <w:tcW w:w="3800" w:type="dxa"/>
            <w:tcBorders>
              <w:top w:val="nil"/>
              <w:left w:val="nil"/>
              <w:right w:val="nil"/>
            </w:tcBorders>
          </w:tcPr>
          <w:p w14:paraId="12112BDB" w14:textId="77777777" w:rsidR="00E422EF" w:rsidRPr="007731F7" w:rsidRDefault="00E422EF" w:rsidP="00E422EF">
            <w:pPr>
              <w:ind w:right="-25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  <w:vAlign w:val="bottom"/>
          </w:tcPr>
          <w:p w14:paraId="423EFB34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 w:hint="cs"/>
                <w:sz w:val="24"/>
                <w:szCs w:val="24"/>
                <w:cs/>
              </w:rPr>
              <w:t>ที่ดินและ</w:t>
            </w:r>
            <w:r w:rsidRPr="007731F7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ส่วนปรับปรุงที่ดินเช่า</w:t>
            </w:r>
          </w:p>
        </w:tc>
        <w:tc>
          <w:tcPr>
            <w:tcW w:w="1511" w:type="dxa"/>
            <w:tcBorders>
              <w:left w:val="nil"/>
              <w:right w:val="nil"/>
            </w:tcBorders>
            <w:vAlign w:val="bottom"/>
          </w:tcPr>
          <w:p w14:paraId="7F9CA7BC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br/>
              <w:t>ส่วนปรับปรุง</w:t>
            </w:r>
            <w:r w:rsidRPr="007731F7">
              <w:rPr>
                <w:rFonts w:ascii="Angsana New" w:hAnsi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2AC5D10C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  <w:r w:rsidRPr="007731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FD3C466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  <w:r w:rsidRPr="007731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244C4395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66CCC917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คอนเทนเนอร์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24D81C1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B24163" w14:textId="77777777" w:rsidR="00E422EF" w:rsidRPr="007731F7" w:rsidRDefault="00E422EF" w:rsidP="007B1E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422EF" w:rsidRPr="007731F7" w14:paraId="17912273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39F2" w14:textId="77777777" w:rsidR="00E422EF" w:rsidRPr="007731F7" w:rsidRDefault="00E422EF" w:rsidP="00E422EF">
            <w:pPr>
              <w:ind w:right="-25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848D46B" w14:textId="77777777" w:rsidR="00E422EF" w:rsidRPr="007731F7" w:rsidRDefault="00E422EF" w:rsidP="00E422E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B0FF903" w14:textId="77777777" w:rsidR="00E422EF" w:rsidRPr="007731F7" w:rsidRDefault="00E422EF" w:rsidP="00E422E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0EA3BF4" w14:textId="77777777" w:rsidR="00E422EF" w:rsidRPr="007731F7" w:rsidRDefault="00E422EF" w:rsidP="00E422E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7B060FF" w14:textId="77777777" w:rsidR="00E422EF" w:rsidRPr="007731F7" w:rsidRDefault="00E422EF" w:rsidP="00E422E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6C3A27" w14:textId="77777777" w:rsidR="00E422EF" w:rsidRPr="007731F7" w:rsidRDefault="00E422EF" w:rsidP="00E422E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4B8FAAF7" w14:textId="77777777" w:rsidR="00E422EF" w:rsidRPr="007731F7" w:rsidRDefault="00E422EF" w:rsidP="00E422E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4905C4" w14:textId="77777777" w:rsidR="00E422EF" w:rsidRPr="007731F7" w:rsidRDefault="00E422EF" w:rsidP="00E422E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AB8908" w14:textId="77777777" w:rsidR="00E422EF" w:rsidRPr="007731F7" w:rsidRDefault="00E422EF" w:rsidP="00E422E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22EF" w:rsidRPr="007731F7" w14:paraId="2E28FF8B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1B14" w14:textId="77777777" w:rsidR="00E422EF" w:rsidRPr="007731F7" w:rsidRDefault="00E422EF" w:rsidP="00E422EF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7731F7">
              <w:rPr>
                <w:rFonts w:ascii="Angsana New" w:hAnsi="Angsana New"/>
                <w:sz w:val="24"/>
                <w:szCs w:val="24"/>
              </w:rPr>
              <w:t>1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31F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249C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263,581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1A43" w14:textId="77777777" w:rsidR="47F5293E" w:rsidRPr="007731F7" w:rsidRDefault="47F5293E" w:rsidP="47F5293E">
            <w:pPr>
              <w:tabs>
                <w:tab w:val="decimal" w:pos="109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186,555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F474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394,049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745F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30,775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E387" w14:textId="77777777" w:rsidR="47F5293E" w:rsidRPr="007731F7" w:rsidRDefault="47F5293E" w:rsidP="47F5293E">
            <w:pPr>
              <w:tabs>
                <w:tab w:val="clear" w:pos="680"/>
                <w:tab w:val="clear" w:pos="907"/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21,012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F608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45,632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6B13A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FD05E" w14:textId="77777777" w:rsidR="47F5293E" w:rsidRPr="007731F7" w:rsidRDefault="47F5293E" w:rsidP="47F5293E">
            <w:pPr>
              <w:tabs>
                <w:tab w:val="decimal" w:pos="103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941,845</w:t>
            </w:r>
          </w:p>
        </w:tc>
      </w:tr>
      <w:tr w:rsidR="00E422EF" w:rsidRPr="007731F7" w14:paraId="4EF00D88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DAC0" w14:textId="77777777" w:rsidR="00E422EF" w:rsidRPr="007731F7" w:rsidRDefault="00E422EF" w:rsidP="00E422EF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9972A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2BB3" w14:textId="77777777" w:rsidR="47F5293E" w:rsidRPr="007731F7" w:rsidRDefault="47F5293E" w:rsidP="47F5293E">
            <w:pPr>
              <w:tabs>
                <w:tab w:val="decimal" w:pos="109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5,866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85DC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2,905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B081D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86CB" w14:textId="77777777" w:rsidR="47F5293E" w:rsidRPr="007731F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2,275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5C191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1329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1,939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0C2EE" w14:textId="77777777" w:rsidR="47F5293E" w:rsidRPr="007731F7" w:rsidRDefault="47F5293E" w:rsidP="47F5293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13,436</w:t>
            </w:r>
          </w:p>
        </w:tc>
      </w:tr>
      <w:tr w:rsidR="00E422EF" w:rsidRPr="007731F7" w14:paraId="588A37C9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85A0" w14:textId="77777777" w:rsidR="00E422EF" w:rsidRPr="007731F7" w:rsidRDefault="00E422EF" w:rsidP="00E422EF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 w:hint="cs"/>
                <w:sz w:val="24"/>
                <w:szCs w:val="24"/>
                <w:cs/>
              </w:rPr>
              <w:t>รายการโอนเข้า (ออก)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2717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5158" w14:textId="77777777" w:rsidR="47F5293E" w:rsidRPr="007731F7" w:rsidRDefault="47F5293E" w:rsidP="47F5293E">
            <w:pPr>
              <w:tabs>
                <w:tab w:val="decimal" w:pos="109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1,209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0149" w14:textId="77777777" w:rsidR="47F5293E" w:rsidRPr="007731F7" w:rsidRDefault="47F5293E" w:rsidP="47F5293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9640" w14:textId="77777777" w:rsidR="47F5293E" w:rsidRPr="007731F7" w:rsidRDefault="47F5293E" w:rsidP="47F5293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AC22" w14:textId="77777777" w:rsidR="47F5293E" w:rsidRPr="007731F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A115" w14:textId="77777777" w:rsidR="47F5293E" w:rsidRPr="007731F7" w:rsidRDefault="47F5293E" w:rsidP="47F5293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3F909" w14:textId="77777777" w:rsidR="47F5293E" w:rsidRPr="007731F7" w:rsidRDefault="47F5293E" w:rsidP="47F5293E">
            <w:pPr>
              <w:tabs>
                <w:tab w:val="clear" w:pos="907"/>
                <w:tab w:val="decimal" w:pos="1269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(1,912)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5F91F" w14:textId="77777777" w:rsidR="47F5293E" w:rsidRPr="007731F7" w:rsidRDefault="47F5293E" w:rsidP="47F529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22EF" w:rsidRPr="007731F7" w14:paraId="28D3467B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65415" w14:textId="77777777" w:rsidR="00E422EF" w:rsidRPr="007731F7" w:rsidRDefault="00E422EF" w:rsidP="00E422EF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vAlign w:val="bottom"/>
          </w:tcPr>
          <w:p w14:paraId="1CB80408" w14:textId="77777777" w:rsidR="47F5293E" w:rsidRPr="007731F7" w:rsidRDefault="47F5293E" w:rsidP="47F5293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vAlign w:val="bottom"/>
          </w:tcPr>
          <w:p w14:paraId="26C03536" w14:textId="77777777" w:rsidR="47F5293E" w:rsidRPr="007731F7" w:rsidRDefault="47F5293E" w:rsidP="47F5293E">
            <w:pPr>
              <w:tabs>
                <w:tab w:val="decimal" w:pos="1095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76779407" w14:textId="77777777" w:rsidR="47F5293E" w:rsidRPr="007731F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1A2FE00" w14:textId="77777777" w:rsidR="47F5293E" w:rsidRPr="007731F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(20)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75DF39FA" w14:textId="77777777" w:rsidR="47F5293E" w:rsidRPr="007731F7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75E52436" w14:textId="77777777" w:rsidR="47F5293E" w:rsidRPr="007731F7" w:rsidRDefault="47F5293E" w:rsidP="47F5293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A211D47" w14:textId="77777777" w:rsidR="47F5293E" w:rsidRPr="007731F7" w:rsidRDefault="47F5293E" w:rsidP="47F5293E">
            <w:pPr>
              <w:tabs>
                <w:tab w:val="clear" w:pos="907"/>
                <w:tab w:val="decimal" w:pos="885"/>
              </w:tabs>
              <w:ind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B3B2DFB" w14:textId="77777777" w:rsidR="47F5293E" w:rsidRPr="007731F7" w:rsidRDefault="47F5293E" w:rsidP="47F5293E">
            <w:pPr>
              <w:tabs>
                <w:tab w:val="clear" w:pos="907"/>
              </w:tabs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(20)</w:t>
            </w:r>
          </w:p>
        </w:tc>
      </w:tr>
      <w:tr w:rsidR="00E422EF" w:rsidRPr="007731F7" w14:paraId="33E88D72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D13C" w14:textId="77777777" w:rsidR="00E422EF" w:rsidRPr="007731F7" w:rsidRDefault="00E422EF" w:rsidP="00E422EF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7731F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731F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BFBD" w14:textId="77777777" w:rsidR="47F5293E" w:rsidRPr="007731F7" w:rsidRDefault="47F5293E" w:rsidP="00FF7613">
            <w:pPr>
              <w:pBdr>
                <w:top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263,858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49D6" w14:textId="77777777" w:rsidR="47F5293E" w:rsidRPr="007731F7" w:rsidRDefault="47F5293E" w:rsidP="00FF7613">
            <w:pPr>
              <w:pBdr>
                <w:top w:val="single" w:sz="4" w:space="1" w:color="auto"/>
              </w:pBdr>
              <w:tabs>
                <w:tab w:val="decimal" w:pos="109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193,630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0ACA" w14:textId="77777777" w:rsidR="47F5293E" w:rsidRPr="007731F7" w:rsidRDefault="47F5293E" w:rsidP="00FF7613">
            <w:pPr>
              <w:pBdr>
                <w:top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397,435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520A" w14:textId="77777777" w:rsidR="47F5293E" w:rsidRPr="007731F7" w:rsidRDefault="47F5293E" w:rsidP="00FF7613">
            <w:pPr>
              <w:pBdr>
                <w:top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31,077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C9FD" w14:textId="77777777" w:rsidR="47F5293E" w:rsidRPr="007731F7" w:rsidRDefault="47F5293E" w:rsidP="00FF7613">
            <w:pPr>
              <w:pBdr>
                <w:top w:val="single" w:sz="4" w:space="1" w:color="auto"/>
              </w:pBdr>
              <w:tabs>
                <w:tab w:val="clear" w:pos="680"/>
                <w:tab w:val="clear" w:pos="907"/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23,287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067B" w14:textId="77777777" w:rsidR="47F5293E" w:rsidRPr="007731F7" w:rsidRDefault="47F5293E" w:rsidP="00FF7613">
            <w:pPr>
              <w:pBdr>
                <w:top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45,706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F7C2" w14:textId="77777777" w:rsidR="47F5293E" w:rsidRPr="007731F7" w:rsidRDefault="47F5293E" w:rsidP="00FF7613">
            <w:pPr>
              <w:pBdr>
                <w:top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5E30" w14:textId="77777777" w:rsidR="47F5293E" w:rsidRPr="007731F7" w:rsidRDefault="47F5293E" w:rsidP="00FF7613">
            <w:pPr>
              <w:pBdr>
                <w:top w:val="single" w:sz="4" w:space="1" w:color="auto"/>
              </w:pBdr>
              <w:tabs>
                <w:tab w:val="decimal" w:pos="1038"/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955,261</w:t>
            </w:r>
          </w:p>
        </w:tc>
      </w:tr>
      <w:tr w:rsidR="006A1731" w:rsidRPr="007731F7" w14:paraId="14FB63DF" w14:textId="77777777" w:rsidTr="00FF7613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80F4C" w14:textId="77777777" w:rsidR="006A1731" w:rsidRPr="007731F7" w:rsidRDefault="006A1731" w:rsidP="006A1731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417D4" w14:textId="55402626" w:rsidR="006A1731" w:rsidRPr="007731F7" w:rsidRDefault="006A1731" w:rsidP="006A1731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B205" w14:textId="693F5DF7" w:rsidR="006A1731" w:rsidRPr="007731F7" w:rsidRDefault="000B2A6E" w:rsidP="006A1731">
            <w:pPr>
              <w:tabs>
                <w:tab w:val="decimal" w:pos="109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6298E" w14:textId="460798B9" w:rsidR="006A1731" w:rsidRPr="007731F7" w:rsidRDefault="000B2A6E" w:rsidP="006A1731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1,864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45944" w14:textId="4707CB02" w:rsidR="006A1731" w:rsidRPr="007731F7" w:rsidRDefault="000B2A6E" w:rsidP="006A1731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23</w:t>
            </w:r>
            <w:r w:rsidR="00336454" w:rsidRPr="007731F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459DE" w14:textId="606FFCF5" w:rsidR="006A1731" w:rsidRPr="007731F7" w:rsidRDefault="000B2A6E" w:rsidP="006A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4,799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6A73C" w14:textId="3AB5C8D1" w:rsidR="006A1731" w:rsidRPr="007731F7" w:rsidRDefault="001948AE" w:rsidP="006A1731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0D513" w14:textId="06409B0F" w:rsidR="006A1731" w:rsidRPr="007731F7" w:rsidRDefault="00FF7613" w:rsidP="006A1731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C8289" w14:textId="66402373" w:rsidR="006A1731" w:rsidRPr="007731F7" w:rsidRDefault="001D19D7" w:rsidP="006A173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7,93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0B2A6E" w:rsidRPr="007731F7" w14:paraId="20944720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0F2F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bookmarkStart w:id="14" w:name="_Hlk534359830"/>
            <w:r w:rsidRPr="007731F7">
              <w:rPr>
                <w:rFonts w:ascii="Angsana New" w:hAnsi="Angsana New"/>
                <w:sz w:val="24"/>
                <w:szCs w:val="24"/>
                <w:cs/>
              </w:rPr>
              <w:t>รายการโอนเข้า (ออก)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52A1" w14:textId="190460C4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EE5E" w14:textId="0BFE8B2F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E14A" w14:textId="331994A6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77A5" w14:textId="6EC82B36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5D90" w14:textId="58CEC30A" w:rsidR="000B2A6E" w:rsidRPr="007731F7" w:rsidRDefault="000B2A6E" w:rsidP="000B2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2,100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BCD4" w14:textId="0A6C7C1D" w:rsidR="000B2A6E" w:rsidRPr="007731F7" w:rsidRDefault="001948AE" w:rsidP="001948A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D57C0" w14:textId="01BA89E3" w:rsidR="000B2A6E" w:rsidRPr="007731F7" w:rsidRDefault="00336454" w:rsidP="000B2A6E">
            <w:pPr>
              <w:tabs>
                <w:tab w:val="clear" w:pos="907"/>
                <w:tab w:val="decimal" w:pos="1269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(135)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E8CC" w14:textId="4C845A37" w:rsidR="000B2A6E" w:rsidRPr="007731F7" w:rsidRDefault="001D19D7" w:rsidP="001D19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2,100</w:t>
            </w:r>
          </w:p>
        </w:tc>
      </w:tr>
      <w:bookmarkEnd w:id="14"/>
      <w:tr w:rsidR="000B2A6E" w:rsidRPr="007731F7" w14:paraId="695DA5E1" w14:textId="77777777" w:rsidTr="00FF7613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8FC97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08465" w14:textId="5800F453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90691" w14:textId="3F2E506F" w:rsidR="000B2A6E" w:rsidRPr="007731F7" w:rsidRDefault="000B2A6E" w:rsidP="000B2A6E">
            <w:pPr>
              <w:tabs>
                <w:tab w:val="decimal" w:pos="1095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66BDD" w14:textId="21423C25" w:rsidR="000B2A6E" w:rsidRPr="007731F7" w:rsidRDefault="000B2A6E" w:rsidP="000B2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(98)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6540A" w14:textId="3D2868C3" w:rsidR="000B2A6E" w:rsidRPr="007731F7" w:rsidRDefault="000B2A6E" w:rsidP="000B2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(18)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C6342" w14:textId="4ACADDDF" w:rsidR="000B2A6E" w:rsidRPr="007731F7" w:rsidRDefault="000B2A6E" w:rsidP="000B2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(1,67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7</w:t>
            </w:r>
            <w:r w:rsidRPr="007731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E8DB6" w14:textId="5A18735B" w:rsidR="000B2A6E" w:rsidRPr="007731F7" w:rsidRDefault="001948A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26C43" w14:textId="528980D5" w:rsidR="000B2A6E" w:rsidRPr="007731F7" w:rsidRDefault="00336454" w:rsidP="00336454">
            <w:pPr>
              <w:tabs>
                <w:tab w:val="clear" w:pos="907"/>
                <w:tab w:val="decimal" w:pos="1269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(268)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1A0D8" w14:textId="3B98A974" w:rsidR="000B2A6E" w:rsidRPr="007731F7" w:rsidRDefault="001D19D7" w:rsidP="000B2A6E">
            <w:pPr>
              <w:tabs>
                <w:tab w:val="clear" w:pos="907"/>
              </w:tabs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(2,06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1</w:t>
            </w:r>
            <w:r w:rsidRPr="007731F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B2A6E" w:rsidRPr="007731F7" w14:paraId="40DE78BD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54BB8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7731F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731F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B13C1" w14:textId="64A4F46B" w:rsidR="000B2A6E" w:rsidRPr="007731F7" w:rsidRDefault="000B2A6E" w:rsidP="000B2A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263,858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88232" w14:textId="07996FEC" w:rsidR="000B2A6E" w:rsidRPr="007731F7" w:rsidRDefault="000B2A6E" w:rsidP="000B2A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9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193,930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DF011" w14:textId="3D9F8DFD" w:rsidR="000B2A6E" w:rsidRPr="007731F7" w:rsidRDefault="000B2A6E" w:rsidP="000B2A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399,201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99E1" w14:textId="526512BB" w:rsidR="000B2A6E" w:rsidRPr="007731F7" w:rsidRDefault="000B2A6E" w:rsidP="000B2A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31,29</w:t>
            </w:r>
            <w:r w:rsidR="00336454" w:rsidRPr="007731F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9997" w14:textId="4C7D4ADD" w:rsidR="000B2A6E" w:rsidRPr="007731F7" w:rsidRDefault="000B2A6E" w:rsidP="000B2A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clear" w:pos="907"/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28,5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A80B5" w14:textId="095BC97E" w:rsidR="000B2A6E" w:rsidRPr="007731F7" w:rsidRDefault="001948AE" w:rsidP="000B2A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45,875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864F" w14:textId="109BBA8D" w:rsidR="000B2A6E" w:rsidRPr="007731F7" w:rsidRDefault="00336454" w:rsidP="000B2A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56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E35C7" w14:textId="7003BA91" w:rsidR="000B2A6E" w:rsidRPr="007731F7" w:rsidRDefault="00336454" w:rsidP="000B2A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8"/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963,233</w:t>
            </w:r>
          </w:p>
        </w:tc>
      </w:tr>
      <w:tr w:rsidR="000B2A6E" w:rsidRPr="007731F7" w14:paraId="4BA10A5B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2637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ค่าเสื่อมราคาสะสมและผลขาดทุนจากการด้อยค่าสะสม</w:t>
            </w:r>
          </w:p>
        </w:tc>
        <w:tc>
          <w:tcPr>
            <w:tcW w:w="1632" w:type="dxa"/>
            <w:tcBorders>
              <w:left w:val="nil"/>
              <w:bottom w:val="nil"/>
              <w:right w:val="nil"/>
            </w:tcBorders>
          </w:tcPr>
          <w:p w14:paraId="0A31A29F" w14:textId="77777777" w:rsidR="000B2A6E" w:rsidRPr="007731F7" w:rsidRDefault="000B2A6E" w:rsidP="000B2A6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4C494B24" w14:textId="77777777" w:rsidR="000B2A6E" w:rsidRPr="007731F7" w:rsidRDefault="000B2A6E" w:rsidP="000B2A6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38A5A99" w14:textId="77777777" w:rsidR="000B2A6E" w:rsidRPr="007731F7" w:rsidRDefault="000B2A6E" w:rsidP="000B2A6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28733E" w14:textId="77777777" w:rsidR="000B2A6E" w:rsidRPr="007731F7" w:rsidRDefault="000B2A6E" w:rsidP="000B2A6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937D9D" w14:textId="77777777" w:rsidR="000B2A6E" w:rsidRPr="007731F7" w:rsidRDefault="000B2A6E" w:rsidP="000B2A6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C7CB7E" w14:textId="77777777" w:rsidR="000B2A6E" w:rsidRPr="007731F7" w:rsidRDefault="000B2A6E" w:rsidP="000B2A6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7672DC" w14:textId="77777777" w:rsidR="000B2A6E" w:rsidRPr="007731F7" w:rsidRDefault="000B2A6E" w:rsidP="000B2A6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D91378" w14:textId="77777777" w:rsidR="000B2A6E" w:rsidRPr="007731F7" w:rsidRDefault="000B2A6E" w:rsidP="000B2A6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A6E" w:rsidRPr="007731F7" w14:paraId="7FB8367E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B4A8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7731F7">
              <w:rPr>
                <w:rFonts w:ascii="Angsana New" w:hAnsi="Angsana New"/>
                <w:sz w:val="24"/>
                <w:szCs w:val="24"/>
              </w:rPr>
              <w:t>1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31F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4ABFE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194,359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FAE0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137,654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C81C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327,063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B355" w14:textId="77777777" w:rsidR="000B2A6E" w:rsidRPr="007731F7" w:rsidRDefault="000B2A6E" w:rsidP="000B2A6E">
            <w:pPr>
              <w:tabs>
                <w:tab w:val="decimal" w:pos="1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29,964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0214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18,690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802E" w14:textId="77777777" w:rsidR="000B2A6E" w:rsidRPr="007731F7" w:rsidRDefault="000B2A6E" w:rsidP="000B2A6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38,069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DF89" w14:textId="77777777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8EB1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745,799</w:t>
            </w:r>
          </w:p>
        </w:tc>
      </w:tr>
      <w:tr w:rsidR="000B2A6E" w:rsidRPr="007731F7" w14:paraId="4F5A3C06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44A6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</w:tcPr>
          <w:p w14:paraId="52DDA25F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4,581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vAlign w:val="bottom"/>
          </w:tcPr>
          <w:p w14:paraId="37ABF098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4,814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086B933E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6,347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D963947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6BE1E899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925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C7F9B84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1,343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EAA5A40" w14:textId="77777777" w:rsidR="000B2A6E" w:rsidRPr="007731F7" w:rsidRDefault="000B2A6E" w:rsidP="000B2A6E">
            <w:pPr>
              <w:tabs>
                <w:tab w:val="decimal" w:pos="103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0DED7DE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18,355</w:t>
            </w:r>
          </w:p>
        </w:tc>
      </w:tr>
      <w:tr w:rsidR="000B2A6E" w:rsidRPr="007731F7" w14:paraId="519A789E" w14:textId="77777777" w:rsidTr="47F5293E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2636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7731F7">
              <w:rPr>
                <w:rFonts w:ascii="Angsana New" w:hAnsi="Angsana New"/>
                <w:sz w:val="24"/>
                <w:szCs w:val="24"/>
              </w:rPr>
              <w:t>ผลขาดทุนจากการด้อยค่าสำหรับปี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vAlign w:val="bottom"/>
          </w:tcPr>
          <w:p w14:paraId="13B8102A" w14:textId="77777777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vAlign w:val="bottom"/>
          </w:tcPr>
          <w:p w14:paraId="7AF08718" w14:textId="77777777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10DDCA71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55,015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6DB5044" w14:textId="77777777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2F948450" w14:textId="77777777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182FEAB" w14:textId="77777777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7EE2BBB4" w14:textId="77777777" w:rsidR="000B2A6E" w:rsidRPr="007731F7" w:rsidRDefault="000B2A6E" w:rsidP="000B2A6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AEFDC34" w14:textId="77777777" w:rsidR="000B2A6E" w:rsidRPr="007731F7" w:rsidRDefault="000B2A6E" w:rsidP="000B2A6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55,015</w:t>
            </w:r>
          </w:p>
        </w:tc>
      </w:tr>
      <w:tr w:rsidR="000B2A6E" w:rsidRPr="007731F7" w14:paraId="35516F90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4A02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7731F7">
              <w:rPr>
                <w:rFonts w:ascii="Angsana New" w:hAnsi="Angsana New"/>
                <w:sz w:val="24"/>
                <w:szCs w:val="24"/>
              </w:rPr>
              <w:t>/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vAlign w:val="bottom"/>
          </w:tcPr>
          <w:p w14:paraId="0FD99FB9" w14:textId="77777777" w:rsidR="000B2A6E" w:rsidRPr="007731F7" w:rsidRDefault="000B2A6E" w:rsidP="000B2A6E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vAlign w:val="bottom"/>
          </w:tcPr>
          <w:p w14:paraId="6292D041" w14:textId="77777777" w:rsidR="000B2A6E" w:rsidRPr="007731F7" w:rsidRDefault="000B2A6E" w:rsidP="000B2A6E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25F8E416" w14:textId="77777777" w:rsidR="000B2A6E" w:rsidRPr="007731F7" w:rsidRDefault="000B2A6E" w:rsidP="000B2A6E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ind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DEC04AD" w14:textId="77777777" w:rsidR="000B2A6E" w:rsidRPr="007731F7" w:rsidRDefault="000B2A6E" w:rsidP="000B2A6E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(20)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0C2A06FD" w14:textId="77777777" w:rsidR="000B2A6E" w:rsidRPr="007731F7" w:rsidRDefault="000B2A6E" w:rsidP="000B2A6E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ind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4744E912" w14:textId="77777777" w:rsidR="000B2A6E" w:rsidRPr="007731F7" w:rsidRDefault="000B2A6E" w:rsidP="000B2A6E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C117634" w14:textId="77777777" w:rsidR="000B2A6E" w:rsidRPr="007731F7" w:rsidRDefault="000B2A6E" w:rsidP="000B2A6E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E1034B5" w14:textId="77777777" w:rsidR="000B2A6E" w:rsidRPr="007731F7" w:rsidRDefault="000B2A6E" w:rsidP="000B2A6E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(20)</w:t>
            </w:r>
          </w:p>
        </w:tc>
      </w:tr>
      <w:tr w:rsidR="000B2A6E" w:rsidRPr="007731F7" w14:paraId="4A65CE28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97E6" w14:textId="77777777" w:rsidR="000B2A6E" w:rsidRPr="007731F7" w:rsidRDefault="000B2A6E" w:rsidP="000B2A6E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7731F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731F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632" w:type="dxa"/>
            <w:tcBorders>
              <w:left w:val="nil"/>
              <w:right w:val="nil"/>
            </w:tcBorders>
            <w:vAlign w:val="bottom"/>
          </w:tcPr>
          <w:p w14:paraId="608C41CE" w14:textId="77777777" w:rsidR="000B2A6E" w:rsidRPr="007731F7" w:rsidRDefault="000B2A6E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198,940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517E3AEE" w14:textId="77777777" w:rsidR="000B2A6E" w:rsidRPr="007731F7" w:rsidRDefault="000B2A6E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142,468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vAlign w:val="bottom"/>
          </w:tcPr>
          <w:p w14:paraId="7D57CE95" w14:textId="77777777" w:rsidR="000B2A6E" w:rsidRPr="007731F7" w:rsidRDefault="000B2A6E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388,425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4582021E" w14:textId="77777777" w:rsidR="000B2A6E" w:rsidRPr="007731F7" w:rsidRDefault="000B2A6E" w:rsidP="00A65C8E">
            <w:pPr>
              <w:tabs>
                <w:tab w:val="decimal" w:pos="1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30,289</w:t>
            </w: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vAlign w:val="bottom"/>
          </w:tcPr>
          <w:p w14:paraId="4BD30A56" w14:textId="77777777" w:rsidR="000B2A6E" w:rsidRPr="007731F7" w:rsidRDefault="000B2A6E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19,615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vAlign w:val="bottom"/>
          </w:tcPr>
          <w:p w14:paraId="2503BD89" w14:textId="77777777" w:rsidR="000B2A6E" w:rsidRPr="007731F7" w:rsidRDefault="000B2A6E" w:rsidP="00A65C8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39,412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79280A4F" w14:textId="77777777" w:rsidR="000B2A6E" w:rsidRPr="007731F7" w:rsidRDefault="000B2A6E" w:rsidP="00A65C8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09E036B" w14:textId="77777777" w:rsidR="000B2A6E" w:rsidRPr="007731F7" w:rsidRDefault="000B2A6E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819,149</w:t>
            </w:r>
          </w:p>
        </w:tc>
      </w:tr>
      <w:tr w:rsidR="00223898" w:rsidRPr="007731F7" w14:paraId="195657F3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85D8" w14:textId="77777777" w:rsidR="00223898" w:rsidRPr="007731F7" w:rsidRDefault="00223898" w:rsidP="000B2A6E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  <w:vAlign w:val="bottom"/>
          </w:tcPr>
          <w:p w14:paraId="14A98604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4686F310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vAlign w:val="bottom"/>
          </w:tcPr>
          <w:p w14:paraId="42277BB6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7FC1D938" w14:textId="77777777" w:rsidR="00223898" w:rsidRPr="007731F7" w:rsidRDefault="00223898" w:rsidP="00A65C8E">
            <w:pPr>
              <w:tabs>
                <w:tab w:val="decimal" w:pos="1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vAlign w:val="bottom"/>
          </w:tcPr>
          <w:p w14:paraId="4AB72CF5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vAlign w:val="bottom"/>
          </w:tcPr>
          <w:p w14:paraId="70449755" w14:textId="77777777" w:rsidR="00223898" w:rsidRPr="007731F7" w:rsidRDefault="00223898" w:rsidP="00A65C8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126E7A0A" w14:textId="77777777" w:rsidR="00223898" w:rsidRPr="007731F7" w:rsidRDefault="00223898" w:rsidP="00A65C8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34C8350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3898" w:rsidRPr="007731F7" w14:paraId="6E66A532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1C52" w14:textId="77777777" w:rsidR="00223898" w:rsidRPr="007731F7" w:rsidRDefault="00223898" w:rsidP="000B2A6E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  <w:vAlign w:val="bottom"/>
          </w:tcPr>
          <w:p w14:paraId="10294EBB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1BBE26B7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vAlign w:val="bottom"/>
          </w:tcPr>
          <w:p w14:paraId="68DFF898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7350CF4F" w14:textId="77777777" w:rsidR="00223898" w:rsidRPr="007731F7" w:rsidRDefault="00223898" w:rsidP="00A65C8E">
            <w:pPr>
              <w:tabs>
                <w:tab w:val="decimal" w:pos="1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vAlign w:val="bottom"/>
          </w:tcPr>
          <w:p w14:paraId="7E2DFFB5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vAlign w:val="bottom"/>
          </w:tcPr>
          <w:p w14:paraId="45B7C641" w14:textId="77777777" w:rsidR="00223898" w:rsidRPr="007731F7" w:rsidRDefault="00223898" w:rsidP="00A65C8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63D7D10" w14:textId="77777777" w:rsidR="00223898" w:rsidRPr="007731F7" w:rsidRDefault="00223898" w:rsidP="00A65C8E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FF3934B" w14:textId="77777777" w:rsidR="00223898" w:rsidRPr="007731F7" w:rsidRDefault="00223898" w:rsidP="00A65C8E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4DB0" w:rsidRPr="007731F7" w14:paraId="4E2F35D8" w14:textId="77777777" w:rsidTr="00FF7613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E1C4D" w14:textId="77777777" w:rsidR="00444DB0" w:rsidRPr="007731F7" w:rsidRDefault="00444DB0" w:rsidP="00444DB0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ACDC3" w14:textId="185F55DE" w:rsidR="00444DB0" w:rsidRPr="007731F7" w:rsidRDefault="00444DB0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4,582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03038" w14:textId="11301ACD" w:rsidR="00444DB0" w:rsidRPr="007731F7" w:rsidRDefault="00444DB0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4,730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AE76" w14:textId="06FC10A2" w:rsidR="00444DB0" w:rsidRPr="007731F7" w:rsidRDefault="00444DB0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2,724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07AD3" w14:textId="06471134" w:rsidR="00444DB0" w:rsidRPr="007731F7" w:rsidRDefault="00444DB0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32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EF60" w14:textId="0DF04DBD" w:rsidR="00444DB0" w:rsidRPr="007731F7" w:rsidRDefault="00444DB0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1,6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D46C1" w14:textId="4DDBBD57" w:rsidR="00444DB0" w:rsidRPr="007731F7" w:rsidRDefault="00444DB0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1,309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094F" w14:textId="2BD48606" w:rsidR="00444DB0" w:rsidRPr="007731F7" w:rsidRDefault="00444DB0" w:rsidP="00444DB0">
            <w:pPr>
              <w:tabs>
                <w:tab w:val="decimal" w:pos="103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5C6DB" w14:textId="5E570864" w:rsidR="00444DB0" w:rsidRPr="007731F7" w:rsidRDefault="00444DB0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15,33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444DB0" w:rsidRPr="007731F7" w14:paraId="55BF654C" w14:textId="77777777" w:rsidTr="00FF7613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B7AA" w14:textId="77777777" w:rsidR="00444DB0" w:rsidRPr="007731F7" w:rsidRDefault="00444DB0" w:rsidP="00444DB0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ผลขาดทุนจากการด้อยค่าสำหรับปี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2A2A7" w14:textId="04128C19" w:rsidR="00444DB0" w:rsidRPr="007731F7" w:rsidRDefault="00FF7613" w:rsidP="00FF7613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2,171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D6AE4" w14:textId="69FD8A6A" w:rsidR="00444DB0" w:rsidRPr="007731F7" w:rsidRDefault="00FF7613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14,815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4560" w14:textId="32081612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C204" w14:textId="3EB3F1FA" w:rsidR="00444DB0" w:rsidRPr="007731F7" w:rsidRDefault="00FF7613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155E3" w14:textId="1856EC20" w:rsidR="00444DB0" w:rsidRPr="007731F7" w:rsidRDefault="00FF7613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A48BD" w14:textId="59AD351B" w:rsidR="00444DB0" w:rsidRPr="007731F7" w:rsidRDefault="00FF7613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7914E" w14:textId="13265E10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2D879" w14:textId="681CB362" w:rsidR="00444DB0" w:rsidRPr="007731F7" w:rsidRDefault="00444DB0" w:rsidP="00444DB0">
            <w:pP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16,986</w:t>
            </w:r>
          </w:p>
        </w:tc>
      </w:tr>
      <w:tr w:rsidR="00444DB0" w:rsidRPr="007731F7" w14:paraId="00B35C13" w14:textId="77777777" w:rsidTr="00FF7613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D66ED" w14:textId="77777777" w:rsidR="00444DB0" w:rsidRPr="007731F7" w:rsidRDefault="00444DB0" w:rsidP="00444DB0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08AC" w14:textId="643292FD" w:rsidR="00444DB0" w:rsidRPr="007731F7" w:rsidRDefault="00FF7613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C979B" w14:textId="690D3A22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EE1B4" w14:textId="5800B920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(68)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B8F25" w14:textId="44048C37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(1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8</w:t>
            </w:r>
            <w:r w:rsidRPr="007731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AA17C" w14:textId="483F2734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(1,67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5</w:t>
            </w:r>
            <w:r w:rsidRPr="007731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C8322" w14:textId="39CFE1B7" w:rsidR="00444DB0" w:rsidRPr="007731F7" w:rsidRDefault="00FF7613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5F1A0" w14:textId="41F34309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A7215" w14:textId="2BE3FB75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(1,76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1</w:t>
            </w:r>
            <w:r w:rsidRPr="007731F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44DB0" w:rsidRPr="007731F7" w14:paraId="6F6DA3F4" w14:textId="77777777" w:rsidTr="00FF7613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6CFB4" w14:textId="77777777" w:rsidR="00444DB0" w:rsidRPr="007731F7" w:rsidRDefault="00444DB0" w:rsidP="00444DB0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7731F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731F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731F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5C273" w14:textId="565CDD97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20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5,693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DE008" w14:textId="4657CBA4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16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2,013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35AFB" w14:textId="6323689E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391,081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C5C6F" w14:textId="7447D9A4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30,599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D30AE" w14:textId="35C0A5BE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19,599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B6F31" w14:textId="14545D5C" w:rsidR="00444DB0" w:rsidRPr="007731F7" w:rsidRDefault="00444DB0" w:rsidP="00444DB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40,721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2DB3C" w14:textId="67818E82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A6280" w14:textId="42CA9A0D" w:rsidR="00444DB0" w:rsidRPr="007731F7" w:rsidRDefault="00444DB0" w:rsidP="00444DB0">
            <w:pPr>
              <w:pBdr>
                <w:bottom w:val="single" w:sz="4" w:space="1" w:color="auto"/>
              </w:pBdr>
              <w:tabs>
                <w:tab w:val="decimal" w:pos="126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849,706</w:t>
            </w:r>
          </w:p>
        </w:tc>
      </w:tr>
      <w:tr w:rsidR="00444DB0" w:rsidRPr="007731F7" w14:paraId="4E9B0D35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A5CD" w14:textId="77777777" w:rsidR="00444DB0" w:rsidRPr="007731F7" w:rsidRDefault="00444DB0" w:rsidP="00444DB0">
            <w:pPr>
              <w:ind w:right="-25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31F7">
              <w:rPr>
                <w:rFonts w:ascii="Angsana New" w:hAnsi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8D18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F8E58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04E0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8B5A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B702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1F085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BEFFF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6E6A7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4DB0" w:rsidRPr="007731F7" w14:paraId="0E45D996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9B5EE" w14:textId="7148E2CB" w:rsidR="00444DB0" w:rsidRPr="007731F7" w:rsidRDefault="00FF7613" w:rsidP="00444DB0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44DB0" w:rsidRPr="007731F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444DB0" w:rsidRPr="007731F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444DB0" w:rsidRPr="007731F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2B0BB" w14:textId="77777777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64,918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269C0" w14:textId="77777777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51,162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9FD4F" w14:textId="77777777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9,010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9125E" w14:textId="77777777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6087C" w14:textId="77777777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3,672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32310" w14:textId="77777777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6,294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2C5DB" w14:textId="77777777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2098E" w14:textId="77777777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136,112</w:t>
            </w:r>
          </w:p>
        </w:tc>
      </w:tr>
      <w:tr w:rsidR="00444DB0" w:rsidRPr="007731F7" w14:paraId="17572F13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2733" w14:textId="028BCAF2" w:rsidR="00444DB0" w:rsidRPr="007731F7" w:rsidRDefault="00FF7613" w:rsidP="00444DB0">
            <w:pPr>
              <w:ind w:right="-258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7731F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44DB0" w:rsidRPr="007731F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444DB0" w:rsidRPr="007731F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444DB0" w:rsidRPr="007731F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6E841" w14:textId="1ECD53C7" w:rsidR="00444DB0" w:rsidRPr="007731F7" w:rsidRDefault="00FF7613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58,165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020E3" w14:textId="42695FC8" w:rsidR="00444DB0" w:rsidRPr="007731F7" w:rsidRDefault="00FF7613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31,917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4B841" w14:textId="0A14DE16" w:rsidR="00444DB0" w:rsidRPr="007731F7" w:rsidRDefault="002B1115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8,120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6697E" w14:textId="6725A88B" w:rsidR="00444DB0" w:rsidRPr="007731F7" w:rsidRDefault="002B1115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696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28241" w14:textId="26AFEFB0" w:rsidR="00444DB0" w:rsidRPr="007731F7" w:rsidRDefault="002B1115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8,91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3F3C1" w14:textId="75C86173" w:rsidR="00444DB0" w:rsidRPr="007731F7" w:rsidRDefault="002B1115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5,154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28503" w14:textId="0EBCD989" w:rsidR="00444DB0" w:rsidRPr="007731F7" w:rsidRDefault="00FF7613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6EC7E" w14:textId="0E4E571D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13,527</w:t>
            </w:r>
          </w:p>
        </w:tc>
      </w:tr>
      <w:tr w:rsidR="00444DB0" w:rsidRPr="007731F7" w14:paraId="29C207B5" w14:textId="77777777" w:rsidTr="47F5293E">
        <w:trPr>
          <w:trHeight w:val="23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70F5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ค่าเสื่อมราคาที่รวมอยู่ในกำไร</w:t>
            </w:r>
            <w:r w:rsidRPr="007731F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หรือ</w:t>
            </w:r>
            <w:r w:rsidRPr="007731F7">
              <w:rPr>
                <w:rFonts w:ascii="Angsana New" w:hAnsi="Angsana New"/>
                <w:sz w:val="24"/>
                <w:szCs w:val="24"/>
                <w:u w:val="single"/>
                <w:cs/>
              </w:rPr>
              <w:t>ขาดทุนสำหรับปี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6BAC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4BC9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52033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3CEE3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84349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54250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4DB0" w:rsidRPr="007731F7" w14:paraId="02BF6BBC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9F579" w14:textId="3096B816" w:rsidR="00444DB0" w:rsidRPr="007731F7" w:rsidRDefault="00444DB0" w:rsidP="00444DB0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E5184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CF408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0C47D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93C3D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2740D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66BCC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0B834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33279" w14:textId="088BA533" w:rsidR="00444DB0" w:rsidRPr="007731F7" w:rsidRDefault="00444DB0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18,355</w:t>
            </w:r>
          </w:p>
        </w:tc>
      </w:tr>
      <w:tr w:rsidR="00444DB0" w:rsidRPr="007731F7" w14:paraId="11DA8D5F" w14:textId="77777777" w:rsidTr="47F5293E">
        <w:trPr>
          <w:trHeight w:val="23"/>
        </w:trPr>
        <w:tc>
          <w:tcPr>
            <w:tcW w:w="3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374F0" w14:textId="5ABB2633" w:rsidR="00444DB0" w:rsidRPr="007731F7" w:rsidRDefault="00444DB0" w:rsidP="00444DB0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4DB15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37549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B710E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B999F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193D2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54A25" w14:textId="77777777" w:rsidR="00444DB0" w:rsidRPr="007731F7" w:rsidRDefault="00444DB0" w:rsidP="00444DB0">
            <w:pPr>
              <w:tabs>
                <w:tab w:val="clear" w:pos="907"/>
                <w:tab w:val="decimal" w:pos="885"/>
              </w:tabs>
              <w:ind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AC538" w14:textId="77777777" w:rsidR="00444DB0" w:rsidRPr="007731F7" w:rsidRDefault="00444DB0" w:rsidP="00444DB0">
            <w:pPr>
              <w:tabs>
                <w:tab w:val="decimal" w:pos="126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DA9C51" w14:textId="711A82E6" w:rsidR="00444DB0" w:rsidRPr="007731F7" w:rsidRDefault="002B1115" w:rsidP="00444DB0">
            <w:pPr>
              <w:pBdr>
                <w:bottom w:val="double" w:sz="4" w:space="1" w:color="auto"/>
              </w:pBdr>
              <w:tabs>
                <w:tab w:val="decimal" w:pos="1163"/>
                <w:tab w:val="decimal" w:pos="130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31F7">
              <w:rPr>
                <w:rFonts w:ascii="Angsana New" w:hAnsi="Angsana New"/>
                <w:sz w:val="24"/>
                <w:szCs w:val="24"/>
              </w:rPr>
              <w:t>15,33</w:t>
            </w:r>
            <w:r w:rsidR="00FF7613" w:rsidRPr="007731F7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</w:tbl>
    <w:p w14:paraId="20A58CF0" w14:textId="77777777" w:rsidR="001645A3" w:rsidRDefault="001645A3"/>
    <w:p w14:paraId="6B1233DF" w14:textId="77777777" w:rsidR="009822EE" w:rsidRDefault="009822EE" w:rsidP="009B7C00">
      <w:pPr>
        <w:rPr>
          <w:rFonts w:ascii="Angsana New" w:hAnsi="Angsana New"/>
          <w:sz w:val="28"/>
          <w:szCs w:val="28"/>
          <w:cs/>
        </w:rPr>
        <w:sectPr w:rsidR="009822EE" w:rsidSect="0058185A">
          <w:footerReference w:type="default" r:id="rId21"/>
          <w:pgSz w:w="16840" w:h="11907" w:orient="landscape" w:code="9"/>
          <w:pgMar w:top="862" w:right="822" w:bottom="1559" w:left="1559" w:header="1134" w:footer="289" w:gutter="0"/>
          <w:pgNumType w:start="54"/>
          <w:cols w:space="720"/>
          <w:docGrid w:linePitch="245"/>
        </w:sectPr>
      </w:pPr>
    </w:p>
    <w:p w14:paraId="476C0C89" w14:textId="77777777" w:rsidR="00EC2F25" w:rsidRDefault="00EC2F25" w:rsidP="00EC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100" w:lineRule="atLeast"/>
        <w:jc w:val="thaiDistribute"/>
        <w:outlineLvl w:val="0"/>
        <w:rPr>
          <w:rFonts w:ascii="Angsana New" w:hAnsi="Angsana New"/>
          <w:sz w:val="28"/>
          <w:szCs w:val="28"/>
        </w:rPr>
      </w:pPr>
      <w:r w:rsidRPr="00EC2F25">
        <w:rPr>
          <w:rFonts w:ascii="Angsana New" w:hAnsi="Angsana New"/>
          <w:sz w:val="28"/>
          <w:szCs w:val="28"/>
          <w:cs/>
        </w:rPr>
        <w:lastRenderedPageBreak/>
        <w:t xml:space="preserve">ค่าเสื่อมราคาแสดงรายการรวมในงบกำไรขาดทุนเบ็ดเสร็จสำหรับปีสิ้นสุดวันที่ </w:t>
      </w:r>
      <w:r w:rsidRPr="00EC2F25">
        <w:rPr>
          <w:rFonts w:ascii="Angsana New" w:hAnsi="Angsana New"/>
          <w:sz w:val="28"/>
          <w:szCs w:val="28"/>
        </w:rPr>
        <w:t xml:space="preserve">31 </w:t>
      </w:r>
      <w:r w:rsidRPr="00EC2F25">
        <w:rPr>
          <w:rFonts w:ascii="Angsana New" w:hAnsi="Angsana New"/>
          <w:sz w:val="28"/>
          <w:szCs w:val="28"/>
          <w:cs/>
        </w:rPr>
        <w:t xml:space="preserve">ธันวาคม </w:t>
      </w:r>
      <w:r w:rsidR="001C3ECE">
        <w:rPr>
          <w:rFonts w:ascii="Angsana New" w:hAnsi="Angsana New"/>
          <w:sz w:val="28"/>
          <w:szCs w:val="28"/>
        </w:rPr>
        <w:t>2567</w:t>
      </w:r>
      <w:r w:rsidRPr="00EC2F25">
        <w:rPr>
          <w:rFonts w:ascii="Angsana New" w:hAnsi="Angsana New"/>
          <w:sz w:val="28"/>
          <w:szCs w:val="28"/>
        </w:rPr>
        <w:t xml:space="preserve"> </w:t>
      </w:r>
      <w:r w:rsidRPr="00EC2F25">
        <w:rPr>
          <w:rFonts w:ascii="Angsana New" w:hAnsi="Angsana New"/>
          <w:sz w:val="28"/>
          <w:szCs w:val="28"/>
          <w:cs/>
        </w:rPr>
        <w:t xml:space="preserve">และ </w:t>
      </w:r>
      <w:r w:rsidR="00A1656E">
        <w:rPr>
          <w:rFonts w:ascii="Angsana New" w:hAnsi="Angsana New"/>
          <w:sz w:val="28"/>
          <w:szCs w:val="28"/>
        </w:rPr>
        <w:t>2566</w:t>
      </w:r>
      <w:r w:rsidRPr="00EC2F25">
        <w:rPr>
          <w:rFonts w:ascii="Angsana New" w:hAnsi="Angsana New"/>
          <w:sz w:val="28"/>
          <w:szCs w:val="28"/>
        </w:rPr>
        <w:t xml:space="preserve"> </w:t>
      </w:r>
      <w:r w:rsidRPr="00EC2F25">
        <w:rPr>
          <w:rFonts w:ascii="Angsana New" w:hAnsi="Angsana New"/>
          <w:sz w:val="28"/>
          <w:szCs w:val="28"/>
          <w:cs/>
        </w:rPr>
        <w:t>ดังต่อไปนี้</w:t>
      </w:r>
    </w:p>
    <w:p w14:paraId="1A30619E" w14:textId="77777777" w:rsidR="00EC2F25" w:rsidRPr="00890271" w:rsidRDefault="00EC2F25" w:rsidP="001D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100" w:lineRule="atLeast"/>
        <w:jc w:val="thaiDistribute"/>
        <w:outlineLvl w:val="0"/>
        <w:rPr>
          <w:rFonts w:ascii="Angsana New" w:hAnsi="Angsana New"/>
          <w:sz w:val="10"/>
          <w:szCs w:val="10"/>
          <w:cs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1276"/>
        <w:gridCol w:w="283"/>
        <w:gridCol w:w="1134"/>
        <w:gridCol w:w="284"/>
        <w:gridCol w:w="1134"/>
        <w:gridCol w:w="283"/>
        <w:gridCol w:w="1276"/>
      </w:tblGrid>
      <w:tr w:rsidR="00EC2F25" w:rsidRPr="00EC2F25" w14:paraId="47A19B76" w14:textId="77777777" w:rsidTr="47F5293E">
        <w:trPr>
          <w:tblHeader/>
        </w:trPr>
        <w:tc>
          <w:tcPr>
            <w:tcW w:w="3686" w:type="dxa"/>
          </w:tcPr>
          <w:p w14:paraId="6364809C" w14:textId="77777777" w:rsidR="00EC2F25" w:rsidRPr="00EC2F25" w:rsidRDefault="00EC2F25" w:rsidP="00EC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484792A0" w14:textId="77777777" w:rsidR="00EC2F25" w:rsidRPr="00EC2F25" w:rsidRDefault="00EC2F25" w:rsidP="00EC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2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C2F25" w:rsidRPr="00EC2F25" w14:paraId="5C497E25" w14:textId="77777777" w:rsidTr="47F5293E">
        <w:trPr>
          <w:tblHeader/>
        </w:trPr>
        <w:tc>
          <w:tcPr>
            <w:tcW w:w="3686" w:type="dxa"/>
          </w:tcPr>
          <w:p w14:paraId="1346F062" w14:textId="77777777" w:rsidR="00EC2F25" w:rsidRPr="00EC2F25" w:rsidRDefault="00EC2F25" w:rsidP="00EC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475760" w14:textId="77777777" w:rsidR="00EC2F25" w:rsidRPr="00EC2F25" w:rsidRDefault="00EC2F25" w:rsidP="00EC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2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14:paraId="7DCB64A3" w14:textId="77777777" w:rsidR="00EC2F25" w:rsidRPr="00EC2F25" w:rsidRDefault="00EC2F25" w:rsidP="00EC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A59CDA" w14:textId="77777777" w:rsidR="00EC2F25" w:rsidRPr="00EC2F25" w:rsidRDefault="00EC2F25" w:rsidP="00EC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80A" w:rsidRPr="00EC2F25" w14:paraId="7F5BAF98" w14:textId="77777777" w:rsidTr="47F5293E">
        <w:trPr>
          <w:tblHeader/>
        </w:trPr>
        <w:tc>
          <w:tcPr>
            <w:tcW w:w="3686" w:type="dxa"/>
          </w:tcPr>
          <w:p w14:paraId="1403A9CB" w14:textId="77777777" w:rsidR="00F2780A" w:rsidRPr="00EC2F25" w:rsidRDefault="00F2780A" w:rsidP="00F2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F16E68" w14:textId="6449CE16" w:rsidR="00F2780A" w:rsidRPr="00EC2F25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674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488BA21A" w14:textId="77777777" w:rsidR="00F2780A" w:rsidRPr="00EC2F25" w:rsidRDefault="00F2780A" w:rsidP="00F2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9AD072" w14:textId="1303B291" w:rsidR="00F2780A" w:rsidRPr="00EC2F25" w:rsidRDefault="47F5293E" w:rsidP="00F2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6547B027" w14:textId="77777777" w:rsidR="00F2780A" w:rsidRPr="00EC2F25" w:rsidRDefault="00F2780A" w:rsidP="00F2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2AADDF" w14:textId="4DC00B8E" w:rsidR="00F2780A" w:rsidRPr="00EC2F25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674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63A44AA9" w14:textId="77777777" w:rsidR="00F2780A" w:rsidRPr="00EC2F25" w:rsidRDefault="00F2780A" w:rsidP="00F2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76DDEC" w14:textId="530A5C27" w:rsidR="00F2780A" w:rsidRPr="00EC2F25" w:rsidRDefault="47F5293E" w:rsidP="00F2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06E12" w:rsidRPr="00EC2F25" w14:paraId="41C18350" w14:textId="77777777" w:rsidTr="47F5293E">
        <w:trPr>
          <w:tblHeader/>
        </w:trPr>
        <w:tc>
          <w:tcPr>
            <w:tcW w:w="3686" w:type="dxa"/>
          </w:tcPr>
          <w:p w14:paraId="1ECA79C3" w14:textId="77777777" w:rsidR="00006E12" w:rsidRPr="006A1510" w:rsidRDefault="00006E12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1510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ขายและ</w:t>
            </w:r>
            <w:r w:rsidRPr="006A1510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276" w:type="dxa"/>
            <w:vAlign w:val="center"/>
          </w:tcPr>
          <w:p w14:paraId="213996AF" w14:textId="78D35C9C" w:rsidR="00006E12" w:rsidRPr="00E23CD2" w:rsidRDefault="006901BA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10,265</w:t>
            </w:r>
          </w:p>
        </w:tc>
        <w:tc>
          <w:tcPr>
            <w:tcW w:w="283" w:type="dxa"/>
            <w:vAlign w:val="center"/>
          </w:tcPr>
          <w:p w14:paraId="43B6CAA5" w14:textId="77777777" w:rsidR="00006E12" w:rsidRPr="00EC2F25" w:rsidRDefault="00006E12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E56CA40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12,902</w:t>
            </w:r>
          </w:p>
        </w:tc>
        <w:tc>
          <w:tcPr>
            <w:tcW w:w="284" w:type="dxa"/>
            <w:vAlign w:val="center"/>
          </w:tcPr>
          <w:p w14:paraId="028D48F4" w14:textId="77777777" w:rsidR="00006E12" w:rsidRPr="00EC2F25" w:rsidRDefault="00006E12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D6D0E7E" w14:textId="658376E6" w:rsidR="00006E12" w:rsidRPr="00E23CD2" w:rsidRDefault="00537F08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10,265</w:t>
            </w:r>
          </w:p>
        </w:tc>
        <w:tc>
          <w:tcPr>
            <w:tcW w:w="283" w:type="dxa"/>
            <w:vAlign w:val="center"/>
          </w:tcPr>
          <w:p w14:paraId="314B1702" w14:textId="77777777" w:rsidR="00006E12" w:rsidRPr="00EC2F25" w:rsidRDefault="00006E12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C1F4E04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12,885</w:t>
            </w:r>
          </w:p>
        </w:tc>
      </w:tr>
      <w:tr w:rsidR="00006E12" w:rsidRPr="00EC2F25" w14:paraId="7C4CECEE" w14:textId="77777777" w:rsidTr="47F5293E">
        <w:trPr>
          <w:tblHeader/>
        </w:trPr>
        <w:tc>
          <w:tcPr>
            <w:tcW w:w="3686" w:type="dxa"/>
          </w:tcPr>
          <w:p w14:paraId="540121FD" w14:textId="77777777" w:rsidR="00006E12" w:rsidRPr="006A1510" w:rsidRDefault="00006E12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151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9D6D56" w14:textId="6168B088" w:rsidR="00006E12" w:rsidRPr="00E23CD2" w:rsidRDefault="006901BA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DE07D5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283" w:type="dxa"/>
          </w:tcPr>
          <w:p w14:paraId="19801FAE" w14:textId="77777777" w:rsidR="00006E12" w:rsidRPr="00EC2F25" w:rsidRDefault="00006E12" w:rsidP="00006E1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EE3BC2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8,021</w:t>
            </w:r>
          </w:p>
        </w:tc>
        <w:tc>
          <w:tcPr>
            <w:tcW w:w="284" w:type="dxa"/>
          </w:tcPr>
          <w:p w14:paraId="3681B50A" w14:textId="77777777" w:rsidR="00006E12" w:rsidRPr="00EC2F25" w:rsidRDefault="00006E12" w:rsidP="00006E12">
            <w:pPr>
              <w:tabs>
                <w:tab w:val="left" w:pos="54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C9FB67" w14:textId="4DCB1EE1" w:rsidR="00006E12" w:rsidRPr="00E23CD2" w:rsidRDefault="00537F08" w:rsidP="0000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5,067</w:t>
            </w:r>
          </w:p>
        </w:tc>
        <w:tc>
          <w:tcPr>
            <w:tcW w:w="283" w:type="dxa"/>
          </w:tcPr>
          <w:p w14:paraId="34FD22AD" w14:textId="77777777" w:rsidR="00006E12" w:rsidRPr="00EC2F25" w:rsidRDefault="00006E12" w:rsidP="00006E12">
            <w:pPr>
              <w:tabs>
                <w:tab w:val="left" w:pos="54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31C874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5,470</w:t>
            </w:r>
          </w:p>
        </w:tc>
      </w:tr>
      <w:tr w:rsidR="00537F08" w:rsidRPr="00EC2F25" w14:paraId="335BDCED" w14:textId="77777777" w:rsidTr="00014195">
        <w:trPr>
          <w:tblHeader/>
        </w:trPr>
        <w:tc>
          <w:tcPr>
            <w:tcW w:w="3686" w:type="dxa"/>
          </w:tcPr>
          <w:p w14:paraId="77B946B7" w14:textId="77777777" w:rsidR="00537F08" w:rsidRPr="006A1510" w:rsidRDefault="00537F08" w:rsidP="0053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15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39ED20D" w14:textId="47530B2B" w:rsidR="00537F08" w:rsidRPr="00E23CD2" w:rsidRDefault="00537F08" w:rsidP="0053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7F08">
              <w:rPr>
                <w:rFonts w:ascii="Angsana New" w:hAnsi="Angsana New"/>
                <w:sz w:val="28"/>
                <w:szCs w:val="28"/>
              </w:rPr>
              <w:t>19,</w:t>
            </w:r>
            <w:r w:rsidR="00DE07D5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283" w:type="dxa"/>
          </w:tcPr>
          <w:p w14:paraId="59654BC1" w14:textId="77777777" w:rsidR="00537F08" w:rsidRPr="00EC2F25" w:rsidRDefault="00537F08" w:rsidP="00537F0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82C3D7" w14:textId="77777777" w:rsidR="00537F08" w:rsidRDefault="00537F08" w:rsidP="0053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20,923</w:t>
            </w:r>
          </w:p>
        </w:tc>
        <w:tc>
          <w:tcPr>
            <w:tcW w:w="284" w:type="dxa"/>
          </w:tcPr>
          <w:p w14:paraId="52B526D4" w14:textId="77777777" w:rsidR="00537F08" w:rsidRPr="00EC2F25" w:rsidRDefault="00537F08" w:rsidP="00537F08">
            <w:pPr>
              <w:tabs>
                <w:tab w:val="left" w:pos="54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7EF49" w14:textId="2964E7C3" w:rsidR="00537F08" w:rsidRPr="00E23CD2" w:rsidRDefault="00537F08" w:rsidP="0053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15,332</w:t>
            </w:r>
          </w:p>
        </w:tc>
        <w:tc>
          <w:tcPr>
            <w:tcW w:w="283" w:type="dxa"/>
          </w:tcPr>
          <w:p w14:paraId="032000A8" w14:textId="77777777" w:rsidR="00537F08" w:rsidRPr="00EC2F25" w:rsidRDefault="00537F08" w:rsidP="00537F08">
            <w:pPr>
              <w:tabs>
                <w:tab w:val="left" w:pos="54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BDFEAF" w14:textId="77777777" w:rsidR="00537F08" w:rsidRDefault="00537F08" w:rsidP="0053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18,355</w:t>
            </w:r>
          </w:p>
        </w:tc>
      </w:tr>
    </w:tbl>
    <w:p w14:paraId="442B47C1" w14:textId="77777777" w:rsidR="00DF5D68" w:rsidRPr="00DE07D5" w:rsidRDefault="00DF5D68" w:rsidP="00F35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jc w:val="thaiDistribute"/>
        <w:rPr>
          <w:rFonts w:ascii="Angsana New" w:hAnsi="Angsana New"/>
          <w:sz w:val="16"/>
          <w:szCs w:val="16"/>
        </w:rPr>
      </w:pPr>
    </w:p>
    <w:p w14:paraId="63AED8A8" w14:textId="6417ACF7" w:rsidR="00F356E5" w:rsidRPr="000A6A00" w:rsidRDefault="00F356E5" w:rsidP="47F5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85"/>
        <w:jc w:val="thaiDistribute"/>
        <w:rPr>
          <w:rFonts w:ascii="Angsana New" w:hAnsi="Angsana New"/>
          <w:sz w:val="28"/>
          <w:szCs w:val="28"/>
        </w:rPr>
      </w:pPr>
      <w:r w:rsidRPr="009F18BF">
        <w:rPr>
          <w:rFonts w:ascii="Angsana New" w:hAnsi="Angsana New"/>
          <w:sz w:val="28"/>
          <w:szCs w:val="28"/>
          <w:cs/>
        </w:rPr>
        <w:t xml:space="preserve">ณ </w:t>
      </w:r>
      <w:r w:rsidR="007E629E" w:rsidRPr="009F18BF">
        <w:rPr>
          <w:rFonts w:ascii="Angsana New" w:hAnsi="Angsana New"/>
          <w:sz w:val="28"/>
          <w:szCs w:val="28"/>
          <w:cs/>
        </w:rPr>
        <w:t>วั</w:t>
      </w:r>
      <w:r w:rsidRPr="009F18BF">
        <w:rPr>
          <w:rFonts w:ascii="Angsana New" w:hAnsi="Angsana New"/>
          <w:sz w:val="28"/>
          <w:szCs w:val="28"/>
          <w:cs/>
        </w:rPr>
        <w:t xml:space="preserve">นที่ </w:t>
      </w:r>
      <w:r w:rsidRPr="00567491">
        <w:rPr>
          <w:rFonts w:ascii="Angsana New" w:hAnsi="Angsana New"/>
          <w:sz w:val="28"/>
          <w:szCs w:val="28"/>
        </w:rPr>
        <w:t>31</w:t>
      </w:r>
      <w:r w:rsidRPr="0056749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C49C3" w:rsidRPr="00567491">
        <w:rPr>
          <w:rFonts w:ascii="Angsana New" w:hAnsi="Angsana New"/>
          <w:sz w:val="28"/>
          <w:szCs w:val="28"/>
        </w:rPr>
        <w:t>2567</w:t>
      </w:r>
      <w:r w:rsidRPr="00567491">
        <w:rPr>
          <w:rFonts w:ascii="Angsana New" w:hAnsi="Angsana New"/>
          <w:sz w:val="28"/>
          <w:szCs w:val="28"/>
        </w:rPr>
        <w:t xml:space="preserve"> </w:t>
      </w:r>
      <w:r w:rsidRPr="00567491">
        <w:rPr>
          <w:rFonts w:ascii="Angsana New" w:hAnsi="Angsana New"/>
          <w:sz w:val="28"/>
          <w:szCs w:val="28"/>
          <w:cs/>
        </w:rPr>
        <w:t xml:space="preserve">และ </w:t>
      </w:r>
      <w:r w:rsidR="00A1656E" w:rsidRPr="00567491">
        <w:rPr>
          <w:rFonts w:ascii="Angsana New" w:hAnsi="Angsana New"/>
          <w:sz w:val="28"/>
          <w:szCs w:val="28"/>
        </w:rPr>
        <w:t>2566</w:t>
      </w:r>
      <w:r w:rsidRPr="009F18BF">
        <w:rPr>
          <w:rFonts w:ascii="Angsana New" w:hAnsi="Angsana New"/>
          <w:sz w:val="28"/>
          <w:szCs w:val="28"/>
          <w:cs/>
        </w:rPr>
        <w:t xml:space="preserve"> ส่วนหนึ่งของอาคารและอุปกรณ์ของกลุ่มบริษัทที่คิดค่าเสื่อมราคาเต็มมูลค่าแต่ยังคงใช้งานอยู่</w:t>
      </w:r>
      <w:r w:rsidRPr="00567491">
        <w:rPr>
          <w:rFonts w:ascii="Angsana New" w:hAnsi="Angsana New"/>
          <w:sz w:val="28"/>
          <w:szCs w:val="28"/>
          <w:cs/>
        </w:rPr>
        <w:t>มีราคา</w:t>
      </w:r>
      <w:r w:rsidR="00FF3FF8" w:rsidRPr="00567491">
        <w:rPr>
          <w:rFonts w:ascii="Angsana New" w:hAnsi="Angsana New"/>
          <w:sz w:val="28"/>
          <w:szCs w:val="28"/>
          <w:cs/>
        </w:rPr>
        <w:t xml:space="preserve">ทุน </w:t>
      </w:r>
      <w:r w:rsidR="004344D1">
        <w:rPr>
          <w:rFonts w:ascii="Angsana New" w:hAnsi="Angsana New"/>
          <w:sz w:val="28"/>
          <w:szCs w:val="28"/>
        </w:rPr>
        <w:t>358.3</w:t>
      </w:r>
      <w:r w:rsidR="002B1897" w:rsidRPr="00567491">
        <w:rPr>
          <w:rFonts w:ascii="Angsana New" w:hAnsi="Angsana New"/>
          <w:sz w:val="28"/>
          <w:szCs w:val="28"/>
          <w:cs/>
        </w:rPr>
        <w:t xml:space="preserve"> </w:t>
      </w:r>
      <w:r w:rsidRPr="00567491">
        <w:rPr>
          <w:rFonts w:ascii="Angsana New" w:hAnsi="Angsana New"/>
          <w:sz w:val="28"/>
          <w:szCs w:val="28"/>
          <w:cs/>
        </w:rPr>
        <w:t>ล้านบาท</w:t>
      </w:r>
      <w:r w:rsidRPr="009F18BF">
        <w:rPr>
          <w:rFonts w:ascii="Angsana New" w:hAnsi="Angsana New"/>
          <w:sz w:val="28"/>
          <w:szCs w:val="28"/>
          <w:cs/>
        </w:rPr>
        <w:t xml:space="preserve"> และ </w:t>
      </w:r>
      <w:r w:rsidR="47F5293E" w:rsidRPr="47F5293E">
        <w:rPr>
          <w:rFonts w:ascii="Angsana New" w:hAnsi="Angsana New"/>
          <w:sz w:val="28"/>
          <w:szCs w:val="28"/>
        </w:rPr>
        <w:t>353.4</w:t>
      </w:r>
      <w:r w:rsidR="00006E12" w:rsidRPr="009F18BF">
        <w:rPr>
          <w:rFonts w:ascii="Angsana New" w:hAnsi="Angsana New"/>
          <w:sz w:val="28"/>
          <w:szCs w:val="28"/>
          <w:cs/>
        </w:rPr>
        <w:t xml:space="preserve"> </w:t>
      </w:r>
      <w:r w:rsidRPr="009F18BF">
        <w:rPr>
          <w:rFonts w:ascii="Angsana New" w:hAnsi="Angsana New"/>
          <w:sz w:val="28"/>
          <w:szCs w:val="28"/>
          <w:cs/>
        </w:rPr>
        <w:t>ล้านบาท ตามลำดับ (งบการเงินเฉพาะกิจการ</w:t>
      </w:r>
      <w:r w:rsidRPr="009F18BF">
        <w:rPr>
          <w:rFonts w:ascii="Angsana New" w:hAnsi="Angsana New"/>
          <w:sz w:val="28"/>
          <w:szCs w:val="28"/>
        </w:rPr>
        <w:t>:</w:t>
      </w:r>
      <w:r w:rsidRPr="009F18BF">
        <w:rPr>
          <w:rFonts w:ascii="Angsana New" w:hAnsi="Angsana New"/>
          <w:sz w:val="28"/>
          <w:szCs w:val="28"/>
          <w:cs/>
        </w:rPr>
        <w:t xml:space="preserve"> </w:t>
      </w:r>
      <w:r w:rsidR="004344D1">
        <w:rPr>
          <w:rFonts w:ascii="Angsana New" w:hAnsi="Angsana New"/>
          <w:sz w:val="28"/>
          <w:szCs w:val="28"/>
        </w:rPr>
        <w:t>351.3</w:t>
      </w:r>
      <w:r w:rsidRPr="0056749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9F18BF">
        <w:rPr>
          <w:rFonts w:ascii="Angsana New" w:hAnsi="Angsana New"/>
          <w:sz w:val="28"/>
          <w:szCs w:val="28"/>
          <w:cs/>
        </w:rPr>
        <w:t xml:space="preserve"> และ</w:t>
      </w:r>
      <w:r w:rsidRPr="009F18BF">
        <w:rPr>
          <w:rFonts w:ascii="Angsana New" w:hAnsi="Angsana New"/>
          <w:sz w:val="28"/>
          <w:szCs w:val="28"/>
        </w:rPr>
        <w:t xml:space="preserve"> </w:t>
      </w:r>
      <w:r w:rsidR="47F5293E" w:rsidRPr="47F5293E">
        <w:rPr>
          <w:rFonts w:ascii="Angsana New" w:hAnsi="Angsana New"/>
          <w:sz w:val="28"/>
          <w:szCs w:val="28"/>
        </w:rPr>
        <w:t>347.2</w:t>
      </w:r>
      <w:r w:rsidR="00006E12" w:rsidRPr="009F18BF">
        <w:rPr>
          <w:rFonts w:ascii="Angsana New" w:hAnsi="Angsana New"/>
          <w:sz w:val="28"/>
          <w:szCs w:val="28"/>
          <w:cs/>
        </w:rPr>
        <w:t xml:space="preserve"> </w:t>
      </w:r>
      <w:r w:rsidRPr="009F18BF">
        <w:rPr>
          <w:rFonts w:ascii="Angsana New" w:hAnsi="Angsana New"/>
          <w:sz w:val="28"/>
          <w:szCs w:val="28"/>
          <w:cs/>
        </w:rPr>
        <w:t>ล้านบาท ตามลำดับ)</w:t>
      </w:r>
    </w:p>
    <w:p w14:paraId="701ACD31" w14:textId="77777777" w:rsidR="00F356E5" w:rsidRPr="00DE07D5" w:rsidRDefault="00F356E5" w:rsidP="0049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100" w:lineRule="atLeast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CABE6BF" w14:textId="2AD8F0FF" w:rsidR="00FD6268" w:rsidRDefault="00F356E5" w:rsidP="00AC4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85"/>
        <w:jc w:val="thaiDistribute"/>
        <w:rPr>
          <w:rFonts w:ascii="Angsana New" w:hAnsi="Angsana New"/>
          <w:sz w:val="28"/>
          <w:szCs w:val="28"/>
        </w:rPr>
      </w:pPr>
      <w:r w:rsidRPr="000A6A00">
        <w:rPr>
          <w:rFonts w:ascii="Angsana New" w:hAnsi="Angsana New"/>
          <w:sz w:val="28"/>
          <w:szCs w:val="28"/>
          <w:cs/>
        </w:rPr>
        <w:t xml:space="preserve">ณ </w:t>
      </w:r>
      <w:r w:rsidRPr="00567491">
        <w:rPr>
          <w:rFonts w:ascii="Angsana New" w:hAnsi="Angsana New"/>
          <w:sz w:val="28"/>
          <w:szCs w:val="28"/>
          <w:cs/>
        </w:rPr>
        <w:t xml:space="preserve">วันที่ </w:t>
      </w:r>
      <w:r w:rsidR="00070B39" w:rsidRPr="00567491">
        <w:rPr>
          <w:rFonts w:ascii="Angsana New" w:hAnsi="Angsana New"/>
          <w:sz w:val="28"/>
          <w:szCs w:val="28"/>
        </w:rPr>
        <w:t>31</w:t>
      </w:r>
      <w:r w:rsidRPr="0056749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C49C3" w:rsidRPr="00567491">
        <w:rPr>
          <w:rFonts w:ascii="Angsana New" w:hAnsi="Angsana New"/>
          <w:sz w:val="28"/>
          <w:szCs w:val="28"/>
        </w:rPr>
        <w:t>2567</w:t>
      </w:r>
      <w:r w:rsidRPr="00567491">
        <w:rPr>
          <w:rFonts w:ascii="Angsana New" w:hAnsi="Angsana New"/>
          <w:sz w:val="28"/>
          <w:szCs w:val="28"/>
          <w:cs/>
        </w:rPr>
        <w:t xml:space="preserve"> และ </w:t>
      </w:r>
      <w:r w:rsidR="00AC49C3" w:rsidRPr="00567491">
        <w:rPr>
          <w:rFonts w:ascii="Angsana New" w:hAnsi="Angsana New"/>
          <w:sz w:val="28"/>
          <w:szCs w:val="28"/>
        </w:rPr>
        <w:t>2566</w:t>
      </w:r>
      <w:r w:rsidRPr="000A6A00">
        <w:rPr>
          <w:rFonts w:ascii="Angsana New" w:hAnsi="Angsana New"/>
          <w:sz w:val="28"/>
          <w:szCs w:val="28"/>
        </w:rPr>
        <w:t xml:space="preserve"> </w:t>
      </w:r>
      <w:r w:rsidRPr="000A6A00">
        <w:rPr>
          <w:rFonts w:ascii="Angsana New" w:hAnsi="Angsana New"/>
          <w:sz w:val="28"/>
          <w:szCs w:val="28"/>
          <w:cs/>
        </w:rPr>
        <w:t>สิ่งปลูกสร้างและเครื่องจักรที่ศูนย์กำจัดกากอุตสาหกรรมมาบตาพุด</w:t>
      </w:r>
      <w:r w:rsidR="00CF2D5C">
        <w:rPr>
          <w:rFonts w:ascii="Angsana New" w:hAnsi="Angsana New"/>
          <w:sz w:val="28"/>
          <w:szCs w:val="28"/>
          <w:cs/>
        </w:rPr>
        <w:t>และที่ดินและอาคาร</w:t>
      </w:r>
      <w:r w:rsidR="000F3B46">
        <w:rPr>
          <w:rFonts w:ascii="Angsana New" w:hAnsi="Angsana New"/>
          <w:sz w:val="28"/>
          <w:szCs w:val="28"/>
          <w:cs/>
        </w:rPr>
        <w:t>ของ</w:t>
      </w:r>
      <w:r w:rsidR="00CF2D5C">
        <w:rPr>
          <w:rFonts w:ascii="Angsana New" w:hAnsi="Angsana New"/>
          <w:sz w:val="28"/>
          <w:szCs w:val="28"/>
          <w:cs/>
        </w:rPr>
        <w:t>สำนักงานใหญ่</w:t>
      </w:r>
      <w:r w:rsidRPr="000A6A00">
        <w:rPr>
          <w:rFonts w:ascii="Angsana New" w:hAnsi="Angsana New"/>
          <w:sz w:val="28"/>
          <w:szCs w:val="28"/>
          <w:cs/>
        </w:rPr>
        <w:t>ของบริษัทได้จดทะเบียนจำนองเพื่อเป็นประกันวงเงิน</w:t>
      </w:r>
      <w:r w:rsidRPr="00494B93">
        <w:rPr>
          <w:rFonts w:ascii="Angsana New" w:hAnsi="Angsana New"/>
          <w:sz w:val="28"/>
          <w:szCs w:val="28"/>
          <w:cs/>
        </w:rPr>
        <w:t>หนังสือค้ำประกันกับธนาคารในประเทศแห่งหนึ่งโดยมีมูลค่าสุทธิตามบัญชีของสินทรัพย์ดังกล่าว</w:t>
      </w:r>
      <w:r w:rsidRPr="00494B93">
        <w:rPr>
          <w:rFonts w:ascii="Angsana New" w:hAnsi="Angsana New"/>
          <w:sz w:val="28"/>
          <w:szCs w:val="28"/>
        </w:rPr>
        <w:t xml:space="preserve"> </w:t>
      </w:r>
      <w:r w:rsidRPr="00494B93">
        <w:rPr>
          <w:rFonts w:ascii="Angsana New" w:hAnsi="Angsana New"/>
          <w:sz w:val="28"/>
          <w:szCs w:val="28"/>
          <w:cs/>
        </w:rPr>
        <w:t>มี</w:t>
      </w:r>
      <w:r w:rsidRPr="00B35418">
        <w:rPr>
          <w:rFonts w:ascii="Angsana New" w:hAnsi="Angsana New"/>
          <w:sz w:val="28"/>
          <w:szCs w:val="28"/>
          <w:cs/>
        </w:rPr>
        <w:t>จำนวนเงินประมาณ</w:t>
      </w:r>
      <w:r w:rsidR="00C70F66" w:rsidRPr="00B35418">
        <w:rPr>
          <w:rFonts w:ascii="Angsana New" w:hAnsi="Angsana New"/>
          <w:sz w:val="28"/>
          <w:szCs w:val="28"/>
        </w:rPr>
        <w:t xml:space="preserve"> </w:t>
      </w:r>
      <w:r w:rsidR="00F1630B" w:rsidRPr="004344D1">
        <w:rPr>
          <w:rFonts w:ascii="Angsana New" w:hAnsi="Angsana New"/>
          <w:sz w:val="28"/>
          <w:szCs w:val="28"/>
        </w:rPr>
        <w:t>9</w:t>
      </w:r>
      <w:r w:rsidR="00AF6820" w:rsidRPr="004344D1">
        <w:rPr>
          <w:rFonts w:ascii="Angsana New" w:hAnsi="Angsana New"/>
          <w:sz w:val="28"/>
          <w:szCs w:val="28"/>
        </w:rPr>
        <w:t>.0</w:t>
      </w:r>
      <w:r w:rsidRPr="004344D1">
        <w:rPr>
          <w:rFonts w:ascii="Angsana New" w:hAnsi="Angsana New"/>
          <w:sz w:val="28"/>
          <w:szCs w:val="28"/>
          <w:cs/>
        </w:rPr>
        <w:t xml:space="preserve"> </w:t>
      </w:r>
      <w:r w:rsidRPr="00567491">
        <w:rPr>
          <w:rFonts w:ascii="Angsana New" w:hAnsi="Angsana New"/>
          <w:sz w:val="28"/>
          <w:szCs w:val="28"/>
          <w:cs/>
        </w:rPr>
        <w:t>ล้านบาท</w:t>
      </w:r>
    </w:p>
    <w:p w14:paraId="0080F236" w14:textId="77777777" w:rsidR="00DE07D5" w:rsidRPr="00DE07D5" w:rsidRDefault="00DE07D5" w:rsidP="00AC4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85"/>
        <w:jc w:val="thaiDistribute"/>
        <w:rPr>
          <w:rFonts w:ascii="Angsana New" w:hAnsi="Angsana New"/>
          <w:sz w:val="16"/>
          <w:szCs w:val="16"/>
        </w:rPr>
      </w:pPr>
    </w:p>
    <w:p w14:paraId="2D381070" w14:textId="63943DBE" w:rsidR="00DE07D5" w:rsidRDefault="00DE07D5" w:rsidP="00AC4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8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จากการที่</w:t>
      </w:r>
      <w:r w:rsidRPr="00DE07D5">
        <w:rPr>
          <w:rFonts w:ascii="Angsana New" w:hAnsi="Angsana New"/>
          <w:sz w:val="28"/>
          <w:szCs w:val="28"/>
          <w:cs/>
        </w:rPr>
        <w:t>บริษัท เจนโก้ เมดิคอล จำกัด</w:t>
      </w:r>
      <w:r>
        <w:rPr>
          <w:rFonts w:ascii="Angsana New" w:hAnsi="Angsana New" w:hint="cs"/>
          <w:sz w:val="28"/>
          <w:szCs w:val="28"/>
          <w:cs/>
        </w:rPr>
        <w:t xml:space="preserve"> (บริษัทย่อย) ได้หยุดประกอบกิจการชั่วคราว รวมทั้งที่ดินและอาคารโรงงานบางส่วนของกลุ่มบริษัทเกิดข้อบ่งชี้การด้อยค่า ฝ่ายบริหารได้ประเมินมูลค่าที่ดิน อาคารและอุปกรณ์ โดยใช้ผลงานของประเมินราคาอิสระในการประเมินมูลคค่ายุติธรรมของสินทรัพย์ ทั้งนี้การวัดมูลค่ายุติธรรมดังกล่าวถูกจัดลำดับชั้นอยู่ในระดับที่ </w:t>
      </w:r>
      <w:r>
        <w:rPr>
          <w:rFonts w:ascii="Angsana New" w:hAnsi="Angsana New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 xml:space="preserve">ทั้งนี้กลุ่มบริษัทได้ตั้งค่าเผื่อการด้อยค่าสำหรับปีสิ้นสุดวันที่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 xml:space="preserve"> 2566 </w:t>
      </w:r>
      <w:r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 xml:space="preserve">32.3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 xml:space="preserve">59.7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="00CD5B66">
        <w:rPr>
          <w:rFonts w:ascii="Angsana New" w:hAnsi="Angsana New" w:hint="cs"/>
          <w:sz w:val="28"/>
          <w:szCs w:val="28"/>
          <w:cs/>
        </w:rPr>
        <w:t xml:space="preserve"> ตามลำดับ และในงบการเงินเฉพาะกิจการจำนวน </w:t>
      </w:r>
      <w:r w:rsidR="00CD5B66">
        <w:rPr>
          <w:rFonts w:ascii="Angsana New" w:hAnsi="Angsana New"/>
          <w:sz w:val="28"/>
          <w:szCs w:val="28"/>
        </w:rPr>
        <w:t xml:space="preserve">17.0 </w:t>
      </w:r>
      <w:r w:rsidR="00CD5B66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CD5B66">
        <w:rPr>
          <w:rFonts w:ascii="Angsana New" w:hAnsi="Angsana New"/>
          <w:sz w:val="28"/>
          <w:szCs w:val="28"/>
        </w:rPr>
        <w:t xml:space="preserve">55.0 </w:t>
      </w:r>
      <w:r w:rsidR="00CD5B6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1DAA3989" w14:textId="77777777" w:rsidR="00C97D0D" w:rsidRPr="00CD5B66" w:rsidRDefault="00C97D0D" w:rsidP="00DF1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100" w:lineRule="atLeast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5DEBE43" w14:textId="77777777" w:rsidR="00EC2579" w:rsidRPr="00AF6820" w:rsidRDefault="00EC2579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AF6820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086EF7B1" w14:textId="77777777" w:rsidR="00EC2579" w:rsidRPr="00F765F1" w:rsidRDefault="00EC2579" w:rsidP="00147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100" w:lineRule="atLeast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  <w:r w:rsidRPr="00C97D0D">
        <w:rPr>
          <w:rFonts w:ascii="Angsana New" w:hAnsi="Angsana New"/>
          <w:b/>
          <w:bCs/>
          <w:sz w:val="10"/>
          <w:szCs w:val="10"/>
        </w:rPr>
        <w:tab/>
      </w:r>
    </w:p>
    <w:tbl>
      <w:tblPr>
        <w:tblW w:w="9589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507"/>
        <w:gridCol w:w="992"/>
        <w:gridCol w:w="674"/>
        <w:gridCol w:w="1594"/>
        <w:gridCol w:w="268"/>
        <w:gridCol w:w="1554"/>
      </w:tblGrid>
      <w:tr w:rsidR="00EC2579" w:rsidRPr="00BA126C" w14:paraId="6CF40944" w14:textId="77777777" w:rsidTr="47F5293E">
        <w:trPr>
          <w:trHeight w:hRule="exact" w:val="340"/>
          <w:tblHeader/>
        </w:trPr>
        <w:tc>
          <w:tcPr>
            <w:tcW w:w="4507" w:type="dxa"/>
          </w:tcPr>
          <w:p w14:paraId="1D5FD264" w14:textId="77777777" w:rsidR="00EC2579" w:rsidRPr="00BA126C" w:rsidRDefault="00EC2579" w:rsidP="009F6D24">
            <w:pPr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19244D31" w14:textId="77777777" w:rsidR="00EC2579" w:rsidRPr="00BA126C" w:rsidRDefault="00EC2579" w:rsidP="009F6D24">
            <w:pPr>
              <w:ind w:left="-7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674" w:type="dxa"/>
          </w:tcPr>
          <w:p w14:paraId="644F1F94" w14:textId="77777777" w:rsidR="00EC2579" w:rsidRPr="00BA126C" w:rsidRDefault="00EC2579" w:rsidP="009F6D24">
            <w:pPr>
              <w:ind w:left="-7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</w:tcPr>
          <w:p w14:paraId="46A83C7E" w14:textId="77777777" w:rsidR="00EC2579" w:rsidRPr="00BA126C" w:rsidRDefault="00EC2579" w:rsidP="009F6D24">
            <w:pPr>
              <w:ind w:left="-72" w:right="-79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2579" w:rsidRPr="00BA126C" w14:paraId="2109A666" w14:textId="77777777" w:rsidTr="47F5293E">
        <w:trPr>
          <w:trHeight w:hRule="exact" w:val="340"/>
          <w:tblHeader/>
        </w:trPr>
        <w:tc>
          <w:tcPr>
            <w:tcW w:w="4507" w:type="dxa"/>
          </w:tcPr>
          <w:p w14:paraId="27F67B3C" w14:textId="77777777" w:rsidR="00EC2579" w:rsidRPr="00BA126C" w:rsidRDefault="00EC2579" w:rsidP="009F6D24">
            <w:pPr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3271F007" w14:textId="77777777" w:rsidR="00EC2579" w:rsidRPr="00BA126C" w:rsidRDefault="00EC2579" w:rsidP="009F6D24">
            <w:pPr>
              <w:ind w:left="-7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674" w:type="dxa"/>
          </w:tcPr>
          <w:p w14:paraId="115D8599" w14:textId="77777777" w:rsidR="00EC2579" w:rsidRPr="00BA126C" w:rsidRDefault="00EC2579" w:rsidP="009F6D24">
            <w:pPr>
              <w:ind w:left="-7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</w:tcPr>
          <w:p w14:paraId="45C6D034" w14:textId="77777777" w:rsidR="00EC2579" w:rsidRDefault="00EC2579" w:rsidP="00F14F12">
            <w:pPr>
              <w:ind w:left="-72" w:right="-10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2579" w:rsidRPr="00BA126C" w14:paraId="44939CB5" w14:textId="77777777" w:rsidTr="47F5293E">
        <w:trPr>
          <w:trHeight w:hRule="exact" w:val="340"/>
          <w:tblHeader/>
        </w:trPr>
        <w:tc>
          <w:tcPr>
            <w:tcW w:w="4507" w:type="dxa"/>
          </w:tcPr>
          <w:p w14:paraId="0084921B" w14:textId="77777777" w:rsidR="00EC2579" w:rsidRDefault="00EC2579" w:rsidP="009F6D2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75DE10E" w14:textId="77777777" w:rsidR="00EC2579" w:rsidRPr="00BA126C" w:rsidRDefault="00EC2579" w:rsidP="009F6D24">
            <w:pPr>
              <w:ind w:left="-7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674" w:type="dxa"/>
          </w:tcPr>
          <w:p w14:paraId="70878C91" w14:textId="77777777" w:rsidR="00EC2579" w:rsidRPr="00BA126C" w:rsidRDefault="00EC2579" w:rsidP="009F6D24">
            <w:pPr>
              <w:ind w:left="-7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6650AFC9" w14:textId="3658868E" w:rsidR="00EC2579" w:rsidRPr="00B34987" w:rsidRDefault="47F5293E" w:rsidP="47F5293E">
            <w:pPr>
              <w:pStyle w:val="a3"/>
              <w:ind w:right="-72"/>
              <w:jc w:val="center"/>
              <w:rPr>
                <w:rFonts w:ascii="Angsana New" w:eastAsia="Cordia New" w:hAnsi="Angsana New" w:cs="Angsana New"/>
                <w:highlight w:val="yellow"/>
              </w:rPr>
            </w:pPr>
            <w:r w:rsidRPr="00194629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268" w:type="dxa"/>
          </w:tcPr>
          <w:p w14:paraId="35062C13" w14:textId="77777777" w:rsidR="00EC2579" w:rsidRPr="00BA126C" w:rsidRDefault="00EC2579" w:rsidP="009F6D24">
            <w:pPr>
              <w:ind w:left="-7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4900DF4D" w14:textId="6ABA50BB" w:rsidR="00EC2579" w:rsidRPr="00681436" w:rsidRDefault="47F5293E" w:rsidP="009F6D24">
            <w:pPr>
              <w:pStyle w:val="a3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47F5293E">
              <w:rPr>
                <w:rFonts w:ascii="Angsana New" w:hAnsi="Angsana New" w:cs="Angsana New"/>
                <w:lang w:val="en-GB"/>
              </w:rPr>
              <w:t>2566</w:t>
            </w:r>
          </w:p>
        </w:tc>
      </w:tr>
      <w:tr w:rsidR="004B4EAF" w:rsidRPr="00BA126C" w14:paraId="39466EE9" w14:textId="77777777" w:rsidTr="47F5293E">
        <w:trPr>
          <w:trHeight w:hRule="exact" w:val="793"/>
        </w:trPr>
        <w:tc>
          <w:tcPr>
            <w:tcW w:w="4507" w:type="dxa"/>
          </w:tcPr>
          <w:p w14:paraId="1677C235" w14:textId="77777777" w:rsidR="004B4EAF" w:rsidRPr="00D6660E" w:rsidRDefault="004B4EAF" w:rsidP="004B4EAF">
            <w:pPr>
              <w:tabs>
                <w:tab w:val="left" w:pos="743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 (ขาดทุน) เบ็ดเสร็จอื่น</w:t>
            </w:r>
          </w:p>
        </w:tc>
        <w:tc>
          <w:tcPr>
            <w:tcW w:w="992" w:type="dxa"/>
          </w:tcPr>
          <w:p w14:paraId="6538E8BC" w14:textId="77777777" w:rsidR="004B4EAF" w:rsidRPr="00BA126C" w:rsidRDefault="004B4EAF" w:rsidP="004B4EAF">
            <w:pPr>
              <w:tabs>
                <w:tab w:val="clear" w:pos="227"/>
                <w:tab w:val="left" w:pos="238"/>
              </w:tabs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</w:tcPr>
          <w:p w14:paraId="04684296" w14:textId="77777777" w:rsidR="004B4EAF" w:rsidRPr="00BA126C" w:rsidRDefault="004B4EAF" w:rsidP="004B4EAF">
            <w:pPr>
              <w:tabs>
                <w:tab w:val="clear" w:pos="227"/>
                <w:tab w:val="left" w:pos="238"/>
              </w:tabs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3A2E6" w14:textId="5E00EA97" w:rsidR="004B4EAF" w:rsidRPr="00194629" w:rsidRDefault="00194629" w:rsidP="004B4EAF">
            <w:pPr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62,530</w:t>
            </w:r>
          </w:p>
        </w:tc>
        <w:tc>
          <w:tcPr>
            <w:tcW w:w="268" w:type="dxa"/>
            <w:vAlign w:val="bottom"/>
          </w:tcPr>
          <w:p w14:paraId="7EA3F9A6" w14:textId="77777777" w:rsidR="004B4EAF" w:rsidRPr="00BA126C" w:rsidRDefault="004B4EAF" w:rsidP="004B4EAF">
            <w:pPr>
              <w:tabs>
                <w:tab w:val="clear" w:pos="227"/>
                <w:tab w:val="left" w:pos="238"/>
              </w:tabs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C03B4" w14:textId="680E110B" w:rsidR="004B4EAF" w:rsidRPr="00BA126C" w:rsidRDefault="47F5293E" w:rsidP="47F5293E">
            <w:pPr>
              <w:jc w:val="right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eastAsia="Cordia New" w:hAnsi="Angsana New"/>
                <w:sz w:val="28"/>
                <w:szCs w:val="28"/>
                <w:lang w:val="en-GB"/>
              </w:rPr>
              <w:t>43,474</w:t>
            </w:r>
          </w:p>
        </w:tc>
      </w:tr>
    </w:tbl>
    <w:p w14:paraId="77B4D769" w14:textId="77777777" w:rsidR="00890271" w:rsidRDefault="00890271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666D572D" w14:textId="77777777" w:rsidR="00CD5B66" w:rsidRDefault="00CD5B66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67F348D0" w14:textId="77777777" w:rsidR="00CD5B66" w:rsidRDefault="00CD5B66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7A44DD90" w14:textId="77777777" w:rsidR="00CD5B66" w:rsidRDefault="00CD5B66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5144F552" w14:textId="77777777" w:rsidR="00CD5B66" w:rsidRDefault="00CD5B66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3529FBDF" w14:textId="77777777" w:rsidR="00CD5B66" w:rsidRDefault="00CD5B66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598D2D0C" w14:textId="77777777" w:rsidR="00CD5B66" w:rsidRDefault="00CD5B66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3CA59076" w14:textId="77777777" w:rsidR="00CD5B66" w:rsidRDefault="00CD5B66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479ABF78" w14:textId="77777777" w:rsidR="00CD5B66" w:rsidRPr="00CD5B66" w:rsidRDefault="00CD5B66" w:rsidP="00EC2579">
      <w:pPr>
        <w:tabs>
          <w:tab w:val="clear" w:pos="680"/>
        </w:tabs>
        <w:jc w:val="thaiDistribute"/>
        <w:rPr>
          <w:rFonts w:ascii="Angsana New" w:hAnsi="Angsana New"/>
          <w:sz w:val="16"/>
          <w:szCs w:val="16"/>
        </w:rPr>
      </w:pPr>
    </w:p>
    <w:p w14:paraId="4434B9F3" w14:textId="24E81D32" w:rsidR="00EC2579" w:rsidRDefault="00EC2579" w:rsidP="00EC2579">
      <w:pPr>
        <w:tabs>
          <w:tab w:val="clear" w:pos="680"/>
        </w:tabs>
        <w:jc w:val="thaiDistribute"/>
        <w:rPr>
          <w:rFonts w:ascii="Angsana New" w:eastAsia="Map Symbols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>เงินลงทุนในตราสารทุนที่วัดมูลค่าด้วยมูลค่ายุติธรรมผ่านกำไร (ขาดทุน) เบ็ดเสร็จอื่น</w:t>
      </w:r>
      <w:r>
        <w:rPr>
          <w:rFonts w:ascii="Angsana New" w:eastAsia="Map Symbols" w:hAnsi="Angsana New"/>
          <w:sz w:val="28"/>
          <w:szCs w:val="28"/>
          <w:cs/>
        </w:rPr>
        <w:t xml:space="preserve"> </w:t>
      </w:r>
      <w:r w:rsidRPr="000C65DD">
        <w:rPr>
          <w:rFonts w:ascii="Angsana New" w:eastAsia="Map Symbols" w:hAnsi="Angsana New"/>
          <w:sz w:val="28"/>
          <w:szCs w:val="28"/>
          <w:cs/>
        </w:rPr>
        <w:t xml:space="preserve">ณ วันที่ </w:t>
      </w:r>
      <w:r w:rsidRPr="000C65DD">
        <w:rPr>
          <w:rFonts w:ascii="Angsana New" w:eastAsia="Map Symbols" w:hAnsi="Angsana New"/>
          <w:sz w:val="28"/>
          <w:szCs w:val="28"/>
        </w:rPr>
        <w:t xml:space="preserve">31 </w:t>
      </w:r>
      <w:r w:rsidRPr="000C65DD">
        <w:rPr>
          <w:rFonts w:ascii="Angsana New" w:eastAsia="Map Symbols" w:hAnsi="Angsana New"/>
          <w:sz w:val="28"/>
          <w:szCs w:val="28"/>
          <w:cs/>
        </w:rPr>
        <w:t xml:space="preserve">ธันวาคม </w:t>
      </w:r>
      <w:r>
        <w:rPr>
          <w:rFonts w:ascii="Angsana New" w:eastAsia="Map Symbols" w:hAnsi="Angsana New"/>
          <w:sz w:val="28"/>
          <w:szCs w:val="28"/>
        </w:rPr>
        <w:t xml:space="preserve">2567 </w:t>
      </w:r>
      <w:r>
        <w:rPr>
          <w:rFonts w:ascii="Angsana New" w:eastAsia="Map Symbols" w:hAnsi="Angsana New"/>
          <w:sz w:val="28"/>
          <w:szCs w:val="28"/>
          <w:cs/>
        </w:rPr>
        <w:t xml:space="preserve">และ </w:t>
      </w:r>
      <w:r>
        <w:rPr>
          <w:rFonts w:ascii="Angsana New" w:eastAsia="Map Symbols" w:hAnsi="Angsana New"/>
          <w:sz w:val="28"/>
          <w:szCs w:val="28"/>
        </w:rPr>
        <w:t>2566</w:t>
      </w:r>
      <w:r w:rsidR="00194629">
        <w:rPr>
          <w:rFonts w:ascii="Angsana New" w:eastAsia="Map Symbols" w:hAnsi="Angsana New"/>
          <w:sz w:val="28"/>
          <w:szCs w:val="28"/>
        </w:rPr>
        <w:t xml:space="preserve"> </w:t>
      </w:r>
      <w:r w:rsidRPr="000C65DD">
        <w:rPr>
          <w:rFonts w:ascii="Angsana New" w:eastAsia="Map Symbols" w:hAnsi="Angsana New"/>
          <w:sz w:val="28"/>
          <w:szCs w:val="28"/>
          <w:cs/>
        </w:rPr>
        <w:t>มีรายละเอียด</w:t>
      </w:r>
      <w:r w:rsidRPr="00D71B98">
        <w:rPr>
          <w:rFonts w:ascii="Angsana New" w:eastAsia="Map Symbols" w:hAnsi="Angsana New"/>
          <w:sz w:val="28"/>
          <w:szCs w:val="28"/>
          <w:cs/>
        </w:rPr>
        <w:t>ดังนี้</w:t>
      </w:r>
    </w:p>
    <w:p w14:paraId="7FD0FEBF" w14:textId="77777777" w:rsidR="00CD5B66" w:rsidRPr="00CD5B66" w:rsidRDefault="00CD5B66" w:rsidP="00EC2579">
      <w:pPr>
        <w:tabs>
          <w:tab w:val="clear" w:pos="680"/>
        </w:tabs>
        <w:jc w:val="thaiDistribute"/>
        <w:rPr>
          <w:rFonts w:ascii="Angsana New" w:eastAsia="Map Symbols" w:hAnsi="Angsana New"/>
          <w:sz w:val="8"/>
          <w:szCs w:val="8"/>
        </w:rPr>
      </w:pPr>
    </w:p>
    <w:tbl>
      <w:tblPr>
        <w:tblW w:w="9589" w:type="dxa"/>
        <w:tblInd w:w="-4" w:type="dxa"/>
        <w:tblLook w:val="04A0" w:firstRow="1" w:lastRow="0" w:firstColumn="1" w:lastColumn="0" w:noHBand="0" w:noVBand="1"/>
      </w:tblPr>
      <w:tblGrid>
        <w:gridCol w:w="6173"/>
        <w:gridCol w:w="1624"/>
        <w:gridCol w:w="238"/>
        <w:gridCol w:w="1554"/>
      </w:tblGrid>
      <w:tr w:rsidR="00EC2579" w:rsidRPr="00005846" w14:paraId="019B8A8C" w14:textId="77777777" w:rsidTr="006376C2">
        <w:trPr>
          <w:trHeight w:hRule="exact" w:val="397"/>
          <w:tblHeader/>
        </w:trPr>
        <w:tc>
          <w:tcPr>
            <w:tcW w:w="6173" w:type="dxa"/>
          </w:tcPr>
          <w:p w14:paraId="42D3B307" w14:textId="77777777" w:rsidR="00EC2579" w:rsidRPr="00005846" w:rsidRDefault="00EC2579" w:rsidP="009F6D24">
            <w:pPr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</w:tcPr>
          <w:p w14:paraId="24450F1B" w14:textId="77777777" w:rsidR="00EC2579" w:rsidRPr="002956BD" w:rsidRDefault="00EC2579" w:rsidP="009F6D24">
            <w:pPr>
              <w:ind w:left="-72" w:right="-79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956BD">
              <w:rPr>
                <w:rFonts w:ascii="Angsana New" w:eastAsia="Cordi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C2579" w:rsidRPr="00005846" w14:paraId="024963BC" w14:textId="77777777" w:rsidTr="006376C2">
        <w:trPr>
          <w:trHeight w:hRule="exact" w:val="397"/>
          <w:tblHeader/>
        </w:trPr>
        <w:tc>
          <w:tcPr>
            <w:tcW w:w="6173" w:type="dxa"/>
          </w:tcPr>
          <w:p w14:paraId="4A6AD2C8" w14:textId="77777777" w:rsidR="00EC2579" w:rsidRPr="00005846" w:rsidRDefault="00EC2579" w:rsidP="009F6D24">
            <w:pPr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</w:tcPr>
          <w:p w14:paraId="2BB5A4EA" w14:textId="77777777" w:rsidR="00EC2579" w:rsidRDefault="00EC2579" w:rsidP="009F6D24">
            <w:pPr>
              <w:ind w:left="-72" w:right="-79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07544" w:rsidRPr="00005846" w14:paraId="5A83F65E" w14:textId="77777777" w:rsidTr="006376C2">
        <w:trPr>
          <w:trHeight w:hRule="exact" w:val="397"/>
          <w:tblHeader/>
        </w:trPr>
        <w:tc>
          <w:tcPr>
            <w:tcW w:w="6173" w:type="dxa"/>
          </w:tcPr>
          <w:p w14:paraId="3782E8BE" w14:textId="77777777" w:rsidR="00307544" w:rsidRPr="00005846" w:rsidRDefault="00307544" w:rsidP="00307544">
            <w:pPr>
              <w:jc w:val="thaiDistribute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1D078536" w14:textId="0F208181" w:rsidR="00307544" w:rsidRPr="00B34987" w:rsidRDefault="47F5293E" w:rsidP="47F5293E">
            <w:pPr>
              <w:pStyle w:val="a3"/>
              <w:ind w:right="-72"/>
              <w:jc w:val="center"/>
              <w:rPr>
                <w:rFonts w:ascii="Angsana New" w:hAnsi="Angsana New" w:cs="Angsana New"/>
                <w:highlight w:val="yellow"/>
                <w:lang w:val="en-GB"/>
              </w:rPr>
            </w:pPr>
            <w:r w:rsidRPr="00194629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567AD06" w14:textId="77777777" w:rsidR="00307544" w:rsidRPr="00BA126C" w:rsidRDefault="00307544" w:rsidP="00307544">
            <w:pPr>
              <w:ind w:left="-7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0668AAEF" w14:textId="330C1DDB" w:rsidR="00307544" w:rsidRPr="00681436" w:rsidRDefault="47F5293E" w:rsidP="00307544">
            <w:pPr>
              <w:pStyle w:val="a3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47F5293E">
              <w:rPr>
                <w:rFonts w:ascii="Angsana New" w:hAnsi="Angsana New" w:cs="Angsana New"/>
                <w:lang w:val="en-GB"/>
              </w:rPr>
              <w:t>2566</w:t>
            </w:r>
          </w:p>
        </w:tc>
      </w:tr>
      <w:tr w:rsidR="00307544" w:rsidRPr="00005846" w14:paraId="4A1ABBE5" w14:textId="77777777" w:rsidTr="47F5293E">
        <w:trPr>
          <w:trHeight w:hRule="exact" w:val="825"/>
        </w:trPr>
        <w:tc>
          <w:tcPr>
            <w:tcW w:w="6173" w:type="dxa"/>
          </w:tcPr>
          <w:p w14:paraId="1A4B64EA" w14:textId="77777777" w:rsidR="00307544" w:rsidRPr="00005846" w:rsidRDefault="00307544" w:rsidP="00307544">
            <w:pPr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 (ขาดทุน) เบ็ดเสร็จอื่น</w:t>
            </w: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EF78BE9" w14:textId="77777777" w:rsidR="00307544" w:rsidRPr="000D1616" w:rsidRDefault="00307544" w:rsidP="00307544">
            <w:pPr>
              <w:jc w:val="thaiDistribute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8" w:type="dxa"/>
          </w:tcPr>
          <w:p w14:paraId="18EA9311" w14:textId="77777777" w:rsidR="00307544" w:rsidRPr="00005846" w:rsidRDefault="00307544" w:rsidP="00307544">
            <w:pPr>
              <w:jc w:val="thaiDistribute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4" w:type="dxa"/>
          </w:tcPr>
          <w:p w14:paraId="34EDF4D2" w14:textId="77777777" w:rsidR="00307544" w:rsidRPr="00515720" w:rsidRDefault="00307544" w:rsidP="00307544">
            <w:pPr>
              <w:jc w:val="thaiDistribute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307544" w:rsidRPr="00005846" w14:paraId="5A7D5786" w14:textId="77777777" w:rsidTr="47F5293E">
        <w:trPr>
          <w:trHeight w:hRule="exact" w:val="397"/>
        </w:trPr>
        <w:tc>
          <w:tcPr>
            <w:tcW w:w="6173" w:type="dxa"/>
          </w:tcPr>
          <w:p w14:paraId="10A2FD43" w14:textId="77777777" w:rsidR="00307544" w:rsidRPr="00005846" w:rsidRDefault="00307544" w:rsidP="00307544">
            <w:pPr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 xml:space="preserve">      ตราสารทุน</w:t>
            </w:r>
            <w:r w:rsidRPr="002755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624" w:type="dxa"/>
          </w:tcPr>
          <w:p w14:paraId="078B1F7D" w14:textId="77777777" w:rsidR="00307544" w:rsidRPr="00005846" w:rsidRDefault="00307544" w:rsidP="00307544">
            <w:pPr>
              <w:jc w:val="thaiDistribute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2321E1" w14:textId="77777777" w:rsidR="00307544" w:rsidRPr="00005846" w:rsidRDefault="00307544" w:rsidP="00307544">
            <w:pPr>
              <w:jc w:val="thaiDistribute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4" w:type="dxa"/>
          </w:tcPr>
          <w:p w14:paraId="367FEE38" w14:textId="77777777" w:rsidR="00307544" w:rsidRPr="00515720" w:rsidRDefault="00307544" w:rsidP="00307544">
            <w:pPr>
              <w:jc w:val="center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006E12" w:rsidRPr="00005846" w14:paraId="1DC23A07" w14:textId="77777777" w:rsidTr="47F5293E">
        <w:trPr>
          <w:trHeight w:hRule="exact" w:val="397"/>
        </w:trPr>
        <w:tc>
          <w:tcPr>
            <w:tcW w:w="6173" w:type="dxa"/>
          </w:tcPr>
          <w:p w14:paraId="7FDACECB" w14:textId="77777777" w:rsidR="00006E12" w:rsidRPr="00AA5D02" w:rsidRDefault="00006E12" w:rsidP="00006E12">
            <w:pPr>
              <w:ind w:left="284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075B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</w:t>
            </w:r>
            <w:r w:rsidRPr="00F075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วันต้นปี</w:t>
            </w:r>
          </w:p>
        </w:tc>
        <w:tc>
          <w:tcPr>
            <w:tcW w:w="1624" w:type="dxa"/>
            <w:vAlign w:val="bottom"/>
          </w:tcPr>
          <w:p w14:paraId="19A40925" w14:textId="0014D70C" w:rsidR="00006E12" w:rsidRPr="00227B71" w:rsidRDefault="00194629" w:rsidP="00006E12">
            <w:pPr>
              <w:tabs>
                <w:tab w:val="clear" w:pos="227"/>
                <w:tab w:val="left" w:pos="238"/>
              </w:tabs>
              <w:jc w:val="right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6"/>
                <w:sz w:val="28"/>
                <w:szCs w:val="28"/>
              </w:rPr>
              <w:t>43,474</w:t>
            </w:r>
          </w:p>
        </w:tc>
        <w:tc>
          <w:tcPr>
            <w:tcW w:w="238" w:type="dxa"/>
          </w:tcPr>
          <w:p w14:paraId="4891A4E6" w14:textId="77777777" w:rsidR="00006E12" w:rsidRPr="00005846" w:rsidRDefault="00006E12" w:rsidP="00006E12">
            <w:pPr>
              <w:jc w:val="center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40D78129" w14:textId="77777777" w:rsidR="47F5293E" w:rsidRDefault="47F5293E" w:rsidP="47F5293E">
            <w:pPr>
              <w:tabs>
                <w:tab w:val="clear" w:pos="227"/>
                <w:tab w:val="left" w:pos="238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47F5293E">
              <w:rPr>
                <w:rFonts w:ascii="Angsana New" w:eastAsia="Calibri" w:hAnsi="Angsana New"/>
                <w:sz w:val="28"/>
                <w:szCs w:val="28"/>
              </w:rPr>
              <w:t>37,166</w:t>
            </w:r>
          </w:p>
        </w:tc>
      </w:tr>
      <w:tr w:rsidR="00006E12" w:rsidRPr="00005846" w14:paraId="3C8DEC67" w14:textId="77777777" w:rsidTr="47F5293E">
        <w:trPr>
          <w:trHeight w:hRule="exact" w:val="397"/>
        </w:trPr>
        <w:tc>
          <w:tcPr>
            <w:tcW w:w="6173" w:type="dxa"/>
          </w:tcPr>
          <w:p w14:paraId="3A8123F1" w14:textId="77777777" w:rsidR="00006E12" w:rsidRPr="00AA5D02" w:rsidRDefault="00006E12" w:rsidP="00006E12">
            <w:pPr>
              <w:ind w:left="284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075B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ซื้อเพิ่มในปี</w:t>
            </w:r>
          </w:p>
        </w:tc>
        <w:tc>
          <w:tcPr>
            <w:tcW w:w="1624" w:type="dxa"/>
            <w:vAlign w:val="bottom"/>
          </w:tcPr>
          <w:p w14:paraId="264158DB" w14:textId="773C02B2" w:rsidR="00006E12" w:rsidRPr="00227B71" w:rsidRDefault="00194629" w:rsidP="00006E12">
            <w:pPr>
              <w:tabs>
                <w:tab w:val="clear" w:pos="227"/>
                <w:tab w:val="left" w:pos="238"/>
              </w:tabs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6"/>
                <w:sz w:val="28"/>
                <w:szCs w:val="28"/>
              </w:rPr>
              <w:t>5,600</w:t>
            </w:r>
          </w:p>
        </w:tc>
        <w:tc>
          <w:tcPr>
            <w:tcW w:w="238" w:type="dxa"/>
          </w:tcPr>
          <w:p w14:paraId="18643AC4" w14:textId="77777777" w:rsidR="00006E12" w:rsidRPr="00005846" w:rsidRDefault="00006E12" w:rsidP="00006E12">
            <w:pPr>
              <w:jc w:val="center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169819BA" w14:textId="77777777" w:rsidR="47F5293E" w:rsidRDefault="47F5293E" w:rsidP="47F5293E">
            <w:pPr>
              <w:tabs>
                <w:tab w:val="clear" w:pos="227"/>
                <w:tab w:val="left" w:pos="238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47F5293E">
              <w:rPr>
                <w:rFonts w:ascii="Angsana New" w:eastAsia="Calibri" w:hAnsi="Angsana New"/>
                <w:sz w:val="28"/>
                <w:szCs w:val="28"/>
              </w:rPr>
              <w:t>20,000</w:t>
            </w:r>
          </w:p>
        </w:tc>
      </w:tr>
      <w:tr w:rsidR="00194629" w:rsidRPr="00005846" w14:paraId="4B063A71" w14:textId="77777777" w:rsidTr="47F5293E">
        <w:trPr>
          <w:trHeight w:hRule="exact" w:val="397"/>
        </w:trPr>
        <w:tc>
          <w:tcPr>
            <w:tcW w:w="6173" w:type="dxa"/>
          </w:tcPr>
          <w:p w14:paraId="02DF5F4C" w14:textId="77777777" w:rsidR="00194629" w:rsidRPr="00AA5D02" w:rsidRDefault="00194629" w:rsidP="00194629">
            <w:pPr>
              <w:ind w:left="284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075B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089D41E" w14:textId="2246EF59" w:rsidR="00194629" w:rsidRPr="00227B71" w:rsidRDefault="00194629" w:rsidP="00194629">
            <w:pPr>
              <w:jc w:val="right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6"/>
                <w:sz w:val="28"/>
                <w:szCs w:val="28"/>
              </w:rPr>
              <w:t>13,456</w:t>
            </w:r>
          </w:p>
        </w:tc>
        <w:tc>
          <w:tcPr>
            <w:tcW w:w="238" w:type="dxa"/>
            <w:vAlign w:val="bottom"/>
          </w:tcPr>
          <w:p w14:paraId="71AB3246" w14:textId="77777777" w:rsidR="00194629" w:rsidRPr="00005846" w:rsidRDefault="00194629" w:rsidP="00194629">
            <w:pPr>
              <w:jc w:val="right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E07E446" w14:textId="77777777" w:rsidR="00194629" w:rsidRDefault="00194629" w:rsidP="00194629">
            <w:pPr>
              <w:ind w:right="-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47F5293E">
              <w:rPr>
                <w:rFonts w:ascii="Angsana New" w:eastAsia="Calibri" w:hAnsi="Angsana New"/>
                <w:sz w:val="28"/>
                <w:szCs w:val="28"/>
              </w:rPr>
              <w:t>(13,692)</w:t>
            </w:r>
          </w:p>
        </w:tc>
      </w:tr>
      <w:tr w:rsidR="00194629" w:rsidRPr="00005846" w14:paraId="00D3B36F" w14:textId="77777777" w:rsidTr="47F5293E">
        <w:trPr>
          <w:trHeight w:hRule="exact" w:val="397"/>
        </w:trPr>
        <w:tc>
          <w:tcPr>
            <w:tcW w:w="6173" w:type="dxa"/>
          </w:tcPr>
          <w:p w14:paraId="15604272" w14:textId="77777777" w:rsidR="00194629" w:rsidRPr="00AA5D02" w:rsidRDefault="00194629" w:rsidP="00194629">
            <w:pPr>
              <w:ind w:left="284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075B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</w:t>
            </w:r>
            <w:r w:rsidRPr="00F075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3FE46" w14:textId="43174D40" w:rsidR="00194629" w:rsidRPr="00227B71" w:rsidRDefault="00194629" w:rsidP="00194629">
            <w:pPr>
              <w:jc w:val="right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6"/>
                <w:sz w:val="28"/>
                <w:szCs w:val="28"/>
              </w:rPr>
              <w:t>62,530</w:t>
            </w:r>
          </w:p>
        </w:tc>
        <w:tc>
          <w:tcPr>
            <w:tcW w:w="238" w:type="dxa"/>
          </w:tcPr>
          <w:p w14:paraId="2A2A2677" w14:textId="77777777" w:rsidR="00194629" w:rsidRPr="00005846" w:rsidRDefault="00194629" w:rsidP="00194629">
            <w:pPr>
              <w:jc w:val="thaiDistribute"/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E8857" w14:textId="77777777" w:rsidR="00194629" w:rsidRDefault="00194629" w:rsidP="0019462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47F5293E">
              <w:rPr>
                <w:rFonts w:ascii="Angsana New" w:eastAsia="Calibri" w:hAnsi="Angsana New"/>
                <w:sz w:val="28"/>
                <w:szCs w:val="28"/>
              </w:rPr>
              <w:t>43,474</w:t>
            </w:r>
          </w:p>
        </w:tc>
      </w:tr>
    </w:tbl>
    <w:p w14:paraId="34229192" w14:textId="77777777" w:rsidR="00EC2579" w:rsidRPr="00CD5B66" w:rsidRDefault="00EC2579" w:rsidP="00D3249B">
      <w:pPr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E586B41" w14:textId="77777777" w:rsidR="00AC1810" w:rsidRPr="00901483" w:rsidRDefault="00AC1810" w:rsidP="007E2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Map Symbols" w:hAnsi="Angsana New"/>
          <w:b/>
          <w:bCs/>
          <w:sz w:val="28"/>
          <w:szCs w:val="28"/>
        </w:rPr>
      </w:pPr>
      <w:r w:rsidRPr="00901483">
        <w:rPr>
          <w:rFonts w:ascii="Angsana New" w:eastAsia="Map Symbols" w:hAnsi="Angsana New" w:hint="cs"/>
          <w:b/>
          <w:bCs/>
          <w:sz w:val="28"/>
          <w:szCs w:val="28"/>
          <w:cs/>
        </w:rPr>
        <w:t>มูลค่ายุติธรรม</w:t>
      </w:r>
    </w:p>
    <w:p w14:paraId="4D515F16" w14:textId="77777777" w:rsidR="00AC1810" w:rsidRPr="00CD5B66" w:rsidRDefault="00AC1810" w:rsidP="007E29B4">
      <w:pPr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B78339D" w14:textId="77777777" w:rsidR="00AC1810" w:rsidRDefault="00AC1810" w:rsidP="007E2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901483">
        <w:rPr>
          <w:rFonts w:ascii="Angsana New" w:eastAsia="Map Symbols" w:hAnsi="Angsana New"/>
          <w:sz w:val="28"/>
          <w:szCs w:val="28"/>
          <w:cs/>
        </w:rPr>
        <w:t>การวัดมูลค่ายุติธรรม</w:t>
      </w:r>
      <w:r w:rsidRPr="00901483">
        <w:rPr>
          <w:rFonts w:ascii="Angsana New" w:eastAsia="Map Symbols" w:hAnsi="Angsana New" w:hint="cs"/>
          <w:sz w:val="28"/>
          <w:szCs w:val="28"/>
          <w:cs/>
        </w:rPr>
        <w:t>ของเงินลงทุนใน</w:t>
      </w:r>
      <w:r>
        <w:rPr>
          <w:rFonts w:ascii="Angsana New" w:eastAsia="Map Symbols" w:hAnsi="Angsana New" w:hint="cs"/>
          <w:sz w:val="28"/>
          <w:szCs w:val="28"/>
          <w:cs/>
        </w:rPr>
        <w:t>ตราสารทุน</w:t>
      </w:r>
      <w:r w:rsidRPr="00901483">
        <w:rPr>
          <w:rFonts w:ascii="Angsana New" w:eastAsia="Map Symbols" w:hAnsi="Angsana New" w:hint="cs"/>
          <w:sz w:val="28"/>
          <w:szCs w:val="28"/>
          <w:cs/>
        </w:rPr>
        <w:t xml:space="preserve">ถูกจัดลำดับชั้น การวัดมูลค่ายุติธรรมอยู่ในระดับที่ </w:t>
      </w:r>
      <w:r>
        <w:rPr>
          <w:rFonts w:ascii="Angsana New" w:eastAsia="Map Symbols" w:hAnsi="Angsana New"/>
          <w:sz w:val="28"/>
          <w:szCs w:val="28"/>
        </w:rPr>
        <w:t>1</w:t>
      </w:r>
      <w:r w:rsidRPr="00901483">
        <w:rPr>
          <w:rFonts w:ascii="Angsana New" w:eastAsia="Map Symbols" w:hAnsi="Angsana New" w:hint="cs"/>
          <w:sz w:val="28"/>
          <w:szCs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901483">
        <w:rPr>
          <w:rFonts w:ascii="Angsana New" w:eastAsia="Map Symbols" w:hAnsi="Angsana New"/>
          <w:sz w:val="28"/>
          <w:szCs w:val="28"/>
        </w:rPr>
        <w:t xml:space="preserve"> </w:t>
      </w:r>
      <w:r w:rsidRPr="00901483">
        <w:rPr>
          <w:rFonts w:ascii="Angsana New" w:eastAsia="Map Symbols" w:hAnsi="Angsana New" w:hint="cs"/>
          <w:sz w:val="28"/>
          <w:szCs w:val="28"/>
          <w:cs/>
        </w:rPr>
        <w:t>ในระหว่าง</w:t>
      </w:r>
      <w:r w:rsidR="007A6ABD">
        <w:rPr>
          <w:rFonts w:ascii="Angsana New" w:eastAsia="Map Symbols" w:hAnsi="Angsana New" w:hint="cs"/>
          <w:sz w:val="28"/>
          <w:szCs w:val="28"/>
          <w:cs/>
        </w:rPr>
        <w:t>ปี</w:t>
      </w:r>
      <w:r w:rsidRPr="00901483">
        <w:rPr>
          <w:rFonts w:ascii="Angsana New" w:eastAsia="Map Symbols" w:hAnsi="Angsana New" w:hint="cs"/>
          <w:sz w:val="28"/>
          <w:szCs w:val="28"/>
          <w:cs/>
        </w:rPr>
        <w:t>ไม่มีการโอนรายการระหว่างลำดับชั้นของมูลค่ายุติธรรม</w:t>
      </w:r>
    </w:p>
    <w:p w14:paraId="266A105A" w14:textId="77777777" w:rsidR="00FD2D71" w:rsidRPr="00CD5B66" w:rsidRDefault="00FD2D71" w:rsidP="00D706EF">
      <w:pPr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DB025D7" w14:textId="77777777" w:rsidR="00ED1623" w:rsidRPr="009C76CE" w:rsidRDefault="00501175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9C76CE">
        <w:rPr>
          <w:rFonts w:ascii="Angsana New" w:hAnsi="Angsana New"/>
          <w:b/>
          <w:bCs/>
          <w:sz w:val="28"/>
          <w:szCs w:val="28"/>
          <w:cs/>
        </w:rPr>
        <w:t>ต้นทุนในการเตรียมหลุมฝังกลบ</w:t>
      </w:r>
      <w:r w:rsidR="00ED1623" w:rsidRPr="009C76CE">
        <w:rPr>
          <w:rFonts w:ascii="Angsana New" w:hAnsi="Angsana New"/>
          <w:b/>
          <w:bCs/>
          <w:sz w:val="28"/>
          <w:szCs w:val="28"/>
        </w:rPr>
        <w:t>/</w:t>
      </w:r>
      <w:r w:rsidR="00ED1623" w:rsidRPr="009C76CE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ประมาณการหนี้สินการปิดหลุมฝังกลบ</w:t>
      </w:r>
    </w:p>
    <w:p w14:paraId="26D8704C" w14:textId="77777777" w:rsidR="009F18BF" w:rsidRPr="009C76CE" w:rsidRDefault="009F18BF" w:rsidP="009F18BF">
      <w:pPr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872E9CC" w14:textId="7EE9F2B5" w:rsidR="00ED1623" w:rsidRDefault="00ED1623" w:rsidP="00ED1623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9C76CE">
        <w:rPr>
          <w:rFonts w:ascii="Angsana New" w:hAnsi="Angsana New"/>
          <w:b/>
          <w:bCs/>
          <w:sz w:val="28"/>
          <w:szCs w:val="28"/>
        </w:rPr>
        <w:t>1</w:t>
      </w:r>
      <w:r w:rsidR="001E5780" w:rsidRPr="009C76CE">
        <w:rPr>
          <w:rFonts w:ascii="Angsana New" w:hAnsi="Angsana New"/>
          <w:b/>
          <w:bCs/>
          <w:sz w:val="28"/>
          <w:szCs w:val="28"/>
        </w:rPr>
        <w:t>8</w:t>
      </w:r>
      <w:r w:rsidRPr="009C76CE">
        <w:rPr>
          <w:rFonts w:ascii="Angsana New" w:hAnsi="Angsana New"/>
          <w:b/>
          <w:bCs/>
          <w:sz w:val="28"/>
          <w:szCs w:val="28"/>
        </w:rPr>
        <w:t>.1</w:t>
      </w:r>
      <w:r w:rsidRPr="009C76CE">
        <w:rPr>
          <w:rFonts w:ascii="Angsana New" w:hAnsi="Angsana New"/>
          <w:b/>
          <w:bCs/>
          <w:sz w:val="28"/>
          <w:szCs w:val="28"/>
        </w:rPr>
        <w:tab/>
      </w:r>
      <w:r w:rsidRPr="009C76CE">
        <w:rPr>
          <w:rFonts w:ascii="Angsana New" w:hAnsi="Angsana New" w:hint="cs"/>
          <w:b/>
          <w:bCs/>
          <w:sz w:val="16"/>
          <w:szCs w:val="16"/>
          <w:cs/>
        </w:rPr>
        <w:t xml:space="preserve">   </w:t>
      </w:r>
      <w:r w:rsidR="009C76CE">
        <w:rPr>
          <w:rFonts w:ascii="Angsana New" w:hAnsi="Angsana New" w:hint="cs"/>
          <w:b/>
          <w:bCs/>
          <w:sz w:val="16"/>
          <w:szCs w:val="16"/>
          <w:cs/>
        </w:rPr>
        <w:t xml:space="preserve"> </w:t>
      </w:r>
      <w:r w:rsidRPr="009C76CE">
        <w:rPr>
          <w:rFonts w:ascii="Angsana New" w:hAnsi="Angsana New"/>
          <w:b/>
          <w:bCs/>
          <w:sz w:val="28"/>
          <w:szCs w:val="28"/>
          <w:cs/>
        </w:rPr>
        <w:t>ต้นทุนในการเตรียมหลุมฝังกลบ</w:t>
      </w:r>
    </w:p>
    <w:p w14:paraId="23857ED6" w14:textId="77777777" w:rsidR="009F18BF" w:rsidRPr="007478BE" w:rsidRDefault="009F18BF" w:rsidP="00ED1623">
      <w:pPr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659" w:type="dxa"/>
        <w:tblInd w:w="14" w:type="dxa"/>
        <w:tblLayout w:type="fixed"/>
        <w:tblLook w:val="01E0" w:firstRow="1" w:lastRow="1" w:firstColumn="1" w:lastColumn="1" w:noHBand="0" w:noVBand="0"/>
      </w:tblPr>
      <w:tblGrid>
        <w:gridCol w:w="5921"/>
        <w:gridCol w:w="236"/>
        <w:gridCol w:w="1524"/>
        <w:gridCol w:w="350"/>
        <w:gridCol w:w="1614"/>
        <w:gridCol w:w="14"/>
      </w:tblGrid>
      <w:tr w:rsidR="00501175" w:rsidRPr="0092644A" w14:paraId="4A779A41" w14:textId="77777777" w:rsidTr="47F5293E">
        <w:trPr>
          <w:trHeight w:val="20"/>
          <w:tblHeader/>
        </w:trPr>
        <w:tc>
          <w:tcPr>
            <w:tcW w:w="5921" w:type="dxa"/>
          </w:tcPr>
          <w:p w14:paraId="71819804" w14:textId="77777777" w:rsidR="00501175" w:rsidRPr="0092644A" w:rsidRDefault="00501175" w:rsidP="0035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14:paraId="5B5EAB93" w14:textId="77777777" w:rsidR="00501175" w:rsidRPr="0092644A" w:rsidRDefault="00501175" w:rsidP="0035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9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502" w:type="dxa"/>
            <w:gridSpan w:val="4"/>
            <w:tcBorders>
              <w:bottom w:val="single" w:sz="4" w:space="0" w:color="auto"/>
            </w:tcBorders>
          </w:tcPr>
          <w:p w14:paraId="6437508A" w14:textId="77777777" w:rsidR="00501175" w:rsidRPr="0092644A" w:rsidRDefault="00501175" w:rsidP="0035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9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01175" w:rsidRPr="0092644A" w14:paraId="1BFC7239" w14:textId="77777777" w:rsidTr="47F5293E">
        <w:trPr>
          <w:trHeight w:val="20"/>
          <w:tblHeader/>
        </w:trPr>
        <w:tc>
          <w:tcPr>
            <w:tcW w:w="5921" w:type="dxa"/>
          </w:tcPr>
          <w:p w14:paraId="73A2C048" w14:textId="77777777" w:rsidR="00501175" w:rsidRPr="0092644A" w:rsidRDefault="00501175" w:rsidP="0035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7677B9" w14:textId="77777777" w:rsidR="00501175" w:rsidRPr="0092644A" w:rsidRDefault="00501175" w:rsidP="0035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5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4B7BBD" w14:textId="77777777" w:rsidR="00501175" w:rsidRPr="0092644A" w:rsidRDefault="00501175" w:rsidP="0035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2D71" w:rsidRPr="0092644A" w14:paraId="6A3B3EFD" w14:textId="77777777" w:rsidTr="47F5293E">
        <w:trPr>
          <w:gridAfter w:val="1"/>
          <w:wAfter w:w="14" w:type="dxa"/>
          <w:trHeight w:val="20"/>
          <w:tblHeader/>
        </w:trPr>
        <w:tc>
          <w:tcPr>
            <w:tcW w:w="5921" w:type="dxa"/>
          </w:tcPr>
          <w:p w14:paraId="5C24222F" w14:textId="77777777" w:rsidR="00FD2D71" w:rsidRPr="0092644A" w:rsidRDefault="00FD2D71" w:rsidP="00FD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8C87D92" w14:textId="77777777" w:rsidR="00FD2D71" w:rsidRPr="0092644A" w:rsidRDefault="00FD2D71" w:rsidP="00FD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9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152DC475" w14:textId="697F2735" w:rsidR="00FD2D71" w:rsidRPr="0092644A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33"/>
              <w:jc w:val="center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  <w:r w:rsidRPr="006376C2">
              <w:rPr>
                <w:rFonts w:ascii="Angsana New" w:eastAsia="Cordia New" w:hAnsi="Angsana New"/>
                <w:sz w:val="28"/>
                <w:szCs w:val="28"/>
              </w:rPr>
              <w:t>2567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322AC4DE" w14:textId="77777777" w:rsidR="00FD2D71" w:rsidRPr="0092644A" w:rsidRDefault="00FD2D71" w:rsidP="00FD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14:paraId="7F1AE7EF" w14:textId="255F9EC3" w:rsidR="00FD2D71" w:rsidRPr="0092644A" w:rsidRDefault="47F5293E" w:rsidP="00FD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eastAsia="Cordia New" w:hAnsi="Angsana New"/>
                <w:sz w:val="28"/>
                <w:szCs w:val="28"/>
              </w:rPr>
              <w:t>2566</w:t>
            </w:r>
          </w:p>
        </w:tc>
      </w:tr>
      <w:tr w:rsidR="00FD2D71" w:rsidRPr="0092644A" w14:paraId="2FB7399E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3301D7AA" w14:textId="77777777" w:rsidR="00FD2D71" w:rsidRPr="0092644A" w:rsidRDefault="00FD2D71" w:rsidP="00FD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3E458DCD" w14:textId="77777777" w:rsidR="00FD2D71" w:rsidRPr="0092644A" w:rsidRDefault="00FD2D71" w:rsidP="00FD2D7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BEA70FC" w14:textId="77777777" w:rsidR="00FD2D71" w:rsidRPr="0092644A" w:rsidRDefault="00FD2D71" w:rsidP="00FD2D7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350" w:type="dxa"/>
          </w:tcPr>
          <w:p w14:paraId="7321CEEA" w14:textId="77777777" w:rsidR="00FD2D71" w:rsidRPr="0092644A" w:rsidRDefault="00FD2D71" w:rsidP="00FD2D7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14F16693" w14:textId="77777777" w:rsidR="00FD2D71" w:rsidRPr="0092644A" w:rsidRDefault="00FD2D71" w:rsidP="00FD2D7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AA0532" w:rsidRPr="0092644A" w14:paraId="5F791805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1A91A98D" w14:textId="77777777" w:rsidR="00AA0532" w:rsidRPr="0092644A" w:rsidRDefault="00AA0532" w:rsidP="00AA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2644A">
              <w:rPr>
                <w:rFonts w:ascii="Angsana New" w:eastAsia="Cordia New" w:hAnsi="Angsana New"/>
                <w:sz w:val="28"/>
                <w:szCs w:val="28"/>
              </w:rPr>
              <w:t xml:space="preserve">1 </w:t>
            </w: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</w:tcPr>
          <w:p w14:paraId="6A563D35" w14:textId="77777777" w:rsidR="00AA0532" w:rsidRPr="0092644A" w:rsidRDefault="00AA0532" w:rsidP="00AA05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</w:tcPr>
          <w:p w14:paraId="26741759" w14:textId="1FF57226" w:rsidR="00AA0532" w:rsidRPr="006F6F83" w:rsidRDefault="00AA0532" w:rsidP="00AA053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243,075</w:t>
            </w:r>
          </w:p>
        </w:tc>
        <w:tc>
          <w:tcPr>
            <w:tcW w:w="350" w:type="dxa"/>
          </w:tcPr>
          <w:p w14:paraId="624B639B" w14:textId="77777777" w:rsidR="00AA0532" w:rsidRPr="0092644A" w:rsidRDefault="00AA0532" w:rsidP="00AA053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</w:tcPr>
          <w:p w14:paraId="136CA32C" w14:textId="77777777" w:rsidR="00AA0532" w:rsidRPr="00AA0532" w:rsidRDefault="00AA0532" w:rsidP="00AA053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0532">
              <w:rPr>
                <w:rFonts w:ascii="Angsana New" w:hAnsi="Angsana New"/>
                <w:sz w:val="28"/>
                <w:szCs w:val="28"/>
              </w:rPr>
              <w:t>243,075</w:t>
            </w:r>
          </w:p>
        </w:tc>
      </w:tr>
      <w:tr w:rsidR="00BE011D" w:rsidRPr="0092644A" w14:paraId="6B095268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244FB60F" w14:textId="77777777" w:rsidR="00BE011D" w:rsidRPr="0092644A" w:rsidRDefault="00BE011D" w:rsidP="00BE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62C6E70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</w:tcPr>
          <w:p w14:paraId="17545531" w14:textId="716662E3" w:rsidR="00BE011D" w:rsidRPr="006F6F83" w:rsidRDefault="00BE011D" w:rsidP="00BE011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0" w:type="dxa"/>
          </w:tcPr>
          <w:p w14:paraId="4EB0611E" w14:textId="77777777" w:rsidR="00BE011D" w:rsidRPr="0092644A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</w:tcPr>
          <w:p w14:paraId="3381CFE6" w14:textId="77777777" w:rsidR="00BE011D" w:rsidRDefault="00BE011D" w:rsidP="00BE011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011D" w:rsidRPr="0092644A" w14:paraId="5ED653EF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1395C533" w14:textId="77777777" w:rsidR="00BE011D" w:rsidRPr="0092644A" w:rsidRDefault="00BE011D" w:rsidP="00BE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2644A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59F86EE2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9B04E61" w14:textId="792AB3E2" w:rsidR="00BE011D" w:rsidRPr="006F6F83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243,075</w:t>
            </w:r>
          </w:p>
        </w:tc>
        <w:tc>
          <w:tcPr>
            <w:tcW w:w="350" w:type="dxa"/>
          </w:tcPr>
          <w:p w14:paraId="5F1B6497" w14:textId="77777777" w:rsidR="00BE011D" w:rsidRPr="0092644A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1D5C58B7" w14:textId="77777777" w:rsidR="00BE011D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243,075</w:t>
            </w:r>
          </w:p>
        </w:tc>
      </w:tr>
      <w:tr w:rsidR="00BE011D" w:rsidRPr="0092644A" w14:paraId="10E76A5F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2347230F" w14:textId="77777777" w:rsidR="00BE011D" w:rsidRPr="0092644A" w:rsidRDefault="00BE011D" w:rsidP="00BE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60FB3335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46FA7E82" w14:textId="77777777" w:rsidR="00BE011D" w:rsidRPr="00ED1623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350" w:type="dxa"/>
          </w:tcPr>
          <w:p w14:paraId="0D568BE5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42E97E3E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BE011D" w:rsidRPr="0092644A" w14:paraId="163231D0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36ECDDE1" w14:textId="77777777" w:rsidR="00BE011D" w:rsidRPr="0092644A" w:rsidRDefault="00BE011D" w:rsidP="00BE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2644A">
              <w:rPr>
                <w:rFonts w:ascii="Angsana New" w:eastAsia="Cordia New" w:hAnsi="Angsana New"/>
                <w:sz w:val="28"/>
                <w:szCs w:val="28"/>
              </w:rPr>
              <w:t xml:space="preserve">1 </w:t>
            </w: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</w:tcPr>
          <w:p w14:paraId="646FF8F6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</w:tcPr>
          <w:p w14:paraId="716BB1CD" w14:textId="0672EEFE" w:rsidR="00BE011D" w:rsidRPr="006F6F83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139,814</w:t>
            </w:r>
          </w:p>
        </w:tc>
        <w:tc>
          <w:tcPr>
            <w:tcW w:w="350" w:type="dxa"/>
          </w:tcPr>
          <w:p w14:paraId="2F46D11F" w14:textId="77777777" w:rsidR="00BE011D" w:rsidRPr="0092644A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</w:tcPr>
          <w:p w14:paraId="4656BAAD" w14:textId="77777777" w:rsidR="00BE011D" w:rsidRPr="00AA0532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0532">
              <w:rPr>
                <w:rFonts w:ascii="Angsana New" w:hAnsi="Angsana New"/>
                <w:sz w:val="28"/>
                <w:szCs w:val="28"/>
              </w:rPr>
              <w:t>134,220</w:t>
            </w:r>
          </w:p>
        </w:tc>
      </w:tr>
      <w:tr w:rsidR="00BE011D" w:rsidRPr="0092644A" w14:paraId="108FBDFD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4ED8165F" w14:textId="77777777" w:rsidR="00BE011D" w:rsidRPr="0092644A" w:rsidRDefault="00BE011D" w:rsidP="00BE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236" w:type="dxa"/>
          </w:tcPr>
          <w:p w14:paraId="217639F9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4F99F59" w14:textId="4F15AB70" w:rsidR="00BE011D" w:rsidRPr="00BE011D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011D">
              <w:rPr>
                <w:rFonts w:ascii="Angsana New" w:hAnsi="Angsana New"/>
                <w:sz w:val="28"/>
                <w:szCs w:val="28"/>
              </w:rPr>
              <w:t>9,306</w:t>
            </w:r>
          </w:p>
        </w:tc>
        <w:tc>
          <w:tcPr>
            <w:tcW w:w="350" w:type="dxa"/>
          </w:tcPr>
          <w:p w14:paraId="0F62E2FE" w14:textId="77777777" w:rsidR="00BE011D" w:rsidRPr="0092644A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762AE1D6" w14:textId="77777777" w:rsidR="00BE011D" w:rsidRPr="00057916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A0532">
              <w:rPr>
                <w:rFonts w:ascii="Angsana New" w:hAnsi="Angsana New"/>
                <w:sz w:val="28"/>
                <w:szCs w:val="28"/>
              </w:rPr>
              <w:t>5,594</w:t>
            </w:r>
          </w:p>
        </w:tc>
      </w:tr>
      <w:tr w:rsidR="00BE011D" w:rsidRPr="0092644A" w14:paraId="32204094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077F2067" w14:textId="77777777" w:rsidR="00BE011D" w:rsidRPr="0092644A" w:rsidRDefault="00BE011D" w:rsidP="00BE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2644A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92644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33A812B9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7B987FDE" w14:textId="167AC168" w:rsidR="00BE011D" w:rsidRPr="006F6F83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149,120</w:t>
            </w:r>
          </w:p>
        </w:tc>
        <w:tc>
          <w:tcPr>
            <w:tcW w:w="350" w:type="dxa"/>
          </w:tcPr>
          <w:p w14:paraId="56138402" w14:textId="77777777" w:rsidR="00BE011D" w:rsidRPr="0092644A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14:paraId="400C8848" w14:textId="77777777" w:rsidR="00BE011D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139,814</w:t>
            </w:r>
          </w:p>
        </w:tc>
      </w:tr>
      <w:tr w:rsidR="00BE011D" w:rsidRPr="0092644A" w14:paraId="0A35437D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49C21FA0" w14:textId="77777777" w:rsidR="00BE011D" w:rsidRPr="0092644A" w:rsidRDefault="00BE011D" w:rsidP="00BE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96FAD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มูลค่าสุทธิตามบัญชี</w:t>
            </w:r>
            <w:r w:rsidRPr="009264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64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2644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2644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389D129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26C2997C" w14:textId="3C9DF782" w:rsidR="00BE011D" w:rsidRPr="006F6F83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93,955</w:t>
            </w:r>
          </w:p>
        </w:tc>
        <w:tc>
          <w:tcPr>
            <w:tcW w:w="350" w:type="dxa"/>
          </w:tcPr>
          <w:p w14:paraId="5B59E038" w14:textId="77777777" w:rsidR="00BE011D" w:rsidRPr="0092644A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2DAA5B49" w14:textId="77777777" w:rsidR="00BE011D" w:rsidRPr="00AA0532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0532">
              <w:rPr>
                <w:rFonts w:ascii="Angsana New" w:hAnsi="Angsana New"/>
                <w:sz w:val="28"/>
                <w:szCs w:val="28"/>
              </w:rPr>
              <w:t>103,261</w:t>
            </w:r>
          </w:p>
        </w:tc>
      </w:tr>
      <w:tr w:rsidR="00BE011D" w:rsidRPr="0092644A" w14:paraId="522F7502" w14:textId="77777777" w:rsidTr="47F5293E">
        <w:trPr>
          <w:gridAfter w:val="1"/>
          <w:wAfter w:w="14" w:type="dxa"/>
          <w:trHeight w:val="20"/>
        </w:trPr>
        <w:tc>
          <w:tcPr>
            <w:tcW w:w="5921" w:type="dxa"/>
            <w:vAlign w:val="bottom"/>
          </w:tcPr>
          <w:p w14:paraId="282F7DDC" w14:textId="19E673AB" w:rsidR="00BE011D" w:rsidRPr="0092644A" w:rsidRDefault="00BE011D" w:rsidP="00BE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ค่าตัดจำหน่ายรวมอยู่ในต้นทุนบริการ</w:t>
            </w:r>
          </w:p>
        </w:tc>
        <w:tc>
          <w:tcPr>
            <w:tcW w:w="236" w:type="dxa"/>
          </w:tcPr>
          <w:p w14:paraId="71324CF8" w14:textId="77777777" w:rsidR="00BE011D" w:rsidRPr="0092644A" w:rsidRDefault="00BE011D" w:rsidP="00BE01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double" w:sz="4" w:space="0" w:color="auto"/>
              <w:bottom w:val="double" w:sz="4" w:space="0" w:color="auto"/>
            </w:tcBorders>
          </w:tcPr>
          <w:p w14:paraId="02DDEE92" w14:textId="1D531082" w:rsidR="00BE011D" w:rsidRPr="006F6F83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011D">
              <w:rPr>
                <w:rFonts w:ascii="Angsana New" w:hAnsi="Angsana New"/>
                <w:sz w:val="28"/>
                <w:szCs w:val="28"/>
              </w:rPr>
              <w:t>9,306</w:t>
            </w:r>
          </w:p>
        </w:tc>
        <w:tc>
          <w:tcPr>
            <w:tcW w:w="350" w:type="dxa"/>
          </w:tcPr>
          <w:p w14:paraId="617571CF" w14:textId="77777777" w:rsidR="00BE011D" w:rsidRPr="0092644A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top w:val="double" w:sz="4" w:space="0" w:color="auto"/>
              <w:bottom w:val="double" w:sz="4" w:space="0" w:color="auto"/>
            </w:tcBorders>
          </w:tcPr>
          <w:p w14:paraId="4955C31F" w14:textId="77777777" w:rsidR="00BE011D" w:rsidRPr="00AA0532" w:rsidRDefault="00BE011D" w:rsidP="00BE011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0532">
              <w:rPr>
                <w:rFonts w:ascii="Angsana New" w:hAnsi="Angsana New"/>
                <w:sz w:val="28"/>
                <w:szCs w:val="28"/>
              </w:rPr>
              <w:t>5,594</w:t>
            </w:r>
          </w:p>
        </w:tc>
      </w:tr>
    </w:tbl>
    <w:p w14:paraId="0A0BD546" w14:textId="77777777" w:rsidR="00FD2D71" w:rsidRDefault="00501175" w:rsidP="007478BE">
      <w:pPr>
        <w:tabs>
          <w:tab w:val="clear" w:pos="680"/>
          <w:tab w:val="clear" w:pos="907"/>
          <w:tab w:val="left" w:pos="5310"/>
          <w:tab w:val="left" w:pos="612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24B00">
        <w:rPr>
          <w:rFonts w:ascii="Angsana New" w:hAnsi="Angsana New" w:hint="cs"/>
          <w:sz w:val="28"/>
          <w:szCs w:val="28"/>
          <w:cs/>
        </w:rPr>
        <w:lastRenderedPageBreak/>
        <w:t>ต้นทุน</w:t>
      </w:r>
      <w:r w:rsidRPr="00724B00">
        <w:rPr>
          <w:rFonts w:ascii="Angsana New" w:hAnsi="Angsana New"/>
          <w:sz w:val="28"/>
          <w:szCs w:val="28"/>
          <w:cs/>
        </w:rPr>
        <w:t>หลุมฝังกลบ</w:t>
      </w:r>
      <w:r w:rsidR="00797D44">
        <w:rPr>
          <w:rFonts w:ascii="Angsana New" w:hAnsi="Angsana New" w:hint="cs"/>
          <w:sz w:val="28"/>
          <w:szCs w:val="28"/>
          <w:cs/>
        </w:rPr>
        <w:t>ของบริษัทประกอบด้วยต้นทุนหลุมฝังกลบกากอุตสาหกรรมอันตรายและกากอุตสาหกรรมไม่</w:t>
      </w:r>
      <w:r w:rsidR="00797D44" w:rsidRPr="00733610">
        <w:rPr>
          <w:rFonts w:ascii="Angsana New" w:hAnsi="Angsana New" w:hint="cs"/>
          <w:sz w:val="28"/>
          <w:szCs w:val="28"/>
          <w:cs/>
        </w:rPr>
        <w:t>อันตราย ทั้งนี้หลุมฝังกลบดังกล่าว ได้รวมประมาณการหนี้สิน</w:t>
      </w:r>
      <w:r w:rsidR="00BD07B0" w:rsidRPr="00733610">
        <w:rPr>
          <w:rFonts w:ascii="Angsana New" w:hAnsi="Angsana New" w:hint="cs"/>
          <w:sz w:val="28"/>
          <w:szCs w:val="28"/>
          <w:cs/>
        </w:rPr>
        <w:t xml:space="preserve">การปิดหลุมฝังกลบ </w:t>
      </w:r>
      <w:r w:rsidRPr="00733610">
        <w:rPr>
          <w:rFonts w:ascii="Angsana New" w:hAnsi="Angsana New"/>
          <w:sz w:val="28"/>
          <w:szCs w:val="28"/>
          <w:cs/>
        </w:rPr>
        <w:t>ซึ่งจะเกิดขึ้นจริงเมื่อหลุมฝังกลบได้ใช้</w:t>
      </w:r>
      <w:r w:rsidR="00467A0F" w:rsidRPr="00733610">
        <w:rPr>
          <w:rFonts w:ascii="Angsana New" w:hAnsi="Angsana New"/>
          <w:sz w:val="28"/>
          <w:szCs w:val="28"/>
          <w:cs/>
        </w:rPr>
        <w:t>งานเสร็จสิ้น</w:t>
      </w:r>
    </w:p>
    <w:p w14:paraId="30D74D8B" w14:textId="77777777" w:rsidR="00FD2D71" w:rsidRDefault="00FD2D71" w:rsidP="001206AB">
      <w:pPr>
        <w:tabs>
          <w:tab w:val="clear" w:pos="680"/>
          <w:tab w:val="clear" w:pos="907"/>
          <w:tab w:val="left" w:pos="5310"/>
          <w:tab w:val="left" w:pos="6120"/>
        </w:tabs>
        <w:spacing w:line="240" w:lineRule="auto"/>
        <w:ind w:left="14"/>
        <w:jc w:val="thaiDistribute"/>
        <w:rPr>
          <w:rFonts w:ascii="Angsana New" w:hAnsi="Angsana New"/>
          <w:sz w:val="16"/>
          <w:szCs w:val="16"/>
        </w:rPr>
      </w:pPr>
    </w:p>
    <w:p w14:paraId="250AFAF0" w14:textId="77777777" w:rsidR="00ED1623" w:rsidRDefault="00ED1623" w:rsidP="001206AB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1E5780">
        <w:rPr>
          <w:rFonts w:ascii="Angsana New" w:hAnsi="Angsana New"/>
          <w:b/>
          <w:bCs/>
          <w:sz w:val="28"/>
          <w:szCs w:val="28"/>
        </w:rPr>
        <w:t>8</w:t>
      </w:r>
      <w:r>
        <w:rPr>
          <w:rFonts w:ascii="Angsana New" w:hAnsi="Angsana New"/>
          <w:b/>
          <w:bCs/>
          <w:sz w:val="28"/>
          <w:szCs w:val="28"/>
          <w:lang w:val="en-GB"/>
        </w:rPr>
        <w:t>.2</w:t>
      </w:r>
      <w:r>
        <w:rPr>
          <w:rFonts w:ascii="Angsana New" w:hAnsi="Angsana New"/>
          <w:b/>
          <w:bCs/>
          <w:sz w:val="28"/>
          <w:szCs w:val="28"/>
        </w:rPr>
        <w:tab/>
      </w: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ประมาณการหนี้สินการปิดหลุมฝังกลบ</w:t>
      </w:r>
    </w:p>
    <w:p w14:paraId="6BCB62FD" w14:textId="77777777" w:rsidR="00ED1623" w:rsidRPr="007478BE" w:rsidRDefault="00ED1623" w:rsidP="001206AB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673" w:type="dxa"/>
        <w:tblInd w:w="-18" w:type="dxa"/>
        <w:tblLook w:val="01E0" w:firstRow="1" w:lastRow="1" w:firstColumn="1" w:lastColumn="1" w:noHBand="0" w:noVBand="0"/>
      </w:tblPr>
      <w:tblGrid>
        <w:gridCol w:w="6187"/>
        <w:gridCol w:w="1512"/>
        <w:gridCol w:w="378"/>
        <w:gridCol w:w="1596"/>
      </w:tblGrid>
      <w:tr w:rsidR="00F377FC" w14:paraId="59AA20C2" w14:textId="77777777" w:rsidTr="47F5293E">
        <w:trPr>
          <w:trHeight w:val="284"/>
        </w:trPr>
        <w:tc>
          <w:tcPr>
            <w:tcW w:w="6187" w:type="dxa"/>
          </w:tcPr>
          <w:p w14:paraId="7F78DFC3" w14:textId="77777777" w:rsidR="00F377FC" w:rsidRDefault="00F377FC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9089D" w14:textId="77777777" w:rsidR="00F377FC" w:rsidRDefault="00F377FC">
            <w:pPr>
              <w:tabs>
                <w:tab w:val="clear" w:pos="227"/>
                <w:tab w:val="clear" w:pos="454"/>
                <w:tab w:val="left" w:pos="540"/>
              </w:tabs>
              <w:ind w:left="-169" w:firstLine="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377FC" w14:paraId="4C6B1106" w14:textId="77777777" w:rsidTr="47F5293E">
        <w:trPr>
          <w:trHeight w:val="284"/>
        </w:trPr>
        <w:tc>
          <w:tcPr>
            <w:tcW w:w="6187" w:type="dxa"/>
          </w:tcPr>
          <w:p w14:paraId="6BB4C62C" w14:textId="77777777" w:rsidR="00F377FC" w:rsidRDefault="00F377FC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041ED5" w14:textId="77777777" w:rsidR="00F377FC" w:rsidRDefault="00F377FC">
            <w:pPr>
              <w:tabs>
                <w:tab w:val="clear" w:pos="227"/>
                <w:tab w:val="clear" w:pos="454"/>
                <w:tab w:val="left" w:pos="540"/>
              </w:tabs>
              <w:ind w:left="-169" w:firstLine="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377FC" w14:paraId="1557F92D" w14:textId="77777777" w:rsidTr="47F5293E">
        <w:trPr>
          <w:trHeight w:val="284"/>
        </w:trPr>
        <w:tc>
          <w:tcPr>
            <w:tcW w:w="6187" w:type="dxa"/>
          </w:tcPr>
          <w:p w14:paraId="41087F37" w14:textId="77777777" w:rsidR="00F377FC" w:rsidRDefault="00F377FC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1B1B8" w14:textId="2DAFFA24" w:rsidR="00F377FC" w:rsidRDefault="47F5293E" w:rsidP="47F5293E">
            <w:pPr>
              <w:tabs>
                <w:tab w:val="clear" w:pos="227"/>
                <w:tab w:val="clear" w:pos="454"/>
                <w:tab w:val="left" w:pos="540"/>
              </w:tabs>
              <w:ind w:left="-169" w:firstLine="169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E011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nil"/>
            </w:tcBorders>
          </w:tcPr>
          <w:p w14:paraId="3EB5B443" w14:textId="77777777" w:rsidR="00F377FC" w:rsidRDefault="00F377FC">
            <w:pPr>
              <w:tabs>
                <w:tab w:val="clear" w:pos="227"/>
                <w:tab w:val="clear" w:pos="454"/>
                <w:tab w:val="left" w:pos="540"/>
              </w:tabs>
              <w:ind w:left="-169" w:firstLine="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E080F" w14:textId="50535F41" w:rsidR="00F377FC" w:rsidRDefault="47F5293E">
            <w:pPr>
              <w:tabs>
                <w:tab w:val="clear" w:pos="227"/>
                <w:tab w:val="clear" w:pos="454"/>
                <w:tab w:val="left" w:pos="540"/>
              </w:tabs>
              <w:ind w:left="-169" w:firstLine="1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271E7" w14:paraId="2F210B9A" w14:textId="77777777" w:rsidTr="47F5293E">
        <w:trPr>
          <w:trHeight w:val="284"/>
        </w:trPr>
        <w:tc>
          <w:tcPr>
            <w:tcW w:w="6187" w:type="dxa"/>
            <w:hideMark/>
          </w:tcPr>
          <w:p w14:paraId="659BA952" w14:textId="77777777" w:rsidR="000271E7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A8596" w14:textId="15B6B1C9" w:rsidR="000271E7" w:rsidRPr="006F6F83" w:rsidRDefault="00BE011D" w:rsidP="000271E7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55,343</w:t>
            </w:r>
          </w:p>
        </w:tc>
        <w:tc>
          <w:tcPr>
            <w:tcW w:w="378" w:type="dxa"/>
            <w:tcBorders>
              <w:left w:val="nil"/>
              <w:bottom w:val="nil"/>
              <w:right w:val="nil"/>
            </w:tcBorders>
          </w:tcPr>
          <w:p w14:paraId="3849B6AC" w14:textId="77777777" w:rsidR="000271E7" w:rsidRPr="00ED1623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EF8AD2" w14:textId="77777777" w:rsidR="47F5293E" w:rsidRDefault="47F5293E" w:rsidP="47F5293E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91,042</w:t>
            </w:r>
          </w:p>
        </w:tc>
      </w:tr>
      <w:tr w:rsidR="000271E7" w14:paraId="5CF7145A" w14:textId="77777777" w:rsidTr="47F5293E">
        <w:trPr>
          <w:trHeight w:val="284"/>
        </w:trPr>
        <w:tc>
          <w:tcPr>
            <w:tcW w:w="6187" w:type="dxa"/>
            <w:hideMark/>
          </w:tcPr>
          <w:p w14:paraId="7BBA2F83" w14:textId="77777777" w:rsidR="000271E7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ประมาณการหนี้สินเพิ่มขึ้น</w:t>
            </w:r>
          </w:p>
        </w:tc>
        <w:tc>
          <w:tcPr>
            <w:tcW w:w="1512" w:type="dxa"/>
            <w:vAlign w:val="bottom"/>
          </w:tcPr>
          <w:p w14:paraId="0F46633E" w14:textId="1CCF1A7A" w:rsidR="000271E7" w:rsidRPr="006F6F83" w:rsidRDefault="00BE011D" w:rsidP="00BE011D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78" w:type="dxa"/>
          </w:tcPr>
          <w:p w14:paraId="167E1A08" w14:textId="77777777" w:rsidR="000271E7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96" w:type="dxa"/>
            <w:vAlign w:val="bottom"/>
          </w:tcPr>
          <w:p w14:paraId="51FE3AA5" w14:textId="77777777" w:rsidR="47F5293E" w:rsidRDefault="47F5293E" w:rsidP="47F5293E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  <w:lang w:val="en-GB"/>
              </w:rPr>
              <w:t>2,700</w:t>
            </w:r>
          </w:p>
        </w:tc>
      </w:tr>
      <w:tr w:rsidR="000271E7" w14:paraId="25D1BA6E" w14:textId="77777777" w:rsidTr="47F5293E">
        <w:trPr>
          <w:trHeight w:val="284"/>
        </w:trPr>
        <w:tc>
          <w:tcPr>
            <w:tcW w:w="6187" w:type="dxa"/>
            <w:hideMark/>
          </w:tcPr>
          <w:p w14:paraId="29ECC338" w14:textId="77777777" w:rsidR="000271E7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ดอกเบี้ยจ่ายระหว่าง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vAlign w:val="bottom"/>
          </w:tcPr>
          <w:p w14:paraId="3AD65E0E" w14:textId="38639B24" w:rsidR="000271E7" w:rsidRPr="006F6F83" w:rsidRDefault="00BE011D" w:rsidP="000271E7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378" w:type="dxa"/>
          </w:tcPr>
          <w:p w14:paraId="3C982766" w14:textId="77777777" w:rsidR="000271E7" w:rsidRPr="00ED1623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77A73CB4" w14:textId="77777777" w:rsidR="47F5293E" w:rsidRDefault="47F5293E" w:rsidP="47F5293E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930</w:t>
            </w:r>
          </w:p>
        </w:tc>
      </w:tr>
      <w:tr w:rsidR="000271E7" w14:paraId="4C9CEC3E" w14:textId="77777777" w:rsidTr="47F5293E">
        <w:trPr>
          <w:trHeight w:val="284"/>
        </w:trPr>
        <w:tc>
          <w:tcPr>
            <w:tcW w:w="6187" w:type="dxa"/>
            <w:hideMark/>
          </w:tcPr>
          <w:p w14:paraId="3B267318" w14:textId="77777777" w:rsidR="000271E7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จ่ายประมาณการหนี้สิน</w:t>
            </w:r>
          </w:p>
        </w:tc>
        <w:tc>
          <w:tcPr>
            <w:tcW w:w="1512" w:type="dxa"/>
            <w:vAlign w:val="bottom"/>
          </w:tcPr>
          <w:p w14:paraId="6C2CD540" w14:textId="79337FF5" w:rsidR="000271E7" w:rsidRPr="006F6F83" w:rsidRDefault="00BE011D" w:rsidP="000271E7">
            <w:pPr>
              <w:tabs>
                <w:tab w:val="clear" w:pos="227"/>
                <w:tab w:val="clear" w:pos="454"/>
                <w:tab w:val="left" w:pos="540"/>
              </w:tabs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(4,921)</w:t>
            </w:r>
          </w:p>
        </w:tc>
        <w:tc>
          <w:tcPr>
            <w:tcW w:w="378" w:type="dxa"/>
          </w:tcPr>
          <w:p w14:paraId="1B1F319C" w14:textId="77777777" w:rsidR="000271E7" w:rsidRPr="00ED1623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414FC30E" w14:textId="77777777" w:rsidR="47F5293E" w:rsidRDefault="47F5293E" w:rsidP="47F5293E">
            <w:pPr>
              <w:tabs>
                <w:tab w:val="clear" w:pos="227"/>
                <w:tab w:val="clear" w:pos="454"/>
                <w:tab w:val="left" w:pos="540"/>
              </w:tabs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(39,329)</w:t>
            </w:r>
          </w:p>
        </w:tc>
      </w:tr>
      <w:tr w:rsidR="000271E7" w14:paraId="043E6F79" w14:textId="77777777" w:rsidTr="47F5293E">
        <w:trPr>
          <w:trHeight w:val="284"/>
        </w:trPr>
        <w:tc>
          <w:tcPr>
            <w:tcW w:w="6187" w:type="dxa"/>
            <w:hideMark/>
          </w:tcPr>
          <w:p w14:paraId="063CB67A" w14:textId="0F06EC45" w:rsidR="000271E7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="007F475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7F475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31F2C" w14:textId="04662A01" w:rsidR="000271E7" w:rsidRPr="006F6F83" w:rsidRDefault="00BE011D" w:rsidP="000271E7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51,377</w:t>
            </w:r>
          </w:p>
        </w:tc>
        <w:tc>
          <w:tcPr>
            <w:tcW w:w="378" w:type="dxa"/>
            <w:tcBorders>
              <w:left w:val="nil"/>
              <w:right w:val="nil"/>
            </w:tcBorders>
          </w:tcPr>
          <w:p w14:paraId="2E2E9389" w14:textId="77777777" w:rsidR="000271E7" w:rsidRDefault="000271E7" w:rsidP="000271E7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98A84" w14:textId="77777777" w:rsidR="47F5293E" w:rsidRDefault="47F5293E" w:rsidP="47F5293E">
            <w:pPr>
              <w:tabs>
                <w:tab w:val="clear" w:pos="227"/>
                <w:tab w:val="clear" w:pos="454"/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55,343</w:t>
            </w:r>
          </w:p>
        </w:tc>
      </w:tr>
    </w:tbl>
    <w:p w14:paraId="1756EAAF" w14:textId="77777777" w:rsidR="009F18BF" w:rsidRPr="001E1CD9" w:rsidRDefault="009F18BF" w:rsidP="009F18BF">
      <w:pPr>
        <w:tabs>
          <w:tab w:val="clear" w:pos="680"/>
          <w:tab w:val="clear" w:pos="907"/>
          <w:tab w:val="left" w:pos="5310"/>
          <w:tab w:val="left" w:pos="612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33C3859" w14:textId="77777777" w:rsidR="00FD2D71" w:rsidRPr="000076C3" w:rsidRDefault="00FD2D71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0076C3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12F40E89" w14:textId="77777777" w:rsidR="00163994" w:rsidRPr="007478BE" w:rsidRDefault="00FD2D71" w:rsidP="00FD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9919" w:type="dxa"/>
        <w:tblLook w:val="01E0" w:firstRow="1" w:lastRow="1" w:firstColumn="1" w:lastColumn="1" w:noHBand="0" w:noVBand="0"/>
      </w:tblPr>
      <w:tblGrid>
        <w:gridCol w:w="1668"/>
        <w:gridCol w:w="1134"/>
        <w:gridCol w:w="283"/>
        <w:gridCol w:w="1134"/>
        <w:gridCol w:w="425"/>
        <w:gridCol w:w="1134"/>
        <w:gridCol w:w="284"/>
        <w:gridCol w:w="1134"/>
        <w:gridCol w:w="283"/>
        <w:gridCol w:w="1164"/>
        <w:gridCol w:w="235"/>
        <w:gridCol w:w="1041"/>
      </w:tblGrid>
      <w:tr w:rsidR="00FD2D71" w:rsidRPr="00587235" w14:paraId="47B062A8" w14:textId="77777777" w:rsidTr="47F5293E">
        <w:trPr>
          <w:trHeight w:val="352"/>
          <w:tblHeader/>
        </w:trPr>
        <w:tc>
          <w:tcPr>
            <w:tcW w:w="1668" w:type="dxa"/>
          </w:tcPr>
          <w:p w14:paraId="7C50A035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26FAE8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CE4D5EE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AABB6D3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8819E0F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75" w:type="dxa"/>
            <w:gridSpan w:val="7"/>
            <w:tcBorders>
              <w:bottom w:val="single" w:sz="4" w:space="0" w:color="auto"/>
            </w:tcBorders>
          </w:tcPr>
          <w:p w14:paraId="73C67AA5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D2D71" w:rsidRPr="00587235" w14:paraId="0CE924C2" w14:textId="77777777" w:rsidTr="47F5293E">
        <w:trPr>
          <w:trHeight w:val="352"/>
          <w:tblHeader/>
        </w:trPr>
        <w:tc>
          <w:tcPr>
            <w:tcW w:w="1668" w:type="dxa"/>
          </w:tcPr>
          <w:p w14:paraId="70EAACCA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DA273D8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425" w:type="dxa"/>
          </w:tcPr>
          <w:p w14:paraId="0B4A2B26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2F4EA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F8F0B4B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71657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D71" w:rsidRPr="00587235" w14:paraId="0EE82E43" w14:textId="77777777" w:rsidTr="47F5293E">
        <w:trPr>
          <w:trHeight w:val="352"/>
          <w:tblHeader/>
        </w:trPr>
        <w:tc>
          <w:tcPr>
            <w:tcW w:w="1668" w:type="dxa"/>
          </w:tcPr>
          <w:p w14:paraId="3AC25536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F3658B" w14:textId="688A0B45" w:rsidR="00FD2D71" w:rsidRPr="00587235" w:rsidRDefault="47F5293E" w:rsidP="47F5293E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55D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3593889" w14:textId="77777777" w:rsidR="00FD2D71" w:rsidRPr="00587235" w:rsidRDefault="00FD2D71" w:rsidP="006F2E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3CB8CFF" w14:textId="5B0260FB" w:rsidR="00FD2D71" w:rsidRPr="00587235" w:rsidRDefault="47F5293E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425" w:type="dxa"/>
          </w:tcPr>
          <w:p w14:paraId="0A4B9AF5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6F756B" w14:textId="62BD4532" w:rsidR="00FD2D71" w:rsidRPr="00587235" w:rsidRDefault="47F5293E" w:rsidP="47F5293E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55D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16870501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6ED1E3" w14:textId="592092B8" w:rsidR="00FD2D71" w:rsidRPr="00587235" w:rsidRDefault="47F5293E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</w:tcPr>
          <w:p w14:paraId="6D74FFE8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7D17B05" w14:textId="31EEA6CF" w:rsidR="00FD2D71" w:rsidRPr="00587235" w:rsidRDefault="47F5293E" w:rsidP="47F5293E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55D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5" w:type="dxa"/>
          </w:tcPr>
          <w:p w14:paraId="37D862B3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4E8FD9AB" w14:textId="595ED2B8" w:rsidR="00FD2D71" w:rsidRPr="00587235" w:rsidRDefault="47F5293E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D2D71" w:rsidRPr="00587235" w14:paraId="0747E331" w14:textId="77777777" w:rsidTr="47F5293E">
        <w:trPr>
          <w:trHeight w:val="352"/>
        </w:trPr>
        <w:tc>
          <w:tcPr>
            <w:tcW w:w="1668" w:type="dxa"/>
          </w:tcPr>
          <w:p w14:paraId="0D3A2392" w14:textId="77777777" w:rsidR="00FD2D71" w:rsidRPr="00020DE2" w:rsidRDefault="00FD2D71" w:rsidP="006F2E0C">
            <w:pPr>
              <w:pStyle w:val="Header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3387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ตั๋วแลกเงิน</w:t>
            </w:r>
          </w:p>
        </w:tc>
        <w:tc>
          <w:tcPr>
            <w:tcW w:w="1134" w:type="dxa"/>
          </w:tcPr>
          <w:p w14:paraId="1744821B" w14:textId="27887DE9" w:rsidR="00FD2D71" w:rsidRPr="009722C3" w:rsidRDefault="007478BE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283" w:type="dxa"/>
          </w:tcPr>
          <w:p w14:paraId="46F37A0C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E1CE37" w14:textId="32CDAD5B" w:rsidR="00FD2D71" w:rsidRPr="00587235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425" w:type="dxa"/>
          </w:tcPr>
          <w:p w14:paraId="19991D7E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8A390" w14:textId="16F69569" w:rsidR="00FD2D71" w:rsidRPr="009722C3" w:rsidRDefault="002867A5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84" w:type="dxa"/>
            <w:vAlign w:val="bottom"/>
          </w:tcPr>
          <w:p w14:paraId="07E015CF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00CD9" w14:textId="39B0803A" w:rsidR="00FD2D71" w:rsidRPr="00587235" w:rsidRDefault="47F5293E" w:rsidP="00027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33,340</w:t>
            </w:r>
          </w:p>
        </w:tc>
        <w:tc>
          <w:tcPr>
            <w:tcW w:w="283" w:type="dxa"/>
            <w:vAlign w:val="bottom"/>
          </w:tcPr>
          <w:p w14:paraId="1B950021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162B" w14:textId="39824E09" w:rsidR="00FD2D71" w:rsidRPr="009722C3" w:rsidRDefault="002867A5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35" w:type="dxa"/>
            <w:vAlign w:val="bottom"/>
          </w:tcPr>
          <w:p w14:paraId="19775E3E" w14:textId="77777777" w:rsidR="00FD2D71" w:rsidRPr="00587235" w:rsidRDefault="00FD2D71" w:rsidP="006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BD7A8" w14:textId="32DBCD34" w:rsidR="00FD2D71" w:rsidRPr="00587235" w:rsidRDefault="47F5293E" w:rsidP="00027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33,340</w:t>
            </w:r>
          </w:p>
        </w:tc>
      </w:tr>
    </w:tbl>
    <w:p w14:paraId="1CED7396" w14:textId="77777777" w:rsidR="00FD2D71" w:rsidRPr="000076C3" w:rsidRDefault="00FD2D71" w:rsidP="00FD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61479C46" w14:textId="594F340D" w:rsidR="00C46D19" w:rsidRDefault="00FD2D71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E55DB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55DBD">
        <w:rPr>
          <w:rFonts w:ascii="Angsana New" w:hAnsi="Angsana New"/>
          <w:sz w:val="28"/>
          <w:szCs w:val="28"/>
        </w:rPr>
        <w:t xml:space="preserve">31 </w:t>
      </w:r>
      <w:r w:rsidRPr="00E55DB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55DBD">
        <w:rPr>
          <w:rFonts w:ascii="Angsana New" w:hAnsi="Angsana New"/>
          <w:sz w:val="28"/>
          <w:szCs w:val="28"/>
        </w:rPr>
        <w:t xml:space="preserve">2567 </w:t>
      </w:r>
      <w:r w:rsidRPr="00E55DBD">
        <w:rPr>
          <w:rFonts w:ascii="Angsana New" w:hAnsi="Angsana New"/>
          <w:sz w:val="28"/>
          <w:szCs w:val="28"/>
          <w:cs/>
        </w:rPr>
        <w:t xml:space="preserve">บริษัทมีเงินกู้ยืมระยะสั้นจากสถาบันการเงินจากการออกตั๋วแลกเงินอายุ </w:t>
      </w:r>
      <w:r w:rsidRPr="00E55DBD">
        <w:rPr>
          <w:rFonts w:ascii="Angsana New" w:hAnsi="Angsana New"/>
          <w:sz w:val="28"/>
          <w:szCs w:val="28"/>
        </w:rPr>
        <w:t xml:space="preserve">3 </w:t>
      </w:r>
      <w:r w:rsidRPr="00E55DBD">
        <w:rPr>
          <w:rFonts w:ascii="Angsana New" w:hAnsi="Angsana New"/>
          <w:sz w:val="28"/>
          <w:szCs w:val="28"/>
          <w:cs/>
        </w:rPr>
        <w:t xml:space="preserve">เดือน ครบกำหนดเดือน  </w:t>
      </w:r>
      <w:r w:rsidR="001206AB" w:rsidRPr="00E55DBD">
        <w:rPr>
          <w:rFonts w:ascii="Angsana New" w:hAnsi="Angsana New"/>
          <w:sz w:val="28"/>
          <w:szCs w:val="28"/>
          <w:cs/>
        </w:rPr>
        <w:t>มกราคม</w:t>
      </w:r>
      <w:r w:rsidRPr="00E55DBD">
        <w:rPr>
          <w:rFonts w:ascii="Angsana New" w:hAnsi="Angsana New"/>
          <w:sz w:val="28"/>
          <w:szCs w:val="28"/>
          <w:cs/>
        </w:rPr>
        <w:t xml:space="preserve"> </w:t>
      </w:r>
      <w:r w:rsidRPr="00E55DBD">
        <w:rPr>
          <w:rFonts w:ascii="Angsana New" w:hAnsi="Angsana New"/>
          <w:sz w:val="28"/>
          <w:szCs w:val="28"/>
        </w:rPr>
        <w:t>256</w:t>
      </w:r>
      <w:r w:rsidR="002867A5">
        <w:rPr>
          <w:rFonts w:ascii="Angsana New" w:hAnsi="Angsana New"/>
          <w:sz w:val="28"/>
          <w:szCs w:val="28"/>
        </w:rPr>
        <w:t>8</w:t>
      </w:r>
      <w:r w:rsidRPr="00E55DBD">
        <w:rPr>
          <w:rFonts w:ascii="Angsana New" w:hAnsi="Angsana New"/>
          <w:sz w:val="28"/>
          <w:szCs w:val="28"/>
        </w:rPr>
        <w:t xml:space="preserve"> </w:t>
      </w:r>
      <w:r w:rsidRPr="00E55DBD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บริษัทได้จดจำนองที่ดินรอการพัฒนา จำนวน </w:t>
      </w:r>
      <w:r w:rsidRPr="00E55DBD">
        <w:rPr>
          <w:rFonts w:ascii="Angsana New" w:hAnsi="Angsana New"/>
          <w:spacing w:val="-4"/>
          <w:sz w:val="28"/>
          <w:szCs w:val="28"/>
        </w:rPr>
        <w:t>4</w:t>
      </w:r>
      <w:r w:rsidRPr="00E55DBD">
        <w:rPr>
          <w:rFonts w:ascii="Angsana New" w:hAnsi="Angsana New"/>
          <w:spacing w:val="-4"/>
          <w:sz w:val="28"/>
          <w:szCs w:val="28"/>
          <w:cs/>
        </w:rPr>
        <w:t xml:space="preserve"> แปลง เพื่อเป็นหลักประกันวงเงินกู้ยืมระยะสั้นกับสถาบันการเงินในประเทศแห่งหนึ่ง โดยมีมูลค่าสุทธิตามบัญชีจำนวนเงินรวม </w:t>
      </w:r>
      <w:r w:rsidR="00AF6820" w:rsidRPr="002867A5">
        <w:rPr>
          <w:rFonts w:ascii="Angsana New" w:hAnsi="Angsana New"/>
          <w:spacing w:val="-4"/>
          <w:sz w:val="28"/>
          <w:szCs w:val="28"/>
        </w:rPr>
        <w:t>27.2</w:t>
      </w:r>
      <w:r w:rsidRPr="00E55DBD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7F706B14" w14:textId="77777777" w:rsidR="007D2A19" w:rsidRPr="007D2A19" w:rsidRDefault="007D2A19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A0C9157" w14:textId="0D3C5CE2" w:rsidR="007D2A19" w:rsidRDefault="007D2A19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7D2A19">
        <w:rPr>
          <w:rFonts w:ascii="Angsana New" w:hAnsi="Angsana New"/>
          <w:spacing w:val="-4"/>
          <w:sz w:val="28"/>
          <w:szCs w:val="28"/>
          <w:cs/>
        </w:rPr>
        <w:t xml:space="preserve">นอกจากนี้เมื่อวันที่ </w:t>
      </w:r>
      <w:r w:rsidRPr="007D2A19">
        <w:rPr>
          <w:rFonts w:ascii="Angsana New" w:hAnsi="Angsana New"/>
          <w:spacing w:val="-4"/>
          <w:sz w:val="28"/>
          <w:szCs w:val="28"/>
        </w:rPr>
        <w:t xml:space="preserve">23 </w:t>
      </w:r>
      <w:r w:rsidRPr="007D2A19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Pr="007D2A19">
        <w:rPr>
          <w:rFonts w:ascii="Angsana New" w:hAnsi="Angsana New"/>
          <w:spacing w:val="-4"/>
          <w:sz w:val="28"/>
          <w:szCs w:val="28"/>
        </w:rPr>
        <w:t xml:space="preserve">2567 </w:t>
      </w:r>
      <w:r w:rsidRPr="007D2A19">
        <w:rPr>
          <w:rFonts w:ascii="Angsana New" w:hAnsi="Angsana New"/>
          <w:spacing w:val="-4"/>
          <w:sz w:val="28"/>
          <w:szCs w:val="28"/>
          <w:cs/>
        </w:rPr>
        <w:t xml:space="preserve">บริษัทได้ตกลงทำสัญญาสินเชื่อหมุนเวียนกับสถาบันการเงินในประเทศแห่งหนึ่ง เพื่อใช้ในโครงการก่อสร้างระบบบำบัดน้ำเสียส่วนกลาง คณะแพทยศาสตร์วชิรพยาบาล มหาวิทยาลัยนวมินทราธิราชวงเงินรวม </w:t>
      </w:r>
      <w:r w:rsidRPr="007D2A19">
        <w:rPr>
          <w:rFonts w:ascii="Angsana New" w:hAnsi="Angsana New"/>
          <w:spacing w:val="-4"/>
          <w:sz w:val="28"/>
          <w:szCs w:val="28"/>
        </w:rPr>
        <w:t xml:space="preserve">96.34 </w:t>
      </w:r>
      <w:r w:rsidRPr="007D2A19">
        <w:rPr>
          <w:rFonts w:ascii="Angsana New" w:hAnsi="Angsana New"/>
          <w:spacing w:val="-4"/>
          <w:sz w:val="28"/>
          <w:szCs w:val="28"/>
          <w:cs/>
        </w:rPr>
        <w:t xml:space="preserve">ล้านบาท ซึ่ง ณ วันที่ </w:t>
      </w:r>
      <w:r w:rsidRPr="007D2A19">
        <w:rPr>
          <w:rFonts w:ascii="Angsana New" w:hAnsi="Angsana New"/>
          <w:spacing w:val="-4"/>
          <w:sz w:val="28"/>
          <w:szCs w:val="28"/>
        </w:rPr>
        <w:t xml:space="preserve">31 </w:t>
      </w:r>
      <w:r w:rsidRPr="007D2A19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7D2A19">
        <w:rPr>
          <w:rFonts w:ascii="Angsana New" w:hAnsi="Angsana New"/>
          <w:spacing w:val="-4"/>
          <w:sz w:val="28"/>
          <w:szCs w:val="28"/>
        </w:rPr>
        <w:t xml:space="preserve">2567 </w:t>
      </w:r>
      <w:r w:rsidRPr="007D2A19">
        <w:rPr>
          <w:rFonts w:ascii="Angsana New" w:hAnsi="Angsana New"/>
          <w:spacing w:val="-4"/>
          <w:sz w:val="28"/>
          <w:szCs w:val="28"/>
          <w:cs/>
        </w:rPr>
        <w:t xml:space="preserve">บริษัทเบิกใช้แล้วจำนวน </w:t>
      </w:r>
      <w:r w:rsidRPr="007D2A19">
        <w:rPr>
          <w:rFonts w:ascii="Angsana New" w:hAnsi="Angsana New"/>
          <w:spacing w:val="-4"/>
          <w:sz w:val="28"/>
          <w:szCs w:val="28"/>
        </w:rPr>
        <w:t xml:space="preserve">20.34 </w:t>
      </w:r>
      <w:r w:rsidRPr="007D2A19">
        <w:rPr>
          <w:rFonts w:ascii="Angsana New" w:hAnsi="Angsana New"/>
          <w:spacing w:val="-4"/>
          <w:sz w:val="28"/>
          <w:szCs w:val="28"/>
          <w:cs/>
        </w:rPr>
        <w:t>ล้านบาท ทั้งนี้สัญญาสินเชื่อดังกล่าวมีกรรมการของบริษัทและบริษัทร่วมทุนในกิจการร่วมค้าเป็นผู้ค้ำประกัน</w:t>
      </w:r>
    </w:p>
    <w:p w14:paraId="0621F8B4" w14:textId="77777777" w:rsidR="002867A5" w:rsidRDefault="002867A5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DDAD799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734DA2B8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999DA1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A18C27E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FE664E2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E08604F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594F74A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760DC6E7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00A52E1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677CE1F" w14:textId="77777777" w:rsidR="000512A4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42FE3D1" w14:textId="77777777" w:rsidR="000512A4" w:rsidRPr="002867A5" w:rsidRDefault="000512A4" w:rsidP="0028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EEAED5A" w14:textId="702DF0AF" w:rsidR="00FD2D71" w:rsidRPr="002076B9" w:rsidRDefault="00FD2D71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2076B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2076B9" w:rsidRPr="002076B9">
        <w:rPr>
          <w:rFonts w:ascii="Angsana New" w:hAnsi="Angsana New"/>
          <w:b/>
          <w:bCs/>
          <w:sz w:val="28"/>
          <w:szCs w:val="28"/>
          <w:cs/>
        </w:rPr>
        <w:t>หมุนเวียนอื่น</w:t>
      </w:r>
    </w:p>
    <w:p w14:paraId="2B25DDD1" w14:textId="77777777" w:rsidR="00843DC5" w:rsidRPr="003E0033" w:rsidRDefault="00843DC5" w:rsidP="0084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7280668B" w14:textId="1EEEE9D6" w:rsidR="00843DC5" w:rsidRDefault="00843DC5" w:rsidP="0084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51738D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7478BE">
        <w:rPr>
          <w:rFonts w:ascii="Angsana New" w:hAnsi="Angsana New" w:hint="cs"/>
          <w:sz w:val="28"/>
          <w:szCs w:val="28"/>
          <w:cs/>
        </w:rPr>
        <w:t>หมุนเวียน</w:t>
      </w:r>
      <w:r w:rsidRPr="0051738D">
        <w:rPr>
          <w:rFonts w:ascii="Angsana New" w:hAnsi="Angsana New"/>
          <w:sz w:val="28"/>
          <w:szCs w:val="28"/>
          <w:cs/>
        </w:rPr>
        <w:t xml:space="preserve">อื่น ณ วันที่ </w:t>
      </w:r>
      <w:r w:rsidR="006B6262" w:rsidRPr="0051738D">
        <w:rPr>
          <w:rFonts w:ascii="Angsana New" w:hAnsi="Angsana New"/>
          <w:sz w:val="28"/>
          <w:szCs w:val="28"/>
        </w:rPr>
        <w:t xml:space="preserve">31 </w:t>
      </w:r>
      <w:r w:rsidR="006B6262" w:rsidRPr="0051738D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2567</w:t>
      </w:r>
      <w:r w:rsidRPr="0051738D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</w:t>
      </w:r>
      <w:r w:rsidR="004B4EAF">
        <w:rPr>
          <w:rFonts w:ascii="Angsana New" w:hAnsi="Angsana New"/>
          <w:sz w:val="28"/>
          <w:szCs w:val="28"/>
        </w:rPr>
        <w:t>66</w:t>
      </w:r>
      <w:r w:rsidRPr="0051738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1AF8F8EC" w14:textId="77777777" w:rsidR="00843DC5" w:rsidRPr="003E0033" w:rsidRDefault="00843DC5" w:rsidP="00D3249B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59" w:type="dxa"/>
        <w:tblInd w:w="-4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4"/>
        <w:gridCol w:w="1246"/>
        <w:gridCol w:w="236"/>
        <w:gridCol w:w="1247"/>
        <w:gridCol w:w="236"/>
        <w:gridCol w:w="1234"/>
        <w:gridCol w:w="236"/>
        <w:gridCol w:w="1220"/>
      </w:tblGrid>
      <w:tr w:rsidR="00163994" w:rsidRPr="00096261" w14:paraId="4222A1AD" w14:textId="77777777" w:rsidTr="00BD65AF">
        <w:trPr>
          <w:trHeight w:val="284"/>
          <w:tblHeader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C783" w14:textId="77777777" w:rsidR="00163994" w:rsidRPr="0051738D" w:rsidRDefault="00163994" w:rsidP="00AF2270">
            <w:pPr>
              <w:spacing w:line="140" w:lineRule="atLeast"/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CC2C2" w14:textId="77777777" w:rsidR="00163994" w:rsidRPr="00D471C9" w:rsidRDefault="00163994" w:rsidP="00AF2270">
            <w:pPr>
              <w:spacing w:line="140" w:lineRule="atLeast"/>
              <w:ind w:left="-378" w:right="122" w:firstLine="27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173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63994" w:rsidRPr="00096261" w14:paraId="694DAC71" w14:textId="77777777" w:rsidTr="00BD65AF">
        <w:trPr>
          <w:trHeight w:val="284"/>
          <w:tblHeader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2344" w14:textId="77777777" w:rsidR="00163994" w:rsidRPr="00D471C9" w:rsidRDefault="00163994" w:rsidP="00AF2270">
            <w:pPr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E4863" w14:textId="77777777" w:rsidR="00163994" w:rsidRPr="00D471C9" w:rsidRDefault="00163994" w:rsidP="00AF2270">
            <w:pPr>
              <w:ind w:left="-378" w:right="122" w:firstLine="27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5BDA0" w14:textId="77777777" w:rsidR="00163994" w:rsidRPr="00D471C9" w:rsidRDefault="00163994" w:rsidP="00AF2270">
            <w:pPr>
              <w:ind w:left="-378" w:right="122" w:firstLine="27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F910A" w14:textId="77777777" w:rsidR="00163994" w:rsidRPr="00D471C9" w:rsidRDefault="00163994" w:rsidP="00AF2270">
            <w:pPr>
              <w:ind w:left="-378" w:right="122" w:firstLine="27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23D" w:rsidRPr="00096261" w14:paraId="579BAA50" w14:textId="77777777" w:rsidTr="00BD65AF">
        <w:trPr>
          <w:trHeight w:val="284"/>
          <w:tblHeader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DD654" w14:textId="77777777" w:rsidR="00B5523D" w:rsidRPr="00D471C9" w:rsidRDefault="00B5523D" w:rsidP="00B5523D">
            <w:pPr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D2160" w14:textId="5FDF308B" w:rsidR="00B5523D" w:rsidRPr="00293580" w:rsidRDefault="47F5293E" w:rsidP="47F5293E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076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04347" w14:textId="77777777" w:rsidR="00B5523D" w:rsidRPr="00293580" w:rsidRDefault="00B5523D" w:rsidP="00B552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7A596" w14:textId="782395BB" w:rsidR="00B5523D" w:rsidRPr="00293580" w:rsidRDefault="47F5293E" w:rsidP="00B5523D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343" w14:textId="77777777" w:rsidR="00B5523D" w:rsidRPr="00293580" w:rsidRDefault="00B5523D" w:rsidP="00B552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BC284" w14:textId="7632A012" w:rsidR="00B5523D" w:rsidRPr="00293580" w:rsidRDefault="47F5293E" w:rsidP="47F5293E">
            <w:pPr>
              <w:tabs>
                <w:tab w:val="clear" w:pos="907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076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25BF3" w14:textId="77777777" w:rsidR="00B5523D" w:rsidRPr="00293580" w:rsidRDefault="00B5523D" w:rsidP="00B552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8FD48" w14:textId="6049B675" w:rsidR="00B5523D" w:rsidRPr="00293580" w:rsidRDefault="47F5293E" w:rsidP="00B5523D">
            <w:pPr>
              <w:tabs>
                <w:tab w:val="clear" w:pos="907"/>
              </w:tabs>
              <w:ind w:left="-8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5523D" w:rsidRPr="00096261" w14:paraId="2003177C" w14:textId="77777777" w:rsidTr="00BD65AF">
        <w:trPr>
          <w:trHeight w:val="220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52DEA" w14:textId="77777777" w:rsidR="00B5523D" w:rsidRPr="00B163C8" w:rsidRDefault="00B5523D" w:rsidP="00B5523D">
            <w:pPr>
              <w:ind w:right="12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23DC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จการที่</w:t>
            </w:r>
            <w:r w:rsidRPr="00516BC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เกี่ยวข้องกัน (หมายเหตุ </w:t>
            </w:r>
            <w:r w:rsidR="00C46D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516BC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C4901A" w14:textId="77777777" w:rsidR="00B5523D" w:rsidRPr="00D471C9" w:rsidRDefault="00B5523D" w:rsidP="00B5523D">
            <w:pPr>
              <w:tabs>
                <w:tab w:val="decimal" w:pos="972"/>
              </w:tabs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F993" w14:textId="77777777" w:rsidR="00B5523D" w:rsidRPr="00D471C9" w:rsidRDefault="00B5523D" w:rsidP="00B5523D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D0BF2C" w14:textId="77777777" w:rsidR="00B5523D" w:rsidRPr="00D471C9" w:rsidRDefault="00B5523D" w:rsidP="00B5523D">
            <w:pPr>
              <w:tabs>
                <w:tab w:val="decimal" w:pos="972"/>
              </w:tabs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AEE565" w14:textId="77777777" w:rsidR="00B5523D" w:rsidRPr="00D471C9" w:rsidRDefault="00B5523D" w:rsidP="00B5523D">
            <w:pPr>
              <w:tabs>
                <w:tab w:val="decimal" w:pos="972"/>
              </w:tabs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2F69CB" w14:textId="77777777" w:rsidR="00B5523D" w:rsidRPr="00D471C9" w:rsidRDefault="00B5523D" w:rsidP="00B5523D">
            <w:pPr>
              <w:tabs>
                <w:tab w:val="decimal" w:pos="972"/>
              </w:tabs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B29B4C" w14:textId="77777777" w:rsidR="00B5523D" w:rsidRPr="00D471C9" w:rsidRDefault="00B5523D" w:rsidP="00B5523D">
            <w:pPr>
              <w:tabs>
                <w:tab w:val="decimal" w:pos="972"/>
              </w:tabs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E11F6EC" w14:textId="77777777" w:rsidR="00B5523D" w:rsidRPr="00D471C9" w:rsidRDefault="00B5523D" w:rsidP="00B5523D">
            <w:pPr>
              <w:tabs>
                <w:tab w:val="decimal" w:pos="972"/>
              </w:tabs>
              <w:ind w:right="12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E7" w:rsidRPr="00096261" w14:paraId="10BF37EC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14:paraId="68FF0AB9" w14:textId="77777777" w:rsidR="000271E7" w:rsidRPr="00D471C9" w:rsidRDefault="000271E7" w:rsidP="000271E7">
            <w:pPr>
              <w:ind w:right="122" w:firstLine="243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F69E" w14:textId="63F30514" w:rsidR="000271E7" w:rsidRPr="00904C07" w:rsidRDefault="009D2505" w:rsidP="000271E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66AF1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8FFE" w14:textId="77777777" w:rsidR="47F5293E" w:rsidRDefault="47F5293E" w:rsidP="47F5293E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82362C" w14:textId="77777777" w:rsidR="000271E7" w:rsidRDefault="000271E7" w:rsidP="000271E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4783" w14:textId="16EB3D14" w:rsidR="000271E7" w:rsidRPr="009722C3" w:rsidRDefault="007D2A19" w:rsidP="000271E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678B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0A7B" w14:textId="77777777" w:rsidR="47F5293E" w:rsidRDefault="47F5293E" w:rsidP="47F5293E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7,677</w:t>
            </w:r>
          </w:p>
        </w:tc>
      </w:tr>
      <w:tr w:rsidR="000271E7" w:rsidRPr="00096261" w14:paraId="4FF2F9AE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14:paraId="251B9177" w14:textId="6B9728B5" w:rsidR="000271E7" w:rsidRPr="00D471C9" w:rsidRDefault="000271E7" w:rsidP="000271E7">
            <w:pPr>
              <w:ind w:right="122" w:firstLine="243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เจ้าหนี้</w:t>
            </w:r>
            <w:r w:rsidR="007478BE"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8A267" w14:textId="124376D0" w:rsidR="000271E7" w:rsidRPr="009722C3" w:rsidRDefault="007D2A19" w:rsidP="000271E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A24E9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45E4E" w14:textId="77777777" w:rsidR="47F5293E" w:rsidRDefault="47F5293E" w:rsidP="47F5293E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1,191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CE04A6" w14:textId="77777777" w:rsidR="000271E7" w:rsidRDefault="000271E7" w:rsidP="000271E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F71033" w14:textId="3A318E07" w:rsidR="000271E7" w:rsidRPr="009722C3" w:rsidRDefault="007D2A19" w:rsidP="000271E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91BD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2FEB3" w14:textId="77777777" w:rsidR="47F5293E" w:rsidRDefault="47F5293E" w:rsidP="47F5293E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1,977</w:t>
            </w:r>
          </w:p>
        </w:tc>
      </w:tr>
      <w:tr w:rsidR="000271E7" w:rsidRPr="00096261" w14:paraId="5B7E4B19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14:paraId="7CA517D0" w14:textId="77777777" w:rsidR="000271E7" w:rsidRPr="00D471C9" w:rsidRDefault="000271E7" w:rsidP="000271E7">
            <w:pPr>
              <w:ind w:right="122" w:firstLine="243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E9038" w14:textId="4E1C879B" w:rsidR="000271E7" w:rsidRPr="009722C3" w:rsidRDefault="007D2A19" w:rsidP="000271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F049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824C4D" w14:textId="77777777" w:rsidR="47F5293E" w:rsidRDefault="47F5293E" w:rsidP="47F529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8,868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6B3502" w14:textId="77777777" w:rsidR="000271E7" w:rsidRDefault="000271E7" w:rsidP="000271E7">
            <w:pPr>
              <w:tabs>
                <w:tab w:val="clear" w:pos="227"/>
                <w:tab w:val="left" w:pos="23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B8A1E" w14:textId="58E98874" w:rsidR="000271E7" w:rsidRPr="009722C3" w:rsidRDefault="007D2A19" w:rsidP="000271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BC4F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5FEA26" w14:textId="77777777" w:rsidR="47F5293E" w:rsidRDefault="47F5293E" w:rsidP="47F529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</w:tr>
      <w:tr w:rsidR="000271E7" w:rsidRPr="00096261" w14:paraId="209CA405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26606" w14:textId="77777777" w:rsidR="000271E7" w:rsidRPr="00317CC8" w:rsidRDefault="000271E7" w:rsidP="000271E7">
            <w:pPr>
              <w:ind w:right="12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73EA" w14:textId="77777777" w:rsidR="000271E7" w:rsidRPr="009722C3" w:rsidRDefault="000271E7" w:rsidP="000271E7">
            <w:pPr>
              <w:tabs>
                <w:tab w:val="clear" w:pos="227"/>
                <w:tab w:val="left" w:pos="238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4515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FA799" w14:textId="77777777" w:rsidR="47F5293E" w:rsidRDefault="47F5293E" w:rsidP="47F5293E">
            <w:pPr>
              <w:tabs>
                <w:tab w:val="clear" w:pos="227"/>
                <w:tab w:val="left" w:pos="238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A708D8" w14:textId="77777777" w:rsidR="000271E7" w:rsidRDefault="000271E7" w:rsidP="000271E7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D351" w14:textId="77777777" w:rsidR="000271E7" w:rsidRPr="009722C3" w:rsidRDefault="000271E7" w:rsidP="000271E7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9259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8FB7" w14:textId="77777777" w:rsidR="47F5293E" w:rsidRDefault="47F5293E" w:rsidP="47F5293E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71E7" w:rsidRPr="00096261" w14:paraId="53F8B376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14:paraId="669DBE7F" w14:textId="77777777" w:rsidR="000271E7" w:rsidRPr="00D471C9" w:rsidRDefault="000271E7" w:rsidP="000271E7">
            <w:pPr>
              <w:ind w:right="122" w:firstLine="243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BEFE" w14:textId="6F551706" w:rsidR="000271E7" w:rsidRPr="009722C3" w:rsidRDefault="009D2505" w:rsidP="000271E7">
            <w:pPr>
              <w:tabs>
                <w:tab w:val="clear" w:pos="227"/>
                <w:tab w:val="left" w:pos="238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CCC98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242B" w14:textId="77777777" w:rsidR="47F5293E" w:rsidRDefault="47F5293E" w:rsidP="47F5293E">
            <w:pPr>
              <w:tabs>
                <w:tab w:val="clear" w:pos="227"/>
                <w:tab w:val="left" w:pos="238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8E960B" w14:textId="77777777" w:rsidR="000271E7" w:rsidRDefault="000271E7" w:rsidP="000271E7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7BDD" w14:textId="2807FB2C" w:rsidR="000271E7" w:rsidRPr="009722C3" w:rsidRDefault="000512A4" w:rsidP="000271E7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6DF3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AC9C" w14:textId="77777777" w:rsidR="47F5293E" w:rsidRDefault="47F5293E" w:rsidP="47F5293E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</w:tr>
      <w:tr w:rsidR="000271E7" w:rsidRPr="00096261" w14:paraId="7279CFAB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14:paraId="432A9F0F" w14:textId="40D653DB" w:rsidR="000271E7" w:rsidRPr="00D471C9" w:rsidRDefault="000271E7" w:rsidP="000271E7">
            <w:pPr>
              <w:ind w:right="122" w:firstLine="243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เจ้าหนี้</w:t>
            </w:r>
            <w:r w:rsidR="000512A4"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C932" w14:textId="32BADC35" w:rsidR="000271E7" w:rsidRPr="009722C3" w:rsidRDefault="000512A4" w:rsidP="000271E7">
            <w:pPr>
              <w:tabs>
                <w:tab w:val="clear" w:pos="227"/>
                <w:tab w:val="left" w:pos="238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DF70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D28D" w14:textId="77777777" w:rsidR="47F5293E" w:rsidRDefault="47F5293E" w:rsidP="47F5293E">
            <w:pPr>
              <w:tabs>
                <w:tab w:val="clear" w:pos="227"/>
                <w:tab w:val="left" w:pos="238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3D86B1" w14:textId="77777777" w:rsidR="000271E7" w:rsidRDefault="000271E7" w:rsidP="000271E7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CA5C" w14:textId="02256FA7" w:rsidR="000271E7" w:rsidRPr="009722C3" w:rsidRDefault="000512A4" w:rsidP="000271E7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B3CF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5617" w14:textId="77777777" w:rsidR="47F5293E" w:rsidRDefault="47F5293E" w:rsidP="47F5293E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5,158</w:t>
            </w:r>
          </w:p>
        </w:tc>
      </w:tr>
      <w:tr w:rsidR="000271E7" w:rsidRPr="00096261" w14:paraId="44006DE3" w14:textId="77777777" w:rsidTr="00825C08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E1207" w14:textId="71D9F21F" w:rsidR="000271E7" w:rsidRPr="00D471C9" w:rsidRDefault="000271E7" w:rsidP="000271E7">
            <w:pPr>
              <w:ind w:right="1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เงินประกัน</w:t>
            </w:r>
            <w:r w:rsidR="00C33A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E104" w14:textId="34AF9FEF" w:rsidR="000271E7" w:rsidRPr="009722C3" w:rsidRDefault="000512A4" w:rsidP="000271E7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8A33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5B2F5" w14:textId="77777777" w:rsidR="47F5293E" w:rsidRDefault="47F5293E" w:rsidP="47F5293E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A9020" w14:textId="77777777" w:rsidR="000271E7" w:rsidRDefault="000271E7" w:rsidP="000271E7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6D5E6" w14:textId="1A52DA3A" w:rsidR="000271E7" w:rsidRPr="009722C3" w:rsidRDefault="000512A4" w:rsidP="000271E7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8C3B5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859C" w14:textId="77777777" w:rsidR="47F5293E" w:rsidRDefault="47F5293E" w:rsidP="47F5293E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825C08" w:rsidRPr="00096261" w14:paraId="54307993" w14:textId="77777777" w:rsidTr="00825C08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3D703" w14:textId="198EA020" w:rsidR="00825C08" w:rsidRDefault="00825C08" w:rsidP="000271E7">
            <w:pPr>
              <w:ind w:right="122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เงินประกัน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ผลงาน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4F22" w14:textId="15D9209C" w:rsidR="00825C08" w:rsidRDefault="00825C08" w:rsidP="000271E7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71F1" w14:textId="77777777" w:rsidR="00825C08" w:rsidRPr="00D471C9" w:rsidRDefault="00825C08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3FE70" w14:textId="5718F5FE" w:rsidR="00825C08" w:rsidRPr="47F5293E" w:rsidRDefault="00825C08" w:rsidP="47F5293E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4BC48" w14:textId="77777777" w:rsidR="00825C08" w:rsidRDefault="00825C08" w:rsidP="000271E7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F115" w14:textId="1FCF4E0B" w:rsidR="00825C08" w:rsidRDefault="00825C08" w:rsidP="000271E7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88965" w14:textId="77777777" w:rsidR="00825C08" w:rsidRPr="00D471C9" w:rsidRDefault="00825C08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BCE92" w14:textId="65A578C3" w:rsidR="00825C08" w:rsidRPr="47F5293E" w:rsidRDefault="00825C08" w:rsidP="47F5293E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</w:tr>
      <w:tr w:rsidR="000512A4" w:rsidRPr="00096261" w14:paraId="5D1C52CC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2E089" w14:textId="2257F130" w:rsidR="000512A4" w:rsidRDefault="000512A4" w:rsidP="000271E7">
            <w:pPr>
              <w:ind w:right="1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ประมาณการหนี้สินระยะสั้น (หมายเหตุ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D6AB" w14:textId="6789CCE7" w:rsidR="000512A4" w:rsidRDefault="000512A4" w:rsidP="000271E7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0B02" w14:textId="77777777" w:rsidR="000512A4" w:rsidRPr="00D471C9" w:rsidRDefault="000512A4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F7A2" w14:textId="2C869A81" w:rsidR="000512A4" w:rsidRPr="47F5293E" w:rsidRDefault="000512A4" w:rsidP="000512A4">
            <w:pPr>
              <w:ind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E6ECA0" w14:textId="77777777" w:rsidR="000512A4" w:rsidRDefault="000512A4" w:rsidP="000271E7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9D2" w14:textId="2F837384" w:rsidR="000512A4" w:rsidRDefault="000512A4" w:rsidP="000271E7">
            <w:pPr>
              <w:tabs>
                <w:tab w:val="clear" w:pos="227"/>
                <w:tab w:val="left" w:pos="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41302" w14:textId="77777777" w:rsidR="000512A4" w:rsidRPr="00D471C9" w:rsidRDefault="000512A4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05C7" w14:textId="60F34EB7" w:rsidR="000512A4" w:rsidRPr="47F5293E" w:rsidRDefault="000512A4" w:rsidP="000512A4">
            <w:pPr>
              <w:tabs>
                <w:tab w:val="clear" w:pos="227"/>
                <w:tab w:val="left" w:pos="238"/>
              </w:tabs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71E7" w:rsidRPr="00096261" w14:paraId="2008F162" w14:textId="77777777" w:rsidTr="00825C08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CC2BB" w14:textId="77777777" w:rsidR="000271E7" w:rsidRPr="00D471C9" w:rsidRDefault="000271E7" w:rsidP="000271E7">
            <w:pPr>
              <w:ind w:right="1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ค่าใช้จ่ายค้างจ่าย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8504B" w14:textId="56AE75C0" w:rsidR="000271E7" w:rsidRPr="009722C3" w:rsidRDefault="000512A4" w:rsidP="000271E7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25C08">
              <w:rPr>
                <w:rFonts w:ascii="Angsana New" w:hAnsi="Angsana New"/>
                <w:sz w:val="28"/>
                <w:szCs w:val="28"/>
              </w:rPr>
              <w:t>4,117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3E1B9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1A3E3" w14:textId="52150D6A" w:rsidR="47F5293E" w:rsidRDefault="47F5293E" w:rsidP="47F5293E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</w:t>
            </w:r>
            <w:r w:rsidR="00825C08">
              <w:rPr>
                <w:rFonts w:ascii="Angsana New" w:hAnsi="Angsana New"/>
                <w:sz w:val="28"/>
                <w:szCs w:val="28"/>
              </w:rPr>
              <w:t>5,126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4F542" w14:textId="77777777" w:rsidR="000271E7" w:rsidRDefault="000271E7" w:rsidP="000271E7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9279A" w14:textId="2243FA71" w:rsidR="000271E7" w:rsidRPr="009722C3" w:rsidRDefault="000512A4" w:rsidP="000271E7">
            <w:pPr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25C08">
              <w:rPr>
                <w:rFonts w:ascii="Angsana New" w:hAnsi="Angsana New"/>
                <w:sz w:val="28"/>
                <w:szCs w:val="28"/>
              </w:rPr>
              <w:t>3,025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33D5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09DDB" w14:textId="3226A082" w:rsidR="47F5293E" w:rsidRDefault="47F5293E" w:rsidP="47F5293E">
            <w:pPr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</w:t>
            </w:r>
            <w:r w:rsidR="00825C08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0271E7" w:rsidRPr="00096261" w14:paraId="0888C7B9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CCE14" w14:textId="77777777" w:rsidR="000271E7" w:rsidRPr="00D471C9" w:rsidRDefault="000271E7" w:rsidP="000271E7">
            <w:pPr>
              <w:ind w:right="1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79D3C" w14:textId="131AEC28" w:rsidR="000271E7" w:rsidRPr="009722C3" w:rsidRDefault="000512A4" w:rsidP="000271E7">
            <w:pPr>
              <w:tabs>
                <w:tab w:val="clear" w:pos="227"/>
                <w:tab w:val="left" w:pos="238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70,048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2E94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340C1" w14:textId="77777777" w:rsidR="47F5293E" w:rsidRDefault="47F5293E" w:rsidP="47F5293E">
            <w:pPr>
              <w:tabs>
                <w:tab w:val="clear" w:pos="227"/>
                <w:tab w:val="left" w:pos="238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32,690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F46DFC" w14:textId="77777777" w:rsidR="000271E7" w:rsidRDefault="000271E7" w:rsidP="000271E7">
            <w:pPr>
              <w:tabs>
                <w:tab w:val="clear" w:pos="227"/>
                <w:tab w:val="left" w:pos="238"/>
              </w:tabs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944F1B" w14:textId="5AC82DE9" w:rsidR="000271E7" w:rsidRPr="009722C3" w:rsidRDefault="000512A4" w:rsidP="000271E7">
            <w:pPr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26F8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24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D08C4" w14:textId="77777777" w:rsidR="47F5293E" w:rsidRDefault="47F5293E" w:rsidP="47F5293E">
            <w:pPr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24,472</w:t>
            </w:r>
          </w:p>
        </w:tc>
      </w:tr>
      <w:tr w:rsidR="000271E7" w:rsidRPr="00096261" w14:paraId="6B9C75D3" w14:textId="77777777" w:rsidTr="00BD65AF">
        <w:trPr>
          <w:trHeight w:val="284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C95B5" w14:textId="77777777" w:rsidR="000271E7" w:rsidRDefault="000271E7" w:rsidP="000271E7">
            <w:pPr>
              <w:spacing w:line="160" w:lineRule="atLeast"/>
              <w:ind w:right="1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9F77" w14:textId="2AE10157" w:rsidR="000271E7" w:rsidRPr="009722C3" w:rsidRDefault="000512A4" w:rsidP="000271E7">
            <w:pPr>
              <w:tabs>
                <w:tab w:val="clear" w:pos="227"/>
                <w:tab w:val="left" w:pos="238"/>
              </w:tabs>
              <w:spacing w:line="160" w:lineRule="atLeast"/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82,027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917E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16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71E65" w14:textId="77777777" w:rsidR="47F5293E" w:rsidRDefault="47F5293E" w:rsidP="47F5293E">
            <w:pPr>
              <w:tabs>
                <w:tab w:val="clear" w:pos="227"/>
                <w:tab w:val="left" w:pos="238"/>
              </w:tabs>
              <w:spacing w:line="160" w:lineRule="atLeast"/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41,558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43981B" w14:textId="77777777" w:rsidR="000271E7" w:rsidRDefault="000271E7" w:rsidP="000271E7">
            <w:pPr>
              <w:tabs>
                <w:tab w:val="clear" w:pos="227"/>
                <w:tab w:val="left" w:pos="238"/>
              </w:tabs>
              <w:spacing w:line="16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B9E86" w14:textId="1C11835E" w:rsidR="000271E7" w:rsidRPr="009722C3" w:rsidRDefault="000512A4" w:rsidP="000271E7">
            <w:pPr>
              <w:spacing w:line="160" w:lineRule="atLeas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402A" w14:textId="77777777" w:rsidR="000271E7" w:rsidRPr="00D471C9" w:rsidRDefault="000271E7" w:rsidP="000271E7">
            <w:pPr>
              <w:pStyle w:val="30"/>
              <w:tabs>
                <w:tab w:val="clear" w:pos="360"/>
              </w:tabs>
              <w:spacing w:line="160" w:lineRule="atLeast"/>
              <w:ind w:right="1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AD71B7" w14:textId="77777777" w:rsidR="47F5293E" w:rsidRDefault="47F5293E" w:rsidP="47F5293E">
            <w:pPr>
              <w:spacing w:line="160" w:lineRule="atLeas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34,126</w:t>
            </w:r>
          </w:p>
        </w:tc>
      </w:tr>
    </w:tbl>
    <w:p w14:paraId="085A157D" w14:textId="77777777" w:rsidR="009F18BF" w:rsidRPr="003E0033" w:rsidRDefault="009F18BF" w:rsidP="00482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100" w:lineRule="atLeast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2B9075D0" w14:textId="0BE1EA8F" w:rsidR="008313DD" w:rsidRDefault="008313DD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567ED519" w14:textId="77777777" w:rsidR="00150C69" w:rsidRPr="003E0033" w:rsidRDefault="00150C69" w:rsidP="000E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B396C04" w14:textId="77777777" w:rsidR="008313DD" w:rsidRDefault="00150C69" w:rsidP="000E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กลุ่มบริษัทในฐานะผู้เช่า</w:t>
      </w:r>
    </w:p>
    <w:p w14:paraId="12C7182B" w14:textId="77777777" w:rsidR="001A08A6" w:rsidRPr="003E0033" w:rsidRDefault="001A08A6" w:rsidP="000E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A6761DB" w14:textId="45928C11" w:rsidR="00150C69" w:rsidRDefault="00150C69" w:rsidP="000E326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right="-43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50C69">
        <w:rPr>
          <w:rFonts w:ascii="Angsana New" w:hAnsi="Angsana New"/>
          <w:sz w:val="28"/>
          <w:szCs w:val="28"/>
          <w:cs/>
        </w:rPr>
        <w:t>สินทรัพย์สิทธิการใช้</w:t>
      </w:r>
    </w:p>
    <w:p w14:paraId="706A2612" w14:textId="77777777" w:rsidR="00C5590D" w:rsidRPr="003E0033" w:rsidRDefault="00C5590D" w:rsidP="000E32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right="-43"/>
        <w:contextualSpacing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C464DD9" w14:textId="77777777" w:rsidR="00C5590D" w:rsidRDefault="00203A37" w:rsidP="000E3267">
      <w:pPr>
        <w:spacing w:line="240" w:lineRule="auto"/>
        <w:ind w:left="3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</w:rPr>
        <w:t xml:space="preserve">กลุ่มบริษัททำสัญญาเช่าสินทรัพย์เพื่อใช้ในการดำเนินงานของกลุ่มบริษัท สัญญาเช่าที่มีสาระสำคัญอธิบายในหมายเหตุประกอบงบการเงินข้อ </w:t>
      </w:r>
      <w:r w:rsidRPr="009B29DA">
        <w:rPr>
          <w:rFonts w:ascii="Angsana New" w:hAnsi="Angsana New"/>
          <w:sz w:val="28"/>
          <w:szCs w:val="28"/>
          <w:lang w:val="en-GB"/>
        </w:rPr>
        <w:t>5</w:t>
      </w:r>
    </w:p>
    <w:p w14:paraId="47F9E2E9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44E3501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2038B5B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65DA838C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09CEC30A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62B1D37A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4C0CCAF0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1B6BFDA5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0B2290C9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0A6C4FDC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625A904F" w14:textId="77777777" w:rsidR="003E0033" w:rsidRDefault="003E0033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479B0B1A" w14:textId="77777777" w:rsidR="009F4F92" w:rsidRDefault="009F4F92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23A99C6" w14:textId="77777777" w:rsidR="009F4F92" w:rsidRPr="003E0033" w:rsidRDefault="009F4F92" w:rsidP="00825C08">
      <w:pPr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687633B0" w14:textId="77777777" w:rsidR="00DB23D0" w:rsidRDefault="00DB23D0" w:rsidP="00DB23D0">
      <w:pPr>
        <w:spacing w:line="240" w:lineRule="auto"/>
        <w:ind w:left="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 xml:space="preserve">รายการเปลี่ยนแปลงของบัญชีสินทรัพย์สิทธิการใช้สำหรับปีสิ้นสุดวันที่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 xml:space="preserve"> 2566 </w:t>
      </w:r>
      <w:r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0018B85A" w14:textId="77777777" w:rsidR="00DB23D0" w:rsidRPr="00AC6EBA" w:rsidRDefault="00DB23D0" w:rsidP="00DB23D0">
      <w:pPr>
        <w:pStyle w:val="ListParagraph"/>
        <w:tabs>
          <w:tab w:val="clear" w:pos="227"/>
          <w:tab w:val="clear" w:pos="454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360"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503" w:type="dxa"/>
        <w:tblInd w:w="-42" w:type="dxa"/>
        <w:tblLayout w:type="fixed"/>
        <w:tblLook w:val="04A0" w:firstRow="1" w:lastRow="0" w:firstColumn="1" w:lastColumn="0" w:noHBand="0" w:noVBand="1"/>
      </w:tblPr>
      <w:tblGrid>
        <w:gridCol w:w="4408"/>
        <w:gridCol w:w="1483"/>
        <w:gridCol w:w="266"/>
        <w:gridCol w:w="1498"/>
        <w:gridCol w:w="294"/>
        <w:gridCol w:w="1554"/>
      </w:tblGrid>
      <w:tr w:rsidR="00DB23D0" w:rsidRPr="00DB23D0" w14:paraId="1ADACDB6" w14:textId="77777777" w:rsidTr="002317C3">
        <w:trPr>
          <w:tblHeader/>
        </w:trPr>
        <w:tc>
          <w:tcPr>
            <w:tcW w:w="4408" w:type="dxa"/>
          </w:tcPr>
          <w:p w14:paraId="78FCEB00" w14:textId="77777777" w:rsidR="00DB23D0" w:rsidRPr="00DB23D0" w:rsidRDefault="00DB23D0">
            <w:pPr>
              <w:tabs>
                <w:tab w:val="right" w:pos="1033"/>
              </w:tabs>
              <w:ind w:right="2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5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A0BC1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พันบาท</w:t>
            </w:r>
          </w:p>
        </w:tc>
      </w:tr>
      <w:tr w:rsidR="00DB23D0" w:rsidRPr="00DB23D0" w14:paraId="38295368" w14:textId="77777777" w:rsidTr="002317C3">
        <w:trPr>
          <w:tblHeader/>
        </w:trPr>
        <w:tc>
          <w:tcPr>
            <w:tcW w:w="4408" w:type="dxa"/>
          </w:tcPr>
          <w:p w14:paraId="399FEACA" w14:textId="77777777" w:rsidR="00DB23D0" w:rsidRPr="00DB23D0" w:rsidRDefault="00DB23D0">
            <w:pPr>
              <w:ind w:left="151" w:right="2" w:hanging="151"/>
              <w:jc w:val="thaiDistribute"/>
              <w:outlineLvl w:val="0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</w:p>
        </w:tc>
        <w:tc>
          <w:tcPr>
            <w:tcW w:w="5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FF91DD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งบการเงินรวม</w:t>
            </w:r>
          </w:p>
        </w:tc>
      </w:tr>
      <w:tr w:rsidR="00DB23D0" w:rsidRPr="00DB23D0" w14:paraId="19B1B6FA" w14:textId="77777777" w:rsidTr="002317C3">
        <w:trPr>
          <w:tblHeader/>
        </w:trPr>
        <w:tc>
          <w:tcPr>
            <w:tcW w:w="4408" w:type="dxa"/>
          </w:tcPr>
          <w:p w14:paraId="33538403" w14:textId="77777777" w:rsidR="00DB23D0" w:rsidRPr="00DB23D0" w:rsidRDefault="00DB23D0">
            <w:pPr>
              <w:ind w:left="151" w:right="2" w:hanging="151"/>
              <w:jc w:val="center"/>
              <w:outlineLvl w:val="0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78054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FF49A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81C8" w14:textId="77777777" w:rsidR="00DB23D0" w:rsidRPr="00DB23D0" w:rsidRDefault="00DB23D0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อาคาร เครื่องจักร</w:t>
            </w:r>
          </w:p>
          <w:p w14:paraId="1A83C7F1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37147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3313F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รวม</w:t>
            </w:r>
          </w:p>
        </w:tc>
      </w:tr>
      <w:tr w:rsidR="00DB23D0" w:rsidRPr="00DB23D0" w14:paraId="319A0BC9" w14:textId="77777777" w:rsidTr="002317C3">
        <w:tc>
          <w:tcPr>
            <w:tcW w:w="4408" w:type="dxa"/>
            <w:hideMark/>
          </w:tcPr>
          <w:p w14:paraId="1F10B32D" w14:textId="77777777" w:rsidR="00DB23D0" w:rsidRPr="00DB23D0" w:rsidRDefault="00DB23D0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ณ วันที่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</w:rPr>
              <w:t>1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 มกราคม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</w:rPr>
              <w:t>2566</w:t>
            </w:r>
          </w:p>
        </w:tc>
        <w:tc>
          <w:tcPr>
            <w:tcW w:w="1483" w:type="dxa"/>
            <w:vAlign w:val="bottom"/>
            <w:hideMark/>
          </w:tcPr>
          <w:p w14:paraId="68A16603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18,470</w:t>
            </w:r>
          </w:p>
        </w:tc>
        <w:tc>
          <w:tcPr>
            <w:tcW w:w="266" w:type="dxa"/>
            <w:vAlign w:val="bottom"/>
          </w:tcPr>
          <w:p w14:paraId="7443B123" w14:textId="77777777" w:rsidR="47F5293E" w:rsidRDefault="47F5293E" w:rsidP="47F5293E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  <w:hideMark/>
          </w:tcPr>
          <w:p w14:paraId="3407B508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7,790</w:t>
            </w:r>
          </w:p>
        </w:tc>
        <w:tc>
          <w:tcPr>
            <w:tcW w:w="294" w:type="dxa"/>
            <w:vAlign w:val="bottom"/>
          </w:tcPr>
          <w:p w14:paraId="4E76556C" w14:textId="77777777" w:rsidR="47F5293E" w:rsidRDefault="47F5293E" w:rsidP="47F5293E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75A57C5C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26,260</w:t>
            </w:r>
          </w:p>
        </w:tc>
      </w:tr>
      <w:tr w:rsidR="00DB23D0" w:rsidRPr="00DB23D0" w14:paraId="1006B487" w14:textId="77777777" w:rsidTr="003E0033">
        <w:tc>
          <w:tcPr>
            <w:tcW w:w="4408" w:type="dxa"/>
            <w:hideMark/>
          </w:tcPr>
          <w:p w14:paraId="39242B37" w14:textId="77777777" w:rsidR="00DB23D0" w:rsidRPr="00DB23D0" w:rsidRDefault="00DB23D0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BC0F1" w14:textId="77777777" w:rsidR="47F5293E" w:rsidRDefault="47F5293E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(3,992)</w:t>
            </w:r>
          </w:p>
        </w:tc>
        <w:tc>
          <w:tcPr>
            <w:tcW w:w="266" w:type="dxa"/>
            <w:vAlign w:val="bottom"/>
          </w:tcPr>
          <w:p w14:paraId="5B810E85" w14:textId="77777777" w:rsidR="47F5293E" w:rsidRDefault="47F5293E" w:rsidP="47F5293E">
            <w:pPr>
              <w:tabs>
                <w:tab w:val="right" w:pos="1033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978D2" w14:textId="77777777" w:rsidR="47F5293E" w:rsidRDefault="47F5293E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(2,077)</w:t>
            </w:r>
          </w:p>
        </w:tc>
        <w:tc>
          <w:tcPr>
            <w:tcW w:w="294" w:type="dxa"/>
            <w:vAlign w:val="bottom"/>
          </w:tcPr>
          <w:p w14:paraId="6D5722CD" w14:textId="77777777" w:rsidR="47F5293E" w:rsidRDefault="47F5293E" w:rsidP="47F5293E">
            <w:pPr>
              <w:tabs>
                <w:tab w:val="decimal" w:pos="79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1F63A" w14:textId="77777777" w:rsidR="47F5293E" w:rsidRDefault="47F5293E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(6,069)</w:t>
            </w:r>
          </w:p>
        </w:tc>
      </w:tr>
      <w:tr w:rsidR="00DB23D0" w:rsidRPr="00DB23D0" w14:paraId="4C0161FB" w14:textId="77777777" w:rsidTr="003E0033">
        <w:tc>
          <w:tcPr>
            <w:tcW w:w="4408" w:type="dxa"/>
            <w:hideMark/>
          </w:tcPr>
          <w:p w14:paraId="2713DB61" w14:textId="77777777" w:rsidR="00DB23D0" w:rsidRPr="00DB23D0" w:rsidRDefault="00DB23D0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ณ วันที่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</w:rPr>
              <w:t xml:space="preserve">31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ธันวาคม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</w:rPr>
              <w:t>2566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A4B694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14,478</w:t>
            </w:r>
          </w:p>
        </w:tc>
        <w:tc>
          <w:tcPr>
            <w:tcW w:w="266" w:type="dxa"/>
            <w:vAlign w:val="bottom"/>
          </w:tcPr>
          <w:p w14:paraId="7684591D" w14:textId="77777777" w:rsidR="47F5293E" w:rsidRDefault="47F5293E" w:rsidP="47F5293E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B1C4A7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  <w:tc>
          <w:tcPr>
            <w:tcW w:w="294" w:type="dxa"/>
            <w:vAlign w:val="bottom"/>
          </w:tcPr>
          <w:p w14:paraId="7CB6AE49" w14:textId="77777777" w:rsidR="47F5293E" w:rsidRDefault="47F5293E" w:rsidP="47F5293E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BE436C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20,191</w:t>
            </w:r>
          </w:p>
        </w:tc>
      </w:tr>
      <w:tr w:rsidR="002867A5" w:rsidRPr="00DB23D0" w14:paraId="717A4BDD" w14:textId="77777777" w:rsidTr="003E0033">
        <w:tc>
          <w:tcPr>
            <w:tcW w:w="4408" w:type="dxa"/>
          </w:tcPr>
          <w:p w14:paraId="0C510435" w14:textId="170525F2" w:rsidR="002867A5" w:rsidRPr="00DB23D0" w:rsidRDefault="00AC6EBA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3E0033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เพิ่มขึ้น</w:t>
            </w:r>
            <w:r w:rsidR="002867A5" w:rsidRPr="003E0033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ระหว่าง</w:t>
            </w:r>
            <w:r w:rsidR="003E0033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ปี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vAlign w:val="bottom"/>
          </w:tcPr>
          <w:p w14:paraId="1B1B2745" w14:textId="700AB35D" w:rsidR="002867A5" w:rsidRPr="47F5293E" w:rsidRDefault="00AC6EBA" w:rsidP="00AC6EBA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7BBE3683" w14:textId="77777777" w:rsidR="002867A5" w:rsidRDefault="002867A5" w:rsidP="47F5293E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  <w:vAlign w:val="bottom"/>
          </w:tcPr>
          <w:p w14:paraId="4B3E457D" w14:textId="6BA14486" w:rsidR="002867A5" w:rsidRPr="47F5293E" w:rsidRDefault="00AC6EBA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294" w:type="dxa"/>
            <w:vAlign w:val="bottom"/>
          </w:tcPr>
          <w:p w14:paraId="2EFC96AA" w14:textId="77777777" w:rsidR="002867A5" w:rsidRDefault="002867A5" w:rsidP="47F5293E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vAlign w:val="bottom"/>
          </w:tcPr>
          <w:p w14:paraId="2B2CD1D3" w14:textId="41744D7E" w:rsidR="002867A5" w:rsidRPr="47F5293E" w:rsidRDefault="00AC6EBA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DB23D0" w:rsidRPr="00DB23D0" w14:paraId="35CC4621" w14:textId="77777777" w:rsidTr="002317C3">
        <w:tc>
          <w:tcPr>
            <w:tcW w:w="4408" w:type="dxa"/>
            <w:hideMark/>
          </w:tcPr>
          <w:p w14:paraId="6FD87DAE" w14:textId="77777777" w:rsidR="00DB23D0" w:rsidRPr="002076B9" w:rsidRDefault="00DB23D0" w:rsidP="47F5293E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2076B9">
              <w:rPr>
                <w:rFonts w:ascii="Angsana New" w:hAnsi="Angsana New"/>
                <w:kern w:val="2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BC36F" w14:textId="5FD87D65" w:rsidR="00DB23D0" w:rsidRPr="00AC6EBA" w:rsidRDefault="002867A5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6EBA">
              <w:rPr>
                <w:rFonts w:ascii="Angsana New" w:hAnsi="Angsana New"/>
                <w:sz w:val="28"/>
                <w:szCs w:val="28"/>
              </w:rPr>
              <w:t>(3,992)</w:t>
            </w:r>
          </w:p>
        </w:tc>
        <w:tc>
          <w:tcPr>
            <w:tcW w:w="266" w:type="dxa"/>
            <w:vAlign w:val="bottom"/>
          </w:tcPr>
          <w:p w14:paraId="6AA4F0F0" w14:textId="77777777" w:rsidR="00DB23D0" w:rsidRPr="00DB23D0" w:rsidRDefault="00DB23D0">
            <w:pPr>
              <w:tabs>
                <w:tab w:val="right" w:pos="1033"/>
              </w:tabs>
              <w:ind w:right="2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8C200" w14:textId="78262B0E" w:rsidR="00DB23D0" w:rsidRPr="00AC6EBA" w:rsidRDefault="002867A5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EBA">
              <w:rPr>
                <w:rFonts w:ascii="Angsana New" w:hAnsi="Angsana New"/>
                <w:sz w:val="28"/>
                <w:szCs w:val="28"/>
              </w:rPr>
              <w:t>(2,140)</w:t>
            </w:r>
          </w:p>
        </w:tc>
        <w:tc>
          <w:tcPr>
            <w:tcW w:w="294" w:type="dxa"/>
            <w:vAlign w:val="bottom"/>
          </w:tcPr>
          <w:p w14:paraId="55568049" w14:textId="77777777" w:rsidR="00DB23D0" w:rsidRPr="00DB23D0" w:rsidRDefault="00DB23D0">
            <w:pPr>
              <w:tabs>
                <w:tab w:val="decimal" w:pos="795"/>
              </w:tabs>
              <w:ind w:right="2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EE2C5" w14:textId="6B73F149" w:rsidR="00DB23D0" w:rsidRPr="00AC6EBA" w:rsidRDefault="003E0033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6EBA">
              <w:rPr>
                <w:rFonts w:ascii="Angsana New" w:hAnsi="Angsana New"/>
                <w:sz w:val="28"/>
                <w:szCs w:val="28"/>
              </w:rPr>
              <w:t>6,132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23D0" w:rsidRPr="00DB23D0" w14:paraId="7EC5D7D2" w14:textId="77777777" w:rsidTr="002317C3">
        <w:trPr>
          <w:trHeight w:val="285"/>
        </w:trPr>
        <w:tc>
          <w:tcPr>
            <w:tcW w:w="4408" w:type="dxa"/>
            <w:hideMark/>
          </w:tcPr>
          <w:p w14:paraId="1C3975D5" w14:textId="77777777" w:rsidR="00DB23D0" w:rsidRPr="002076B9" w:rsidRDefault="00DB23D0" w:rsidP="47F5293E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2076B9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ณ วันที่ </w:t>
            </w:r>
            <w:r w:rsidRPr="002076B9">
              <w:rPr>
                <w:rFonts w:ascii="Angsana New" w:hAnsi="Angsana New"/>
                <w:kern w:val="2"/>
                <w:sz w:val="28"/>
                <w:szCs w:val="28"/>
              </w:rPr>
              <w:t>31</w:t>
            </w:r>
            <w:r w:rsidRPr="002076B9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 ธันวาคม </w:t>
            </w:r>
            <w:r w:rsidRPr="002076B9">
              <w:rPr>
                <w:rFonts w:ascii="Angsana New" w:hAnsi="Angsana New"/>
                <w:kern w:val="2"/>
                <w:sz w:val="28"/>
                <w:szCs w:val="28"/>
              </w:rPr>
              <w:t>2567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0542D8" w14:textId="5539F423" w:rsidR="00DB23D0" w:rsidRPr="00DB23D0" w:rsidRDefault="002867A5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10,486</w:t>
            </w:r>
          </w:p>
        </w:tc>
        <w:tc>
          <w:tcPr>
            <w:tcW w:w="266" w:type="dxa"/>
            <w:vAlign w:val="bottom"/>
          </w:tcPr>
          <w:p w14:paraId="7B2CDC32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F3DF28" w14:textId="7AC5860C" w:rsidR="00DB23D0" w:rsidRPr="00DB23D0" w:rsidRDefault="00AC6EBA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4,137</w:t>
            </w:r>
          </w:p>
        </w:tc>
        <w:tc>
          <w:tcPr>
            <w:tcW w:w="294" w:type="dxa"/>
            <w:vAlign w:val="bottom"/>
          </w:tcPr>
          <w:p w14:paraId="2F71E41E" w14:textId="77777777" w:rsidR="00DB23D0" w:rsidRPr="00DB23D0" w:rsidRDefault="00DB23D0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3098A6" w14:textId="4E0A070F" w:rsidR="00DB23D0" w:rsidRPr="00DB23D0" w:rsidRDefault="00AC6EBA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14,623</w:t>
            </w:r>
          </w:p>
        </w:tc>
      </w:tr>
    </w:tbl>
    <w:p w14:paraId="063F5CA8" w14:textId="77777777" w:rsidR="00DB23D0" w:rsidRPr="00AC6EBA" w:rsidRDefault="00DB23D0" w:rsidP="00DB23D0">
      <w:pPr>
        <w:rPr>
          <w:rFonts w:ascii="Angsana New" w:hAnsi="Angsana New"/>
          <w:sz w:val="16"/>
          <w:szCs w:val="16"/>
        </w:rPr>
      </w:pPr>
    </w:p>
    <w:tbl>
      <w:tblPr>
        <w:tblW w:w="9503" w:type="dxa"/>
        <w:tblInd w:w="-42" w:type="dxa"/>
        <w:tblLayout w:type="fixed"/>
        <w:tblLook w:val="04A0" w:firstRow="1" w:lastRow="0" w:firstColumn="1" w:lastColumn="0" w:noHBand="0" w:noVBand="1"/>
      </w:tblPr>
      <w:tblGrid>
        <w:gridCol w:w="4408"/>
        <w:gridCol w:w="1483"/>
        <w:gridCol w:w="266"/>
        <w:gridCol w:w="1498"/>
        <w:gridCol w:w="294"/>
        <w:gridCol w:w="1554"/>
      </w:tblGrid>
      <w:tr w:rsidR="00DB23D0" w:rsidRPr="00DB23D0" w14:paraId="3F6C587E" w14:textId="77777777" w:rsidTr="002317C3">
        <w:trPr>
          <w:tblHeader/>
        </w:trPr>
        <w:tc>
          <w:tcPr>
            <w:tcW w:w="4408" w:type="dxa"/>
          </w:tcPr>
          <w:p w14:paraId="4358FDD6" w14:textId="77777777" w:rsidR="00DB23D0" w:rsidRPr="00DB23D0" w:rsidRDefault="00DB23D0">
            <w:pPr>
              <w:tabs>
                <w:tab w:val="right" w:pos="1033"/>
              </w:tabs>
              <w:ind w:right="2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5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664A5B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พันบาท</w:t>
            </w:r>
          </w:p>
        </w:tc>
      </w:tr>
      <w:tr w:rsidR="00DB23D0" w:rsidRPr="00DB23D0" w14:paraId="0D22D903" w14:textId="77777777" w:rsidTr="002317C3">
        <w:trPr>
          <w:tblHeader/>
        </w:trPr>
        <w:tc>
          <w:tcPr>
            <w:tcW w:w="4408" w:type="dxa"/>
          </w:tcPr>
          <w:p w14:paraId="67C4B608" w14:textId="77777777" w:rsidR="00DB23D0" w:rsidRPr="00DB23D0" w:rsidRDefault="00DB23D0">
            <w:pPr>
              <w:ind w:left="151" w:right="2" w:hanging="151"/>
              <w:jc w:val="thaiDistribute"/>
              <w:outlineLvl w:val="0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</w:p>
        </w:tc>
        <w:tc>
          <w:tcPr>
            <w:tcW w:w="5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ED95AB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23D0" w:rsidRPr="00DB23D0" w14:paraId="2D85B0E4" w14:textId="77777777" w:rsidTr="002317C3">
        <w:trPr>
          <w:tblHeader/>
        </w:trPr>
        <w:tc>
          <w:tcPr>
            <w:tcW w:w="4408" w:type="dxa"/>
          </w:tcPr>
          <w:p w14:paraId="0BDE2D63" w14:textId="77777777" w:rsidR="00DB23D0" w:rsidRPr="00DB23D0" w:rsidRDefault="00DB23D0">
            <w:pPr>
              <w:ind w:left="151" w:right="2" w:hanging="151"/>
              <w:jc w:val="center"/>
              <w:outlineLvl w:val="0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1B7B9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46E0B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423CD" w14:textId="77777777" w:rsidR="00DB23D0" w:rsidRPr="00DB23D0" w:rsidRDefault="00DB23D0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อาคาร เครื่องจักร</w:t>
            </w:r>
          </w:p>
          <w:p w14:paraId="6C919E19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CF746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16068" w14:textId="77777777" w:rsidR="00DB23D0" w:rsidRPr="00DB23D0" w:rsidRDefault="00DB23D0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รวม</w:t>
            </w:r>
          </w:p>
        </w:tc>
      </w:tr>
      <w:tr w:rsidR="00DB23D0" w:rsidRPr="00DB23D0" w14:paraId="0F5396CC" w14:textId="77777777" w:rsidTr="002317C3">
        <w:tc>
          <w:tcPr>
            <w:tcW w:w="4408" w:type="dxa"/>
            <w:hideMark/>
          </w:tcPr>
          <w:p w14:paraId="0BF5CBED" w14:textId="77777777" w:rsidR="00DB23D0" w:rsidRPr="00DB23D0" w:rsidRDefault="00DB23D0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ณ วันที่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</w:rPr>
              <w:t>1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 มกราคม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</w:rPr>
              <w:t>2566</w:t>
            </w:r>
          </w:p>
        </w:tc>
        <w:tc>
          <w:tcPr>
            <w:tcW w:w="1483" w:type="dxa"/>
            <w:vAlign w:val="bottom"/>
            <w:hideMark/>
          </w:tcPr>
          <w:p w14:paraId="002DB040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18,470</w:t>
            </w:r>
          </w:p>
        </w:tc>
        <w:tc>
          <w:tcPr>
            <w:tcW w:w="266" w:type="dxa"/>
            <w:vAlign w:val="bottom"/>
          </w:tcPr>
          <w:p w14:paraId="7E27F59B" w14:textId="77777777" w:rsidR="47F5293E" w:rsidRDefault="47F5293E" w:rsidP="47F5293E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  <w:hideMark/>
          </w:tcPr>
          <w:p w14:paraId="7FE0378B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7,790</w:t>
            </w:r>
          </w:p>
        </w:tc>
        <w:tc>
          <w:tcPr>
            <w:tcW w:w="294" w:type="dxa"/>
            <w:vAlign w:val="bottom"/>
          </w:tcPr>
          <w:p w14:paraId="60D453F3" w14:textId="77777777" w:rsidR="47F5293E" w:rsidRDefault="47F5293E" w:rsidP="47F5293E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622BC246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26,260</w:t>
            </w:r>
          </w:p>
        </w:tc>
      </w:tr>
      <w:tr w:rsidR="00DB23D0" w:rsidRPr="00DB23D0" w14:paraId="67B367A3" w14:textId="77777777" w:rsidTr="002317C3">
        <w:tc>
          <w:tcPr>
            <w:tcW w:w="4408" w:type="dxa"/>
            <w:hideMark/>
          </w:tcPr>
          <w:p w14:paraId="0C964C2F" w14:textId="77777777" w:rsidR="00DB23D0" w:rsidRPr="00DB23D0" w:rsidRDefault="00DB23D0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481A5" w14:textId="77777777" w:rsidR="47F5293E" w:rsidRDefault="47F5293E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(3,992)</w:t>
            </w:r>
          </w:p>
        </w:tc>
        <w:tc>
          <w:tcPr>
            <w:tcW w:w="266" w:type="dxa"/>
            <w:vAlign w:val="bottom"/>
          </w:tcPr>
          <w:p w14:paraId="7F6D7AE5" w14:textId="77777777" w:rsidR="47F5293E" w:rsidRDefault="47F5293E" w:rsidP="00AC6EBA">
            <w:pPr>
              <w:tabs>
                <w:tab w:val="right" w:pos="1033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11B85" w14:textId="77777777" w:rsidR="47F5293E" w:rsidRDefault="47F5293E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(2,077)</w:t>
            </w:r>
          </w:p>
        </w:tc>
        <w:tc>
          <w:tcPr>
            <w:tcW w:w="294" w:type="dxa"/>
            <w:vAlign w:val="bottom"/>
          </w:tcPr>
          <w:p w14:paraId="2F7F99AB" w14:textId="77777777" w:rsidR="47F5293E" w:rsidRDefault="47F5293E" w:rsidP="00AC6EBA">
            <w:pPr>
              <w:tabs>
                <w:tab w:val="decimal" w:pos="795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A64137" w14:textId="77777777" w:rsidR="47F5293E" w:rsidRDefault="47F5293E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(6,069)</w:t>
            </w:r>
          </w:p>
        </w:tc>
      </w:tr>
      <w:tr w:rsidR="00DB23D0" w:rsidRPr="00DB23D0" w14:paraId="3048532C" w14:textId="77777777" w:rsidTr="002317C3">
        <w:tc>
          <w:tcPr>
            <w:tcW w:w="4408" w:type="dxa"/>
            <w:hideMark/>
          </w:tcPr>
          <w:p w14:paraId="73737199" w14:textId="77777777" w:rsidR="00DB23D0" w:rsidRPr="00DB23D0" w:rsidRDefault="00DB23D0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ณ วันที่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</w:rPr>
              <w:t xml:space="preserve">31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ธันวาคม </w:t>
            </w:r>
            <w:r w:rsidRPr="00DB23D0">
              <w:rPr>
                <w:rFonts w:ascii="Angsana New" w:hAnsi="Angsana New"/>
                <w:kern w:val="2"/>
                <w:sz w:val="28"/>
                <w:szCs w:val="28"/>
              </w:rPr>
              <w:t>2566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CC01D9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14,478</w:t>
            </w:r>
          </w:p>
        </w:tc>
        <w:tc>
          <w:tcPr>
            <w:tcW w:w="266" w:type="dxa"/>
            <w:vAlign w:val="bottom"/>
          </w:tcPr>
          <w:p w14:paraId="675B2D54" w14:textId="77777777" w:rsidR="47F5293E" w:rsidRDefault="47F5293E" w:rsidP="47F5293E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CAF846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  <w:tc>
          <w:tcPr>
            <w:tcW w:w="294" w:type="dxa"/>
            <w:vAlign w:val="bottom"/>
          </w:tcPr>
          <w:p w14:paraId="05C589F4" w14:textId="77777777" w:rsidR="47F5293E" w:rsidRDefault="47F5293E" w:rsidP="47F5293E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C0AC79" w14:textId="77777777" w:rsidR="47F5293E" w:rsidRDefault="47F5293E" w:rsidP="47F5293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20,191</w:t>
            </w:r>
          </w:p>
        </w:tc>
      </w:tr>
      <w:tr w:rsidR="00AC6EBA" w:rsidRPr="00DB23D0" w14:paraId="35B63028" w14:textId="77777777" w:rsidTr="002317C3">
        <w:tc>
          <w:tcPr>
            <w:tcW w:w="4408" w:type="dxa"/>
            <w:hideMark/>
          </w:tcPr>
          <w:p w14:paraId="3F5E72A3" w14:textId="77777777" w:rsidR="00AC6EBA" w:rsidRPr="002076B9" w:rsidRDefault="00AC6EBA" w:rsidP="00AC6EBA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2076B9">
              <w:rPr>
                <w:rFonts w:ascii="Angsana New" w:hAnsi="Angsana New"/>
                <w:kern w:val="2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B90AF" w14:textId="71BD4172" w:rsidR="00AC6EBA" w:rsidRPr="00AC6EBA" w:rsidRDefault="00AC6EBA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(3,992)</w:t>
            </w:r>
          </w:p>
        </w:tc>
        <w:tc>
          <w:tcPr>
            <w:tcW w:w="266" w:type="dxa"/>
            <w:vAlign w:val="bottom"/>
          </w:tcPr>
          <w:p w14:paraId="0EE8C4E9" w14:textId="77777777" w:rsidR="00AC6EBA" w:rsidRPr="00AC6EBA" w:rsidRDefault="00AC6EBA" w:rsidP="00AC6EBA">
            <w:pPr>
              <w:tabs>
                <w:tab w:val="right" w:pos="1033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51579" w14:textId="6DFFB3DC" w:rsidR="00AC6EBA" w:rsidRPr="00AC6EBA" w:rsidRDefault="00AC6EBA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2,078</w:t>
            </w:r>
            <w:r w:rsidRPr="47F529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4" w:type="dxa"/>
            <w:vAlign w:val="bottom"/>
          </w:tcPr>
          <w:p w14:paraId="5474C1C3" w14:textId="77777777" w:rsidR="00AC6EBA" w:rsidRPr="00AC6EBA" w:rsidRDefault="00AC6EBA" w:rsidP="00AC6EBA">
            <w:pPr>
              <w:tabs>
                <w:tab w:val="decimal" w:pos="795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2DE97" w14:textId="167B0A4A" w:rsidR="00AC6EBA" w:rsidRPr="00AC6EBA" w:rsidRDefault="00AC6EBA" w:rsidP="00AC6EBA">
            <w:pPr>
              <w:tabs>
                <w:tab w:val="left" w:pos="1754"/>
              </w:tabs>
              <w:ind w:right="-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6,070</w:t>
            </w:r>
            <w:r w:rsidRPr="47F529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6EBA" w:rsidRPr="00DB23D0" w14:paraId="3C5AE54B" w14:textId="77777777" w:rsidTr="002317C3">
        <w:trPr>
          <w:trHeight w:val="285"/>
        </w:trPr>
        <w:tc>
          <w:tcPr>
            <w:tcW w:w="4408" w:type="dxa"/>
            <w:hideMark/>
          </w:tcPr>
          <w:p w14:paraId="5B12EFB7" w14:textId="77777777" w:rsidR="00AC6EBA" w:rsidRPr="002076B9" w:rsidRDefault="00AC6EBA" w:rsidP="00AC6EBA">
            <w:pPr>
              <w:ind w:left="151" w:right="2" w:hanging="151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2076B9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ณ วันที่ </w:t>
            </w:r>
            <w:r w:rsidRPr="002076B9">
              <w:rPr>
                <w:rFonts w:ascii="Angsana New" w:hAnsi="Angsana New"/>
                <w:kern w:val="2"/>
                <w:sz w:val="28"/>
                <w:szCs w:val="28"/>
              </w:rPr>
              <w:t>31</w:t>
            </w:r>
            <w:r w:rsidRPr="002076B9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 ธันวาคม </w:t>
            </w:r>
            <w:r w:rsidRPr="002076B9">
              <w:rPr>
                <w:rFonts w:ascii="Angsana New" w:hAnsi="Angsana New"/>
                <w:kern w:val="2"/>
                <w:sz w:val="28"/>
                <w:szCs w:val="28"/>
              </w:rPr>
              <w:t>2567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62C213" w14:textId="007DDA8E" w:rsidR="00AC6EBA" w:rsidRPr="00DB23D0" w:rsidRDefault="00AC6EBA" w:rsidP="00AC6EBA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10,486</w:t>
            </w:r>
          </w:p>
        </w:tc>
        <w:tc>
          <w:tcPr>
            <w:tcW w:w="266" w:type="dxa"/>
            <w:vAlign w:val="bottom"/>
          </w:tcPr>
          <w:p w14:paraId="0AB19033" w14:textId="77777777" w:rsidR="00AC6EBA" w:rsidRPr="00DB23D0" w:rsidRDefault="00AC6EBA" w:rsidP="00AC6EBA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666DE8" w14:textId="434D8CF8" w:rsidR="00AC6EBA" w:rsidRPr="00DB23D0" w:rsidRDefault="00AC6EBA" w:rsidP="00AC6EBA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3,635</w:t>
            </w:r>
          </w:p>
        </w:tc>
        <w:tc>
          <w:tcPr>
            <w:tcW w:w="294" w:type="dxa"/>
            <w:vAlign w:val="bottom"/>
          </w:tcPr>
          <w:p w14:paraId="0446E646" w14:textId="77777777" w:rsidR="00AC6EBA" w:rsidRPr="00DB23D0" w:rsidRDefault="00AC6EBA" w:rsidP="00AC6EBA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1F4D73" w14:textId="28F0BA03" w:rsidR="00AC6EBA" w:rsidRPr="00DB23D0" w:rsidRDefault="00AC6EBA" w:rsidP="00AC6EBA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14,121</w:t>
            </w:r>
          </w:p>
        </w:tc>
      </w:tr>
    </w:tbl>
    <w:p w14:paraId="002D5ADD" w14:textId="77777777" w:rsidR="00DB23D0" w:rsidRPr="00DB23D0" w:rsidRDefault="00DB23D0" w:rsidP="000E3267">
      <w:pPr>
        <w:spacing w:line="240" w:lineRule="auto"/>
        <w:ind w:left="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52E49411" w14:textId="77777777" w:rsidR="00B434ED" w:rsidRDefault="00843DC5" w:rsidP="00D7301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right="-43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541F4">
        <w:rPr>
          <w:rFonts w:ascii="Angsana New" w:hAnsi="Angsana New"/>
          <w:sz w:val="28"/>
          <w:szCs w:val="28"/>
          <w:cs/>
        </w:rPr>
        <w:t>หนี้สินตามสัญญาเช่า</w:t>
      </w:r>
    </w:p>
    <w:p w14:paraId="1F3A9346" w14:textId="77777777" w:rsidR="002076B9" w:rsidRPr="002076B9" w:rsidRDefault="002076B9" w:rsidP="00207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508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4396"/>
        <w:gridCol w:w="1092"/>
        <w:gridCol w:w="237"/>
        <w:gridCol w:w="1106"/>
        <w:gridCol w:w="238"/>
        <w:gridCol w:w="1104"/>
        <w:gridCol w:w="236"/>
        <w:gridCol w:w="1099"/>
      </w:tblGrid>
      <w:tr w:rsidR="00CB405E" w:rsidRPr="003B25D2" w14:paraId="3C903596" w14:textId="77777777" w:rsidTr="009D1A4E">
        <w:trPr>
          <w:tblHeader/>
        </w:trPr>
        <w:tc>
          <w:tcPr>
            <w:tcW w:w="4396" w:type="dxa"/>
          </w:tcPr>
          <w:p w14:paraId="23AC0DD9" w14:textId="77777777" w:rsidR="00CB405E" w:rsidRPr="003B25D2" w:rsidRDefault="00CB405E" w:rsidP="00843DC5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2" w:type="dxa"/>
            <w:gridSpan w:val="7"/>
            <w:tcBorders>
              <w:bottom w:val="single" w:sz="4" w:space="0" w:color="auto"/>
            </w:tcBorders>
          </w:tcPr>
          <w:p w14:paraId="05516415" w14:textId="77777777" w:rsidR="00CB405E" w:rsidRPr="003B25D2" w:rsidRDefault="00CB405E" w:rsidP="003E6657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25D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405E" w:rsidRPr="003B25D2" w14:paraId="3BE971C7" w14:textId="77777777" w:rsidTr="009D1A4E">
        <w:trPr>
          <w:tblHeader/>
        </w:trPr>
        <w:tc>
          <w:tcPr>
            <w:tcW w:w="4396" w:type="dxa"/>
          </w:tcPr>
          <w:p w14:paraId="06025DC8" w14:textId="77777777" w:rsidR="00CB405E" w:rsidRPr="003B25D2" w:rsidRDefault="00CB405E" w:rsidP="00843DC5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C52118" w14:textId="77777777" w:rsidR="00CB405E" w:rsidRPr="003B25D2" w:rsidRDefault="00CB405E" w:rsidP="00843DC5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42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68BC674" w14:textId="77777777" w:rsidR="00CB405E" w:rsidRPr="004F42E3" w:rsidRDefault="00CB405E" w:rsidP="00843DC5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BBA603" w14:textId="77777777" w:rsidR="00CB405E" w:rsidRPr="004F42E3" w:rsidRDefault="00CB405E" w:rsidP="00843DC5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6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A4E" w:rsidRPr="003B25D2" w14:paraId="7F3E9468" w14:textId="77777777" w:rsidTr="009D1A4E">
        <w:tc>
          <w:tcPr>
            <w:tcW w:w="4396" w:type="dxa"/>
          </w:tcPr>
          <w:p w14:paraId="6299A253" w14:textId="77777777" w:rsidR="00CB405E" w:rsidRPr="003B25D2" w:rsidRDefault="00CB405E" w:rsidP="005D7FF0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4F17C7E" w14:textId="4C81AF3D" w:rsidR="00CB405E" w:rsidRPr="003B25D2" w:rsidRDefault="47F5293E" w:rsidP="47F5293E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47F5293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2076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BD73AE3" w14:textId="77777777" w:rsidR="00CB405E" w:rsidRPr="003B25D2" w:rsidRDefault="00CB405E" w:rsidP="005D7FF0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D32D01E" w14:textId="304C8226" w:rsidR="00CB405E" w:rsidRPr="003B25D2" w:rsidRDefault="47F5293E" w:rsidP="47F5293E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57D6AAD2" w14:textId="77777777" w:rsidR="00CB405E" w:rsidRPr="003B25D2" w:rsidRDefault="00CB405E" w:rsidP="005D7FF0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6849FDD8" w14:textId="70946DDD" w:rsidR="00CB405E" w:rsidRPr="003B25D2" w:rsidRDefault="47F5293E" w:rsidP="47F5293E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2076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0FB49DC" w14:textId="77777777" w:rsidR="00CB405E" w:rsidRPr="003B25D2" w:rsidRDefault="00CB405E" w:rsidP="005D7FF0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4B106E89" w14:textId="69F09618" w:rsidR="00CB405E" w:rsidRPr="003B25D2" w:rsidRDefault="47F5293E" w:rsidP="47F5293E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D1A4E" w:rsidRPr="003B25D2" w14:paraId="12C97B6C" w14:textId="77777777" w:rsidTr="009D1A4E">
        <w:tc>
          <w:tcPr>
            <w:tcW w:w="4396" w:type="dxa"/>
          </w:tcPr>
          <w:p w14:paraId="113E5C7F" w14:textId="77777777" w:rsidR="00CB405E" w:rsidRPr="003B25D2" w:rsidRDefault="00AF6820" w:rsidP="004D6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B3786C7" w14:textId="66185BBD" w:rsidR="00CB405E" w:rsidRPr="009722C3" w:rsidRDefault="00A043DC" w:rsidP="004D610C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35,012</w:t>
            </w:r>
          </w:p>
        </w:tc>
        <w:tc>
          <w:tcPr>
            <w:tcW w:w="237" w:type="dxa"/>
          </w:tcPr>
          <w:p w14:paraId="240126A6" w14:textId="77777777" w:rsidR="00CB405E" w:rsidRPr="003B25D2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B8115ED" w14:textId="77777777" w:rsidR="47F5293E" w:rsidRDefault="47F5293E" w:rsidP="47F5293E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43,403</w:t>
            </w:r>
          </w:p>
        </w:tc>
        <w:tc>
          <w:tcPr>
            <w:tcW w:w="238" w:type="dxa"/>
          </w:tcPr>
          <w:p w14:paraId="0A277882" w14:textId="77777777" w:rsidR="00CB405E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E1DAD72" w14:textId="29139D83" w:rsidR="00CB405E" w:rsidRPr="009722C3" w:rsidRDefault="00A043DC" w:rsidP="004D610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34,606</w:t>
            </w:r>
          </w:p>
        </w:tc>
        <w:tc>
          <w:tcPr>
            <w:tcW w:w="236" w:type="dxa"/>
          </w:tcPr>
          <w:p w14:paraId="71DDBE37" w14:textId="77777777" w:rsidR="00CB405E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E5F0CE9" w14:textId="77777777" w:rsidR="47F5293E" w:rsidRDefault="47F5293E" w:rsidP="47F5293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43,403</w:t>
            </w:r>
          </w:p>
        </w:tc>
      </w:tr>
      <w:tr w:rsidR="009D1A4E" w:rsidRPr="003B25D2" w14:paraId="0800B5D1" w14:textId="77777777" w:rsidTr="009D1A4E">
        <w:tc>
          <w:tcPr>
            <w:tcW w:w="4396" w:type="dxa"/>
          </w:tcPr>
          <w:p w14:paraId="72F144C0" w14:textId="77777777" w:rsidR="00CB405E" w:rsidRPr="003B25D2" w:rsidRDefault="00CB405E" w:rsidP="004D6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ดอกเบี้ยจ่ายรอตัดบัญชี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5CE53DC" w14:textId="47826552" w:rsidR="00CB405E" w:rsidRPr="009722C3" w:rsidRDefault="00A043DC" w:rsidP="004D610C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754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(1,853)</w:t>
            </w:r>
          </w:p>
        </w:tc>
        <w:tc>
          <w:tcPr>
            <w:tcW w:w="237" w:type="dxa"/>
          </w:tcPr>
          <w:p w14:paraId="57D3A3DB" w14:textId="77777777" w:rsidR="00CB405E" w:rsidRPr="003B25D2" w:rsidRDefault="00CB405E" w:rsidP="004D610C">
            <w:pPr>
              <w:tabs>
                <w:tab w:val="decimal" w:pos="1062"/>
              </w:tabs>
              <w:ind w:right="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1C41106" w14:textId="77777777" w:rsidR="47F5293E" w:rsidRDefault="47F5293E" w:rsidP="47F5293E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754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(3,071)</w:t>
            </w:r>
          </w:p>
        </w:tc>
        <w:tc>
          <w:tcPr>
            <w:tcW w:w="238" w:type="dxa"/>
          </w:tcPr>
          <w:p w14:paraId="2C5FBC5F" w14:textId="77777777" w:rsidR="00CB405E" w:rsidRDefault="00CB405E" w:rsidP="004D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93"/>
              </w:tabs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D0F9F69" w14:textId="072795CF" w:rsidR="00CB405E" w:rsidRPr="009722C3" w:rsidRDefault="00A043DC" w:rsidP="00A043DC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754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(1,822)</w:t>
            </w:r>
          </w:p>
        </w:tc>
        <w:tc>
          <w:tcPr>
            <w:tcW w:w="236" w:type="dxa"/>
          </w:tcPr>
          <w:p w14:paraId="7D182EF2" w14:textId="77777777" w:rsidR="00CB405E" w:rsidRPr="00A043DC" w:rsidRDefault="00CB405E" w:rsidP="00A043D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BD1D290" w14:textId="77777777" w:rsidR="47F5293E" w:rsidRDefault="47F5293E" w:rsidP="00A043DC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754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(3,071)</w:t>
            </w:r>
          </w:p>
        </w:tc>
      </w:tr>
      <w:tr w:rsidR="009D1A4E" w:rsidRPr="003B25D2" w14:paraId="15BA7032" w14:textId="77777777" w:rsidTr="009D1A4E">
        <w:tc>
          <w:tcPr>
            <w:tcW w:w="4396" w:type="dxa"/>
          </w:tcPr>
          <w:p w14:paraId="5AF06D0B" w14:textId="171385EE" w:rsidR="00CB405E" w:rsidRPr="003B25D2" w:rsidRDefault="00CB405E" w:rsidP="004D6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20757EB" w14:textId="51157286" w:rsidR="00CB405E" w:rsidRPr="009722C3" w:rsidRDefault="00A043DC" w:rsidP="004D610C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33,159</w:t>
            </w:r>
          </w:p>
        </w:tc>
        <w:tc>
          <w:tcPr>
            <w:tcW w:w="237" w:type="dxa"/>
          </w:tcPr>
          <w:p w14:paraId="090E1805" w14:textId="77777777" w:rsidR="00CB405E" w:rsidRPr="003B25D2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B677325" w14:textId="77777777" w:rsidR="47F5293E" w:rsidRDefault="47F5293E" w:rsidP="47F5293E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  <w:tc>
          <w:tcPr>
            <w:tcW w:w="238" w:type="dxa"/>
          </w:tcPr>
          <w:p w14:paraId="432FFB47" w14:textId="77777777" w:rsidR="00CB405E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C2DD3A2" w14:textId="6173CD2D" w:rsidR="00CB405E" w:rsidRPr="009722C3" w:rsidRDefault="00A043DC" w:rsidP="004D610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32,784</w:t>
            </w:r>
          </w:p>
        </w:tc>
        <w:tc>
          <w:tcPr>
            <w:tcW w:w="236" w:type="dxa"/>
          </w:tcPr>
          <w:p w14:paraId="2B7197D3" w14:textId="77777777" w:rsidR="00CB405E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2F434990" w14:textId="77777777" w:rsidR="47F5293E" w:rsidRDefault="47F5293E" w:rsidP="47F5293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</w:tr>
      <w:tr w:rsidR="009D1A4E" w:rsidRPr="003B25D2" w14:paraId="72E7AE2D" w14:textId="77777777" w:rsidTr="009D1A4E">
        <w:tc>
          <w:tcPr>
            <w:tcW w:w="4396" w:type="dxa"/>
          </w:tcPr>
          <w:p w14:paraId="209E7D43" w14:textId="77777777" w:rsidR="00CB405E" w:rsidRPr="003B25D2" w:rsidRDefault="00CB405E" w:rsidP="004D6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40DC782" w14:textId="78645BD4" w:rsidR="00CB405E" w:rsidRPr="009722C3" w:rsidRDefault="00A043DC" w:rsidP="00A043DC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754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(21,061)</w:t>
            </w:r>
          </w:p>
        </w:tc>
        <w:tc>
          <w:tcPr>
            <w:tcW w:w="237" w:type="dxa"/>
          </w:tcPr>
          <w:p w14:paraId="4D946C3D" w14:textId="77777777" w:rsidR="00CB405E" w:rsidRPr="00A043DC" w:rsidRDefault="00CB405E" w:rsidP="00A043DC">
            <w:pPr>
              <w:tabs>
                <w:tab w:val="decimal" w:pos="1062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B7C21A1" w14:textId="77777777" w:rsidR="47F5293E" w:rsidRDefault="47F5293E" w:rsidP="00A043DC">
            <w:pPr>
              <w:tabs>
                <w:tab w:val="clear" w:pos="907"/>
                <w:tab w:val="clear" w:pos="1644"/>
                <w:tab w:val="clear" w:pos="1871"/>
                <w:tab w:val="decimal" w:pos="1062"/>
                <w:tab w:val="left" w:pos="1754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(19,109)</w:t>
            </w:r>
          </w:p>
        </w:tc>
        <w:tc>
          <w:tcPr>
            <w:tcW w:w="238" w:type="dxa"/>
          </w:tcPr>
          <w:p w14:paraId="0236434A" w14:textId="77777777" w:rsidR="00CB405E" w:rsidRPr="00A043DC" w:rsidRDefault="00CB405E" w:rsidP="00A0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93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193EB35" w14:textId="5A59796E" w:rsidR="00CB405E" w:rsidRPr="009722C3" w:rsidRDefault="00A043DC" w:rsidP="00A0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93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(20,960)</w:t>
            </w:r>
          </w:p>
        </w:tc>
        <w:tc>
          <w:tcPr>
            <w:tcW w:w="236" w:type="dxa"/>
          </w:tcPr>
          <w:p w14:paraId="52976036" w14:textId="77777777" w:rsidR="00CB405E" w:rsidRPr="00A043DC" w:rsidRDefault="00CB405E" w:rsidP="00A0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93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DA5F841" w14:textId="77777777" w:rsidR="47F5293E" w:rsidRDefault="47F5293E" w:rsidP="00A0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93"/>
              </w:tabs>
              <w:ind w:right="-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(19,109)</w:t>
            </w:r>
          </w:p>
        </w:tc>
      </w:tr>
      <w:tr w:rsidR="009D1A4E" w:rsidRPr="003B25D2" w14:paraId="418207A8" w14:textId="77777777" w:rsidTr="009D1A4E">
        <w:trPr>
          <w:trHeight w:val="260"/>
        </w:trPr>
        <w:tc>
          <w:tcPr>
            <w:tcW w:w="4396" w:type="dxa"/>
          </w:tcPr>
          <w:p w14:paraId="59E909BA" w14:textId="77777777" w:rsidR="00964AA4" w:rsidRDefault="00AF6820" w:rsidP="004D6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="00964AA4">
              <w:rPr>
                <w:rFonts w:ascii="Angsana New" w:hAnsi="Angsana New"/>
                <w:sz w:val="28"/>
                <w:szCs w:val="28"/>
              </w:rPr>
              <w:t>–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="00964AA4">
              <w:rPr>
                <w:rFonts w:ascii="Angsana New" w:hAnsi="Angsana New" w:hint="cs"/>
                <w:sz w:val="28"/>
                <w:szCs w:val="28"/>
                <w:cs/>
              </w:rPr>
              <w:t>ุทธิจากส่วนที่ถึงกำหนด</w:t>
            </w:r>
          </w:p>
          <w:p w14:paraId="69C2EA7E" w14:textId="77777777" w:rsidR="00CB405E" w:rsidRPr="003B25D2" w:rsidRDefault="00964AA4" w:rsidP="004D6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2E0CC862" w14:textId="77777777" w:rsidR="00A043DC" w:rsidRDefault="00A043DC" w:rsidP="004D610C">
            <w:pPr>
              <w:tabs>
                <w:tab w:val="clear" w:pos="907"/>
                <w:tab w:val="clear" w:pos="1644"/>
                <w:tab w:val="clear" w:pos="1871"/>
                <w:tab w:val="left" w:pos="1593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7BD29552" w14:textId="6B797866" w:rsidR="00CB405E" w:rsidRPr="009722C3" w:rsidRDefault="00A043DC" w:rsidP="004D610C">
            <w:pPr>
              <w:tabs>
                <w:tab w:val="clear" w:pos="907"/>
                <w:tab w:val="clear" w:pos="1644"/>
                <w:tab w:val="clear" w:pos="1871"/>
                <w:tab w:val="left" w:pos="1593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12,098</w:t>
            </w:r>
          </w:p>
        </w:tc>
        <w:tc>
          <w:tcPr>
            <w:tcW w:w="237" w:type="dxa"/>
          </w:tcPr>
          <w:p w14:paraId="7938105B" w14:textId="77777777" w:rsidR="00CB405E" w:rsidRPr="00BE1987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3A71786" w14:textId="77777777" w:rsidR="47F5293E" w:rsidRDefault="47F5293E" w:rsidP="47F5293E">
            <w:pPr>
              <w:tabs>
                <w:tab w:val="clear" w:pos="907"/>
                <w:tab w:val="clear" w:pos="1644"/>
                <w:tab w:val="clear" w:pos="1871"/>
                <w:tab w:val="left" w:pos="1593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4FBBEA" w14:textId="77777777" w:rsidR="47F5293E" w:rsidRDefault="47F5293E" w:rsidP="47F5293E">
            <w:pPr>
              <w:tabs>
                <w:tab w:val="clear" w:pos="907"/>
                <w:tab w:val="clear" w:pos="1644"/>
                <w:tab w:val="clear" w:pos="1871"/>
                <w:tab w:val="left" w:pos="1593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21,223</w:t>
            </w:r>
          </w:p>
        </w:tc>
        <w:tc>
          <w:tcPr>
            <w:tcW w:w="238" w:type="dxa"/>
          </w:tcPr>
          <w:p w14:paraId="3D92EC61" w14:textId="77777777" w:rsidR="00CB405E" w:rsidRPr="00BE1987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00BC465" w14:textId="77777777" w:rsidR="00A043DC" w:rsidRDefault="00A043DC" w:rsidP="004D610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6C69BA5" w14:textId="789F3D9E" w:rsidR="00CB405E" w:rsidRPr="009722C3" w:rsidRDefault="00A043DC" w:rsidP="004D610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11,824</w:t>
            </w:r>
          </w:p>
        </w:tc>
        <w:tc>
          <w:tcPr>
            <w:tcW w:w="236" w:type="dxa"/>
          </w:tcPr>
          <w:p w14:paraId="478B3BEC" w14:textId="77777777" w:rsidR="00CB405E" w:rsidRPr="00BE1987" w:rsidRDefault="00CB405E" w:rsidP="004D610C">
            <w:pPr>
              <w:tabs>
                <w:tab w:val="clear" w:pos="1644"/>
                <w:tab w:val="clear" w:pos="1871"/>
                <w:tab w:val="decimal" w:pos="1062"/>
                <w:tab w:val="left" w:pos="1593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353FB24E" w14:textId="77777777" w:rsidR="47F5293E" w:rsidRDefault="47F5293E" w:rsidP="47F5293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0CA74EF" w14:textId="77777777" w:rsidR="47F5293E" w:rsidRDefault="47F5293E" w:rsidP="47F5293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062"/>
                <w:tab w:val="left" w:pos="1593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21,223</w:t>
            </w:r>
          </w:p>
        </w:tc>
      </w:tr>
    </w:tbl>
    <w:p w14:paraId="7CF50601" w14:textId="77777777" w:rsidR="002076B9" w:rsidRDefault="002076B9" w:rsidP="00DB2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right="-45"/>
        <w:contextualSpacing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E9F7DA9" w14:textId="77777777" w:rsidR="00B735E9" w:rsidRDefault="00B735E9" w:rsidP="00DB2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right="-45"/>
        <w:contextualSpacing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51627D6" w14:textId="77777777" w:rsidR="00DB23D0" w:rsidRDefault="00DB23D0" w:rsidP="47F529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right="-4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B23D0">
        <w:rPr>
          <w:rFonts w:ascii="Angsana New" w:hAnsi="Angsana New"/>
          <w:sz w:val="28"/>
          <w:szCs w:val="28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DB23D0">
        <w:rPr>
          <w:rFonts w:ascii="Angsana New" w:hAnsi="Angsana New"/>
          <w:sz w:val="28"/>
          <w:szCs w:val="28"/>
        </w:rPr>
        <w:t xml:space="preserve">31 </w:t>
      </w:r>
      <w:r w:rsidRPr="00DB23D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B23D0">
        <w:rPr>
          <w:rFonts w:ascii="Angsana New" w:hAnsi="Angsana New"/>
          <w:sz w:val="28"/>
          <w:szCs w:val="28"/>
        </w:rPr>
        <w:t xml:space="preserve">2567 </w:t>
      </w:r>
      <w:r w:rsidRPr="00DB23D0">
        <w:rPr>
          <w:rFonts w:ascii="Angsana New" w:hAnsi="Angsana New"/>
          <w:sz w:val="28"/>
          <w:szCs w:val="28"/>
          <w:cs/>
        </w:rPr>
        <w:t xml:space="preserve">และ </w:t>
      </w:r>
      <w:r w:rsidRPr="00DB23D0">
        <w:rPr>
          <w:rFonts w:ascii="Angsana New" w:hAnsi="Angsana New"/>
          <w:sz w:val="28"/>
          <w:szCs w:val="28"/>
        </w:rPr>
        <w:t xml:space="preserve">2566 </w:t>
      </w:r>
      <w:r w:rsidRPr="00DB23D0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4940DBA7" w14:textId="77777777" w:rsidR="00DB23D0" w:rsidRPr="00B735E9" w:rsidRDefault="00DB23D0" w:rsidP="00DB2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right="-45"/>
        <w:contextualSpacing w:val="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tbl>
      <w:tblPr>
        <w:tblW w:w="9505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4470"/>
        <w:gridCol w:w="1327"/>
        <w:gridCol w:w="1314"/>
        <w:gridCol w:w="14"/>
        <w:gridCol w:w="1327"/>
        <w:gridCol w:w="1053"/>
      </w:tblGrid>
      <w:tr w:rsidR="00DB23D0" w:rsidRPr="00887E45" w14:paraId="273659F1" w14:textId="77777777" w:rsidTr="00A60AE6">
        <w:tc>
          <w:tcPr>
            <w:tcW w:w="4470" w:type="dxa"/>
          </w:tcPr>
          <w:p w14:paraId="555EEC81" w14:textId="77777777" w:rsidR="00DB23D0" w:rsidRPr="000A2EC0" w:rsidRDefault="00DB23D0">
            <w:pPr>
              <w:tabs>
                <w:tab w:val="right" w:pos="1033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5"/>
          </w:tcPr>
          <w:p w14:paraId="4D95E58B" w14:textId="77777777" w:rsidR="00DB23D0" w:rsidRPr="000A2EC0" w:rsidRDefault="00DB23D0" w:rsidP="00DB23D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8"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E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B23D0" w:rsidRPr="00887E45" w14:paraId="182BB983" w14:textId="77777777" w:rsidTr="00B735E9">
        <w:tc>
          <w:tcPr>
            <w:tcW w:w="4470" w:type="dxa"/>
          </w:tcPr>
          <w:p w14:paraId="77CC68CD" w14:textId="77777777" w:rsidR="00DB23D0" w:rsidRPr="000A2EC0" w:rsidRDefault="00DB23D0">
            <w:pPr>
              <w:tabs>
                <w:tab w:val="right" w:pos="1033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1" w:type="dxa"/>
            <w:gridSpan w:val="2"/>
          </w:tcPr>
          <w:p w14:paraId="38A6381B" w14:textId="77777777" w:rsidR="00DB23D0" w:rsidRPr="000A2EC0" w:rsidRDefault="00DB23D0" w:rsidP="00DB23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2E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4" w:type="dxa"/>
            <w:gridSpan w:val="3"/>
          </w:tcPr>
          <w:p w14:paraId="61FACAAD" w14:textId="77777777" w:rsidR="00DB23D0" w:rsidRPr="000A2EC0" w:rsidRDefault="00DB23D0" w:rsidP="00DB23D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8"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2E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23D0" w:rsidRPr="00887E45" w14:paraId="1D2F0E77" w14:textId="77777777" w:rsidTr="00A60AE6">
        <w:trPr>
          <w:trHeight w:val="378"/>
        </w:trPr>
        <w:tc>
          <w:tcPr>
            <w:tcW w:w="4470" w:type="dxa"/>
          </w:tcPr>
          <w:p w14:paraId="2E8FEA25" w14:textId="77777777" w:rsidR="00DB23D0" w:rsidRPr="000A2EC0" w:rsidRDefault="00DB23D0">
            <w:pPr>
              <w:tabs>
                <w:tab w:val="right" w:pos="1033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8EA3BBD" w14:textId="6F21AF92" w:rsidR="00DB23D0" w:rsidRPr="000A2EC0" w:rsidRDefault="47F5293E" w:rsidP="47F529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076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gridSpan w:val="2"/>
          </w:tcPr>
          <w:p w14:paraId="20D2994A" w14:textId="3A6B080B" w:rsidR="00DB23D0" w:rsidRPr="000A2EC0" w:rsidRDefault="47F5293E" w:rsidP="47F529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5FE8009D" w14:textId="630454C4" w:rsidR="00DB23D0" w:rsidRPr="000A2EC0" w:rsidRDefault="47F5293E" w:rsidP="47F529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076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53" w:type="dxa"/>
          </w:tcPr>
          <w:p w14:paraId="09EEFF2B" w14:textId="4A8DD26D" w:rsidR="00DB23D0" w:rsidRPr="000A2EC0" w:rsidRDefault="47F5293E" w:rsidP="47F529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B23D0" w:rsidRPr="00887E45" w14:paraId="03502E5A" w14:textId="77777777" w:rsidTr="00A60AE6">
        <w:tc>
          <w:tcPr>
            <w:tcW w:w="4470" w:type="dxa"/>
          </w:tcPr>
          <w:p w14:paraId="0F6554D6" w14:textId="0549B4FE" w:rsidR="00DB23D0" w:rsidRPr="000A2EC0" w:rsidRDefault="00DB23D0" w:rsidP="00DB23D0">
            <w:pPr>
              <w:tabs>
                <w:tab w:val="right" w:pos="1033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0A2EC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735E9">
              <w:rPr>
                <w:rFonts w:ascii="Angsana New" w:hAnsi="Angsana New" w:hint="cs"/>
                <w:sz w:val="28"/>
                <w:szCs w:val="28"/>
                <w:cs/>
              </w:rPr>
              <w:t xml:space="preserve"> ณ วันที่ </w:t>
            </w:r>
            <w:r w:rsidR="00B735E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B735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27" w:type="dxa"/>
          </w:tcPr>
          <w:p w14:paraId="59E0660C" w14:textId="42F9C34C" w:rsidR="00DB23D0" w:rsidRPr="000A2EC0" w:rsidRDefault="00A60AE6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  <w:tc>
          <w:tcPr>
            <w:tcW w:w="1328" w:type="dxa"/>
            <w:gridSpan w:val="2"/>
          </w:tcPr>
          <w:p w14:paraId="706E518B" w14:textId="77777777" w:rsidR="47F5293E" w:rsidRDefault="47F5293E" w:rsidP="47F5293E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47,440</w:t>
            </w:r>
          </w:p>
        </w:tc>
        <w:tc>
          <w:tcPr>
            <w:tcW w:w="1327" w:type="dxa"/>
          </w:tcPr>
          <w:p w14:paraId="213294DE" w14:textId="1E8ACC63" w:rsidR="00DB23D0" w:rsidRPr="000A2EC0" w:rsidRDefault="00F44A14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  <w:tc>
          <w:tcPr>
            <w:tcW w:w="1053" w:type="dxa"/>
          </w:tcPr>
          <w:p w14:paraId="2B1D3C73" w14:textId="77777777" w:rsidR="47F5293E" w:rsidRDefault="47F5293E" w:rsidP="47F5293E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47,440</w:t>
            </w:r>
          </w:p>
        </w:tc>
      </w:tr>
      <w:tr w:rsidR="00A60AE6" w:rsidRPr="00887E45" w14:paraId="3CF53915" w14:textId="77777777" w:rsidTr="00A60AE6">
        <w:tc>
          <w:tcPr>
            <w:tcW w:w="4470" w:type="dxa"/>
          </w:tcPr>
          <w:p w14:paraId="274F009C" w14:textId="14AAC083" w:rsidR="00A60AE6" w:rsidRPr="000A2EC0" w:rsidRDefault="00A60AE6" w:rsidP="00DB23D0">
            <w:pPr>
              <w:tabs>
                <w:tab w:val="right" w:pos="1033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เพิ่มขึ้นระหว่าง</w:t>
            </w:r>
            <w:r w:rsidR="00B735E9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ปี</w:t>
            </w:r>
          </w:p>
        </w:tc>
        <w:tc>
          <w:tcPr>
            <w:tcW w:w="1327" w:type="dxa"/>
          </w:tcPr>
          <w:p w14:paraId="1CD720D0" w14:textId="63890807" w:rsidR="00A60AE6" w:rsidRDefault="00B735E9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328" w:type="dxa"/>
            <w:gridSpan w:val="2"/>
          </w:tcPr>
          <w:p w14:paraId="041291A0" w14:textId="7F5EE0E1" w:rsidR="00A60AE6" w:rsidRPr="47F5293E" w:rsidRDefault="00A60AE6" w:rsidP="00A60AE6">
            <w:pPr>
              <w:tabs>
                <w:tab w:val="right" w:pos="1033"/>
                <w:tab w:val="decimal" w:pos="1065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5769543B" w14:textId="75E6220E" w:rsidR="00A60AE6" w:rsidRDefault="00A60AE6" w:rsidP="00A60AE6">
            <w:pPr>
              <w:tabs>
                <w:tab w:val="right" w:pos="1033"/>
                <w:tab w:val="decimal" w:pos="1065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3" w:type="dxa"/>
          </w:tcPr>
          <w:p w14:paraId="7ED1429B" w14:textId="18B558EB" w:rsidR="00A60AE6" w:rsidRPr="47F5293E" w:rsidRDefault="00A60AE6" w:rsidP="00A60AE6">
            <w:pPr>
              <w:tabs>
                <w:tab w:val="right" w:pos="1033"/>
                <w:tab w:val="decimal" w:pos="1065"/>
              </w:tabs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3D0" w:rsidRPr="00887E45" w14:paraId="53EEBD69" w14:textId="77777777" w:rsidTr="00A60AE6">
        <w:tc>
          <w:tcPr>
            <w:tcW w:w="4470" w:type="dxa"/>
          </w:tcPr>
          <w:p w14:paraId="0B150B05" w14:textId="77777777" w:rsidR="00DB23D0" w:rsidRPr="000A2EC0" w:rsidRDefault="00DB23D0" w:rsidP="00DB23D0">
            <w:pPr>
              <w:tabs>
                <w:tab w:val="right" w:pos="1033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0A2EC0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384AC74D" w14:textId="30D8042E" w:rsidR="00DB23D0" w:rsidRPr="000A2EC0" w:rsidRDefault="00A60AE6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B735E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28" w:type="dxa"/>
            <w:gridSpan w:val="2"/>
          </w:tcPr>
          <w:p w14:paraId="4B184FDF" w14:textId="77777777" w:rsidR="47F5293E" w:rsidRDefault="47F5293E" w:rsidP="47F5293E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1,677</w:t>
            </w:r>
          </w:p>
        </w:tc>
        <w:tc>
          <w:tcPr>
            <w:tcW w:w="1327" w:type="dxa"/>
          </w:tcPr>
          <w:p w14:paraId="20AB4DAA" w14:textId="1DCC76FE" w:rsidR="00DB23D0" w:rsidRPr="000A2EC0" w:rsidRDefault="00F44A14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B735E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053" w:type="dxa"/>
          </w:tcPr>
          <w:p w14:paraId="01385A85" w14:textId="77777777" w:rsidR="47F5293E" w:rsidRDefault="47F5293E" w:rsidP="47F5293E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1,677</w:t>
            </w:r>
          </w:p>
        </w:tc>
      </w:tr>
      <w:tr w:rsidR="00DB23D0" w:rsidRPr="00887E45" w14:paraId="1F88F178" w14:textId="77777777" w:rsidTr="00A60AE6">
        <w:tc>
          <w:tcPr>
            <w:tcW w:w="4470" w:type="dxa"/>
          </w:tcPr>
          <w:p w14:paraId="14226642" w14:textId="77777777" w:rsidR="00DB23D0" w:rsidRPr="000A2EC0" w:rsidRDefault="00DB23D0" w:rsidP="00DB23D0">
            <w:pPr>
              <w:tabs>
                <w:tab w:val="right" w:pos="1033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0A2EC0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151B9E48" w14:textId="7FF3CA89" w:rsidR="00DB23D0" w:rsidRPr="000A2EC0" w:rsidRDefault="00A60AE6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B735E9">
              <w:rPr>
                <w:rFonts w:ascii="Angsana New" w:hAnsi="Angsana New"/>
                <w:sz w:val="28"/>
                <w:szCs w:val="28"/>
              </w:rPr>
              <w:t>997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gridSpan w:val="2"/>
          </w:tcPr>
          <w:p w14:paraId="1E7EA31B" w14:textId="77777777" w:rsidR="47F5293E" w:rsidRDefault="47F5293E" w:rsidP="47F5293E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(8,785)</w:t>
            </w:r>
          </w:p>
        </w:tc>
        <w:tc>
          <w:tcPr>
            <w:tcW w:w="1327" w:type="dxa"/>
          </w:tcPr>
          <w:p w14:paraId="3DE665EC" w14:textId="793BDD44" w:rsidR="00DB23D0" w:rsidRPr="000A2EC0" w:rsidRDefault="00F44A14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(8,798)</w:t>
            </w:r>
          </w:p>
        </w:tc>
        <w:tc>
          <w:tcPr>
            <w:tcW w:w="1053" w:type="dxa"/>
          </w:tcPr>
          <w:p w14:paraId="29162A35" w14:textId="77777777" w:rsidR="47F5293E" w:rsidRDefault="47F5293E" w:rsidP="47F5293E">
            <w:pP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(8,785)</w:t>
            </w:r>
          </w:p>
        </w:tc>
      </w:tr>
      <w:tr w:rsidR="00DB23D0" w:rsidRPr="00887E45" w14:paraId="34804715" w14:textId="77777777" w:rsidTr="00A60AE6">
        <w:tc>
          <w:tcPr>
            <w:tcW w:w="4470" w:type="dxa"/>
          </w:tcPr>
          <w:p w14:paraId="5B67110B" w14:textId="715399FF" w:rsidR="00DB23D0" w:rsidRPr="000A2EC0" w:rsidRDefault="00DB23D0" w:rsidP="00DB23D0">
            <w:pPr>
              <w:tabs>
                <w:tab w:val="right" w:pos="1033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0A2EC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735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35E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735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735E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27" w:type="dxa"/>
          </w:tcPr>
          <w:p w14:paraId="1CA3B9DF" w14:textId="726FEB3B" w:rsidR="00DB23D0" w:rsidRPr="000A2EC0" w:rsidRDefault="00A60AE6" w:rsidP="00B73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</w:t>
            </w:r>
            <w:r w:rsidR="00B735E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28" w:type="dxa"/>
            <w:gridSpan w:val="2"/>
          </w:tcPr>
          <w:p w14:paraId="29A89A43" w14:textId="77777777" w:rsidR="47F5293E" w:rsidRDefault="47F5293E" w:rsidP="00B73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  <w:tc>
          <w:tcPr>
            <w:tcW w:w="1327" w:type="dxa"/>
          </w:tcPr>
          <w:p w14:paraId="562A0718" w14:textId="7DB0904D" w:rsidR="00DB23D0" w:rsidRPr="000A2EC0" w:rsidRDefault="00A60AE6" w:rsidP="00B73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32,78</w:t>
            </w:r>
            <w:r w:rsidR="00B735E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53" w:type="dxa"/>
          </w:tcPr>
          <w:p w14:paraId="391C9AE9" w14:textId="77777777" w:rsidR="47F5293E" w:rsidRDefault="47F5293E" w:rsidP="00B73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1033"/>
                <w:tab w:val="decimal" w:pos="1065"/>
              </w:tabs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</w:tr>
    </w:tbl>
    <w:p w14:paraId="0E014472" w14:textId="77777777" w:rsidR="00DB23D0" w:rsidRPr="00B735E9" w:rsidRDefault="00DB23D0" w:rsidP="00DB2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357" w:right="-45"/>
        <w:contextualSpacing w:val="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3EAA54B" w14:textId="13FA19E0" w:rsidR="004D2717" w:rsidRPr="00B735E9" w:rsidRDefault="004A1FD0" w:rsidP="00B735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357" w:right="-4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A1FD0">
        <w:rPr>
          <w:rFonts w:ascii="Angsana New" w:hAnsi="Angsana New"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  <w:r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2567</w:t>
      </w:r>
      <w:r w:rsidR="008F211F">
        <w:rPr>
          <w:rFonts w:ascii="Angsana New" w:hAnsi="Angsana New"/>
          <w:sz w:val="28"/>
          <w:szCs w:val="28"/>
        </w:rPr>
        <w:t xml:space="preserve"> </w:t>
      </w:r>
      <w:r w:rsidR="008F211F">
        <w:rPr>
          <w:rFonts w:ascii="Angsana New" w:hAnsi="Angsana New"/>
          <w:sz w:val="28"/>
          <w:szCs w:val="28"/>
          <w:cs/>
        </w:rPr>
        <w:t xml:space="preserve">และ </w:t>
      </w:r>
      <w:r w:rsidR="008F211F">
        <w:rPr>
          <w:rFonts w:ascii="Angsana New" w:hAnsi="Angsana New"/>
          <w:sz w:val="28"/>
          <w:szCs w:val="28"/>
        </w:rPr>
        <w:t>2566</w:t>
      </w:r>
    </w:p>
    <w:p w14:paraId="1CEBADDC" w14:textId="77777777" w:rsidR="00890271" w:rsidRPr="00B735E9" w:rsidRDefault="00890271" w:rsidP="00CE6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357" w:right="-45"/>
        <w:contextualSpacing w:val="0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tbl>
      <w:tblPr>
        <w:tblW w:w="9593" w:type="dxa"/>
        <w:tblInd w:w="-42" w:type="dxa"/>
        <w:tblLayout w:type="fixed"/>
        <w:tblLook w:val="04A0" w:firstRow="1" w:lastRow="0" w:firstColumn="1" w:lastColumn="0" w:noHBand="0" w:noVBand="1"/>
      </w:tblPr>
      <w:tblGrid>
        <w:gridCol w:w="4545"/>
        <w:gridCol w:w="1077"/>
        <w:gridCol w:w="284"/>
        <w:gridCol w:w="992"/>
        <w:gridCol w:w="284"/>
        <w:gridCol w:w="1134"/>
        <w:gridCol w:w="283"/>
        <w:gridCol w:w="994"/>
      </w:tblGrid>
      <w:tr w:rsidR="00CB405E" w:rsidRPr="00187E55" w14:paraId="377043E6" w14:textId="77777777" w:rsidTr="008B673C">
        <w:trPr>
          <w:trHeight w:val="198"/>
          <w:tblHeader/>
        </w:trPr>
        <w:tc>
          <w:tcPr>
            <w:tcW w:w="4545" w:type="dxa"/>
          </w:tcPr>
          <w:p w14:paraId="5510DC60" w14:textId="77777777" w:rsidR="00CB405E" w:rsidRPr="00187E55" w:rsidRDefault="00CB405E" w:rsidP="00A20385">
            <w:pPr>
              <w:ind w:left="151" w:right="-72" w:hanging="151"/>
              <w:rPr>
                <w:rFonts w:ascii="Angsana New" w:hAnsi="Angsana New"/>
                <w:sz w:val="28"/>
                <w:szCs w:val="28"/>
                <w:highlight w:val="magenta"/>
                <w:cs/>
              </w:rPr>
            </w:pPr>
          </w:p>
        </w:tc>
        <w:tc>
          <w:tcPr>
            <w:tcW w:w="5048" w:type="dxa"/>
            <w:gridSpan w:val="7"/>
            <w:tcBorders>
              <w:bottom w:val="single" w:sz="4" w:space="0" w:color="auto"/>
            </w:tcBorders>
          </w:tcPr>
          <w:p w14:paraId="2A86CD4F" w14:textId="77777777" w:rsidR="00CB405E" w:rsidRPr="00187E55" w:rsidRDefault="00CB405E" w:rsidP="00A20385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E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B405E" w:rsidRPr="00187E55" w14:paraId="33303563" w14:textId="77777777" w:rsidTr="008B673C">
        <w:trPr>
          <w:trHeight w:val="198"/>
          <w:tblHeader/>
        </w:trPr>
        <w:tc>
          <w:tcPr>
            <w:tcW w:w="4545" w:type="dxa"/>
          </w:tcPr>
          <w:p w14:paraId="66AB74D2" w14:textId="77777777" w:rsidR="00CB405E" w:rsidRPr="00187E55" w:rsidRDefault="00CB405E" w:rsidP="00A20385">
            <w:pPr>
              <w:ind w:left="151" w:right="-72" w:hanging="151"/>
              <w:rPr>
                <w:rFonts w:ascii="Angsana New" w:hAnsi="Angsana New"/>
                <w:sz w:val="28"/>
                <w:szCs w:val="28"/>
                <w:highlight w:val="magenta"/>
                <w:cs/>
              </w:rPr>
            </w:pPr>
          </w:p>
        </w:tc>
        <w:tc>
          <w:tcPr>
            <w:tcW w:w="23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FB822F" w14:textId="77777777" w:rsidR="00CB405E" w:rsidRPr="00187E55" w:rsidRDefault="00CB405E" w:rsidP="00A20385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E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E98732F" w14:textId="77777777" w:rsidR="00CB405E" w:rsidRPr="00187E55" w:rsidRDefault="00CB405E" w:rsidP="00A20385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4415E1" w14:textId="77777777" w:rsidR="00CB405E" w:rsidRPr="00187E55" w:rsidRDefault="00CB405E" w:rsidP="00A20385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E5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05E" w:rsidRPr="00187E55" w14:paraId="6FC4CC0C" w14:textId="77777777" w:rsidTr="008B673C">
        <w:trPr>
          <w:tblHeader/>
        </w:trPr>
        <w:tc>
          <w:tcPr>
            <w:tcW w:w="4545" w:type="dxa"/>
          </w:tcPr>
          <w:p w14:paraId="7C8647D3" w14:textId="77777777" w:rsidR="00CB405E" w:rsidRPr="00187E55" w:rsidRDefault="00CB405E" w:rsidP="005D7FF0">
            <w:pPr>
              <w:ind w:left="151" w:right="-72" w:hanging="151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B9820" w14:textId="15E7E8C5" w:rsidR="00CB405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076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54030BF" w14:textId="77777777" w:rsidR="00CB405E" w:rsidRPr="00324C77" w:rsidRDefault="00CB405E" w:rsidP="005D7FF0">
            <w:pPr>
              <w:tabs>
                <w:tab w:val="decimal" w:pos="1515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23B9C8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40A54906" w14:textId="77777777" w:rsidR="00CB405E" w:rsidRDefault="00CB405E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5EA56" w14:textId="6CAE9BD3" w:rsidR="00CB405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076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6F63F708" w14:textId="77777777" w:rsidR="00CB405E" w:rsidRDefault="00CB405E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8922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B405E" w:rsidRPr="00187E55" w14:paraId="2477F5D6" w14:textId="77777777" w:rsidTr="008B673C">
        <w:tc>
          <w:tcPr>
            <w:tcW w:w="4545" w:type="dxa"/>
          </w:tcPr>
          <w:p w14:paraId="149A7E9C" w14:textId="77777777" w:rsidR="00CB405E" w:rsidRPr="00187E55" w:rsidRDefault="00CB405E" w:rsidP="0029311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E55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B0356B2" w14:textId="2BDD67DE" w:rsidR="00CB405E" w:rsidRPr="009722C3" w:rsidRDefault="00927FF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6,132</w:t>
            </w:r>
          </w:p>
        </w:tc>
        <w:tc>
          <w:tcPr>
            <w:tcW w:w="284" w:type="dxa"/>
            <w:vAlign w:val="bottom"/>
          </w:tcPr>
          <w:p w14:paraId="074F5E7F" w14:textId="77777777" w:rsidR="00CB405E" w:rsidRPr="00324C77" w:rsidRDefault="00CB405E" w:rsidP="0029311B">
            <w:pPr>
              <w:tabs>
                <w:tab w:val="decimal" w:pos="1515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7715DF4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6,069</w:t>
            </w:r>
          </w:p>
        </w:tc>
        <w:tc>
          <w:tcPr>
            <w:tcW w:w="284" w:type="dxa"/>
          </w:tcPr>
          <w:p w14:paraId="0A8A12CC" w14:textId="77777777" w:rsidR="00CB405E" w:rsidRDefault="00CB405E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07B654" w14:textId="09A48E0A" w:rsidR="00CB405E" w:rsidRPr="009722C3" w:rsidRDefault="00927FF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735E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283" w:type="dxa"/>
          </w:tcPr>
          <w:p w14:paraId="17C8C9E7" w14:textId="77777777" w:rsidR="00CB405E" w:rsidRDefault="00CB405E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61F819B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6,069</w:t>
            </w:r>
          </w:p>
        </w:tc>
      </w:tr>
      <w:tr w:rsidR="00CB405E" w:rsidRPr="00187E55" w14:paraId="1710DAEC" w14:textId="77777777" w:rsidTr="008B673C">
        <w:tc>
          <w:tcPr>
            <w:tcW w:w="4545" w:type="dxa"/>
          </w:tcPr>
          <w:p w14:paraId="2924596D" w14:textId="77777777" w:rsidR="00CB405E" w:rsidRPr="00187E55" w:rsidRDefault="00CB405E" w:rsidP="0029311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E55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618B4BD5" w14:textId="69881476" w:rsidR="00CB405E" w:rsidRPr="009722C3" w:rsidRDefault="00927FF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B735E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</w:tcPr>
          <w:p w14:paraId="42009474" w14:textId="77777777" w:rsidR="00CB405E" w:rsidRPr="00324C77" w:rsidRDefault="00CB405E" w:rsidP="0029311B">
            <w:pPr>
              <w:tabs>
                <w:tab w:val="decimal" w:pos="1515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4D1E213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1,677</w:t>
            </w:r>
          </w:p>
        </w:tc>
        <w:tc>
          <w:tcPr>
            <w:tcW w:w="284" w:type="dxa"/>
          </w:tcPr>
          <w:p w14:paraId="4D33C114" w14:textId="77777777" w:rsidR="00CB405E" w:rsidRDefault="00CB405E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2B377EE" w14:textId="5BEE6A8B" w:rsidR="00CB405E" w:rsidRPr="009722C3" w:rsidRDefault="00927FF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B735E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83" w:type="dxa"/>
          </w:tcPr>
          <w:p w14:paraId="1CB7B1C3" w14:textId="77777777" w:rsidR="00CB405E" w:rsidRDefault="00CB405E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7158495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1,677</w:t>
            </w:r>
          </w:p>
        </w:tc>
      </w:tr>
      <w:tr w:rsidR="00964AA4" w:rsidRPr="00187E55" w14:paraId="6C527DC8" w14:textId="77777777" w:rsidTr="008B673C">
        <w:tc>
          <w:tcPr>
            <w:tcW w:w="4545" w:type="dxa"/>
          </w:tcPr>
          <w:p w14:paraId="04D755D2" w14:textId="77777777" w:rsidR="00964AA4" w:rsidRPr="00187E55" w:rsidRDefault="00964AA4" w:rsidP="0029311B">
            <w:pPr>
              <w:ind w:left="151" w:right="-72" w:hanging="151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77" w:type="dxa"/>
            <w:vAlign w:val="bottom"/>
          </w:tcPr>
          <w:p w14:paraId="71379D7F" w14:textId="4B3E6D5A" w:rsidR="00964AA4" w:rsidRDefault="00927FF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  <w:tc>
          <w:tcPr>
            <w:tcW w:w="284" w:type="dxa"/>
          </w:tcPr>
          <w:p w14:paraId="458217B7" w14:textId="77777777" w:rsidR="00964AA4" w:rsidRPr="00324C77" w:rsidRDefault="00964AA4" w:rsidP="0029311B">
            <w:pPr>
              <w:tabs>
                <w:tab w:val="decimal" w:pos="1515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1217152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3,810</w:t>
            </w:r>
          </w:p>
        </w:tc>
        <w:tc>
          <w:tcPr>
            <w:tcW w:w="284" w:type="dxa"/>
          </w:tcPr>
          <w:p w14:paraId="305E9AD0" w14:textId="77777777" w:rsidR="00964AA4" w:rsidRDefault="00964AA4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A5FB2C" w14:textId="311E66FE" w:rsidR="00964AA4" w:rsidRDefault="00927FF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  <w:tc>
          <w:tcPr>
            <w:tcW w:w="283" w:type="dxa"/>
          </w:tcPr>
          <w:p w14:paraId="4CE27D49" w14:textId="77777777" w:rsidR="00964AA4" w:rsidRDefault="00964AA4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DABD9EF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3,810</w:t>
            </w:r>
          </w:p>
        </w:tc>
      </w:tr>
      <w:tr w:rsidR="00CB405E" w:rsidRPr="00187E55" w14:paraId="6853C7D6" w14:textId="77777777" w:rsidTr="008B673C">
        <w:trPr>
          <w:trHeight w:val="210"/>
        </w:trPr>
        <w:tc>
          <w:tcPr>
            <w:tcW w:w="4545" w:type="dxa"/>
          </w:tcPr>
          <w:p w14:paraId="5326E84A" w14:textId="77777777" w:rsidR="00CB405E" w:rsidRPr="00694E34" w:rsidRDefault="00CB405E" w:rsidP="0029311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87E5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187E55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187E55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077" w:type="dxa"/>
            <w:vAlign w:val="bottom"/>
          </w:tcPr>
          <w:p w14:paraId="1D09DF91" w14:textId="49449AB9" w:rsidR="00CB405E" w:rsidRPr="009722C3" w:rsidRDefault="00927FF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284" w:type="dxa"/>
          </w:tcPr>
          <w:p w14:paraId="3B396D26" w14:textId="77777777" w:rsidR="00CB405E" w:rsidRPr="00324C77" w:rsidRDefault="00CB405E" w:rsidP="0029311B">
            <w:pPr>
              <w:tabs>
                <w:tab w:val="decimal" w:pos="1515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22986C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84" w:type="dxa"/>
          </w:tcPr>
          <w:p w14:paraId="397726C4" w14:textId="77777777" w:rsidR="00CB405E" w:rsidRDefault="00CB405E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A80E16" w14:textId="40CBF94C" w:rsidR="00CB405E" w:rsidRPr="009722C3" w:rsidRDefault="00927FF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283" w:type="dxa"/>
          </w:tcPr>
          <w:p w14:paraId="2F8AFD22" w14:textId="77777777" w:rsidR="00CB405E" w:rsidRDefault="00CB405E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58F02AB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</w:tbl>
    <w:p w14:paraId="4D4A8008" w14:textId="77777777" w:rsidR="005D7FF0" w:rsidRPr="00B735E9" w:rsidRDefault="005D7FF0" w:rsidP="00D73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22"/>
        <w:jc w:val="both"/>
        <w:rPr>
          <w:rFonts w:ascii="Angsana New" w:hAnsi="Angsana New"/>
          <w:sz w:val="12"/>
          <w:szCs w:val="12"/>
        </w:rPr>
      </w:pPr>
    </w:p>
    <w:p w14:paraId="0A270736" w14:textId="5190DD64" w:rsidR="00386EFF" w:rsidRPr="00F07F4C" w:rsidRDefault="00EE08A9" w:rsidP="47F5293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right="-43" w:firstLine="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B4ABD">
        <w:rPr>
          <w:rFonts w:ascii="Angsana New" w:hAnsi="Angsana New"/>
          <w:sz w:val="28"/>
          <w:szCs w:val="28"/>
          <w:cs/>
        </w:rPr>
        <w:t xml:space="preserve"> </w:t>
      </w:r>
      <w:r w:rsidR="00386EFF" w:rsidRPr="004B4ABD">
        <w:rPr>
          <w:rFonts w:ascii="Angsana New" w:hAnsi="Angsana New"/>
          <w:sz w:val="28"/>
          <w:szCs w:val="28"/>
          <w:cs/>
        </w:rPr>
        <w:t>กลุ่มบริษั</w:t>
      </w:r>
      <w:r w:rsidR="00386EFF" w:rsidRPr="00D15815">
        <w:rPr>
          <w:rFonts w:ascii="Angsana New" w:hAnsi="Angsana New"/>
          <w:sz w:val="28"/>
          <w:szCs w:val="28"/>
          <w:cs/>
        </w:rPr>
        <w:t xml:space="preserve">ทมีกระแสเงินสดจ่ายทั้งหมดของสัญญาเช่าสำหรับปีสิ้นสุดวันที่ </w:t>
      </w:r>
      <w:r w:rsidR="00386EFF" w:rsidRPr="002076B9">
        <w:rPr>
          <w:rFonts w:ascii="Angsana New" w:hAnsi="Angsana New"/>
          <w:sz w:val="28"/>
          <w:szCs w:val="28"/>
        </w:rPr>
        <w:t xml:space="preserve">31 </w:t>
      </w:r>
      <w:r w:rsidR="00386EFF" w:rsidRPr="002076B9">
        <w:rPr>
          <w:rFonts w:ascii="Angsana New" w:hAnsi="Angsana New"/>
          <w:sz w:val="28"/>
          <w:szCs w:val="28"/>
          <w:cs/>
        </w:rPr>
        <w:t>ธันวาคม</w:t>
      </w:r>
      <w:r w:rsidR="00386EFF" w:rsidRPr="002076B9">
        <w:rPr>
          <w:rFonts w:ascii="Angsana New" w:hAnsi="Angsana New"/>
          <w:sz w:val="22"/>
          <w:cs/>
        </w:rPr>
        <w:t xml:space="preserve"> </w:t>
      </w:r>
      <w:r w:rsidR="00386EFF" w:rsidRPr="002076B9">
        <w:rPr>
          <w:rFonts w:ascii="Angsana New" w:hAnsi="Angsana New"/>
          <w:sz w:val="28"/>
          <w:szCs w:val="28"/>
        </w:rPr>
        <w:t>2567</w:t>
      </w:r>
      <w:r w:rsidR="00386EFF" w:rsidRPr="002076B9">
        <w:rPr>
          <w:rFonts w:ascii="Angsana New" w:hAnsi="Angsana New"/>
          <w:sz w:val="22"/>
        </w:rPr>
        <w:t xml:space="preserve"> </w:t>
      </w:r>
      <w:r w:rsidR="00646BFE" w:rsidRPr="002076B9">
        <w:rPr>
          <w:rFonts w:ascii="Angsana New" w:hAnsi="Angsana New"/>
          <w:sz w:val="28"/>
          <w:szCs w:val="28"/>
          <w:cs/>
        </w:rPr>
        <w:t xml:space="preserve">และ </w:t>
      </w:r>
      <w:r w:rsidR="00646BFE" w:rsidRPr="002076B9">
        <w:rPr>
          <w:rFonts w:ascii="Angsana New" w:hAnsi="Angsana New"/>
          <w:sz w:val="28"/>
          <w:szCs w:val="28"/>
        </w:rPr>
        <w:t>2566</w:t>
      </w:r>
      <w:r w:rsidR="00646BFE">
        <w:rPr>
          <w:rFonts w:ascii="Angsana New" w:hAnsi="Angsana New"/>
          <w:sz w:val="28"/>
          <w:szCs w:val="28"/>
        </w:rPr>
        <w:t xml:space="preserve"> </w:t>
      </w:r>
      <w:r w:rsidR="00386EFF" w:rsidRPr="00F07F4C">
        <w:rPr>
          <w:rFonts w:ascii="Angsana New" w:hAnsi="Angsana New"/>
          <w:sz w:val="28"/>
          <w:szCs w:val="28"/>
          <w:cs/>
        </w:rPr>
        <w:t>จำนวน</w:t>
      </w:r>
      <w:r w:rsidR="00386EFF" w:rsidRPr="47F5293E">
        <w:rPr>
          <w:rFonts w:ascii="Angsana New" w:hAnsi="Angsana New"/>
          <w:sz w:val="22"/>
          <w:cs/>
        </w:rPr>
        <w:t xml:space="preserve"> </w:t>
      </w:r>
      <w:r w:rsidR="00B735E9">
        <w:rPr>
          <w:rFonts w:ascii="Angsana New" w:hAnsi="Angsana New"/>
          <w:sz w:val="28"/>
          <w:szCs w:val="28"/>
        </w:rPr>
        <w:t>14.1</w:t>
      </w:r>
      <w:r w:rsidR="00927FF1">
        <w:rPr>
          <w:rFonts w:ascii="Angsana New" w:hAnsi="Angsana New"/>
          <w:sz w:val="28"/>
          <w:szCs w:val="28"/>
        </w:rPr>
        <w:t xml:space="preserve"> </w:t>
      </w:r>
      <w:r w:rsidR="00E06FBA" w:rsidRPr="002076B9">
        <w:rPr>
          <w:rFonts w:ascii="Angsana New" w:hAnsi="Angsana New"/>
          <w:sz w:val="28"/>
          <w:szCs w:val="28"/>
          <w:cs/>
        </w:rPr>
        <w:t>ล้านบาท</w:t>
      </w:r>
      <w:r w:rsidR="00646BFE" w:rsidRPr="00BB1A53">
        <w:rPr>
          <w:rFonts w:ascii="Angsana New" w:hAnsi="Angsana New"/>
          <w:sz w:val="28"/>
          <w:szCs w:val="28"/>
        </w:rPr>
        <w:t xml:space="preserve"> </w:t>
      </w:r>
      <w:r w:rsidR="00646BFE" w:rsidRPr="00BB1A53">
        <w:rPr>
          <w:rFonts w:ascii="Angsana New" w:hAnsi="Angsana New"/>
          <w:sz w:val="28"/>
          <w:szCs w:val="28"/>
          <w:cs/>
        </w:rPr>
        <w:t xml:space="preserve">และ </w:t>
      </w:r>
      <w:r w:rsidR="47F5293E" w:rsidRPr="47F5293E">
        <w:rPr>
          <w:rFonts w:ascii="Angsana New" w:hAnsi="Angsana New"/>
          <w:sz w:val="28"/>
          <w:szCs w:val="28"/>
        </w:rPr>
        <w:t>12.8</w:t>
      </w:r>
      <w:r w:rsidR="00646BFE" w:rsidRPr="00BB1A53">
        <w:rPr>
          <w:rFonts w:ascii="Angsana New" w:hAnsi="Angsana New"/>
          <w:sz w:val="28"/>
          <w:szCs w:val="28"/>
        </w:rPr>
        <w:t xml:space="preserve"> </w:t>
      </w:r>
      <w:r w:rsidR="00646BFE" w:rsidRPr="00BB1A53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BE2ACF" w:rsidRPr="00BB1A53">
        <w:rPr>
          <w:rFonts w:ascii="Angsana New" w:hAnsi="Angsana New"/>
          <w:sz w:val="28"/>
          <w:szCs w:val="28"/>
          <w:cs/>
        </w:rPr>
        <w:t xml:space="preserve"> </w:t>
      </w:r>
      <w:r w:rsidR="00756C84" w:rsidRPr="00BB1A53">
        <w:rPr>
          <w:rFonts w:ascii="Angsana New" w:hAnsi="Angsana New"/>
          <w:sz w:val="28"/>
          <w:szCs w:val="28"/>
        </w:rPr>
        <w:t>(</w:t>
      </w:r>
      <w:r w:rsidR="00756C84" w:rsidRPr="00BB1A53">
        <w:rPr>
          <w:rFonts w:ascii="Angsana New" w:hAnsi="Angsana New"/>
          <w:sz w:val="28"/>
          <w:szCs w:val="28"/>
          <w:cs/>
        </w:rPr>
        <w:t>งบ</w:t>
      </w:r>
      <w:r w:rsidR="008A4CB6" w:rsidRPr="00BB1A53">
        <w:rPr>
          <w:rFonts w:ascii="Angsana New" w:hAnsi="Angsana New"/>
          <w:sz w:val="28"/>
          <w:szCs w:val="28"/>
          <w:cs/>
        </w:rPr>
        <w:t>ก</w:t>
      </w:r>
      <w:r w:rsidR="00756C84" w:rsidRPr="00BB1A53">
        <w:rPr>
          <w:rFonts w:ascii="Angsana New" w:hAnsi="Angsana New"/>
          <w:sz w:val="28"/>
          <w:szCs w:val="28"/>
          <w:cs/>
        </w:rPr>
        <w:t>ารเงินเฉ</w:t>
      </w:r>
      <w:r w:rsidR="00C0105B" w:rsidRPr="00BB1A53">
        <w:rPr>
          <w:rFonts w:ascii="Angsana New" w:hAnsi="Angsana New"/>
          <w:sz w:val="28"/>
          <w:szCs w:val="28"/>
          <w:cs/>
        </w:rPr>
        <w:t>พาะกิจการ</w:t>
      </w:r>
      <w:r w:rsidR="00C0105B" w:rsidRPr="00BB1A53">
        <w:rPr>
          <w:rFonts w:ascii="Angsana New" w:hAnsi="Angsana New"/>
          <w:sz w:val="28"/>
          <w:szCs w:val="28"/>
        </w:rPr>
        <w:t xml:space="preserve">: </w:t>
      </w:r>
      <w:r w:rsidR="00927FF1">
        <w:rPr>
          <w:rFonts w:ascii="Angsana New" w:hAnsi="Angsana New"/>
          <w:sz w:val="28"/>
          <w:szCs w:val="28"/>
        </w:rPr>
        <w:t xml:space="preserve">13.9 </w:t>
      </w:r>
      <w:r w:rsidR="00C0105B" w:rsidRPr="002076B9">
        <w:rPr>
          <w:rFonts w:ascii="Angsana New" w:hAnsi="Angsana New"/>
          <w:sz w:val="28"/>
          <w:szCs w:val="28"/>
          <w:cs/>
        </w:rPr>
        <w:t>ล้านบาท</w:t>
      </w:r>
      <w:r w:rsidR="00646BFE" w:rsidRPr="00BB1A53">
        <w:rPr>
          <w:rFonts w:ascii="Angsana New" w:hAnsi="Angsana New"/>
          <w:sz w:val="28"/>
          <w:szCs w:val="28"/>
          <w:cs/>
        </w:rPr>
        <w:t xml:space="preserve"> และ </w:t>
      </w:r>
      <w:r w:rsidR="47F5293E" w:rsidRPr="47F5293E">
        <w:rPr>
          <w:rFonts w:ascii="Angsana New" w:hAnsi="Angsana New"/>
          <w:sz w:val="28"/>
          <w:szCs w:val="28"/>
        </w:rPr>
        <w:t>12.8</w:t>
      </w:r>
      <w:r w:rsidR="00646BFE" w:rsidRPr="00BB1A53">
        <w:rPr>
          <w:rFonts w:ascii="Angsana New" w:hAnsi="Angsana New"/>
          <w:sz w:val="28"/>
          <w:szCs w:val="28"/>
        </w:rPr>
        <w:t xml:space="preserve"> </w:t>
      </w:r>
      <w:r w:rsidR="00646BFE" w:rsidRPr="00BB1A53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C0105B" w:rsidRPr="00BB1A53">
        <w:rPr>
          <w:rFonts w:ascii="Angsana New" w:hAnsi="Angsana New"/>
          <w:sz w:val="28"/>
          <w:szCs w:val="28"/>
          <w:cs/>
        </w:rPr>
        <w:t>)</w:t>
      </w:r>
      <w:r w:rsidR="00DB23D0">
        <w:rPr>
          <w:rFonts w:ascii="Angsana New" w:hAnsi="Angsana New"/>
          <w:sz w:val="28"/>
          <w:szCs w:val="28"/>
        </w:rPr>
        <w:t xml:space="preserve"> </w:t>
      </w:r>
      <w:r w:rsidR="00DB23D0">
        <w:rPr>
          <w:rFonts w:ascii="Angsana New" w:hAnsi="Angsana New"/>
          <w:sz w:val="28"/>
          <w:szCs w:val="28"/>
          <w:cs/>
        </w:rPr>
        <w:t>ซึ่งรวมถึงกระแสเงินสดจ่ายของสัญญาเช่าระยะสั้นและสัญญาเช่าซึ่งสินทรัพย์อ้างอิงมีมูลค่าต่ำ</w:t>
      </w:r>
    </w:p>
    <w:p w14:paraId="4EA91DE2" w14:textId="77777777" w:rsidR="009722C3" w:rsidRPr="00B735E9" w:rsidRDefault="009722C3" w:rsidP="00D730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3" w:right="-43"/>
        <w:contextualSpacing w:val="0"/>
        <w:textAlignment w:val="baseline"/>
        <w:rPr>
          <w:rFonts w:ascii="Angsana New" w:hAnsi="Angsana New"/>
          <w:sz w:val="12"/>
          <w:szCs w:val="12"/>
        </w:rPr>
      </w:pPr>
    </w:p>
    <w:p w14:paraId="3A963492" w14:textId="1A31EBBE" w:rsidR="00530C4A" w:rsidRPr="00FB1191" w:rsidRDefault="002076B9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FB1191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</w:t>
      </w:r>
      <w:r w:rsidR="00B735E9">
        <w:rPr>
          <w:rFonts w:ascii="Angsana New" w:hAnsi="Angsana New" w:hint="cs"/>
          <w:b/>
          <w:bCs/>
          <w:sz w:val="28"/>
          <w:szCs w:val="28"/>
          <w:cs/>
        </w:rPr>
        <w:t>เวี</w:t>
      </w:r>
      <w:r w:rsidRPr="00FB1191">
        <w:rPr>
          <w:rFonts w:ascii="Angsana New" w:hAnsi="Angsana New" w:hint="cs"/>
          <w:b/>
          <w:bCs/>
          <w:sz w:val="28"/>
          <w:szCs w:val="28"/>
          <w:cs/>
        </w:rPr>
        <w:t>ยนสำหรับ</w:t>
      </w:r>
      <w:r w:rsidR="00530C4A" w:rsidRPr="00FB1191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2EFCFA57" w14:textId="77777777" w:rsidR="00530C4A" w:rsidRPr="00B735E9" w:rsidRDefault="00530C4A" w:rsidP="00610052">
      <w:pPr>
        <w:spacing w:line="100" w:lineRule="atLeast"/>
        <w:ind w:left="539" w:right="125"/>
        <w:jc w:val="both"/>
        <w:rPr>
          <w:rFonts w:ascii="Angsana New" w:eastAsia="Calibri" w:hAnsi="Angsana New"/>
          <w:sz w:val="12"/>
          <w:szCs w:val="12"/>
        </w:rPr>
      </w:pPr>
    </w:p>
    <w:p w14:paraId="5543C80E" w14:textId="77777777" w:rsidR="00C759B3" w:rsidRDefault="00C759B3" w:rsidP="00C759B3">
      <w:pPr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 xml:space="preserve">บริษัทจ่ายค่าชดเชยผลประโยชน์หลังออกจากงานและบำเหน็จ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Pr="0073741B">
        <w:rPr>
          <w:rFonts w:ascii="Angsana New" w:hAnsi="Angsana New"/>
          <w:sz w:val="28"/>
          <w:szCs w:val="28"/>
        </w:rPr>
        <w:t xml:space="preserve">2541 </w:t>
      </w:r>
      <w:r w:rsidRPr="0073741B">
        <w:rPr>
          <w:rFonts w:ascii="Angsana New" w:hAnsi="Angsana New"/>
          <w:sz w:val="28"/>
          <w:szCs w:val="28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392B7D02" w14:textId="77777777" w:rsidR="00FB1191" w:rsidRPr="00B735E9" w:rsidRDefault="00FB1191" w:rsidP="00C759B3">
      <w:pPr>
        <w:jc w:val="thaiDistribute"/>
        <w:rPr>
          <w:rFonts w:ascii="Angsana New" w:hAnsi="Angsana New"/>
          <w:sz w:val="12"/>
          <w:szCs w:val="12"/>
        </w:rPr>
      </w:pPr>
    </w:p>
    <w:p w14:paraId="308A2D1E" w14:textId="06A0DC06" w:rsidR="00C759B3" w:rsidRDefault="00E774C4" w:rsidP="00C759B3">
      <w:pPr>
        <w:spacing w:line="200" w:lineRule="atLeast"/>
        <w:jc w:val="thaiDistribute"/>
        <w:rPr>
          <w:rFonts w:ascii="Angsana New" w:hAnsi="Angsana New"/>
          <w:sz w:val="28"/>
          <w:szCs w:val="28"/>
        </w:rPr>
      </w:pPr>
      <w:r w:rsidRPr="00E774C4">
        <w:rPr>
          <w:rFonts w:ascii="Angsana New" w:eastAsia="Calibri" w:hAnsi="Angsana New"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  <w:r w:rsidR="00C759B3" w:rsidRPr="0073741B">
        <w:rPr>
          <w:rFonts w:ascii="Angsana New" w:hAnsi="Angsana New"/>
          <w:sz w:val="28"/>
          <w:szCs w:val="28"/>
          <w:cs/>
        </w:rPr>
        <w:t xml:space="preserve">ในงบฐานะการเงิน ณ วันที่ </w:t>
      </w:r>
      <w:r w:rsidR="00C759B3" w:rsidRPr="0073741B">
        <w:rPr>
          <w:rFonts w:ascii="Angsana New" w:hAnsi="Angsana New"/>
          <w:sz w:val="28"/>
          <w:szCs w:val="28"/>
        </w:rPr>
        <w:t>31</w:t>
      </w:r>
      <w:r w:rsidR="00C759B3" w:rsidRPr="0073741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C3ECE">
        <w:rPr>
          <w:rFonts w:ascii="Angsana New" w:hAnsi="Angsana New"/>
          <w:sz w:val="28"/>
          <w:szCs w:val="28"/>
        </w:rPr>
        <w:t>2567</w:t>
      </w:r>
      <w:r w:rsidR="00C759B3" w:rsidRPr="0073741B">
        <w:rPr>
          <w:rFonts w:ascii="Angsana New" w:hAnsi="Angsana New"/>
          <w:sz w:val="28"/>
          <w:szCs w:val="28"/>
          <w:cs/>
        </w:rPr>
        <w:t xml:space="preserve"> และ </w:t>
      </w:r>
      <w:r w:rsidR="005A19AD">
        <w:rPr>
          <w:rFonts w:ascii="Angsana New" w:hAnsi="Angsana New"/>
          <w:sz w:val="28"/>
          <w:szCs w:val="28"/>
        </w:rPr>
        <w:t>2566</w:t>
      </w:r>
      <w:r w:rsidR="005D7FF0">
        <w:rPr>
          <w:rFonts w:ascii="Angsana New" w:hAnsi="Angsana New"/>
          <w:sz w:val="28"/>
          <w:szCs w:val="28"/>
        </w:rPr>
        <w:t xml:space="preserve"> </w:t>
      </w:r>
      <w:r w:rsidR="00C759B3" w:rsidRPr="0073741B">
        <w:rPr>
          <w:rFonts w:ascii="Angsana New" w:hAnsi="Angsana New"/>
          <w:sz w:val="28"/>
          <w:szCs w:val="28"/>
          <w:cs/>
        </w:rPr>
        <w:t>มีดังต่อไปนี้</w:t>
      </w:r>
    </w:p>
    <w:p w14:paraId="05061883" w14:textId="77777777" w:rsidR="00F32681" w:rsidRPr="00C0105B" w:rsidRDefault="00F32681" w:rsidP="0047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16"/>
          <w:szCs w:val="16"/>
        </w:rPr>
      </w:pPr>
    </w:p>
    <w:tbl>
      <w:tblPr>
        <w:tblW w:w="9868" w:type="dxa"/>
        <w:tblLook w:val="01E0" w:firstRow="1" w:lastRow="1" w:firstColumn="1" w:lastColumn="1" w:noHBand="0" w:noVBand="0"/>
      </w:tblPr>
      <w:tblGrid>
        <w:gridCol w:w="3369"/>
        <w:gridCol w:w="1417"/>
        <w:gridCol w:w="236"/>
        <w:gridCol w:w="1497"/>
        <w:gridCol w:w="238"/>
        <w:gridCol w:w="1484"/>
        <w:gridCol w:w="236"/>
        <w:gridCol w:w="1391"/>
      </w:tblGrid>
      <w:tr w:rsidR="00997D63" w:rsidRPr="0073741B" w14:paraId="40C87EB5" w14:textId="77777777" w:rsidTr="47F5293E">
        <w:trPr>
          <w:trHeight w:val="352"/>
          <w:tblHeader/>
        </w:trPr>
        <w:tc>
          <w:tcPr>
            <w:tcW w:w="3369" w:type="dxa"/>
          </w:tcPr>
          <w:p w14:paraId="6DDEF41F" w14:textId="77777777" w:rsidR="00997D63" w:rsidRPr="0073741B" w:rsidRDefault="00997D63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9" w:type="dxa"/>
            <w:gridSpan w:val="7"/>
            <w:tcBorders>
              <w:bottom w:val="single" w:sz="4" w:space="0" w:color="auto"/>
            </w:tcBorders>
          </w:tcPr>
          <w:p w14:paraId="27BA0F2C" w14:textId="77777777" w:rsidR="00997D63" w:rsidRPr="0073741B" w:rsidRDefault="00997D63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97D63" w:rsidRPr="0073741B" w14:paraId="69C5C014" w14:textId="77777777" w:rsidTr="47F5293E">
        <w:trPr>
          <w:trHeight w:val="352"/>
          <w:tblHeader/>
        </w:trPr>
        <w:tc>
          <w:tcPr>
            <w:tcW w:w="3369" w:type="dxa"/>
          </w:tcPr>
          <w:p w14:paraId="23D6B948" w14:textId="77777777" w:rsidR="00997D63" w:rsidRPr="0073741B" w:rsidRDefault="00997D63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34B96" w14:textId="77777777" w:rsidR="00997D63" w:rsidRPr="0073741B" w:rsidRDefault="00997D63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069BE34" w14:textId="77777777" w:rsidR="00997D63" w:rsidRPr="0073741B" w:rsidRDefault="00997D63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87424" w14:textId="77777777" w:rsidR="00997D63" w:rsidRPr="0073741B" w:rsidRDefault="00997D63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7FF0" w:rsidRPr="0073741B" w14:paraId="38D7D4AD" w14:textId="77777777" w:rsidTr="47F5293E">
        <w:trPr>
          <w:trHeight w:val="352"/>
          <w:tblHeader/>
        </w:trPr>
        <w:tc>
          <w:tcPr>
            <w:tcW w:w="3369" w:type="dxa"/>
          </w:tcPr>
          <w:p w14:paraId="2BEB495F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2A734B" w14:textId="5D2B0966" w:rsidR="005D7FF0" w:rsidRPr="0073741B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B11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9BBCE39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2927E5D5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07CD68EA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F19BAFE" w14:textId="4BA58B09" w:rsidR="005D7FF0" w:rsidRPr="0073741B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B11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75F0FEE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EEB92C9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D7FF0" w:rsidRPr="0073741B" w14:paraId="6C2DACAB" w14:textId="77777777" w:rsidTr="47F5293E">
        <w:trPr>
          <w:trHeight w:val="352"/>
        </w:trPr>
        <w:tc>
          <w:tcPr>
            <w:tcW w:w="3369" w:type="dxa"/>
          </w:tcPr>
          <w:p w14:paraId="61732214" w14:textId="77777777" w:rsidR="005D7FF0" w:rsidRPr="0073741B" w:rsidRDefault="005D7FF0" w:rsidP="005D7FF0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r w:rsidRPr="0073741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FB98E32" w14:textId="77777777" w:rsidR="005D7FF0" w:rsidRPr="00CB2A18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5B0519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center"/>
          </w:tcPr>
          <w:p w14:paraId="5A35584D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F877E1B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0306E35D" w14:textId="77777777" w:rsidR="005D7FF0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917CE6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14:paraId="239BF94E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7FF0" w:rsidRPr="0073741B" w14:paraId="1DAEAEBD" w14:textId="77777777" w:rsidTr="47F5293E">
        <w:trPr>
          <w:trHeight w:val="352"/>
        </w:trPr>
        <w:tc>
          <w:tcPr>
            <w:tcW w:w="3369" w:type="dxa"/>
          </w:tcPr>
          <w:p w14:paraId="14560DA7" w14:textId="77777777" w:rsidR="005D7FF0" w:rsidRPr="0073741B" w:rsidRDefault="005D7FF0" w:rsidP="005D7FF0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741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   เงินชดเชยตามกฎหมายแรงงาน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31514DA2" w14:textId="750FEF30" w:rsidR="005D7FF0" w:rsidRPr="009722C3" w:rsidRDefault="00FB1191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8,974</w:t>
            </w:r>
          </w:p>
        </w:tc>
        <w:tc>
          <w:tcPr>
            <w:tcW w:w="236" w:type="dxa"/>
          </w:tcPr>
          <w:p w14:paraId="6F36CC96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3290A69F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7,960</w:t>
            </w:r>
          </w:p>
        </w:tc>
        <w:tc>
          <w:tcPr>
            <w:tcW w:w="238" w:type="dxa"/>
          </w:tcPr>
          <w:p w14:paraId="18199D6A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B2AA24" w14:textId="465036D4" w:rsidR="005D7FF0" w:rsidRPr="009722C3" w:rsidRDefault="00FB1191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8,906</w:t>
            </w:r>
          </w:p>
        </w:tc>
        <w:tc>
          <w:tcPr>
            <w:tcW w:w="236" w:type="dxa"/>
          </w:tcPr>
          <w:p w14:paraId="2766091F" w14:textId="77777777" w:rsidR="005D7FF0" w:rsidRPr="0073741B" w:rsidRDefault="005D7FF0" w:rsidP="005D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  <w:vAlign w:val="center"/>
          </w:tcPr>
          <w:p w14:paraId="7823EB7E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7,812</w:t>
            </w:r>
          </w:p>
        </w:tc>
      </w:tr>
    </w:tbl>
    <w:p w14:paraId="328A0C57" w14:textId="77777777" w:rsidR="00B005DB" w:rsidRDefault="005C2FEC" w:rsidP="005C2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  <w:r w:rsidR="00651A6C">
        <w:rPr>
          <w:rFonts w:ascii="Angsana New" w:hAnsi="Angsana New"/>
          <w:sz w:val="28"/>
          <w:szCs w:val="28"/>
          <w:cs/>
        </w:rPr>
        <w:t>พนักงาน</w:t>
      </w:r>
      <w:r w:rsidRPr="0073741B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73741B">
        <w:rPr>
          <w:rFonts w:ascii="Angsana New" w:hAnsi="Angsana New"/>
          <w:sz w:val="28"/>
          <w:szCs w:val="28"/>
        </w:rPr>
        <w:t xml:space="preserve"> 31 </w:t>
      </w:r>
      <w:r w:rsidRPr="0073741B">
        <w:rPr>
          <w:rFonts w:ascii="Angsana New" w:hAnsi="Angsana New"/>
          <w:sz w:val="28"/>
          <w:szCs w:val="28"/>
          <w:cs/>
        </w:rPr>
        <w:t>ธันวาคม</w:t>
      </w:r>
      <w:r w:rsidRPr="0073741B">
        <w:rPr>
          <w:rFonts w:ascii="Angsana New" w:hAnsi="Angsana New"/>
          <w:sz w:val="28"/>
          <w:szCs w:val="28"/>
        </w:rPr>
        <w:t xml:space="preserve"> </w:t>
      </w:r>
      <w:r w:rsidR="001C3ECE">
        <w:rPr>
          <w:rFonts w:ascii="Angsana New" w:hAnsi="Angsana New"/>
          <w:sz w:val="28"/>
          <w:szCs w:val="28"/>
        </w:rPr>
        <w:t>2567</w:t>
      </w:r>
      <w:r w:rsidRPr="0073741B">
        <w:rPr>
          <w:rFonts w:ascii="Angsana New" w:hAnsi="Angsana New"/>
          <w:sz w:val="28"/>
          <w:szCs w:val="28"/>
        </w:rPr>
        <w:t xml:space="preserve"> </w:t>
      </w:r>
      <w:r w:rsidRPr="0073741B">
        <w:rPr>
          <w:rFonts w:ascii="Angsana New" w:hAnsi="Angsana New"/>
          <w:sz w:val="28"/>
          <w:szCs w:val="28"/>
          <w:cs/>
        </w:rPr>
        <w:t xml:space="preserve">และ </w:t>
      </w:r>
      <w:r w:rsidR="00A1656E">
        <w:rPr>
          <w:rFonts w:ascii="Angsana New" w:hAnsi="Angsana New"/>
          <w:sz w:val="28"/>
          <w:szCs w:val="28"/>
        </w:rPr>
        <w:t>2566</w:t>
      </w:r>
      <w:r w:rsidR="00651A6C">
        <w:rPr>
          <w:rFonts w:ascii="Angsana New" w:hAnsi="Angsana New"/>
          <w:sz w:val="28"/>
          <w:szCs w:val="28"/>
          <w:cs/>
        </w:rPr>
        <w:t xml:space="preserve"> </w:t>
      </w:r>
      <w:r w:rsidRPr="0073741B">
        <w:rPr>
          <w:rFonts w:ascii="Angsana New" w:hAnsi="Angsana New"/>
          <w:sz w:val="28"/>
          <w:szCs w:val="28"/>
          <w:cs/>
        </w:rPr>
        <w:t>มีดังต่อไปนี้</w:t>
      </w:r>
    </w:p>
    <w:p w14:paraId="337A4412" w14:textId="77777777" w:rsidR="00D7301C" w:rsidRPr="00D7301C" w:rsidRDefault="00D7301C" w:rsidP="005C2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16"/>
          <w:szCs w:val="16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53"/>
        <w:gridCol w:w="1134"/>
        <w:gridCol w:w="1134"/>
        <w:gridCol w:w="1134"/>
        <w:gridCol w:w="1134"/>
      </w:tblGrid>
      <w:tr w:rsidR="00497BA8" w:rsidRPr="00610052" w14:paraId="2280893C" w14:textId="77777777" w:rsidTr="47F5293E">
        <w:trPr>
          <w:tblHeader/>
        </w:trPr>
        <w:tc>
          <w:tcPr>
            <w:tcW w:w="5353" w:type="dxa"/>
          </w:tcPr>
          <w:p w14:paraId="235591D3" w14:textId="77777777" w:rsidR="00497BA8" w:rsidRPr="00610052" w:rsidRDefault="00497BA8" w:rsidP="0002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4"/>
          </w:tcPr>
          <w:p w14:paraId="2B4DF4C5" w14:textId="77777777" w:rsidR="00497BA8" w:rsidRPr="00610052" w:rsidRDefault="00497BA8" w:rsidP="00020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005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61005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497BA8" w:rsidRPr="00610052" w14:paraId="11DD2818" w14:textId="77777777" w:rsidTr="47F5293E">
        <w:trPr>
          <w:tblHeader/>
        </w:trPr>
        <w:tc>
          <w:tcPr>
            <w:tcW w:w="5353" w:type="dxa"/>
          </w:tcPr>
          <w:p w14:paraId="20E65462" w14:textId="77777777" w:rsidR="00497BA8" w:rsidRPr="00610052" w:rsidRDefault="00497BA8" w:rsidP="0002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02B1BD92" w14:textId="77777777" w:rsidR="00497BA8" w:rsidRPr="00610052" w:rsidRDefault="00497BA8" w:rsidP="00020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005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C79A079" w14:textId="77777777" w:rsidR="00497BA8" w:rsidRPr="00610052" w:rsidRDefault="00497BA8" w:rsidP="00020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005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87A" w:rsidRPr="00610052" w14:paraId="0DD2E0D6" w14:textId="77777777" w:rsidTr="47F5293E">
        <w:trPr>
          <w:tblHeader/>
        </w:trPr>
        <w:tc>
          <w:tcPr>
            <w:tcW w:w="5353" w:type="dxa"/>
          </w:tcPr>
          <w:p w14:paraId="644BCDDF" w14:textId="77777777" w:rsidR="0031787A" w:rsidRPr="00610052" w:rsidRDefault="0031787A" w:rsidP="0031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70E3E6" w14:textId="0952FB1D" w:rsidR="0031787A" w:rsidRPr="0061005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B11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6A27A7CF" w14:textId="77777777" w:rsidR="47F5293E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</w:tcPr>
          <w:p w14:paraId="0701F037" w14:textId="0352492D" w:rsidR="0031787A" w:rsidRPr="0061005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B11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19EBD92E" w14:textId="2A7004A6" w:rsidR="0031787A" w:rsidRPr="0061005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9311B" w:rsidRPr="00610052" w14:paraId="39CE21DB" w14:textId="77777777" w:rsidTr="000B2AD3">
        <w:tc>
          <w:tcPr>
            <w:tcW w:w="5353" w:type="dxa"/>
          </w:tcPr>
          <w:p w14:paraId="26031F9A" w14:textId="0B4976A4" w:rsidR="0029311B" w:rsidRPr="00C53B87" w:rsidRDefault="00E774C4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188020618"/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AB49A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bookmarkEnd w:id="15"/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2931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29311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9311B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33FA3163" w14:textId="6DA12151" w:rsidR="0029311B" w:rsidRPr="009722C3" w:rsidRDefault="00FB119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7,960</w:t>
            </w:r>
          </w:p>
        </w:tc>
        <w:tc>
          <w:tcPr>
            <w:tcW w:w="1134" w:type="dxa"/>
            <w:vAlign w:val="bottom"/>
          </w:tcPr>
          <w:p w14:paraId="2BCA94B9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9,018</w:t>
            </w:r>
          </w:p>
        </w:tc>
        <w:tc>
          <w:tcPr>
            <w:tcW w:w="1134" w:type="dxa"/>
            <w:vAlign w:val="bottom"/>
          </w:tcPr>
          <w:p w14:paraId="358D55AC" w14:textId="1DBEBA47" w:rsidR="0029311B" w:rsidRPr="009722C3" w:rsidRDefault="00FB119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7,812</w:t>
            </w:r>
          </w:p>
        </w:tc>
        <w:tc>
          <w:tcPr>
            <w:tcW w:w="1134" w:type="dxa"/>
            <w:vAlign w:val="bottom"/>
          </w:tcPr>
          <w:p w14:paraId="69052F37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8,627</w:t>
            </w:r>
          </w:p>
        </w:tc>
      </w:tr>
      <w:tr w:rsidR="0029311B" w:rsidRPr="00610052" w14:paraId="74819B04" w14:textId="77777777" w:rsidTr="47F5293E">
        <w:trPr>
          <w:trHeight w:val="189"/>
        </w:trPr>
        <w:tc>
          <w:tcPr>
            <w:tcW w:w="5353" w:type="dxa"/>
          </w:tcPr>
          <w:p w14:paraId="44A48DD4" w14:textId="77777777" w:rsidR="0029311B" w:rsidRPr="00610052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05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134" w:type="dxa"/>
          </w:tcPr>
          <w:p w14:paraId="2F180976" w14:textId="77777777" w:rsidR="0029311B" w:rsidRPr="009722C3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B6AD75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6EA8ED" w14:textId="77777777" w:rsidR="0029311B" w:rsidRPr="009722C3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1DB6D0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11B" w:rsidRPr="00610052" w14:paraId="557090F1" w14:textId="77777777" w:rsidTr="47F5293E">
        <w:tc>
          <w:tcPr>
            <w:tcW w:w="5353" w:type="dxa"/>
          </w:tcPr>
          <w:p w14:paraId="568E3B50" w14:textId="77777777" w:rsidR="0029311B" w:rsidRPr="00610052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052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610052">
              <w:rPr>
                <w:rFonts w:ascii="Angsana New" w:hAnsi="Angsana New" w:hint="cs"/>
                <w:sz w:val="28"/>
                <w:szCs w:val="28"/>
                <w:cs/>
              </w:rPr>
              <w:t>ในปัจจุบัน</w:t>
            </w:r>
            <w:r w:rsidRPr="006100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1F1FDAB6" w14:textId="53EF32A2" w:rsidR="0029311B" w:rsidRPr="009722C3" w:rsidRDefault="000B2AD3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134" w:type="dxa"/>
          </w:tcPr>
          <w:p w14:paraId="6DAED3D8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134" w:type="dxa"/>
          </w:tcPr>
          <w:p w14:paraId="320F3955" w14:textId="37C5F027" w:rsidR="0029311B" w:rsidRPr="009722C3" w:rsidRDefault="00FB119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34" w:type="dxa"/>
          </w:tcPr>
          <w:p w14:paraId="4480E04F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606</w:t>
            </w:r>
          </w:p>
        </w:tc>
      </w:tr>
      <w:tr w:rsidR="0029311B" w:rsidRPr="00610052" w14:paraId="71E6A4BE" w14:textId="77777777" w:rsidTr="47F5293E">
        <w:tc>
          <w:tcPr>
            <w:tcW w:w="5353" w:type="dxa"/>
          </w:tcPr>
          <w:p w14:paraId="2CEAFFBC" w14:textId="77777777" w:rsidR="0029311B" w:rsidRPr="00610052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052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34" w:type="dxa"/>
          </w:tcPr>
          <w:p w14:paraId="5B7F6EDA" w14:textId="495B201B" w:rsidR="0029311B" w:rsidRPr="009722C3" w:rsidRDefault="008E60B6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0B2AD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531D4920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134" w:type="dxa"/>
          </w:tcPr>
          <w:p w14:paraId="2D965B08" w14:textId="485A2935" w:rsidR="0029311B" w:rsidRPr="009722C3" w:rsidRDefault="00FB119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134" w:type="dxa"/>
          </w:tcPr>
          <w:p w14:paraId="6F474B4E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8C5891" w:rsidRPr="00610052" w14:paraId="32E5ACEF" w14:textId="77777777" w:rsidTr="47F5293E">
        <w:tc>
          <w:tcPr>
            <w:tcW w:w="5353" w:type="dxa"/>
          </w:tcPr>
          <w:p w14:paraId="3F84578E" w14:textId="77777777" w:rsidR="008C5891" w:rsidRPr="00610052" w:rsidRDefault="008C58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</w:p>
        </w:tc>
        <w:tc>
          <w:tcPr>
            <w:tcW w:w="1134" w:type="dxa"/>
          </w:tcPr>
          <w:p w14:paraId="1DCB68CE" w14:textId="77777777" w:rsidR="008C5891" w:rsidRDefault="008C589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487B91" w14:textId="77777777" w:rsidR="008C5891" w:rsidRDefault="008C589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AADE0D" w14:textId="77777777" w:rsidR="008C5891" w:rsidRDefault="008C589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4D3F53" w14:textId="77777777" w:rsidR="008C5891" w:rsidRDefault="008C5891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891" w:rsidRPr="00610052" w14:paraId="28A5DDB2" w14:textId="77777777" w:rsidTr="47F5293E">
        <w:tc>
          <w:tcPr>
            <w:tcW w:w="5353" w:type="dxa"/>
          </w:tcPr>
          <w:p w14:paraId="4A319BF9" w14:textId="71795AAA" w:rsidR="008C5891" w:rsidRDefault="008C58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1005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0B2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2AD3">
              <w:rPr>
                <w:rFonts w:ascii="Angsana New" w:hAnsi="Angsana New"/>
                <w:sz w:val="28"/>
                <w:szCs w:val="28"/>
              </w:rPr>
              <w:t>(</w:t>
            </w:r>
            <w:r w:rsidR="000B2AD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B2AD3">
              <w:rPr>
                <w:rFonts w:ascii="Angsana New" w:hAnsi="Angsana New"/>
                <w:sz w:val="28"/>
                <w:szCs w:val="28"/>
              </w:rPr>
              <w:t>)</w:t>
            </w:r>
            <w:r w:rsidR="000B2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0052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60EC8803" w14:textId="77777777" w:rsidR="008C5891" w:rsidRDefault="008C58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41C968" w14:textId="77777777" w:rsidR="008C5891" w:rsidRDefault="008C58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1FDAFC" w14:textId="77777777" w:rsidR="008C5891" w:rsidRDefault="008C58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A10DBC" w14:textId="77777777" w:rsidR="008C5891" w:rsidRDefault="008C58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891" w:rsidRPr="00610052" w14:paraId="409FA4F2" w14:textId="77777777" w:rsidTr="47F5293E">
        <w:tc>
          <w:tcPr>
            <w:tcW w:w="5353" w:type="dxa"/>
          </w:tcPr>
          <w:p w14:paraId="0D248233" w14:textId="77777777" w:rsidR="008C5891" w:rsidRDefault="008C58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134" w:type="dxa"/>
          </w:tcPr>
          <w:p w14:paraId="21C9D991" w14:textId="6BF6BD83" w:rsidR="008C5891" w:rsidRDefault="00FB11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134" w:type="dxa"/>
          </w:tcPr>
          <w:p w14:paraId="30F20A71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34" w:type="dxa"/>
          </w:tcPr>
          <w:p w14:paraId="4EA01E24" w14:textId="7EEEFFA6" w:rsidR="008C5891" w:rsidRDefault="00FB1191" w:rsidP="00FB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134" w:type="dxa"/>
          </w:tcPr>
          <w:p w14:paraId="3B49B2BD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891" w:rsidRPr="00610052" w14:paraId="74EB4905" w14:textId="77777777" w:rsidTr="47F5293E">
        <w:tc>
          <w:tcPr>
            <w:tcW w:w="5353" w:type="dxa"/>
          </w:tcPr>
          <w:p w14:paraId="24990B74" w14:textId="77777777" w:rsidR="008C5891" w:rsidRDefault="008C58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134" w:type="dxa"/>
          </w:tcPr>
          <w:p w14:paraId="0A7B8ACD" w14:textId="39002D5C" w:rsidR="008C5891" w:rsidRDefault="00FB11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134" w:type="dxa"/>
          </w:tcPr>
          <w:p w14:paraId="49864BAB" w14:textId="77777777" w:rsidR="47F5293E" w:rsidRDefault="47F5293E" w:rsidP="00FB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(859)</w:t>
            </w:r>
          </w:p>
        </w:tc>
        <w:tc>
          <w:tcPr>
            <w:tcW w:w="1134" w:type="dxa"/>
          </w:tcPr>
          <w:p w14:paraId="4886FF14" w14:textId="5A9841A2" w:rsidR="008C5891" w:rsidRDefault="00FB1191" w:rsidP="008C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134" w:type="dxa"/>
          </w:tcPr>
          <w:p w14:paraId="6C12D652" w14:textId="77777777" w:rsidR="47F5293E" w:rsidRDefault="47F5293E" w:rsidP="00FB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(832)</w:t>
            </w:r>
          </w:p>
        </w:tc>
      </w:tr>
      <w:tr w:rsidR="00FB1191" w:rsidRPr="00610052" w14:paraId="63C9287A" w14:textId="77777777" w:rsidTr="47F5293E">
        <w:tc>
          <w:tcPr>
            <w:tcW w:w="5353" w:type="dxa"/>
          </w:tcPr>
          <w:p w14:paraId="35C8CBE5" w14:textId="77777777" w:rsidR="00FB1191" w:rsidRPr="00610052" w:rsidRDefault="00FB1191" w:rsidP="00FB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8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</w:tcPr>
          <w:p w14:paraId="258BF8C5" w14:textId="44EC33A0" w:rsidR="00FB1191" w:rsidRPr="008C5891" w:rsidRDefault="00FB1191" w:rsidP="008E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(537)</w:t>
            </w:r>
          </w:p>
        </w:tc>
        <w:tc>
          <w:tcPr>
            <w:tcW w:w="1134" w:type="dxa"/>
          </w:tcPr>
          <w:p w14:paraId="58051C17" w14:textId="77777777" w:rsidR="00FB1191" w:rsidRDefault="00FB1191" w:rsidP="008E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(1,014)</w:t>
            </w:r>
          </w:p>
        </w:tc>
        <w:tc>
          <w:tcPr>
            <w:tcW w:w="1134" w:type="dxa"/>
          </w:tcPr>
          <w:p w14:paraId="68F3A573" w14:textId="365BC5DE" w:rsidR="00FB1191" w:rsidRPr="009722C3" w:rsidRDefault="00FB1191" w:rsidP="008E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(537)</w:t>
            </w:r>
          </w:p>
        </w:tc>
        <w:tc>
          <w:tcPr>
            <w:tcW w:w="1134" w:type="dxa"/>
          </w:tcPr>
          <w:p w14:paraId="153753FD" w14:textId="77777777" w:rsidR="00FB1191" w:rsidRDefault="00FB1191" w:rsidP="008E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(717)</w:t>
            </w:r>
          </w:p>
        </w:tc>
      </w:tr>
      <w:tr w:rsidR="008E60B6" w:rsidRPr="00610052" w14:paraId="395ACCEF" w14:textId="77777777" w:rsidTr="47F5293E">
        <w:tc>
          <w:tcPr>
            <w:tcW w:w="5353" w:type="dxa"/>
          </w:tcPr>
          <w:p w14:paraId="3243AD46" w14:textId="1E4381A2" w:rsidR="008E60B6" w:rsidRPr="00C53B87" w:rsidRDefault="008E60B6" w:rsidP="008E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32E9616F" w14:textId="2F4BC667" w:rsidR="008E60B6" w:rsidRPr="009722C3" w:rsidRDefault="008E60B6" w:rsidP="000B2A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8,974</w:t>
            </w:r>
          </w:p>
        </w:tc>
        <w:tc>
          <w:tcPr>
            <w:tcW w:w="1134" w:type="dxa"/>
            <w:vAlign w:val="bottom"/>
          </w:tcPr>
          <w:p w14:paraId="32728C91" w14:textId="77777777" w:rsidR="008E60B6" w:rsidRDefault="008E60B6" w:rsidP="000B2A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7,960</w:t>
            </w:r>
          </w:p>
        </w:tc>
        <w:tc>
          <w:tcPr>
            <w:tcW w:w="1134" w:type="dxa"/>
            <w:vAlign w:val="bottom"/>
          </w:tcPr>
          <w:p w14:paraId="7FF43525" w14:textId="0AA70143" w:rsidR="008E60B6" w:rsidRPr="009722C3" w:rsidRDefault="008E60B6" w:rsidP="000B2A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8,906</w:t>
            </w:r>
          </w:p>
        </w:tc>
        <w:tc>
          <w:tcPr>
            <w:tcW w:w="1134" w:type="dxa"/>
            <w:vAlign w:val="bottom"/>
          </w:tcPr>
          <w:p w14:paraId="2D30F102" w14:textId="77777777" w:rsidR="008E60B6" w:rsidRDefault="008E60B6" w:rsidP="000B2A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7,812</w:t>
            </w:r>
          </w:p>
        </w:tc>
      </w:tr>
    </w:tbl>
    <w:p w14:paraId="5A2678A4" w14:textId="77777777" w:rsidR="008C5891" w:rsidRPr="008C5891" w:rsidRDefault="008C5891" w:rsidP="00D73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8A2F87" w14:textId="4B6000E9" w:rsidR="00C53B87" w:rsidRPr="005A19AD" w:rsidRDefault="00C53B87" w:rsidP="00D73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D5550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2F2F">
        <w:rPr>
          <w:rFonts w:ascii="Angsana New" w:hAnsi="Angsana New"/>
          <w:sz w:val="28"/>
          <w:szCs w:val="28"/>
        </w:rPr>
        <w:t xml:space="preserve">31 </w:t>
      </w:r>
      <w:r w:rsidRPr="00D5550A">
        <w:rPr>
          <w:rFonts w:ascii="Angsana New" w:hAnsi="Angsana New"/>
          <w:sz w:val="28"/>
          <w:szCs w:val="28"/>
          <w:cs/>
        </w:rPr>
        <w:t xml:space="preserve">ธันวาคม </w:t>
      </w:r>
      <w:r w:rsidR="001C3ECE" w:rsidRPr="00D5550A">
        <w:rPr>
          <w:rFonts w:ascii="Angsana New" w:hAnsi="Angsana New"/>
          <w:sz w:val="28"/>
          <w:szCs w:val="28"/>
        </w:rPr>
        <w:t>2567</w:t>
      </w:r>
      <w:r w:rsidR="00572F2F">
        <w:rPr>
          <w:rFonts w:ascii="Angsana New" w:hAnsi="Angsana New"/>
          <w:sz w:val="28"/>
          <w:szCs w:val="28"/>
        </w:rPr>
        <w:t xml:space="preserve"> </w:t>
      </w:r>
      <w:r w:rsidR="008C5891">
        <w:rPr>
          <w:rFonts w:ascii="Angsana New" w:hAnsi="Angsana New"/>
          <w:sz w:val="28"/>
          <w:szCs w:val="28"/>
          <w:cs/>
        </w:rPr>
        <w:t xml:space="preserve">และ </w:t>
      </w:r>
      <w:r w:rsidR="008C5891">
        <w:rPr>
          <w:rFonts w:ascii="Angsana New" w:hAnsi="Angsana New"/>
          <w:sz w:val="28"/>
          <w:szCs w:val="28"/>
        </w:rPr>
        <w:t xml:space="preserve">2566 </w:t>
      </w:r>
      <w:r w:rsidR="008D3E89" w:rsidRPr="00D5550A">
        <w:rPr>
          <w:rFonts w:ascii="Angsana New" w:hAnsi="Angsana New"/>
          <w:sz w:val="28"/>
          <w:szCs w:val="28"/>
          <w:cs/>
        </w:rPr>
        <w:t>กลุ่มบริษัท</w:t>
      </w:r>
      <w:r w:rsidR="00F3337E">
        <w:rPr>
          <w:rFonts w:ascii="Angsana New" w:hAnsi="Angsana New"/>
          <w:sz w:val="28"/>
          <w:szCs w:val="28"/>
          <w:cs/>
        </w:rPr>
        <w:t>มีประมาณการกระแสเงินสดของการ</w:t>
      </w:r>
      <w:r w:rsidRPr="00D5550A">
        <w:rPr>
          <w:rFonts w:ascii="Angsana New" w:hAnsi="Angsana New"/>
          <w:sz w:val="28"/>
          <w:szCs w:val="28"/>
          <w:cs/>
        </w:rPr>
        <w:t>จ่</w:t>
      </w:r>
      <w:r w:rsidR="00572F2F">
        <w:rPr>
          <w:rFonts w:ascii="Angsana New" w:hAnsi="Angsana New"/>
          <w:sz w:val="28"/>
          <w:szCs w:val="28"/>
          <w:cs/>
        </w:rPr>
        <w:t>ายชำระผลประโยชน์หลังออกจากงานของ</w:t>
      </w:r>
      <w:r w:rsidRPr="00D5550A">
        <w:rPr>
          <w:rFonts w:ascii="Angsana New" w:hAnsi="Angsana New"/>
          <w:sz w:val="28"/>
          <w:szCs w:val="28"/>
          <w:cs/>
        </w:rPr>
        <w:t xml:space="preserve">พนักงานภายใน </w:t>
      </w:r>
      <w:r w:rsidRPr="00D5550A">
        <w:rPr>
          <w:rFonts w:ascii="Angsana New" w:hAnsi="Angsana New"/>
          <w:sz w:val="28"/>
          <w:szCs w:val="28"/>
        </w:rPr>
        <w:t xml:space="preserve">1 </w:t>
      </w:r>
      <w:r w:rsidR="006C30CA" w:rsidRPr="00D5550A">
        <w:rPr>
          <w:rFonts w:ascii="Angsana New" w:hAnsi="Angsana New"/>
          <w:sz w:val="28"/>
          <w:szCs w:val="28"/>
          <w:cs/>
        </w:rPr>
        <w:t>ปีข้างหน้า</w:t>
      </w:r>
      <w:r w:rsidR="00436A84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436A84">
        <w:rPr>
          <w:rFonts w:ascii="Angsana New" w:hAnsi="Angsana New"/>
          <w:sz w:val="28"/>
          <w:szCs w:val="28"/>
        </w:rPr>
        <w:t xml:space="preserve">0.2 </w:t>
      </w:r>
      <w:r w:rsidR="00436A84">
        <w:rPr>
          <w:rFonts w:ascii="Angsana New" w:hAnsi="Angsana New" w:hint="cs"/>
          <w:sz w:val="28"/>
          <w:szCs w:val="28"/>
          <w:cs/>
        </w:rPr>
        <w:t>ล้านบาท</w:t>
      </w:r>
    </w:p>
    <w:p w14:paraId="0857A4E4" w14:textId="77777777" w:rsidR="00B75F62" w:rsidRPr="00D7301C" w:rsidRDefault="00B75F62" w:rsidP="00D7301C">
      <w:pPr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A8AAD54" w14:textId="7BCF7E8D" w:rsidR="009F18BF" w:rsidRDefault="00C53B87" w:rsidP="47F5293E">
      <w:pPr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8A11F2">
        <w:rPr>
          <w:rFonts w:ascii="Angsana New" w:hAnsi="Angsana New"/>
          <w:sz w:val="28"/>
          <w:szCs w:val="28"/>
          <w:cs/>
        </w:rPr>
        <w:t xml:space="preserve">ณ </w:t>
      </w:r>
      <w:r w:rsidRPr="00901752">
        <w:rPr>
          <w:rFonts w:ascii="Angsana New" w:hAnsi="Angsana New"/>
          <w:sz w:val="28"/>
          <w:szCs w:val="28"/>
          <w:cs/>
        </w:rPr>
        <w:t xml:space="preserve">วันที่ </w:t>
      </w:r>
      <w:r w:rsidRPr="00901752">
        <w:rPr>
          <w:rFonts w:ascii="Angsana New" w:hAnsi="Angsana New"/>
          <w:sz w:val="28"/>
          <w:szCs w:val="28"/>
        </w:rPr>
        <w:t>31</w:t>
      </w:r>
      <w:r w:rsidR="00554421" w:rsidRPr="00901752">
        <w:rPr>
          <w:rFonts w:ascii="Angsana New" w:hAnsi="Angsana New"/>
          <w:sz w:val="28"/>
          <w:szCs w:val="28"/>
          <w:cs/>
        </w:rPr>
        <w:t xml:space="preserve"> </w:t>
      </w:r>
      <w:r w:rsidRPr="00901752">
        <w:rPr>
          <w:rFonts w:ascii="Angsana New" w:hAnsi="Angsana New"/>
          <w:sz w:val="28"/>
          <w:szCs w:val="28"/>
          <w:cs/>
        </w:rPr>
        <w:t xml:space="preserve">ธันวาคม </w:t>
      </w:r>
      <w:r w:rsidR="001C3ECE" w:rsidRPr="00901752">
        <w:rPr>
          <w:rFonts w:ascii="Angsana New" w:hAnsi="Angsana New"/>
          <w:sz w:val="28"/>
          <w:szCs w:val="28"/>
        </w:rPr>
        <w:t>2567</w:t>
      </w:r>
      <w:r w:rsidRPr="00901752">
        <w:rPr>
          <w:rFonts w:ascii="Angsana New" w:hAnsi="Angsana New"/>
          <w:sz w:val="28"/>
          <w:szCs w:val="28"/>
        </w:rPr>
        <w:t xml:space="preserve"> </w:t>
      </w:r>
      <w:r w:rsidRPr="00901752">
        <w:rPr>
          <w:rFonts w:ascii="Angsana New" w:hAnsi="Angsana New"/>
          <w:sz w:val="28"/>
          <w:szCs w:val="28"/>
          <w:cs/>
        </w:rPr>
        <w:t>ระยะเวลาเฉลี่ยถ่วงน้ำหนักในการจ่ายชำระผลประโยชน์หลังออกจากงานของพนักงานในงบการเงินรวม</w:t>
      </w:r>
      <w:r w:rsidR="00E7565A" w:rsidRPr="00436A84">
        <w:rPr>
          <w:rFonts w:ascii="Angsana New" w:hAnsi="Angsana New"/>
          <w:sz w:val="28"/>
          <w:szCs w:val="28"/>
          <w:cs/>
        </w:rPr>
        <w:t xml:space="preserve">ประมาณ </w:t>
      </w:r>
      <w:r w:rsidR="00436A84">
        <w:rPr>
          <w:rFonts w:ascii="Angsana New" w:hAnsi="Angsana New"/>
          <w:sz w:val="28"/>
          <w:szCs w:val="28"/>
        </w:rPr>
        <w:t>12</w:t>
      </w:r>
      <w:r w:rsidR="00E7565A" w:rsidRPr="00436A84">
        <w:rPr>
          <w:rFonts w:ascii="Angsana New" w:hAnsi="Angsana New"/>
          <w:sz w:val="28"/>
          <w:szCs w:val="28"/>
          <w:cs/>
        </w:rPr>
        <w:t xml:space="preserve"> </w:t>
      </w:r>
      <w:r w:rsidR="00E7565A" w:rsidRPr="00436A84">
        <w:rPr>
          <w:rFonts w:ascii="Angsana New" w:hAnsi="Angsana New"/>
          <w:sz w:val="28"/>
          <w:szCs w:val="28"/>
        </w:rPr>
        <w:t>-</w:t>
      </w:r>
      <w:r w:rsidR="00E7565A" w:rsidRPr="00436A84">
        <w:rPr>
          <w:rFonts w:ascii="Angsana New" w:hAnsi="Angsana New"/>
          <w:sz w:val="28"/>
          <w:szCs w:val="28"/>
          <w:cs/>
        </w:rPr>
        <w:t xml:space="preserve"> </w:t>
      </w:r>
      <w:r w:rsidR="00B31808" w:rsidRPr="00436A84">
        <w:rPr>
          <w:rFonts w:ascii="Angsana New" w:hAnsi="Angsana New"/>
          <w:sz w:val="28"/>
          <w:szCs w:val="28"/>
        </w:rPr>
        <w:t>2</w:t>
      </w:r>
      <w:r w:rsidR="008C5891" w:rsidRPr="00436A84">
        <w:rPr>
          <w:rFonts w:ascii="Angsana New" w:hAnsi="Angsana New"/>
          <w:sz w:val="28"/>
          <w:szCs w:val="28"/>
        </w:rPr>
        <w:t>4</w:t>
      </w:r>
      <w:r w:rsidR="00E7565A" w:rsidRPr="00436A84">
        <w:rPr>
          <w:rFonts w:ascii="Angsana New" w:hAnsi="Angsana New"/>
          <w:sz w:val="28"/>
          <w:szCs w:val="28"/>
          <w:cs/>
        </w:rPr>
        <w:t xml:space="preserve"> ปี</w:t>
      </w:r>
      <w:r w:rsidR="00D5550A" w:rsidRPr="00436A84">
        <w:rPr>
          <w:rFonts w:ascii="Angsana New" w:hAnsi="Angsana New"/>
          <w:sz w:val="28"/>
          <w:szCs w:val="28"/>
          <w:cs/>
        </w:rPr>
        <w:t xml:space="preserve"> </w:t>
      </w:r>
      <w:r w:rsidR="008C5891" w:rsidRPr="00436A84">
        <w:rPr>
          <w:rFonts w:ascii="Angsana New" w:hAnsi="Angsana New"/>
          <w:sz w:val="28"/>
          <w:szCs w:val="28"/>
          <w:cs/>
        </w:rPr>
        <w:t>(</w:t>
      </w:r>
      <w:r w:rsidR="008C5891" w:rsidRPr="00436A84">
        <w:rPr>
          <w:rFonts w:ascii="Angsana New" w:hAnsi="Angsana New"/>
          <w:sz w:val="28"/>
          <w:szCs w:val="28"/>
        </w:rPr>
        <w:t>2566</w:t>
      </w:r>
      <w:r w:rsidR="008C5891" w:rsidRPr="00436A84">
        <w:rPr>
          <w:rFonts w:ascii="Angsana New" w:hAnsi="Angsana New"/>
          <w:sz w:val="28"/>
          <w:szCs w:val="28"/>
          <w:cs/>
        </w:rPr>
        <w:t xml:space="preserve"> </w:t>
      </w:r>
      <w:r w:rsidR="008C5891" w:rsidRPr="00436A84">
        <w:rPr>
          <w:rFonts w:ascii="Angsana New" w:hAnsi="Angsana New"/>
          <w:sz w:val="28"/>
          <w:szCs w:val="28"/>
        </w:rPr>
        <w:t xml:space="preserve">: </w:t>
      </w:r>
      <w:r w:rsidR="00436A84">
        <w:rPr>
          <w:rFonts w:ascii="Angsana New" w:hAnsi="Angsana New"/>
          <w:sz w:val="28"/>
          <w:szCs w:val="28"/>
        </w:rPr>
        <w:t>1</w:t>
      </w:r>
      <w:r w:rsidR="005B2A10">
        <w:rPr>
          <w:rFonts w:ascii="Angsana New" w:hAnsi="Angsana New"/>
          <w:sz w:val="28"/>
          <w:szCs w:val="28"/>
        </w:rPr>
        <w:t>0</w:t>
      </w:r>
      <w:r w:rsidR="008C5891" w:rsidRPr="00436A84">
        <w:rPr>
          <w:rFonts w:ascii="Angsana New" w:hAnsi="Angsana New"/>
          <w:sz w:val="28"/>
          <w:szCs w:val="28"/>
        </w:rPr>
        <w:t xml:space="preserve"> - </w:t>
      </w:r>
      <w:r w:rsidR="00436A84">
        <w:rPr>
          <w:rFonts w:ascii="Angsana New" w:hAnsi="Angsana New"/>
          <w:sz w:val="28"/>
          <w:szCs w:val="28"/>
        </w:rPr>
        <w:t>24</w:t>
      </w:r>
      <w:r w:rsidR="008C5891" w:rsidRPr="00436A84">
        <w:rPr>
          <w:rFonts w:ascii="Angsana New" w:hAnsi="Angsana New"/>
          <w:sz w:val="28"/>
          <w:szCs w:val="28"/>
        </w:rPr>
        <w:t xml:space="preserve"> </w:t>
      </w:r>
      <w:r w:rsidR="008C5891" w:rsidRPr="00436A84">
        <w:rPr>
          <w:rFonts w:ascii="Angsana New" w:hAnsi="Angsana New"/>
          <w:sz w:val="28"/>
          <w:szCs w:val="28"/>
          <w:cs/>
        </w:rPr>
        <w:t xml:space="preserve">ปี) </w:t>
      </w:r>
      <w:r w:rsidRPr="00436A84">
        <w:rPr>
          <w:rFonts w:ascii="Angsana New" w:hAnsi="Angsana New"/>
          <w:sz w:val="28"/>
          <w:szCs w:val="28"/>
          <w:cs/>
        </w:rPr>
        <w:t xml:space="preserve">และงบการเงินเฉพาะกิจการประมาณ </w:t>
      </w:r>
      <w:r w:rsidR="00436A84">
        <w:rPr>
          <w:rFonts w:ascii="Angsana New" w:hAnsi="Angsana New"/>
          <w:sz w:val="28"/>
          <w:szCs w:val="28"/>
        </w:rPr>
        <w:t>12</w:t>
      </w:r>
      <w:r w:rsidR="00976F75" w:rsidRPr="00436A84">
        <w:rPr>
          <w:rFonts w:ascii="Angsana New" w:hAnsi="Angsana New"/>
          <w:sz w:val="28"/>
          <w:szCs w:val="28"/>
        </w:rPr>
        <w:t xml:space="preserve"> </w:t>
      </w:r>
      <w:r w:rsidR="00976F75" w:rsidRPr="00436A84">
        <w:rPr>
          <w:rFonts w:ascii="Angsana New" w:hAnsi="Angsana New"/>
          <w:sz w:val="28"/>
          <w:szCs w:val="28"/>
          <w:cs/>
        </w:rPr>
        <w:t>ปี</w:t>
      </w:r>
      <w:r w:rsidR="008C5891" w:rsidRPr="00436A84">
        <w:rPr>
          <w:rFonts w:ascii="Angsana New" w:hAnsi="Angsana New"/>
          <w:sz w:val="28"/>
          <w:szCs w:val="28"/>
        </w:rPr>
        <w:t xml:space="preserve"> </w:t>
      </w:r>
      <w:r w:rsidR="008C5891" w:rsidRPr="00436A84">
        <w:rPr>
          <w:rFonts w:ascii="Angsana New" w:hAnsi="Angsana New"/>
          <w:sz w:val="28"/>
          <w:szCs w:val="28"/>
          <w:cs/>
        </w:rPr>
        <w:t>(</w:t>
      </w:r>
      <w:r w:rsidR="008C5891" w:rsidRPr="00436A84">
        <w:rPr>
          <w:rFonts w:ascii="Angsana New" w:hAnsi="Angsana New"/>
          <w:sz w:val="28"/>
          <w:szCs w:val="28"/>
        </w:rPr>
        <w:t>256</w:t>
      </w:r>
      <w:r w:rsidR="00436A84">
        <w:rPr>
          <w:rFonts w:ascii="Angsana New" w:hAnsi="Angsana New"/>
          <w:sz w:val="28"/>
          <w:szCs w:val="28"/>
        </w:rPr>
        <w:t>6</w:t>
      </w:r>
      <w:r w:rsidR="008C5891" w:rsidRPr="00436A84">
        <w:rPr>
          <w:rFonts w:ascii="Angsana New" w:hAnsi="Angsana New"/>
          <w:sz w:val="28"/>
          <w:szCs w:val="28"/>
          <w:cs/>
        </w:rPr>
        <w:t xml:space="preserve"> </w:t>
      </w:r>
      <w:r w:rsidR="008C5891" w:rsidRPr="00436A84">
        <w:rPr>
          <w:rFonts w:ascii="Angsana New" w:hAnsi="Angsana New"/>
          <w:sz w:val="28"/>
          <w:szCs w:val="28"/>
        </w:rPr>
        <w:t xml:space="preserve">:  </w:t>
      </w:r>
      <w:r w:rsidR="00436A84">
        <w:rPr>
          <w:rFonts w:ascii="Angsana New" w:hAnsi="Angsana New"/>
          <w:sz w:val="28"/>
          <w:szCs w:val="28"/>
        </w:rPr>
        <w:t xml:space="preserve">10 </w:t>
      </w:r>
      <w:r w:rsidR="008C5891" w:rsidRPr="00436A84">
        <w:rPr>
          <w:rFonts w:ascii="Angsana New" w:hAnsi="Angsana New"/>
          <w:sz w:val="28"/>
          <w:szCs w:val="28"/>
          <w:cs/>
        </w:rPr>
        <w:t>ปี)</w:t>
      </w:r>
    </w:p>
    <w:p w14:paraId="4192CB33" w14:textId="77777777" w:rsidR="008E60B6" w:rsidRPr="00430C46" w:rsidRDefault="008E60B6" w:rsidP="47F5293E">
      <w:pPr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8E26418" w14:textId="77777777" w:rsidR="00D7301C" w:rsidRDefault="00554421" w:rsidP="00D73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54421">
        <w:rPr>
          <w:rFonts w:ascii="Angsana New" w:hAnsi="Angsana New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วันที่รายงาน 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554421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  <w:r w:rsidRPr="00554421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2566</w:t>
      </w:r>
      <w:r w:rsidRPr="00554421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137D8235" w14:textId="77777777" w:rsidR="00436A84" w:rsidRPr="00430C46" w:rsidRDefault="00436A84" w:rsidP="00D73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197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2875"/>
        <w:gridCol w:w="1577"/>
        <w:gridCol w:w="1581"/>
        <w:gridCol w:w="1582"/>
        <w:gridCol w:w="1582"/>
      </w:tblGrid>
      <w:tr w:rsidR="00430C46" w:rsidRPr="00610052" w14:paraId="25D4ABD8" w14:textId="77777777" w:rsidTr="00430C46">
        <w:trPr>
          <w:cantSplit/>
          <w:trHeight w:hRule="exact" w:val="369"/>
        </w:trPr>
        <w:tc>
          <w:tcPr>
            <w:tcW w:w="2875" w:type="dxa"/>
          </w:tcPr>
          <w:p w14:paraId="3EE8A545" w14:textId="77777777" w:rsidR="00436A84" w:rsidRPr="00436A84" w:rsidRDefault="00436A84" w:rsidP="00436A84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22" w:type="dxa"/>
            <w:gridSpan w:val="4"/>
            <w:tcBorders>
              <w:bottom w:val="single" w:sz="4" w:space="0" w:color="auto"/>
            </w:tcBorders>
          </w:tcPr>
          <w:p w14:paraId="7E192606" w14:textId="7A4189B8" w:rsidR="00436A84" w:rsidRPr="00436A84" w:rsidRDefault="00430C46" w:rsidP="00436A84">
            <w:pPr>
              <w:spacing w:line="380" w:lineRule="exact"/>
              <w:ind w:righ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436A84" w:rsidRPr="00610052" w14:paraId="147B68EC" w14:textId="77777777" w:rsidTr="00430C4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875" w:type="dxa"/>
          </w:tcPr>
          <w:p w14:paraId="6AD13417" w14:textId="77777777" w:rsidR="00436A84" w:rsidRPr="00610052" w:rsidRDefault="00436A84" w:rsidP="0003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8" w:type="dxa"/>
            <w:gridSpan w:val="2"/>
          </w:tcPr>
          <w:p w14:paraId="76C84027" w14:textId="77777777" w:rsidR="00436A84" w:rsidRPr="00610052" w:rsidRDefault="00436A84" w:rsidP="000337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005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4" w:type="dxa"/>
            <w:gridSpan w:val="2"/>
          </w:tcPr>
          <w:p w14:paraId="7B520449" w14:textId="77777777" w:rsidR="00436A84" w:rsidRPr="00610052" w:rsidRDefault="00436A84" w:rsidP="000337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005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6A84" w:rsidRPr="00610052" w14:paraId="62C379DE" w14:textId="77777777" w:rsidTr="00430C4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875" w:type="dxa"/>
          </w:tcPr>
          <w:p w14:paraId="5D74D7B6" w14:textId="77777777" w:rsidR="00436A84" w:rsidRPr="00610052" w:rsidRDefault="00436A84" w:rsidP="0003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668440E0" w14:textId="77777777" w:rsidR="00436A84" w:rsidRPr="00610052" w:rsidRDefault="00436A84" w:rsidP="000337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B11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81" w:type="dxa"/>
          </w:tcPr>
          <w:p w14:paraId="7AB9B075" w14:textId="77777777" w:rsidR="00436A84" w:rsidRDefault="00436A84" w:rsidP="000337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82" w:type="dxa"/>
          </w:tcPr>
          <w:p w14:paraId="40B3659A" w14:textId="77777777" w:rsidR="00436A84" w:rsidRPr="00610052" w:rsidRDefault="00436A84" w:rsidP="000337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B11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82" w:type="dxa"/>
          </w:tcPr>
          <w:p w14:paraId="3D4D8A68" w14:textId="77777777" w:rsidR="00436A84" w:rsidRPr="00610052" w:rsidRDefault="00436A84" w:rsidP="000337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36A84" w:rsidRPr="00610052" w14:paraId="46EF7600" w14:textId="77777777" w:rsidTr="00430C46">
        <w:tblPrEx>
          <w:tblLook w:val="01E0" w:firstRow="1" w:lastRow="1" w:firstColumn="1" w:lastColumn="1" w:noHBand="0" w:noVBand="0"/>
        </w:tblPrEx>
        <w:tc>
          <w:tcPr>
            <w:tcW w:w="2875" w:type="dxa"/>
            <w:vAlign w:val="bottom"/>
          </w:tcPr>
          <w:p w14:paraId="40C0FA5E" w14:textId="78D1E68A" w:rsidR="00436A84" w:rsidRDefault="00436A84" w:rsidP="00436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448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77" w:type="dxa"/>
          </w:tcPr>
          <w:p w14:paraId="4651D193" w14:textId="32D75882" w:rsidR="00436A84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 w:rsidR="00342DA9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 xml:space="preserve"> - 3.65</w:t>
            </w:r>
          </w:p>
        </w:tc>
        <w:tc>
          <w:tcPr>
            <w:tcW w:w="1581" w:type="dxa"/>
          </w:tcPr>
          <w:p w14:paraId="4BE1BDAF" w14:textId="02E7F7D7" w:rsidR="00436A84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2.74 - 3.65</w:t>
            </w:r>
          </w:p>
        </w:tc>
        <w:tc>
          <w:tcPr>
            <w:tcW w:w="1582" w:type="dxa"/>
          </w:tcPr>
          <w:p w14:paraId="2E36AEC7" w14:textId="5429E231" w:rsidR="00436A84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2.45</w:t>
            </w:r>
          </w:p>
        </w:tc>
        <w:tc>
          <w:tcPr>
            <w:tcW w:w="1582" w:type="dxa"/>
          </w:tcPr>
          <w:p w14:paraId="02DBD7B9" w14:textId="44D932A7" w:rsidR="00436A84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2.74</w:t>
            </w:r>
          </w:p>
        </w:tc>
      </w:tr>
      <w:tr w:rsidR="00436A84" w:rsidRPr="00610052" w14:paraId="25219A2B" w14:textId="77777777" w:rsidTr="00430C46">
        <w:tblPrEx>
          <w:tblLook w:val="01E0" w:firstRow="1" w:lastRow="1" w:firstColumn="1" w:lastColumn="1" w:noHBand="0" w:noVBand="0"/>
        </w:tblPrEx>
        <w:tc>
          <w:tcPr>
            <w:tcW w:w="2875" w:type="dxa"/>
            <w:vAlign w:val="bottom"/>
          </w:tcPr>
          <w:p w14:paraId="6B8EB4C4" w14:textId="649477AD" w:rsidR="00436A84" w:rsidRDefault="00436A84" w:rsidP="00436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448F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77" w:type="dxa"/>
          </w:tcPr>
          <w:p w14:paraId="5CB9C115" w14:textId="73A59E3B" w:rsidR="00436A84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581" w:type="dxa"/>
          </w:tcPr>
          <w:p w14:paraId="5D312276" w14:textId="29819099" w:rsidR="00436A84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582" w:type="dxa"/>
          </w:tcPr>
          <w:p w14:paraId="4103EEEB" w14:textId="0DA923C1" w:rsidR="00436A84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  <w:r w:rsidR="00FB06D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82" w:type="dxa"/>
          </w:tcPr>
          <w:p w14:paraId="4EF19658" w14:textId="3726AE4D" w:rsidR="00436A84" w:rsidRDefault="00FB06D3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436A84" w:rsidRPr="00610052" w14:paraId="57D8614D" w14:textId="77777777" w:rsidTr="00430C46">
        <w:tblPrEx>
          <w:tblLook w:val="01E0" w:firstRow="1" w:lastRow="1" w:firstColumn="1" w:lastColumn="1" w:noHBand="0" w:noVBand="0"/>
        </w:tblPrEx>
        <w:tc>
          <w:tcPr>
            <w:tcW w:w="2875" w:type="dxa"/>
            <w:vAlign w:val="bottom"/>
          </w:tcPr>
          <w:p w14:paraId="15242230" w14:textId="198E91C6" w:rsidR="00436A84" w:rsidRPr="00610052" w:rsidRDefault="00436A84" w:rsidP="00436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8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448F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577" w:type="dxa"/>
          </w:tcPr>
          <w:p w14:paraId="2640589E" w14:textId="3863A56E" w:rsidR="00436A84" w:rsidRPr="008C5891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3.82 - 28.65</w:t>
            </w:r>
          </w:p>
        </w:tc>
        <w:tc>
          <w:tcPr>
            <w:tcW w:w="1581" w:type="dxa"/>
          </w:tcPr>
          <w:p w14:paraId="0D945C53" w14:textId="52868AB1" w:rsidR="00436A84" w:rsidRDefault="00342DA9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30C46">
              <w:rPr>
                <w:rFonts w:ascii="Angsana New" w:hAnsi="Angsana New"/>
                <w:sz w:val="28"/>
                <w:szCs w:val="28"/>
              </w:rPr>
              <w:t>.82 - 34.38</w:t>
            </w:r>
          </w:p>
        </w:tc>
        <w:tc>
          <w:tcPr>
            <w:tcW w:w="1582" w:type="dxa"/>
          </w:tcPr>
          <w:p w14:paraId="0FA6951A" w14:textId="04BFE908" w:rsidR="00436A84" w:rsidRPr="009722C3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4.78 - 28.65</w:t>
            </w:r>
          </w:p>
        </w:tc>
        <w:tc>
          <w:tcPr>
            <w:tcW w:w="1582" w:type="dxa"/>
          </w:tcPr>
          <w:p w14:paraId="04B2BBB9" w14:textId="546600E1" w:rsidR="00436A84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5.73 - 34.38</w:t>
            </w:r>
          </w:p>
        </w:tc>
      </w:tr>
      <w:tr w:rsidR="00430C46" w:rsidRPr="00610052" w14:paraId="7A7BDB41" w14:textId="77777777" w:rsidTr="00430C46">
        <w:tblPrEx>
          <w:tblLook w:val="01E0" w:firstRow="1" w:lastRow="1" w:firstColumn="1" w:lastColumn="1" w:noHBand="0" w:noVBand="0"/>
        </w:tblPrEx>
        <w:tc>
          <w:tcPr>
            <w:tcW w:w="2875" w:type="dxa"/>
            <w:vAlign w:val="bottom"/>
          </w:tcPr>
          <w:p w14:paraId="363AF000" w14:textId="77777777" w:rsidR="00430C46" w:rsidRPr="00F8448F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8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8" w:type="dxa"/>
            <w:gridSpan w:val="2"/>
            <w:vAlign w:val="bottom"/>
          </w:tcPr>
          <w:p w14:paraId="7A797D55" w14:textId="6C8C4662" w:rsidR="00430C46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604">
              <w:rPr>
                <w:rFonts w:ascii="Angsana New" w:hAnsi="Angsana New"/>
                <w:sz w:val="28"/>
                <w:szCs w:val="28"/>
              </w:rPr>
              <w:t>(</w:t>
            </w:r>
            <w:r w:rsidRPr="00281604">
              <w:rPr>
                <w:rFonts w:ascii="Angsana New" w:hAnsi="Angsana New"/>
                <w:sz w:val="28"/>
                <w:szCs w:val="28"/>
                <w:cs/>
              </w:rPr>
              <w:t>ขึ้นอยู่กับอายุพนักงาน)</w:t>
            </w:r>
          </w:p>
        </w:tc>
        <w:tc>
          <w:tcPr>
            <w:tcW w:w="3164" w:type="dxa"/>
            <w:gridSpan w:val="2"/>
            <w:vAlign w:val="bottom"/>
          </w:tcPr>
          <w:p w14:paraId="612F9BE0" w14:textId="32761B59" w:rsidR="00430C46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604">
              <w:rPr>
                <w:rFonts w:ascii="Angsana New" w:hAnsi="Angsana New"/>
                <w:sz w:val="28"/>
                <w:szCs w:val="28"/>
              </w:rPr>
              <w:t>(</w:t>
            </w:r>
            <w:r w:rsidRPr="00281604">
              <w:rPr>
                <w:rFonts w:ascii="Angsana New" w:hAnsi="Angsana New"/>
                <w:sz w:val="28"/>
                <w:szCs w:val="28"/>
                <w:cs/>
              </w:rPr>
              <w:t>ขึ้นอยู่กับอายุพนักงาน)</w:t>
            </w:r>
          </w:p>
        </w:tc>
      </w:tr>
      <w:tr w:rsidR="00430C46" w:rsidRPr="00610052" w14:paraId="33664DDF" w14:textId="77777777" w:rsidTr="00430C46">
        <w:tblPrEx>
          <w:tblLook w:val="01E0" w:firstRow="1" w:lastRow="1" w:firstColumn="1" w:lastColumn="1" w:noHBand="0" w:noVBand="0"/>
        </w:tblPrEx>
        <w:tc>
          <w:tcPr>
            <w:tcW w:w="2875" w:type="dxa"/>
            <w:vAlign w:val="bottom"/>
          </w:tcPr>
          <w:p w14:paraId="77669DB4" w14:textId="7C97489E" w:rsidR="00430C46" w:rsidRPr="00F8448F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8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3158" w:type="dxa"/>
            <w:gridSpan w:val="2"/>
            <w:vAlign w:val="bottom"/>
          </w:tcPr>
          <w:p w14:paraId="0CF0E958" w14:textId="6F91C48C" w:rsidR="00430C46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28160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81604">
              <w:rPr>
                <w:rFonts w:ascii="Angsana New" w:hAnsi="Angsana New"/>
                <w:sz w:val="28"/>
                <w:szCs w:val="28"/>
                <w:cs/>
              </w:rPr>
              <w:t xml:space="preserve">ตารางมรณะไทยปี </w:t>
            </w:r>
            <w:r w:rsidRPr="00281604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164" w:type="dxa"/>
            <w:gridSpan w:val="2"/>
            <w:vAlign w:val="bottom"/>
          </w:tcPr>
          <w:p w14:paraId="29155B8F" w14:textId="354039BF" w:rsidR="00430C46" w:rsidRDefault="00430C46" w:rsidP="0043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28160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81604">
              <w:rPr>
                <w:rFonts w:ascii="Angsana New" w:hAnsi="Angsana New"/>
                <w:sz w:val="28"/>
                <w:szCs w:val="28"/>
                <w:cs/>
              </w:rPr>
              <w:t xml:space="preserve">ตารางมรณะไทยปี </w:t>
            </w:r>
            <w:r w:rsidRPr="00281604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</w:tr>
    </w:tbl>
    <w:p w14:paraId="050DE68B" w14:textId="77777777" w:rsidR="00430C46" w:rsidRDefault="00430C46" w:rsidP="00B67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2453A7A" w14:textId="1B1EBB8E" w:rsidR="00976F75" w:rsidRDefault="00976F75" w:rsidP="00B67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A11F2">
        <w:rPr>
          <w:rFonts w:ascii="Angsana New" w:hAnsi="Angsana New"/>
          <w:sz w:val="28"/>
          <w:szCs w:val="28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A11F2">
        <w:rPr>
          <w:rFonts w:ascii="Angsana New" w:hAnsi="Angsana New"/>
          <w:sz w:val="28"/>
          <w:szCs w:val="28"/>
        </w:rPr>
        <w:t xml:space="preserve"> </w:t>
      </w:r>
      <w:r w:rsidRPr="008A11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A11F2">
        <w:rPr>
          <w:rFonts w:ascii="Angsana New" w:hAnsi="Angsana New"/>
          <w:sz w:val="28"/>
          <w:szCs w:val="28"/>
        </w:rPr>
        <w:t xml:space="preserve">31 </w:t>
      </w:r>
      <w:r w:rsidRPr="008A11F2">
        <w:rPr>
          <w:rFonts w:ascii="Angsana New" w:hAnsi="Angsana New"/>
          <w:sz w:val="28"/>
          <w:szCs w:val="28"/>
          <w:cs/>
        </w:rPr>
        <w:t xml:space="preserve">ธันวาคม </w:t>
      </w:r>
      <w:r w:rsidR="005A19AD" w:rsidRPr="008A11F2">
        <w:rPr>
          <w:rFonts w:ascii="Angsana New" w:hAnsi="Angsana New"/>
          <w:sz w:val="28"/>
          <w:szCs w:val="28"/>
        </w:rPr>
        <w:t>2567</w:t>
      </w:r>
      <w:r w:rsidRPr="008A11F2">
        <w:rPr>
          <w:rFonts w:ascii="Angsana New" w:hAnsi="Angsana New"/>
          <w:sz w:val="28"/>
          <w:szCs w:val="28"/>
          <w:cs/>
        </w:rPr>
        <w:t xml:space="preserve"> </w:t>
      </w:r>
      <w:r w:rsidR="00351AAA">
        <w:rPr>
          <w:rFonts w:ascii="Angsana New" w:hAnsi="Angsana New"/>
          <w:sz w:val="28"/>
          <w:szCs w:val="28"/>
          <w:cs/>
        </w:rPr>
        <w:t xml:space="preserve">และ </w:t>
      </w:r>
      <w:r w:rsidR="00351AAA">
        <w:rPr>
          <w:rFonts w:ascii="Angsana New" w:hAnsi="Angsana New"/>
          <w:sz w:val="28"/>
          <w:szCs w:val="28"/>
        </w:rPr>
        <w:t xml:space="preserve">2566 </w:t>
      </w:r>
      <w:r w:rsidRPr="008A11F2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15DC7309" w14:textId="77777777" w:rsidR="00C61D85" w:rsidRPr="004136CA" w:rsidRDefault="00C61D85" w:rsidP="00B67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17"/>
        <w:gridCol w:w="1154"/>
        <w:gridCol w:w="236"/>
        <w:gridCol w:w="1220"/>
        <w:gridCol w:w="270"/>
        <w:gridCol w:w="1081"/>
        <w:gridCol w:w="270"/>
        <w:gridCol w:w="999"/>
      </w:tblGrid>
      <w:tr w:rsidR="0061096C" w:rsidRPr="007238FD" w14:paraId="2B12E9FA" w14:textId="77777777" w:rsidTr="00890271">
        <w:trPr>
          <w:trHeight w:val="352"/>
          <w:tblHeader/>
        </w:trPr>
        <w:tc>
          <w:tcPr>
            <w:tcW w:w="4517" w:type="dxa"/>
          </w:tcPr>
          <w:p w14:paraId="089988E6" w14:textId="77777777" w:rsidR="0061096C" w:rsidRPr="005D4572" w:rsidRDefault="0061096C" w:rsidP="006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0" w:type="dxa"/>
            <w:gridSpan w:val="7"/>
            <w:tcBorders>
              <w:bottom w:val="single" w:sz="4" w:space="0" w:color="auto"/>
            </w:tcBorders>
          </w:tcPr>
          <w:p w14:paraId="6E521F5C" w14:textId="77777777" w:rsidR="0061096C" w:rsidRPr="005D4572" w:rsidRDefault="0061096C" w:rsidP="006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5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096C" w:rsidRPr="007238FD" w14:paraId="358D85F1" w14:textId="77777777" w:rsidTr="00890271">
        <w:trPr>
          <w:trHeight w:val="299"/>
          <w:tblHeader/>
        </w:trPr>
        <w:tc>
          <w:tcPr>
            <w:tcW w:w="4517" w:type="dxa"/>
          </w:tcPr>
          <w:p w14:paraId="56885818" w14:textId="77777777" w:rsidR="0061096C" w:rsidRPr="005D4572" w:rsidRDefault="0061096C" w:rsidP="005D457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DE470" w14:textId="77777777" w:rsidR="0061096C" w:rsidRPr="005D4572" w:rsidRDefault="0061096C" w:rsidP="005D4572">
            <w:pPr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D457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3C6FA77" w14:textId="77777777" w:rsidR="0061096C" w:rsidRPr="005D4572" w:rsidRDefault="0061096C" w:rsidP="005D4572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C0F0F8" w14:textId="77777777" w:rsidR="0061096C" w:rsidRPr="005D4572" w:rsidRDefault="0061096C" w:rsidP="005D4572">
            <w:pPr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D4572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  <w:r w:rsidRPr="005D4572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</w:tr>
      <w:tr w:rsidR="0031787A" w:rsidRPr="007238FD" w14:paraId="7922AFAF" w14:textId="77777777" w:rsidTr="00890271">
        <w:trPr>
          <w:tblHeader/>
        </w:trPr>
        <w:tc>
          <w:tcPr>
            <w:tcW w:w="4517" w:type="dxa"/>
            <w:hideMark/>
          </w:tcPr>
          <w:p w14:paraId="368AAD29" w14:textId="77777777" w:rsidR="0031787A" w:rsidRPr="005D4572" w:rsidRDefault="0031787A" w:rsidP="0031787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445B275" w14:textId="095B7CD7" w:rsidR="0031787A" w:rsidRPr="005D4572" w:rsidRDefault="47F5293E" w:rsidP="47F5293E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328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1AE8D023" w14:textId="77777777" w:rsidR="0031787A" w:rsidRPr="005D4572" w:rsidRDefault="0031787A" w:rsidP="0031787A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76CAEAD" w14:textId="16A18B36" w:rsidR="0031787A" w:rsidRPr="005D4572" w:rsidRDefault="47F5293E" w:rsidP="47F5293E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47F529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E8E4F6A" w14:textId="77777777" w:rsidR="0031787A" w:rsidRPr="005D4572" w:rsidRDefault="0031787A" w:rsidP="0031787A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261E5A1" w14:textId="2A63614C" w:rsidR="0031787A" w:rsidRPr="005D4572" w:rsidRDefault="47F5293E" w:rsidP="47F5293E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328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FAF78FA" w14:textId="77777777" w:rsidR="0031787A" w:rsidRPr="005D4572" w:rsidRDefault="0031787A" w:rsidP="0031787A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304CB6E" w14:textId="791D4F83" w:rsidR="0031787A" w:rsidRPr="005D4572" w:rsidRDefault="47F5293E" w:rsidP="47F5293E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47F529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2566</w:t>
            </w:r>
          </w:p>
        </w:tc>
      </w:tr>
      <w:tr w:rsidR="0031787A" w:rsidRPr="007238FD" w14:paraId="05E1142A" w14:textId="77777777" w:rsidTr="47F5293E">
        <w:tc>
          <w:tcPr>
            <w:tcW w:w="4517" w:type="dxa"/>
            <w:hideMark/>
          </w:tcPr>
          <w:p w14:paraId="6EDD3C9E" w14:textId="77777777" w:rsidR="0031787A" w:rsidRPr="00351AAA" w:rsidRDefault="0031787A" w:rsidP="0031787A">
            <w:pPr>
              <w:ind w:left="234" w:hanging="234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51AA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154" w:type="dxa"/>
            <w:vAlign w:val="center"/>
          </w:tcPr>
          <w:p w14:paraId="05962373" w14:textId="77777777" w:rsidR="0031787A" w:rsidRPr="0029311B" w:rsidRDefault="0031787A" w:rsidP="0031787A">
            <w:pPr>
              <w:ind w:right="-3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38E6FED" w14:textId="77777777" w:rsidR="0031787A" w:rsidRPr="005D4572" w:rsidRDefault="0031787A" w:rsidP="0031787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14:paraId="777DC68E" w14:textId="77777777" w:rsidR="0031787A" w:rsidRPr="005D4572" w:rsidRDefault="0031787A" w:rsidP="0031787A">
            <w:pPr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61351A7" w14:textId="77777777" w:rsidR="0031787A" w:rsidRPr="005D4572" w:rsidRDefault="0031787A" w:rsidP="0031787A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AC2EC89" w14:textId="77777777" w:rsidR="0031787A" w:rsidRPr="0029311B" w:rsidRDefault="0031787A" w:rsidP="0031787A">
            <w:pPr>
              <w:ind w:right="-3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6D9ED78" w14:textId="77777777" w:rsidR="0031787A" w:rsidRPr="005D4572" w:rsidRDefault="0031787A" w:rsidP="0031787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48D659A9" w14:textId="77777777" w:rsidR="0031787A" w:rsidRPr="005D4572" w:rsidRDefault="0031787A" w:rsidP="0031787A">
            <w:pPr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11B" w:rsidRPr="007238FD" w14:paraId="0EEA4B9B" w14:textId="77777777" w:rsidTr="47F5293E">
        <w:tc>
          <w:tcPr>
            <w:tcW w:w="4517" w:type="dxa"/>
          </w:tcPr>
          <w:p w14:paraId="5F5E444A" w14:textId="77777777" w:rsidR="0029311B" w:rsidRPr="005D4572" w:rsidRDefault="0029311B" w:rsidP="0029311B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5D457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4" w:type="dxa"/>
            <w:vAlign w:val="center"/>
          </w:tcPr>
          <w:p w14:paraId="3B486B28" w14:textId="5CC597AB" w:rsidR="0029311B" w:rsidRPr="009722C3" w:rsidRDefault="008E60B6" w:rsidP="0029311B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  <w:tc>
          <w:tcPr>
            <w:tcW w:w="236" w:type="dxa"/>
            <w:vAlign w:val="center"/>
          </w:tcPr>
          <w:p w14:paraId="6AF53EBA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14:paraId="18E436DD" w14:textId="77777777" w:rsidR="47F5293E" w:rsidRDefault="47F5293E" w:rsidP="47F5293E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(633)</w:t>
            </w:r>
          </w:p>
        </w:tc>
        <w:tc>
          <w:tcPr>
            <w:tcW w:w="270" w:type="dxa"/>
            <w:vAlign w:val="center"/>
          </w:tcPr>
          <w:p w14:paraId="1B350781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1FF178FC" w14:textId="2732D278" w:rsidR="0029311B" w:rsidRPr="009722C3" w:rsidRDefault="008E60B6" w:rsidP="0029311B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(674)</w:t>
            </w:r>
          </w:p>
        </w:tc>
        <w:tc>
          <w:tcPr>
            <w:tcW w:w="270" w:type="dxa"/>
            <w:vAlign w:val="center"/>
          </w:tcPr>
          <w:p w14:paraId="07F29996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79212B04" w14:textId="77777777" w:rsidR="47F5293E" w:rsidRDefault="47F5293E" w:rsidP="47F5293E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(610)</w:t>
            </w:r>
          </w:p>
        </w:tc>
      </w:tr>
      <w:tr w:rsidR="0029311B" w:rsidRPr="007238FD" w14:paraId="6BE60EC0" w14:textId="77777777" w:rsidTr="47F5293E">
        <w:tc>
          <w:tcPr>
            <w:tcW w:w="4517" w:type="dxa"/>
          </w:tcPr>
          <w:p w14:paraId="36CBE562" w14:textId="77777777" w:rsidR="0029311B" w:rsidRPr="005D4572" w:rsidRDefault="0029311B" w:rsidP="0029311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5D4572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5D457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4" w:type="dxa"/>
            <w:vAlign w:val="center"/>
          </w:tcPr>
          <w:p w14:paraId="17321DEE" w14:textId="0A0E1E8F" w:rsidR="0029311B" w:rsidRPr="009722C3" w:rsidRDefault="008E60B6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236" w:type="dxa"/>
            <w:vAlign w:val="center"/>
          </w:tcPr>
          <w:p w14:paraId="0C01FB56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14:paraId="24719437" w14:textId="77777777" w:rsidR="47F5293E" w:rsidRDefault="47F5293E" w:rsidP="47F5293E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270" w:type="dxa"/>
            <w:vAlign w:val="center"/>
          </w:tcPr>
          <w:p w14:paraId="1173E931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7EC12A7" w14:textId="3B3B329B" w:rsidR="0029311B" w:rsidRPr="009722C3" w:rsidRDefault="008E60B6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270" w:type="dxa"/>
            <w:vAlign w:val="center"/>
          </w:tcPr>
          <w:p w14:paraId="79B2F40D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210E6793" w14:textId="77777777" w:rsidR="47F5293E" w:rsidRDefault="47F5293E" w:rsidP="47F5293E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683</w:t>
            </w:r>
          </w:p>
        </w:tc>
      </w:tr>
      <w:tr w:rsidR="0029311B" w:rsidRPr="007238FD" w14:paraId="4897E6FA" w14:textId="77777777" w:rsidTr="47F5293E">
        <w:tc>
          <w:tcPr>
            <w:tcW w:w="4517" w:type="dxa"/>
          </w:tcPr>
          <w:p w14:paraId="2A5EC5FF" w14:textId="77777777" w:rsidR="0029311B" w:rsidRPr="00351AAA" w:rsidRDefault="0029311B" w:rsidP="0029311B">
            <w:pPr>
              <w:ind w:left="234" w:hanging="23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51AA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อัตราการเพิ่มขึ้นของเงินเดือน  </w:t>
            </w:r>
          </w:p>
        </w:tc>
        <w:tc>
          <w:tcPr>
            <w:tcW w:w="1154" w:type="dxa"/>
            <w:vAlign w:val="center"/>
          </w:tcPr>
          <w:p w14:paraId="48E9E43F" w14:textId="77777777" w:rsidR="0029311B" w:rsidRPr="009722C3" w:rsidRDefault="0029311B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D931C55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14:paraId="4AF719A9" w14:textId="77777777" w:rsidR="47F5293E" w:rsidRDefault="47F5293E" w:rsidP="47F5293E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8766195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383E6BBA" w14:textId="77777777" w:rsidR="0029311B" w:rsidRPr="009722C3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6A1E150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6728016B" w14:textId="77777777" w:rsidR="47F5293E" w:rsidRDefault="47F5293E" w:rsidP="47F5293E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11B" w:rsidRPr="007238FD" w14:paraId="3FC85201" w14:textId="77777777" w:rsidTr="47F5293E">
        <w:tc>
          <w:tcPr>
            <w:tcW w:w="4517" w:type="dxa"/>
          </w:tcPr>
          <w:p w14:paraId="1453FB08" w14:textId="77777777" w:rsidR="0029311B" w:rsidRPr="005D4572" w:rsidRDefault="0029311B" w:rsidP="0029311B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5D457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4" w:type="dxa"/>
            <w:vAlign w:val="center"/>
          </w:tcPr>
          <w:p w14:paraId="64862B8F" w14:textId="6155E682" w:rsidR="0029311B" w:rsidRPr="009722C3" w:rsidRDefault="008E60B6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236" w:type="dxa"/>
            <w:vAlign w:val="center"/>
          </w:tcPr>
          <w:p w14:paraId="5EFCF513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14:paraId="1F37E8D3" w14:textId="77777777" w:rsidR="47F5293E" w:rsidRDefault="47F5293E" w:rsidP="47F5293E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270" w:type="dxa"/>
            <w:vAlign w:val="center"/>
          </w:tcPr>
          <w:p w14:paraId="72CDB9A0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69C68C7" w14:textId="6EF854A0" w:rsidR="0029311B" w:rsidRPr="009722C3" w:rsidRDefault="008E60B6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270" w:type="dxa"/>
            <w:vAlign w:val="center"/>
          </w:tcPr>
          <w:p w14:paraId="34DB41D9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06FACD1C" w14:textId="77777777" w:rsidR="47F5293E" w:rsidRDefault="47F5293E" w:rsidP="47F5293E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  <w:tr w:rsidR="0029311B" w:rsidRPr="007238FD" w14:paraId="248E215C" w14:textId="77777777" w:rsidTr="47F5293E">
        <w:tc>
          <w:tcPr>
            <w:tcW w:w="4517" w:type="dxa"/>
          </w:tcPr>
          <w:p w14:paraId="5113EC1E" w14:textId="77777777" w:rsidR="0029311B" w:rsidRPr="005D4572" w:rsidRDefault="0029311B" w:rsidP="0029311B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5D4572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4" w:type="dxa"/>
            <w:vAlign w:val="center"/>
          </w:tcPr>
          <w:p w14:paraId="204A6A5A" w14:textId="3B868AAA" w:rsidR="0029311B" w:rsidRPr="009722C3" w:rsidRDefault="008E60B6" w:rsidP="0029311B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(679)</w:t>
            </w:r>
          </w:p>
        </w:tc>
        <w:tc>
          <w:tcPr>
            <w:tcW w:w="236" w:type="dxa"/>
            <w:vAlign w:val="center"/>
          </w:tcPr>
          <w:p w14:paraId="1BBCA51C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14:paraId="3C2FF1E4" w14:textId="77777777" w:rsidR="47F5293E" w:rsidRDefault="47F5293E" w:rsidP="47F5293E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(621)</w:t>
            </w:r>
          </w:p>
        </w:tc>
        <w:tc>
          <w:tcPr>
            <w:tcW w:w="270" w:type="dxa"/>
            <w:vAlign w:val="center"/>
          </w:tcPr>
          <w:p w14:paraId="2D11E9D5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E2615C0" w14:textId="7893B8E9" w:rsidR="0029311B" w:rsidRPr="009722C3" w:rsidRDefault="008E60B6" w:rsidP="0029311B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(657)</w:t>
            </w:r>
          </w:p>
        </w:tc>
        <w:tc>
          <w:tcPr>
            <w:tcW w:w="270" w:type="dxa"/>
            <w:vAlign w:val="center"/>
          </w:tcPr>
          <w:p w14:paraId="6E4B8110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7BF09E20" w14:textId="77777777" w:rsidR="47F5293E" w:rsidRDefault="47F5293E" w:rsidP="47F5293E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(599)</w:t>
            </w:r>
          </w:p>
        </w:tc>
      </w:tr>
      <w:tr w:rsidR="0029311B" w:rsidRPr="007238FD" w14:paraId="3CAAFA1F" w14:textId="77777777" w:rsidTr="47F5293E">
        <w:tc>
          <w:tcPr>
            <w:tcW w:w="4517" w:type="dxa"/>
          </w:tcPr>
          <w:p w14:paraId="58B1A281" w14:textId="77777777" w:rsidR="0029311B" w:rsidRPr="00351AAA" w:rsidRDefault="0029311B" w:rsidP="0029311B">
            <w:pPr>
              <w:ind w:left="234" w:hanging="23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51AA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154" w:type="dxa"/>
            <w:vAlign w:val="center"/>
          </w:tcPr>
          <w:p w14:paraId="4FC75FD2" w14:textId="77777777" w:rsidR="0029311B" w:rsidRPr="009722C3" w:rsidRDefault="0029311B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6ED87E7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14:paraId="0A48B786" w14:textId="77777777" w:rsidR="0029311B" w:rsidRPr="005D4572" w:rsidRDefault="0029311B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B9181A7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73C72FF" w14:textId="77777777" w:rsidR="0029311B" w:rsidRPr="009722C3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37AFADF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2A34CB1C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11B" w:rsidRPr="007238FD" w14:paraId="6A6D666B" w14:textId="77777777" w:rsidTr="47F5293E">
        <w:tc>
          <w:tcPr>
            <w:tcW w:w="4517" w:type="dxa"/>
          </w:tcPr>
          <w:p w14:paraId="0DAF5C70" w14:textId="77777777" w:rsidR="0029311B" w:rsidRPr="005D4572" w:rsidRDefault="0029311B" w:rsidP="0029311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5D457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5D4572">
              <w:rPr>
                <w:rFonts w:ascii="Angsana New" w:hAnsi="Angsana New"/>
                <w:sz w:val="28"/>
                <w:szCs w:val="28"/>
                <w:cs/>
              </w:rPr>
              <w:t xml:space="preserve"> ของสมมติฐานหลัก</w:t>
            </w:r>
          </w:p>
        </w:tc>
        <w:tc>
          <w:tcPr>
            <w:tcW w:w="1154" w:type="dxa"/>
            <w:vAlign w:val="center"/>
          </w:tcPr>
          <w:p w14:paraId="5634AC64" w14:textId="714283B1" w:rsidR="0029311B" w:rsidRPr="009722C3" w:rsidRDefault="008E60B6" w:rsidP="0029311B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(709)</w:t>
            </w:r>
          </w:p>
        </w:tc>
        <w:tc>
          <w:tcPr>
            <w:tcW w:w="236" w:type="dxa"/>
            <w:vAlign w:val="center"/>
          </w:tcPr>
          <w:p w14:paraId="2707CC06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14:paraId="18651A03" w14:textId="77777777" w:rsidR="47F5293E" w:rsidRDefault="47F5293E" w:rsidP="47F5293E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(764)</w:t>
            </w:r>
          </w:p>
        </w:tc>
        <w:tc>
          <w:tcPr>
            <w:tcW w:w="270" w:type="dxa"/>
            <w:vAlign w:val="center"/>
          </w:tcPr>
          <w:p w14:paraId="5BD3745A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E16E652" w14:textId="13B7CAED" w:rsidR="0029311B" w:rsidRPr="009722C3" w:rsidRDefault="008E60B6" w:rsidP="0029311B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(720)</w:t>
            </w:r>
          </w:p>
        </w:tc>
        <w:tc>
          <w:tcPr>
            <w:tcW w:w="270" w:type="dxa"/>
            <w:vAlign w:val="center"/>
          </w:tcPr>
          <w:p w14:paraId="2E749876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3432F215" w14:textId="77777777" w:rsidR="47F5293E" w:rsidRDefault="47F5293E" w:rsidP="47F5293E">
            <w:pPr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(775)</w:t>
            </w:r>
          </w:p>
        </w:tc>
      </w:tr>
      <w:tr w:rsidR="0029311B" w:rsidRPr="007238FD" w14:paraId="36745FE1" w14:textId="77777777" w:rsidTr="47F5293E">
        <w:tc>
          <w:tcPr>
            <w:tcW w:w="4517" w:type="dxa"/>
          </w:tcPr>
          <w:p w14:paraId="7DEB04A5" w14:textId="77777777" w:rsidR="0029311B" w:rsidRPr="005D4572" w:rsidRDefault="0029311B" w:rsidP="0029311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5D4572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5D4572">
              <w:rPr>
                <w:rFonts w:ascii="Angsana New" w:hAnsi="Angsana New"/>
                <w:sz w:val="28"/>
                <w:szCs w:val="28"/>
                <w:cs/>
              </w:rPr>
              <w:t xml:space="preserve"> ของสมมติฐานหลัก</w:t>
            </w:r>
          </w:p>
        </w:tc>
        <w:tc>
          <w:tcPr>
            <w:tcW w:w="1154" w:type="dxa"/>
            <w:vAlign w:val="center"/>
          </w:tcPr>
          <w:p w14:paraId="1EA9953A" w14:textId="4C0B41E6" w:rsidR="0029311B" w:rsidRPr="009722C3" w:rsidRDefault="008E60B6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236" w:type="dxa"/>
            <w:vAlign w:val="center"/>
          </w:tcPr>
          <w:p w14:paraId="05CC5E8D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 w14:paraId="014F3903" w14:textId="77777777" w:rsidR="47F5293E" w:rsidRDefault="47F5293E" w:rsidP="47F5293E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70" w:type="dxa"/>
            <w:vAlign w:val="center"/>
          </w:tcPr>
          <w:p w14:paraId="0776CA26" w14:textId="77777777" w:rsidR="0029311B" w:rsidRPr="005D4572" w:rsidRDefault="0029311B" w:rsidP="0029311B">
            <w:pPr>
              <w:ind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9093BE5" w14:textId="0C8EEB57" w:rsidR="0029311B" w:rsidRPr="009722C3" w:rsidRDefault="008E60B6" w:rsidP="0029311B">
            <w:pPr>
              <w:ind w:right="-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270" w:type="dxa"/>
            <w:vAlign w:val="center"/>
          </w:tcPr>
          <w:p w14:paraId="406AE0E1" w14:textId="77777777" w:rsidR="0029311B" w:rsidRPr="005D4572" w:rsidRDefault="0029311B" w:rsidP="0029311B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2F9FBC37" w14:textId="77777777" w:rsidR="47F5293E" w:rsidRDefault="47F5293E" w:rsidP="47F5293E">
            <w:pPr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883</w:t>
            </w:r>
          </w:p>
        </w:tc>
      </w:tr>
    </w:tbl>
    <w:p w14:paraId="66DE7257" w14:textId="77777777" w:rsidR="0088518B" w:rsidRPr="004136CA" w:rsidRDefault="0088518B" w:rsidP="00F7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61A4446B" w14:textId="77777777" w:rsidR="0083546F" w:rsidRPr="0073741B" w:rsidRDefault="0083546F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73741B">
        <w:rPr>
          <w:rFonts w:ascii="Angsana New" w:hAnsi="Angsana New" w:hint="cs"/>
          <w:b/>
          <w:bCs/>
          <w:sz w:val="28"/>
          <w:szCs w:val="28"/>
          <w:cs/>
        </w:rPr>
        <w:t>ส่วนเกินมูลค่าหุ้นและสำรองตามกฎหมาย</w:t>
      </w:r>
    </w:p>
    <w:p w14:paraId="3DBBBE24" w14:textId="77777777" w:rsidR="0083546F" w:rsidRPr="004136CA" w:rsidRDefault="0083546F" w:rsidP="0083546F">
      <w:pPr>
        <w:pStyle w:val="a3"/>
        <w:tabs>
          <w:tab w:val="left" w:pos="540"/>
        </w:tabs>
        <w:ind w:right="122"/>
        <w:jc w:val="thaiDistribute"/>
        <w:rPr>
          <w:rFonts w:ascii="Angsana New" w:hAnsi="Angsana New" w:cs="Angsana New"/>
          <w:sz w:val="14"/>
          <w:szCs w:val="14"/>
        </w:rPr>
      </w:pPr>
    </w:p>
    <w:p w14:paraId="23FC3CF0" w14:textId="77777777" w:rsidR="0083546F" w:rsidRPr="0073741B" w:rsidRDefault="0083546F" w:rsidP="0083546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25" w:hanging="425"/>
        <w:jc w:val="thaiDistribute"/>
        <w:rPr>
          <w:rFonts w:ascii="Angsana New" w:hAnsi="Angsana New"/>
          <w:b/>
          <w:bCs/>
          <w:i/>
          <w:iCs/>
          <w:sz w:val="28"/>
          <w:szCs w:val="28"/>
          <w:lang w:eastAsia="en-US"/>
        </w:rPr>
      </w:pPr>
      <w:r w:rsidRPr="0073741B">
        <w:rPr>
          <w:rFonts w:ascii="Angsana New" w:hAnsi="Angsana New" w:hint="cs"/>
          <w:b/>
          <w:bCs/>
          <w:i/>
          <w:iCs/>
          <w:sz w:val="28"/>
          <w:szCs w:val="28"/>
          <w:cs/>
          <w:lang w:eastAsia="en-US"/>
        </w:rPr>
        <w:t>ส่วนเกินมูลค่าหุ้น</w:t>
      </w:r>
    </w:p>
    <w:p w14:paraId="2A6076CB" w14:textId="77777777" w:rsidR="0083546F" w:rsidRPr="004136CA" w:rsidRDefault="0083546F" w:rsidP="0083546F">
      <w:pPr>
        <w:pStyle w:val="a3"/>
        <w:tabs>
          <w:tab w:val="left" w:pos="540"/>
        </w:tabs>
        <w:ind w:right="122"/>
        <w:jc w:val="thaiDistribute"/>
        <w:rPr>
          <w:rFonts w:ascii="Angsana New" w:hAnsi="Angsana New" w:cs="Angsana New"/>
          <w:sz w:val="12"/>
          <w:szCs w:val="12"/>
        </w:rPr>
      </w:pPr>
    </w:p>
    <w:p w14:paraId="042205D6" w14:textId="77777777" w:rsidR="0083546F" w:rsidRDefault="0083546F" w:rsidP="00835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</w:tabs>
        <w:autoSpaceDE w:val="0"/>
        <w:autoSpaceDN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73741B">
        <w:rPr>
          <w:rFonts w:ascii="Angsana New" w:hAnsi="Angsana New"/>
          <w:spacing w:val="-6"/>
          <w:sz w:val="28"/>
          <w:szCs w:val="28"/>
          <w:cs/>
        </w:rPr>
        <w:t>ตามบทบัญญัติแห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 xml:space="preserve">่งพระราชบัญญัติบริษัทมหาชนจำกัด พ.ศ. </w:t>
      </w:r>
      <w:r>
        <w:rPr>
          <w:rFonts w:ascii="Angsana New" w:hAnsi="Angsana New"/>
          <w:spacing w:val="-6"/>
          <w:sz w:val="28"/>
          <w:szCs w:val="28"/>
        </w:rPr>
        <w:t>2535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 xml:space="preserve"> มาตรา </w:t>
      </w:r>
      <w:r>
        <w:rPr>
          <w:rFonts w:ascii="Angsana New" w:hAnsi="Angsana New"/>
          <w:spacing w:val="-6"/>
          <w:sz w:val="28"/>
          <w:szCs w:val="28"/>
        </w:rPr>
        <w:t>51</w:t>
      </w:r>
      <w:r w:rsidRPr="0073741B">
        <w:rPr>
          <w:rFonts w:ascii="Angsana New" w:hAnsi="Angsana New"/>
          <w:spacing w:val="-6"/>
          <w:sz w:val="28"/>
          <w:szCs w:val="28"/>
          <w:cs/>
        </w:rPr>
        <w:t xml:space="preserve"> ในกรณีที่บริษัทเสนอขายหุ้นสูงกว่ามูลค่าหุ้นที่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br/>
      </w:r>
      <w:r w:rsidRPr="0073741B">
        <w:rPr>
          <w:rFonts w:ascii="Angsana New" w:hAnsi="Angsana New"/>
          <w:spacing w:val="-6"/>
          <w:sz w:val="28"/>
          <w:szCs w:val="28"/>
          <w:cs/>
        </w:rPr>
        <w:t>จดทะเบียนไว้ บริษัทต้องนำค่าหุ้นส่วนเกินนี้ตั้งเป็นทุนสำรอง (</w:t>
      </w:r>
      <w:r w:rsidRPr="0073741B">
        <w:rPr>
          <w:rFonts w:ascii="Angsana New" w:hAnsi="Angsana New"/>
          <w:spacing w:val="-6"/>
          <w:sz w:val="28"/>
          <w:szCs w:val="28"/>
        </w:rPr>
        <w:t>“</w:t>
      </w:r>
      <w:r w:rsidRPr="0073741B">
        <w:rPr>
          <w:rFonts w:ascii="Angsana New" w:hAnsi="Angsana New"/>
          <w:spacing w:val="-6"/>
          <w:sz w:val="28"/>
          <w:szCs w:val="28"/>
          <w:cs/>
        </w:rPr>
        <w:t>ส่วนเกินมูลค่าหุ้น</w:t>
      </w:r>
      <w:r w:rsidRPr="0073741B">
        <w:rPr>
          <w:rFonts w:ascii="Angsana New" w:hAnsi="Angsana New"/>
          <w:spacing w:val="-6"/>
          <w:sz w:val="28"/>
          <w:szCs w:val="28"/>
        </w:rPr>
        <w:t>”</w:t>
      </w:r>
      <w:r w:rsidRPr="0073741B">
        <w:rPr>
          <w:rFonts w:ascii="Angsana New" w:hAnsi="Angsana New"/>
          <w:spacing w:val="-6"/>
          <w:sz w:val="28"/>
          <w:szCs w:val="28"/>
          <w:cs/>
        </w:rPr>
        <w:t>) บัญชีทุนสำรองนี้จะนำไปจ่ายเป็นเงินปันผลไม่ได้</w:t>
      </w:r>
    </w:p>
    <w:p w14:paraId="25BA03A3" w14:textId="77777777" w:rsidR="009857B0" w:rsidRPr="004136CA" w:rsidRDefault="009857B0" w:rsidP="0083546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Angsana New" w:hAnsi="Angsana New"/>
          <w:sz w:val="12"/>
          <w:szCs w:val="12"/>
          <w:lang w:eastAsia="en-US"/>
        </w:rPr>
      </w:pPr>
    </w:p>
    <w:p w14:paraId="19825AC9" w14:textId="47FF3C52" w:rsidR="0083546F" w:rsidRPr="0073741B" w:rsidRDefault="0083546F" w:rsidP="0083546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  <w:lang w:eastAsia="en-US"/>
        </w:rPr>
      </w:pPr>
      <w:r w:rsidRPr="0073741B">
        <w:rPr>
          <w:rFonts w:ascii="Angsana New" w:hAnsi="Angsana New"/>
          <w:b/>
          <w:bCs/>
          <w:i/>
          <w:iCs/>
          <w:sz w:val="28"/>
          <w:szCs w:val="28"/>
          <w:cs/>
          <w:lang w:eastAsia="en-US"/>
        </w:rPr>
        <w:t>สำรองตามกฎหมาย</w:t>
      </w:r>
    </w:p>
    <w:p w14:paraId="1C85BCEB" w14:textId="77777777" w:rsidR="0083546F" w:rsidRPr="004136CA" w:rsidRDefault="0083546F" w:rsidP="0083546F">
      <w:pPr>
        <w:pStyle w:val="a3"/>
        <w:tabs>
          <w:tab w:val="left" w:pos="540"/>
        </w:tabs>
        <w:ind w:right="122"/>
        <w:jc w:val="thaiDistribute"/>
        <w:rPr>
          <w:rFonts w:ascii="Angsana New" w:hAnsi="Angsana New" w:cs="Angsana New"/>
          <w:sz w:val="12"/>
          <w:szCs w:val="12"/>
        </w:rPr>
      </w:pPr>
    </w:p>
    <w:p w14:paraId="481A9111" w14:textId="77777777" w:rsidR="0083546F" w:rsidRPr="0029311B" w:rsidRDefault="0083546F" w:rsidP="0029311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pacing w:val="-6"/>
          <w:sz w:val="28"/>
          <w:szCs w:val="28"/>
          <w:cs/>
        </w:rPr>
        <w:t>ตาม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>บทบัญญัติแห่ง</w:t>
      </w:r>
      <w:r w:rsidRPr="0073741B">
        <w:rPr>
          <w:rFonts w:ascii="Angsana New" w:hAnsi="Angsana New"/>
          <w:spacing w:val="-6"/>
          <w:sz w:val="28"/>
          <w:szCs w:val="28"/>
          <w:cs/>
        </w:rPr>
        <w:t>พระราชบัญญัติบริษัทมหาชน จำกัด พ</w:t>
      </w:r>
      <w:r w:rsidRPr="0073741B">
        <w:rPr>
          <w:rFonts w:ascii="Angsana New" w:hAnsi="Angsana New"/>
          <w:spacing w:val="-6"/>
          <w:sz w:val="28"/>
          <w:szCs w:val="28"/>
        </w:rPr>
        <w:t>.</w:t>
      </w:r>
      <w:r w:rsidRPr="0073741B">
        <w:rPr>
          <w:rFonts w:ascii="Angsana New" w:hAnsi="Angsana New"/>
          <w:spacing w:val="-6"/>
          <w:sz w:val="28"/>
          <w:szCs w:val="28"/>
          <w:cs/>
        </w:rPr>
        <w:t>ศ</w:t>
      </w:r>
      <w:r w:rsidRPr="0073741B">
        <w:rPr>
          <w:rFonts w:ascii="Angsana New" w:hAnsi="Angsana New"/>
          <w:spacing w:val="-6"/>
          <w:sz w:val="28"/>
          <w:szCs w:val="28"/>
        </w:rPr>
        <w:t>. 2535</w:t>
      </w:r>
      <w:r w:rsidRPr="0073741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มาตรา </w:t>
      </w:r>
      <w:r>
        <w:rPr>
          <w:rFonts w:ascii="Angsana New" w:hAnsi="Angsana New"/>
          <w:spacing w:val="-6"/>
          <w:sz w:val="28"/>
          <w:szCs w:val="28"/>
        </w:rPr>
        <w:t xml:space="preserve">116 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บริษัทต้องจัดสรรกำไรสุทธิประจำปี ส่วนหนึ่งไว้เป็นทุนสำรอง </w:t>
      </w:r>
      <w:r w:rsidRPr="0073741B">
        <w:rPr>
          <w:rFonts w:ascii="Angsana New" w:hAnsi="Angsana New"/>
          <w:spacing w:val="-6"/>
          <w:sz w:val="28"/>
          <w:szCs w:val="28"/>
          <w:cs/>
        </w:rPr>
        <w:t>(</w:t>
      </w:r>
      <w:r w:rsidRPr="0073741B">
        <w:rPr>
          <w:rFonts w:ascii="Angsana New" w:hAnsi="Angsana New"/>
          <w:spacing w:val="-6"/>
          <w:sz w:val="28"/>
          <w:szCs w:val="28"/>
        </w:rPr>
        <w:t>“</w:t>
      </w:r>
      <w:proofErr w:type="spellStart"/>
      <w:r w:rsidRPr="0073741B">
        <w:rPr>
          <w:rFonts w:ascii="Angsana New" w:hAnsi="Angsana New" w:hint="cs"/>
          <w:spacing w:val="-6"/>
          <w:sz w:val="28"/>
          <w:szCs w:val="28"/>
          <w:cs/>
        </w:rPr>
        <w:t>สำรองตามกฎหมาย</w:t>
      </w:r>
      <w:proofErr w:type="spellEnd"/>
      <w:r w:rsidRPr="0073741B">
        <w:rPr>
          <w:rFonts w:ascii="Angsana New" w:hAnsi="Angsana New"/>
          <w:spacing w:val="-6"/>
          <w:sz w:val="28"/>
          <w:szCs w:val="28"/>
        </w:rPr>
        <w:t>”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 xml:space="preserve">) </w:t>
      </w:r>
      <w:r w:rsidRPr="0073741B">
        <w:rPr>
          <w:rFonts w:ascii="Angsana New" w:hAnsi="Angsana New"/>
          <w:spacing w:val="-6"/>
          <w:sz w:val="28"/>
          <w:szCs w:val="28"/>
          <w:cs/>
        </w:rPr>
        <w:t xml:space="preserve">ไม่น้อยกว่าร้อยละ </w:t>
      </w:r>
      <w:r w:rsidRPr="0073741B">
        <w:rPr>
          <w:rFonts w:ascii="Angsana New" w:hAnsi="Angsana New"/>
          <w:spacing w:val="-6"/>
          <w:sz w:val="28"/>
          <w:szCs w:val="28"/>
        </w:rPr>
        <w:t>5</w:t>
      </w:r>
      <w:r w:rsidRPr="0073741B">
        <w:rPr>
          <w:rFonts w:ascii="Angsana New" w:hAnsi="Angsana New"/>
          <w:spacing w:val="-6"/>
          <w:sz w:val="28"/>
          <w:szCs w:val="28"/>
          <w:cs/>
        </w:rPr>
        <w:t xml:space="preserve"> ของกำไรสุทธิประจำปีหักด้วยขาดทุนสะสม (ถ้ามี) จนกว่าสำรองจะมีจำนวน</w:t>
      </w:r>
      <w:r w:rsidRPr="0073741B">
        <w:rPr>
          <w:rFonts w:ascii="Angsana New" w:hAnsi="Angsana New"/>
          <w:sz w:val="28"/>
          <w:szCs w:val="28"/>
          <w:cs/>
        </w:rPr>
        <w:t xml:space="preserve">ไม่น้อยกว่าร้อยละ </w:t>
      </w:r>
      <w:r w:rsidRPr="0073741B">
        <w:rPr>
          <w:rFonts w:ascii="Angsana New" w:hAnsi="Angsana New"/>
          <w:sz w:val="28"/>
          <w:szCs w:val="28"/>
        </w:rPr>
        <w:t>10</w:t>
      </w:r>
      <w:r w:rsidRPr="0073741B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</w:t>
      </w:r>
      <w:r w:rsidRPr="0073741B">
        <w:rPr>
          <w:rFonts w:ascii="Angsana New" w:hAnsi="Angsana New"/>
          <w:sz w:val="28"/>
          <w:szCs w:val="28"/>
        </w:rPr>
        <w:t xml:space="preserve"> </w:t>
      </w:r>
      <w:r w:rsidRPr="0073741B">
        <w:rPr>
          <w:rFonts w:ascii="Angsana New" w:hAnsi="Angsana New"/>
          <w:sz w:val="28"/>
          <w:szCs w:val="28"/>
          <w:cs/>
        </w:rPr>
        <w:t>สำรอ</w:t>
      </w:r>
      <w:r w:rsidRPr="0073741B">
        <w:rPr>
          <w:rFonts w:ascii="Angsana New" w:hAnsi="Angsana New" w:hint="cs"/>
          <w:sz w:val="28"/>
          <w:szCs w:val="28"/>
          <w:cs/>
        </w:rPr>
        <w:t>ง</w:t>
      </w:r>
      <w:r w:rsidRPr="0073741B">
        <w:rPr>
          <w:rFonts w:ascii="Angsana New" w:hAnsi="Angsana New"/>
          <w:sz w:val="28"/>
          <w:szCs w:val="28"/>
          <w:cs/>
        </w:rPr>
        <w:t>ตามกฎหมายไม่สามารถนำมาจ่ายปันผลได้</w:t>
      </w:r>
    </w:p>
    <w:p w14:paraId="3D918BDB" w14:textId="77777777" w:rsidR="0083546F" w:rsidRPr="004136CA" w:rsidRDefault="0083546F" w:rsidP="0083546F">
      <w:pPr>
        <w:pStyle w:val="a3"/>
        <w:tabs>
          <w:tab w:val="left" w:pos="540"/>
        </w:tabs>
        <w:ind w:right="122"/>
        <w:jc w:val="thaiDistribute"/>
        <w:rPr>
          <w:rFonts w:ascii="Angsana New" w:hAnsi="Angsana New" w:cs="Angsana New"/>
          <w:sz w:val="12"/>
          <w:szCs w:val="12"/>
          <w:lang w:val="en-GB"/>
        </w:rPr>
      </w:pPr>
    </w:p>
    <w:p w14:paraId="0850ACF1" w14:textId="77777777" w:rsidR="0083546F" w:rsidRPr="000D4F64" w:rsidRDefault="00AE7878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0D4F64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0CA666A7" w14:textId="77777777" w:rsidR="00AE7878" w:rsidRPr="004136CA" w:rsidRDefault="00AE7878" w:rsidP="00AE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3"/>
        <w:jc w:val="both"/>
        <w:rPr>
          <w:rFonts w:ascii="Angsana New" w:hAnsi="Angsana New"/>
          <w:sz w:val="12"/>
          <w:szCs w:val="12"/>
        </w:rPr>
      </w:pPr>
    </w:p>
    <w:p w14:paraId="7F63A3A9" w14:textId="77777777" w:rsidR="00AE7878" w:rsidRPr="00765939" w:rsidRDefault="00AE7878" w:rsidP="00AE7878">
      <w:pPr>
        <w:jc w:val="thaiDistribute"/>
        <w:rPr>
          <w:rFonts w:ascii="Angsana New" w:hAnsi="Angsana New"/>
          <w:sz w:val="28"/>
          <w:szCs w:val="28"/>
        </w:rPr>
      </w:pPr>
      <w:r w:rsidRPr="00765939">
        <w:rPr>
          <w:rFonts w:ascii="Angsana New" w:hAnsi="Angsana New" w:hint="cs"/>
          <w:sz w:val="28"/>
          <w:szCs w:val="28"/>
          <w:cs/>
        </w:rPr>
        <w:t xml:space="preserve">จากการประชุมคณะกรรมการของบริษัทครั้งที่ </w:t>
      </w:r>
      <w:r>
        <w:rPr>
          <w:rFonts w:ascii="Angsana New" w:hAnsi="Angsana New"/>
          <w:sz w:val="28"/>
          <w:szCs w:val="28"/>
        </w:rPr>
        <w:t>5</w:t>
      </w:r>
      <w:r w:rsidRPr="00765939">
        <w:rPr>
          <w:rFonts w:ascii="Angsana New" w:hAnsi="Angsana New"/>
          <w:sz w:val="28"/>
          <w:szCs w:val="28"/>
        </w:rPr>
        <w:t>/256</w:t>
      </w:r>
      <w:r>
        <w:rPr>
          <w:rFonts w:ascii="Angsana New" w:hAnsi="Angsana New"/>
          <w:sz w:val="28"/>
          <w:szCs w:val="28"/>
        </w:rPr>
        <w:t>6</w:t>
      </w:r>
      <w:r w:rsidRPr="00765939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>2566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 w:hint="cs"/>
          <w:sz w:val="28"/>
          <w:szCs w:val="28"/>
          <w:cs/>
        </w:rPr>
        <w:t>คณะกรรมการ</w:t>
      </w:r>
      <w:r w:rsidRPr="00765939">
        <w:rPr>
          <w:rFonts w:ascii="Angsana New" w:hAnsi="Angsana New"/>
          <w:sz w:val="28"/>
          <w:szCs w:val="28"/>
          <w:cs/>
        </w:rPr>
        <w:t>มีมติ</w:t>
      </w:r>
      <w:r w:rsidRPr="00765939">
        <w:rPr>
          <w:rFonts w:ascii="Angsana New" w:hAnsi="Angsana New" w:hint="cs"/>
          <w:sz w:val="28"/>
          <w:szCs w:val="28"/>
          <w:cs/>
        </w:rPr>
        <w:t xml:space="preserve">อนุมัติโครงการซื้อหุ้นคืนเพื่อบริหารทางการเงิน </w:t>
      </w:r>
      <w:r w:rsidRPr="00765939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3BA2F1FC" w14:textId="77777777" w:rsidR="00AE7878" w:rsidRPr="004136CA" w:rsidRDefault="00AE7878" w:rsidP="00AE7878">
      <w:pPr>
        <w:spacing w:line="40" w:lineRule="atLeast"/>
        <w:jc w:val="thaiDistribute"/>
        <w:rPr>
          <w:rFonts w:ascii="Angsana New" w:hAnsi="Angsana New"/>
          <w:sz w:val="12"/>
          <w:szCs w:val="12"/>
        </w:rPr>
      </w:pPr>
    </w:p>
    <w:p w14:paraId="382E2BDE" w14:textId="77777777" w:rsidR="00AE7878" w:rsidRPr="00765939" w:rsidRDefault="00AE7878" w:rsidP="00AE787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900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765939">
        <w:rPr>
          <w:rFonts w:ascii="Angsana New" w:hAnsi="Angsana New"/>
          <w:sz w:val="28"/>
          <w:szCs w:val="28"/>
          <w:cs/>
        </w:rPr>
        <w:t xml:space="preserve">วงเงินสูงสุดที่ใช้ในการซื้อหุ้นคืนไม่เกิน </w:t>
      </w:r>
      <w:r>
        <w:rPr>
          <w:rFonts w:ascii="Angsana New" w:hAnsi="Angsana New"/>
          <w:sz w:val="28"/>
          <w:szCs w:val="28"/>
        </w:rPr>
        <w:t>8.00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/>
          <w:sz w:val="28"/>
          <w:szCs w:val="28"/>
          <w:cs/>
        </w:rPr>
        <w:t>ล้านบาท</w:t>
      </w:r>
    </w:p>
    <w:p w14:paraId="38140D93" w14:textId="77777777" w:rsidR="00AE7878" w:rsidRPr="00765939" w:rsidRDefault="00AE7878" w:rsidP="00AE787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900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765939">
        <w:rPr>
          <w:rFonts w:ascii="Angsana New" w:hAnsi="Angsana New"/>
          <w:sz w:val="28"/>
          <w:szCs w:val="28"/>
          <w:cs/>
        </w:rPr>
        <w:t xml:space="preserve">จํานวนหุ้นที่จะซื้อคืนไม่เกิน </w:t>
      </w:r>
      <w:r>
        <w:rPr>
          <w:rFonts w:ascii="Angsana New" w:hAnsi="Angsana New"/>
          <w:sz w:val="28"/>
          <w:szCs w:val="28"/>
        </w:rPr>
        <w:t xml:space="preserve">112,229,762 </w:t>
      </w:r>
      <w:r w:rsidRPr="00765939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765939">
        <w:rPr>
          <w:rFonts w:ascii="Angsana New" w:hAnsi="Angsana New"/>
          <w:sz w:val="28"/>
          <w:szCs w:val="28"/>
        </w:rPr>
        <w:t>1</w:t>
      </w:r>
      <w:r w:rsidRPr="00765939">
        <w:rPr>
          <w:rFonts w:ascii="Angsana New" w:hAnsi="Angsana New" w:hint="cs"/>
          <w:sz w:val="28"/>
          <w:szCs w:val="28"/>
          <w:cs/>
        </w:rPr>
        <w:t>.</w:t>
      </w:r>
      <w:r w:rsidRPr="00765939">
        <w:rPr>
          <w:rFonts w:ascii="Angsana New" w:hAnsi="Angsana New" w:hint="cs"/>
          <w:sz w:val="28"/>
          <w:szCs w:val="28"/>
        </w:rPr>
        <w:t>00</w:t>
      </w:r>
      <w:r w:rsidRPr="00765939">
        <w:rPr>
          <w:rFonts w:ascii="Angsana New" w:hAnsi="Angsana New"/>
          <w:sz w:val="28"/>
          <w:szCs w:val="28"/>
          <w:cs/>
        </w:rPr>
        <w:t xml:space="preserve"> บาท จํานวนหุ้นที่จะซื้อคืนไม่เกินร้อยละ </w:t>
      </w:r>
      <w:r w:rsidRPr="00765939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0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/>
          <w:sz w:val="28"/>
          <w:szCs w:val="28"/>
          <w:cs/>
        </w:rPr>
        <w:t>ของหุ้นที่จําหน่ายแล้วทั้งหมด</w:t>
      </w:r>
    </w:p>
    <w:p w14:paraId="6F192493" w14:textId="77777777" w:rsidR="00AE7878" w:rsidRPr="00765939" w:rsidRDefault="00AE7878" w:rsidP="00AE787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900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765939">
        <w:rPr>
          <w:rFonts w:ascii="Angsana New" w:hAnsi="Angsana New"/>
          <w:sz w:val="28"/>
          <w:szCs w:val="28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16EA4817" w14:textId="2C80A243" w:rsidR="00AE7878" w:rsidRPr="004136CA" w:rsidRDefault="00AE7878" w:rsidP="00AE787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765939">
        <w:rPr>
          <w:rFonts w:ascii="Angsana New" w:hAnsi="Angsana New"/>
          <w:sz w:val="28"/>
          <w:szCs w:val="28"/>
          <w:cs/>
        </w:rPr>
        <w:t>กําหนดระยะเวลาที่จะซื้อหุ้นคืนภายในระยะเวลา</w:t>
      </w:r>
      <w:r w:rsidRPr="00765939">
        <w:rPr>
          <w:rFonts w:ascii="Angsana New" w:hAnsi="Angsana New"/>
          <w:sz w:val="28"/>
          <w:szCs w:val="28"/>
        </w:rPr>
        <w:t xml:space="preserve"> 6 </w:t>
      </w:r>
      <w:r w:rsidRPr="00765939">
        <w:rPr>
          <w:rFonts w:ascii="Angsana New" w:hAnsi="Angsana New" w:hint="cs"/>
          <w:sz w:val="28"/>
          <w:szCs w:val="28"/>
          <w:cs/>
        </w:rPr>
        <w:t>เดือน</w:t>
      </w:r>
      <w:r w:rsidRPr="00765939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765939">
        <w:rPr>
          <w:rFonts w:ascii="Angsana New" w:hAnsi="Angsana New"/>
          <w:sz w:val="28"/>
          <w:szCs w:val="28"/>
        </w:rPr>
        <w:t xml:space="preserve">21 </w:t>
      </w:r>
      <w:r>
        <w:rPr>
          <w:rFonts w:ascii="Angsana New" w:hAnsi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/>
          <w:sz w:val="28"/>
          <w:szCs w:val="28"/>
        </w:rPr>
        <w:t>2566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/>
          <w:sz w:val="28"/>
          <w:szCs w:val="28"/>
          <w:cs/>
        </w:rPr>
        <w:t xml:space="preserve">ถึง วันที่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 xml:space="preserve">มกราคม </w:t>
      </w:r>
      <w:r>
        <w:rPr>
          <w:rFonts w:ascii="Angsana New" w:hAnsi="Angsana New"/>
          <w:sz w:val="28"/>
          <w:szCs w:val="28"/>
        </w:rPr>
        <w:t>2567</w:t>
      </w:r>
    </w:p>
    <w:p w14:paraId="2BCDBCD5" w14:textId="77777777" w:rsidR="00AE7878" w:rsidRDefault="00AE7878" w:rsidP="000B7764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65939">
        <w:rPr>
          <w:rFonts w:ascii="Angsana New" w:hAnsi="Angsana New"/>
          <w:sz w:val="28"/>
          <w:szCs w:val="28"/>
          <w:cs/>
        </w:rPr>
        <w:lastRenderedPageBreak/>
        <w:t>ในระหว่า</w:t>
      </w:r>
      <w:r w:rsidRPr="00765939">
        <w:rPr>
          <w:rFonts w:ascii="Angsana New" w:hAnsi="Angsana New" w:hint="cs"/>
          <w:sz w:val="28"/>
          <w:szCs w:val="28"/>
          <w:cs/>
        </w:rPr>
        <w:t>ง</w:t>
      </w:r>
      <w:r>
        <w:rPr>
          <w:rFonts w:ascii="Angsana New" w:hAnsi="Angsana New" w:hint="cs"/>
          <w:sz w:val="28"/>
          <w:szCs w:val="28"/>
          <w:cs/>
        </w:rPr>
        <w:t xml:space="preserve">ปี </w:t>
      </w:r>
      <w:r w:rsidRPr="0076593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/>
          <w:sz w:val="28"/>
          <w:szCs w:val="28"/>
          <w:cs/>
        </w:rPr>
        <w:t>บริษัทได้ซื้อหุ้นทุนซื้อคืนจำนวน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="00BB1A53">
        <w:rPr>
          <w:rFonts w:ascii="Angsana New" w:hAnsi="Angsana New" w:hint="cs"/>
          <w:sz w:val="28"/>
          <w:szCs w:val="28"/>
          <w:cs/>
        </w:rPr>
        <w:t>13</w:t>
      </w:r>
      <w:r w:rsidR="00BB1A53">
        <w:rPr>
          <w:rFonts w:ascii="Angsana New" w:hAnsi="Angsana New"/>
          <w:sz w:val="28"/>
          <w:szCs w:val="28"/>
        </w:rPr>
        <w:t>,588,700</w:t>
      </w:r>
      <w:r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/>
          <w:sz w:val="28"/>
          <w:szCs w:val="28"/>
          <w:cs/>
        </w:rPr>
        <w:t>หุ้น ในราคาระหว่างหุ้นละ</w:t>
      </w:r>
      <w:r>
        <w:rPr>
          <w:rFonts w:ascii="Angsana New" w:hAnsi="Angsana New"/>
          <w:sz w:val="28"/>
          <w:szCs w:val="28"/>
        </w:rPr>
        <w:t xml:space="preserve"> </w:t>
      </w:r>
      <w:r w:rsidR="00BB1A53">
        <w:rPr>
          <w:rFonts w:ascii="Angsana New" w:hAnsi="Angsana New"/>
          <w:sz w:val="28"/>
          <w:szCs w:val="28"/>
        </w:rPr>
        <w:t>0.51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/>
          <w:sz w:val="28"/>
          <w:szCs w:val="28"/>
          <w:cs/>
        </w:rPr>
        <w:t>บาท ถึง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="00BB1A53">
        <w:rPr>
          <w:rFonts w:ascii="Angsana New" w:hAnsi="Angsana New"/>
          <w:sz w:val="28"/>
          <w:szCs w:val="28"/>
        </w:rPr>
        <w:t>0.59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/>
          <w:sz w:val="28"/>
          <w:szCs w:val="28"/>
          <w:cs/>
        </w:rPr>
        <w:t>บาท รวมเป็นเงินจำนวน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="00BB1A53">
        <w:rPr>
          <w:rFonts w:ascii="Angsana New" w:hAnsi="Angsana New"/>
          <w:sz w:val="28"/>
          <w:szCs w:val="28"/>
        </w:rPr>
        <w:t>7,504,710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Pr="00765939">
        <w:rPr>
          <w:rFonts w:ascii="Angsana New" w:hAnsi="Angsana New"/>
          <w:sz w:val="28"/>
          <w:szCs w:val="28"/>
          <w:cs/>
        </w:rPr>
        <w:t>บาท</w:t>
      </w:r>
      <w:r>
        <w:rPr>
          <w:rFonts w:ascii="Angsana New" w:hAnsi="Angsana New"/>
          <w:sz w:val="28"/>
          <w:szCs w:val="28"/>
        </w:rPr>
        <w:t xml:space="preserve"> </w:t>
      </w:r>
      <w:r w:rsidRPr="00BF5D60">
        <w:rPr>
          <w:rFonts w:ascii="Angsana New" w:hAnsi="Angsana New"/>
          <w:sz w:val="28"/>
          <w:szCs w:val="28"/>
          <w:cs/>
        </w:rPr>
        <w:t>การซื้อหุ้นทุนคืน</w:t>
      </w:r>
      <w:r>
        <w:rPr>
          <w:rFonts w:ascii="Angsana New" w:hAnsi="Angsana New" w:hint="cs"/>
          <w:sz w:val="28"/>
          <w:szCs w:val="28"/>
          <w:cs/>
        </w:rPr>
        <w:t>ดังกล่าว</w:t>
      </w:r>
      <w:r w:rsidRPr="00BF5D60">
        <w:rPr>
          <w:rFonts w:ascii="Angsana New" w:hAnsi="Angsana New"/>
          <w:sz w:val="28"/>
          <w:szCs w:val="28"/>
          <w:cs/>
        </w:rPr>
        <w:t xml:space="preserve">แสดงเป็นรายการหักจากส่วนของผู้ถือหุ้น </w:t>
      </w:r>
      <w:r w:rsidRPr="00B177D1">
        <w:rPr>
          <w:rFonts w:ascii="Angsana New" w:hAnsi="Angsana New"/>
          <w:sz w:val="28"/>
          <w:szCs w:val="28"/>
          <w:cs/>
        </w:rPr>
        <w:t>โดยบริษัทถือหุ้นทุนซื้อคืนไว้เพื่อรอการจำหน่ายในเวลาต่อไป</w:t>
      </w:r>
    </w:p>
    <w:p w14:paraId="7DB09FF1" w14:textId="77777777" w:rsidR="00AE7878" w:rsidRPr="00D24D21" w:rsidRDefault="00AE7878" w:rsidP="000B7764">
      <w:pPr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1E952E4" w14:textId="71A7A626" w:rsidR="00AE7878" w:rsidRPr="00765939" w:rsidRDefault="00AE7878" w:rsidP="000B7764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765939">
        <w:rPr>
          <w:rFonts w:ascii="Angsana New" w:hAnsi="Angsana New"/>
          <w:sz w:val="28"/>
          <w:szCs w:val="28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</w:t>
      </w:r>
      <w:r w:rsidR="00A43A0F">
        <w:rPr>
          <w:rFonts w:ascii="Angsana New" w:hAnsi="Angsana New"/>
          <w:sz w:val="28"/>
          <w:szCs w:val="28"/>
        </w:rPr>
        <w:t xml:space="preserve">    </w:t>
      </w:r>
      <w:r w:rsidRPr="00765939">
        <w:rPr>
          <w:rFonts w:ascii="Angsana New" w:hAnsi="Angsana New"/>
          <w:sz w:val="28"/>
          <w:szCs w:val="28"/>
          <w:cs/>
        </w:rPr>
        <w:t>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ทั้งนี้ </w:t>
      </w:r>
      <w:r w:rsidRPr="0076593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447A9">
        <w:rPr>
          <w:rFonts w:ascii="Angsana New" w:hAnsi="Angsana New"/>
          <w:sz w:val="28"/>
          <w:szCs w:val="28"/>
        </w:rPr>
        <w:t xml:space="preserve">31 </w:t>
      </w:r>
      <w:r w:rsidR="006447A9">
        <w:rPr>
          <w:rFonts w:ascii="Angsana New" w:hAnsi="Angsana New"/>
          <w:sz w:val="28"/>
          <w:szCs w:val="28"/>
          <w:cs/>
        </w:rPr>
        <w:t>ธันวาคม</w:t>
      </w:r>
      <w:r w:rsidRPr="0076593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  <w:r w:rsidRPr="00765939">
        <w:rPr>
          <w:rFonts w:ascii="Angsana New" w:hAnsi="Angsana New"/>
          <w:sz w:val="28"/>
          <w:szCs w:val="28"/>
        </w:rPr>
        <w:t xml:space="preserve"> </w:t>
      </w:r>
      <w:r w:rsidR="00D24D2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24D21">
        <w:rPr>
          <w:rFonts w:ascii="Angsana New" w:hAnsi="Angsana New"/>
          <w:sz w:val="28"/>
          <w:szCs w:val="28"/>
        </w:rPr>
        <w:t xml:space="preserve">2566 </w:t>
      </w:r>
      <w:r w:rsidRPr="00765939">
        <w:rPr>
          <w:rFonts w:ascii="Angsana New" w:hAnsi="Angsana New"/>
          <w:sz w:val="28"/>
          <w:szCs w:val="28"/>
          <w:cs/>
        </w:rPr>
        <w:t xml:space="preserve">บริษัทมีทุนสำรองหุ้นทุนซื้อคืน </w:t>
      </w:r>
      <w:r w:rsidRPr="00CC049C">
        <w:rPr>
          <w:rFonts w:ascii="Angsana New" w:hAnsi="Angsana New"/>
          <w:sz w:val="28"/>
          <w:szCs w:val="28"/>
          <w:cs/>
        </w:rPr>
        <w:t xml:space="preserve">จำนวน </w:t>
      </w:r>
      <w:r w:rsidR="00BB1A53" w:rsidRPr="00CC049C">
        <w:rPr>
          <w:rFonts w:ascii="Angsana New" w:hAnsi="Angsana New"/>
          <w:sz w:val="28"/>
          <w:szCs w:val="28"/>
        </w:rPr>
        <w:t xml:space="preserve">7,504,710 </w:t>
      </w:r>
      <w:r w:rsidRPr="00CC049C">
        <w:rPr>
          <w:rFonts w:ascii="Angsana New" w:hAnsi="Angsana New"/>
          <w:sz w:val="28"/>
          <w:szCs w:val="28"/>
          <w:cs/>
        </w:rPr>
        <w:t>บาท</w:t>
      </w:r>
    </w:p>
    <w:p w14:paraId="017F7155" w14:textId="77777777" w:rsidR="00AE7878" w:rsidRPr="00D24D21" w:rsidRDefault="00AE7878" w:rsidP="000B7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0"/>
          <w:szCs w:val="10"/>
        </w:rPr>
      </w:pPr>
    </w:p>
    <w:p w14:paraId="27A7CBC1" w14:textId="20915E5E" w:rsidR="00AE7878" w:rsidRPr="0020757B" w:rsidRDefault="00AE7878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20757B">
        <w:rPr>
          <w:rFonts w:ascii="Angsana New" w:hAnsi="Angsana New"/>
          <w:b/>
          <w:bCs/>
          <w:sz w:val="28"/>
          <w:szCs w:val="28"/>
          <w:cs/>
        </w:rPr>
        <w:t>รายได้อื่น</w:t>
      </w:r>
    </w:p>
    <w:p w14:paraId="78019378" w14:textId="77777777" w:rsidR="00CC049C" w:rsidRPr="00D24D21" w:rsidRDefault="00CC049C" w:rsidP="00CC049C">
      <w:pPr>
        <w:tabs>
          <w:tab w:val="clear" w:pos="454"/>
          <w:tab w:val="left" w:pos="567"/>
        </w:tabs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882"/>
        <w:gridCol w:w="1119"/>
        <w:gridCol w:w="238"/>
        <w:gridCol w:w="1106"/>
        <w:gridCol w:w="238"/>
        <w:gridCol w:w="1092"/>
        <w:gridCol w:w="238"/>
        <w:gridCol w:w="1118"/>
      </w:tblGrid>
      <w:tr w:rsidR="0083546F" w:rsidRPr="00C62FAC" w14:paraId="4664FB74" w14:textId="77777777" w:rsidTr="47F5293E">
        <w:trPr>
          <w:tblHeader/>
        </w:trPr>
        <w:tc>
          <w:tcPr>
            <w:tcW w:w="4882" w:type="dxa"/>
          </w:tcPr>
          <w:p w14:paraId="65E0D4A3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9" w:type="dxa"/>
            <w:gridSpan w:val="7"/>
            <w:tcBorders>
              <w:bottom w:val="single" w:sz="4" w:space="0" w:color="auto"/>
            </w:tcBorders>
          </w:tcPr>
          <w:p w14:paraId="1E41592C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F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3546F" w:rsidRPr="00C62FAC" w14:paraId="33D7EE79" w14:textId="77777777" w:rsidTr="47F5293E">
        <w:trPr>
          <w:tblHeader/>
        </w:trPr>
        <w:tc>
          <w:tcPr>
            <w:tcW w:w="4882" w:type="dxa"/>
          </w:tcPr>
          <w:p w14:paraId="4412D959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190FC1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3F53463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9A0B4B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3546F" w:rsidRPr="00C62FAC" w14:paraId="5E9283C6" w14:textId="77777777" w:rsidTr="47F5293E">
        <w:trPr>
          <w:tblHeader/>
        </w:trPr>
        <w:tc>
          <w:tcPr>
            <w:tcW w:w="4882" w:type="dxa"/>
          </w:tcPr>
          <w:p w14:paraId="55E56485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F5A74F9" w14:textId="20ABD34A" w:rsidR="0083546F" w:rsidRPr="00C62FAC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C049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bottom"/>
          </w:tcPr>
          <w:p w14:paraId="50478401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DB7E5E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vAlign w:val="bottom"/>
          </w:tcPr>
          <w:p w14:paraId="33EBCFF7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8D8524C" w14:textId="74B2F5B6" w:rsidR="0083546F" w:rsidRPr="00C62FAC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C049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bottom"/>
          </w:tcPr>
          <w:p w14:paraId="07A212B3" w14:textId="77777777" w:rsidR="0083546F" w:rsidRPr="00C62FAC" w:rsidRDefault="0083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7A24A91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9311B" w:rsidRPr="00C62FAC" w14:paraId="3CE4E352" w14:textId="77777777" w:rsidTr="47F5293E">
        <w:tc>
          <w:tcPr>
            <w:tcW w:w="4882" w:type="dxa"/>
          </w:tcPr>
          <w:p w14:paraId="5D061165" w14:textId="77777777" w:rsidR="0029311B" w:rsidRPr="00C62FAC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19" w:type="dxa"/>
            <w:vAlign w:val="bottom"/>
          </w:tcPr>
          <w:p w14:paraId="3139FD2E" w14:textId="00D4C80B" w:rsidR="0029311B" w:rsidRPr="006447A9" w:rsidRDefault="00B817B2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12,746</w:t>
            </w:r>
          </w:p>
        </w:tc>
        <w:tc>
          <w:tcPr>
            <w:tcW w:w="238" w:type="dxa"/>
            <w:vAlign w:val="bottom"/>
          </w:tcPr>
          <w:p w14:paraId="26366F22" w14:textId="77777777" w:rsidR="0029311B" w:rsidRPr="004236D6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957C78B" w14:textId="7E863147" w:rsidR="47F5293E" w:rsidRDefault="002254DD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14,745</w:t>
            </w:r>
          </w:p>
        </w:tc>
        <w:tc>
          <w:tcPr>
            <w:tcW w:w="238" w:type="dxa"/>
            <w:vAlign w:val="bottom"/>
          </w:tcPr>
          <w:p w14:paraId="58E7106E" w14:textId="77777777" w:rsidR="0029311B" w:rsidRPr="004236D6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9B769F4" w14:textId="389E01CB" w:rsidR="0029311B" w:rsidRPr="006447A9" w:rsidRDefault="0020757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238" w:type="dxa"/>
            <w:vAlign w:val="bottom"/>
          </w:tcPr>
          <w:p w14:paraId="4900654F" w14:textId="77777777" w:rsidR="0029311B" w:rsidRPr="004236D6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79F8EFD2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1,536</w:t>
            </w:r>
          </w:p>
        </w:tc>
      </w:tr>
      <w:tr w:rsidR="005C067F" w:rsidRPr="00C62FAC" w14:paraId="1586B0A5" w14:textId="77777777" w:rsidTr="47F5293E">
        <w:tc>
          <w:tcPr>
            <w:tcW w:w="4882" w:type="dxa"/>
          </w:tcPr>
          <w:p w14:paraId="3ED3DD8A" w14:textId="77777777" w:rsidR="005C067F" w:rsidRDefault="005C067F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119" w:type="dxa"/>
            <w:vAlign w:val="bottom"/>
          </w:tcPr>
          <w:p w14:paraId="2409E838" w14:textId="487B7320" w:rsidR="005C067F" w:rsidRDefault="00B817B2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238" w:type="dxa"/>
            <w:vAlign w:val="bottom"/>
          </w:tcPr>
          <w:p w14:paraId="2A5D67D1" w14:textId="77777777" w:rsidR="005C067F" w:rsidRPr="004236D6" w:rsidRDefault="005C067F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C214864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238" w:type="dxa"/>
            <w:vAlign w:val="bottom"/>
          </w:tcPr>
          <w:p w14:paraId="3452475D" w14:textId="77777777" w:rsidR="005C067F" w:rsidRPr="004236D6" w:rsidRDefault="005C067F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08A668B" w14:textId="20B78D4F" w:rsidR="005C067F" w:rsidRDefault="0020757B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1022026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4AED801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311B" w:rsidRPr="00C62FAC" w14:paraId="5ADB0A46" w14:textId="77777777" w:rsidTr="47F5293E">
        <w:tc>
          <w:tcPr>
            <w:tcW w:w="4882" w:type="dxa"/>
          </w:tcPr>
          <w:p w14:paraId="24E21776" w14:textId="77777777" w:rsidR="0029311B" w:rsidRPr="00C62FAC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119" w:type="dxa"/>
            <w:vAlign w:val="bottom"/>
          </w:tcPr>
          <w:p w14:paraId="5BE9109C" w14:textId="0295CE1E" w:rsidR="0029311B" w:rsidRPr="006447A9" w:rsidRDefault="00B817B2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1,499</w:t>
            </w:r>
          </w:p>
        </w:tc>
        <w:tc>
          <w:tcPr>
            <w:tcW w:w="238" w:type="dxa"/>
            <w:vAlign w:val="bottom"/>
          </w:tcPr>
          <w:p w14:paraId="306016B9" w14:textId="77777777" w:rsidR="0029311B" w:rsidRPr="004236D6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F15C59B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238" w:type="dxa"/>
            <w:vAlign w:val="bottom"/>
          </w:tcPr>
          <w:p w14:paraId="44D1DF13" w14:textId="77777777" w:rsidR="0029311B" w:rsidRPr="004236D6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74F5C97" w14:textId="3FC8F78D" w:rsidR="0029311B" w:rsidRPr="006447A9" w:rsidRDefault="0020757B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  <w:tc>
          <w:tcPr>
            <w:tcW w:w="238" w:type="dxa"/>
            <w:vAlign w:val="bottom"/>
          </w:tcPr>
          <w:p w14:paraId="4DCC34CF" w14:textId="77777777" w:rsidR="0029311B" w:rsidRPr="004236D6" w:rsidRDefault="0029311B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E23E18A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917</w:t>
            </w:r>
          </w:p>
        </w:tc>
      </w:tr>
      <w:tr w:rsidR="005C067F" w:rsidRPr="00C62FAC" w14:paraId="3B99CDF0" w14:textId="77777777" w:rsidTr="47F5293E">
        <w:tc>
          <w:tcPr>
            <w:tcW w:w="4882" w:type="dxa"/>
          </w:tcPr>
          <w:p w14:paraId="2DEA55D1" w14:textId="77777777" w:rsidR="005C067F" w:rsidRDefault="005C067F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รายได้ค่าดำเนินการในการบำบัดกากอุตสาหกรรม</w:t>
            </w:r>
          </w:p>
        </w:tc>
        <w:tc>
          <w:tcPr>
            <w:tcW w:w="1119" w:type="dxa"/>
            <w:vAlign w:val="bottom"/>
          </w:tcPr>
          <w:p w14:paraId="38B05659" w14:textId="746DF86C" w:rsidR="005C067F" w:rsidRDefault="00B817B2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238" w:type="dxa"/>
            <w:vAlign w:val="bottom"/>
          </w:tcPr>
          <w:p w14:paraId="48DDB96B" w14:textId="77777777" w:rsidR="005C067F" w:rsidRPr="004236D6" w:rsidRDefault="005C067F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4D0981A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3,294</w:t>
            </w:r>
          </w:p>
        </w:tc>
        <w:tc>
          <w:tcPr>
            <w:tcW w:w="238" w:type="dxa"/>
            <w:vAlign w:val="bottom"/>
          </w:tcPr>
          <w:p w14:paraId="07BD4E4E" w14:textId="77777777" w:rsidR="005C067F" w:rsidRPr="004236D6" w:rsidRDefault="005C067F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F492C35" w14:textId="64540788" w:rsidR="005C067F" w:rsidRDefault="0020757B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238" w:type="dxa"/>
            <w:vAlign w:val="bottom"/>
          </w:tcPr>
          <w:p w14:paraId="1E87A056" w14:textId="77777777" w:rsidR="005C067F" w:rsidRPr="004236D6" w:rsidRDefault="005C067F" w:rsidP="0029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75F01AA5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3,294</w:t>
            </w:r>
          </w:p>
        </w:tc>
      </w:tr>
      <w:tr w:rsidR="00FA70D6" w:rsidRPr="00C62FAC" w14:paraId="1FFED06D" w14:textId="77777777" w:rsidTr="47F5293E">
        <w:tc>
          <w:tcPr>
            <w:tcW w:w="4882" w:type="dxa"/>
          </w:tcPr>
          <w:p w14:paraId="24A2216F" w14:textId="31565934" w:rsidR="00FA70D6" w:rsidRDefault="00FA70D6" w:rsidP="00FA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119" w:type="dxa"/>
            <w:vAlign w:val="bottom"/>
          </w:tcPr>
          <w:p w14:paraId="574B1E2C" w14:textId="651CB121" w:rsidR="00FA70D6" w:rsidRDefault="00FA70D6" w:rsidP="00FA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2,276</w:t>
            </w:r>
          </w:p>
        </w:tc>
        <w:tc>
          <w:tcPr>
            <w:tcW w:w="238" w:type="dxa"/>
            <w:vAlign w:val="bottom"/>
          </w:tcPr>
          <w:p w14:paraId="4D078B8E" w14:textId="77777777" w:rsidR="00FA70D6" w:rsidRPr="004236D6" w:rsidRDefault="00FA70D6" w:rsidP="00FA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9EE4A0E" w14:textId="3A463D28" w:rsidR="00FA70D6" w:rsidRDefault="00FA70D6" w:rsidP="0017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21DBB35" w14:textId="77777777" w:rsidR="00FA70D6" w:rsidRPr="004236D6" w:rsidRDefault="00FA70D6" w:rsidP="00FA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7EB4834" w14:textId="5B4F5566" w:rsidR="00FA70D6" w:rsidRDefault="00FA70D6" w:rsidP="00FA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2,163</w:t>
            </w:r>
          </w:p>
        </w:tc>
        <w:tc>
          <w:tcPr>
            <w:tcW w:w="238" w:type="dxa"/>
            <w:vAlign w:val="bottom"/>
          </w:tcPr>
          <w:p w14:paraId="4C12438A" w14:textId="77777777" w:rsidR="00FA70D6" w:rsidRPr="004236D6" w:rsidRDefault="00FA70D6" w:rsidP="00FA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1371E27" w14:textId="5238BA70" w:rsidR="00FA70D6" w:rsidRDefault="00FA70D6" w:rsidP="0017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067F" w:rsidRPr="00C62FAC" w14:paraId="2A6ED92F" w14:textId="77777777" w:rsidTr="47F5293E">
        <w:tc>
          <w:tcPr>
            <w:tcW w:w="4882" w:type="dxa"/>
          </w:tcPr>
          <w:p w14:paraId="0982191C" w14:textId="77777777" w:rsidR="005C067F" w:rsidRPr="00C62FAC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19" w:type="dxa"/>
            <w:vAlign w:val="bottom"/>
          </w:tcPr>
          <w:p w14:paraId="73A1B47C" w14:textId="347DD333" w:rsidR="005C067F" w:rsidRPr="006447A9" w:rsidRDefault="00B817B2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3,976</w:t>
            </w:r>
          </w:p>
        </w:tc>
        <w:tc>
          <w:tcPr>
            <w:tcW w:w="238" w:type="dxa"/>
            <w:vAlign w:val="bottom"/>
          </w:tcPr>
          <w:p w14:paraId="2CB7085F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7FCCA93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  <w:lang w:val="en-GB"/>
              </w:rPr>
              <w:t>3,551</w:t>
            </w:r>
          </w:p>
        </w:tc>
        <w:tc>
          <w:tcPr>
            <w:tcW w:w="238" w:type="dxa"/>
            <w:vAlign w:val="bottom"/>
          </w:tcPr>
          <w:p w14:paraId="768FAEA2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C1FB023" w14:textId="560117C2" w:rsidR="005C067F" w:rsidRPr="006447A9" w:rsidRDefault="0020757B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1,597</w:t>
            </w:r>
          </w:p>
        </w:tc>
        <w:tc>
          <w:tcPr>
            <w:tcW w:w="238" w:type="dxa"/>
            <w:vAlign w:val="bottom"/>
          </w:tcPr>
          <w:p w14:paraId="5615A601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E8042CE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</w:tr>
      <w:tr w:rsidR="005C067F" w:rsidRPr="00C62FAC" w14:paraId="1A56C471" w14:textId="77777777" w:rsidTr="47F5293E">
        <w:tc>
          <w:tcPr>
            <w:tcW w:w="4882" w:type="dxa"/>
          </w:tcPr>
          <w:p w14:paraId="5437BE9E" w14:textId="77777777" w:rsidR="005C067F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00DA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19" w:type="dxa"/>
            <w:vAlign w:val="bottom"/>
          </w:tcPr>
          <w:p w14:paraId="7A7F07B6" w14:textId="72DB5B32" w:rsidR="005C067F" w:rsidRPr="006447A9" w:rsidRDefault="00B817B2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2,034</w:t>
            </w:r>
          </w:p>
        </w:tc>
        <w:tc>
          <w:tcPr>
            <w:tcW w:w="238" w:type="dxa"/>
            <w:vAlign w:val="bottom"/>
          </w:tcPr>
          <w:p w14:paraId="5ED1B1AC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ADAEC19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  <w:lang w:val="en-GB"/>
              </w:rPr>
              <w:t>2,680</w:t>
            </w:r>
          </w:p>
        </w:tc>
        <w:tc>
          <w:tcPr>
            <w:tcW w:w="238" w:type="dxa"/>
            <w:vAlign w:val="bottom"/>
          </w:tcPr>
          <w:p w14:paraId="0C9EB1CA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B584A5A" w14:textId="6B0835CE" w:rsidR="005C067F" w:rsidRPr="006447A9" w:rsidRDefault="0020757B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2,034</w:t>
            </w:r>
          </w:p>
        </w:tc>
        <w:tc>
          <w:tcPr>
            <w:tcW w:w="238" w:type="dxa"/>
            <w:vAlign w:val="bottom"/>
          </w:tcPr>
          <w:p w14:paraId="5BF51BBB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96D4396" w14:textId="77777777" w:rsidR="47F5293E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2,680</w:t>
            </w:r>
          </w:p>
        </w:tc>
      </w:tr>
      <w:tr w:rsidR="005C067F" w:rsidRPr="00C62FAC" w14:paraId="383535C5" w14:textId="77777777" w:rsidTr="47F5293E">
        <w:tc>
          <w:tcPr>
            <w:tcW w:w="4882" w:type="dxa"/>
          </w:tcPr>
          <w:p w14:paraId="4598DA76" w14:textId="77777777" w:rsidR="005C067F" w:rsidRPr="00DD4CE7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9" w:type="dxa"/>
            <w:vAlign w:val="bottom"/>
          </w:tcPr>
          <w:p w14:paraId="07E385B7" w14:textId="5B7B844B" w:rsidR="005C067F" w:rsidRPr="006447A9" w:rsidRDefault="00FA70D6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2,770</w:t>
            </w:r>
          </w:p>
        </w:tc>
        <w:tc>
          <w:tcPr>
            <w:tcW w:w="238" w:type="dxa"/>
            <w:vAlign w:val="bottom"/>
          </w:tcPr>
          <w:p w14:paraId="6AF0C08D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A9EB5AF" w14:textId="645DFFD1" w:rsidR="47F5293E" w:rsidRDefault="00FA70D6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6,101</w:t>
            </w:r>
          </w:p>
        </w:tc>
        <w:tc>
          <w:tcPr>
            <w:tcW w:w="238" w:type="dxa"/>
            <w:vAlign w:val="bottom"/>
          </w:tcPr>
          <w:p w14:paraId="160DCD02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0E3B1D7" w14:textId="3F82DFAD" w:rsidR="005C067F" w:rsidRPr="006447A9" w:rsidRDefault="00FA70D6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  <w:tc>
          <w:tcPr>
            <w:tcW w:w="238" w:type="dxa"/>
            <w:vAlign w:val="bottom"/>
          </w:tcPr>
          <w:p w14:paraId="415D6BEF" w14:textId="77777777" w:rsidR="005C067F" w:rsidRPr="004236D6" w:rsidRDefault="005C067F" w:rsidP="005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9964D00" w14:textId="39B7D575" w:rsidR="47F5293E" w:rsidRDefault="00FA70D6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6,765</w:t>
            </w:r>
          </w:p>
        </w:tc>
      </w:tr>
      <w:tr w:rsidR="00B817B2" w:rsidRPr="002E330F" w14:paraId="5E400522" w14:textId="77777777" w:rsidTr="47F5293E">
        <w:tc>
          <w:tcPr>
            <w:tcW w:w="4882" w:type="dxa"/>
          </w:tcPr>
          <w:p w14:paraId="1DA8F5B7" w14:textId="77777777" w:rsidR="00B817B2" w:rsidRPr="00C62FAC" w:rsidRDefault="00B817B2" w:rsidP="00B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C62F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8BDB" w14:textId="64DB5CBE" w:rsidR="00B817B2" w:rsidRPr="006447A9" w:rsidRDefault="00B817B2" w:rsidP="00B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31,631</w:t>
            </w:r>
          </w:p>
        </w:tc>
        <w:tc>
          <w:tcPr>
            <w:tcW w:w="238" w:type="dxa"/>
            <w:vAlign w:val="bottom"/>
          </w:tcPr>
          <w:p w14:paraId="1D486FC5" w14:textId="77777777" w:rsidR="00B817B2" w:rsidRPr="004236D6" w:rsidRDefault="00B817B2" w:rsidP="00B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02179" w14:textId="77777777" w:rsidR="00B817B2" w:rsidRDefault="00B817B2" w:rsidP="00B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32,819</w:t>
            </w:r>
          </w:p>
        </w:tc>
        <w:tc>
          <w:tcPr>
            <w:tcW w:w="238" w:type="dxa"/>
            <w:vAlign w:val="bottom"/>
          </w:tcPr>
          <w:p w14:paraId="162F96A9" w14:textId="77777777" w:rsidR="00B817B2" w:rsidRPr="004236D6" w:rsidRDefault="00B817B2" w:rsidP="00B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F8BB4" w14:textId="66E50AAE" w:rsidR="00B817B2" w:rsidRPr="006447A9" w:rsidRDefault="00B817B2" w:rsidP="00B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15,146</w:t>
            </w:r>
          </w:p>
        </w:tc>
        <w:tc>
          <w:tcPr>
            <w:tcW w:w="238" w:type="dxa"/>
            <w:vAlign w:val="bottom"/>
          </w:tcPr>
          <w:p w14:paraId="460CDC00" w14:textId="77777777" w:rsidR="00B817B2" w:rsidRPr="004236D6" w:rsidRDefault="00B817B2" w:rsidP="00B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3B405" w14:textId="77777777" w:rsidR="00B817B2" w:rsidRDefault="00B817B2" w:rsidP="00B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16,803</w:t>
            </w:r>
          </w:p>
        </w:tc>
      </w:tr>
    </w:tbl>
    <w:p w14:paraId="308EEC77" w14:textId="77777777" w:rsidR="000B7764" w:rsidRPr="00D24D21" w:rsidRDefault="000B7764" w:rsidP="000B7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0"/>
          <w:szCs w:val="10"/>
        </w:rPr>
      </w:pPr>
    </w:p>
    <w:p w14:paraId="6CFBFC8E" w14:textId="66B6D3C5" w:rsidR="0083546F" w:rsidRPr="007E2380" w:rsidRDefault="0083546F" w:rsidP="007E238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7E2380">
        <w:rPr>
          <w:rFonts w:ascii="Angsana New" w:hAnsi="Angsana New"/>
          <w:b/>
          <w:bCs/>
          <w:sz w:val="28"/>
          <w:szCs w:val="28"/>
          <w:cs/>
        </w:rPr>
        <w:t>ค่าใช้จ่ายตาม</w:t>
      </w:r>
      <w:r w:rsidR="00A43A0F" w:rsidRPr="007E2380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p w14:paraId="2A35338E" w14:textId="77777777" w:rsidR="0083546F" w:rsidRPr="00D24D21" w:rsidRDefault="0083546F" w:rsidP="007E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both"/>
        <w:rPr>
          <w:rFonts w:ascii="Angsana New" w:hAnsi="Angsana New"/>
          <w:sz w:val="10"/>
          <w:szCs w:val="10"/>
        </w:rPr>
      </w:pPr>
    </w:p>
    <w:p w14:paraId="2CC5CC56" w14:textId="37010E52" w:rsidR="0083546F" w:rsidRDefault="0083546F" w:rsidP="007E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C62FAC">
        <w:rPr>
          <w:rFonts w:ascii="Angsana New" w:hAnsi="Angsana New"/>
          <w:sz w:val="28"/>
          <w:szCs w:val="28"/>
          <w:cs/>
        </w:rPr>
        <w:t>ค่าใช้จ่ายที่สำคัญสำหรับปีสิ้นสุดวันที่</w:t>
      </w:r>
      <w:r>
        <w:rPr>
          <w:rFonts w:ascii="Angsana New" w:hAnsi="Angsana New"/>
          <w:sz w:val="28"/>
          <w:szCs w:val="28"/>
        </w:rPr>
        <w:t xml:space="preserve"> 31</w:t>
      </w:r>
      <w:r w:rsidRPr="00C62FAC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C62FA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  <w:r w:rsidRPr="00C62FAC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2566</w:t>
      </w:r>
      <w:r w:rsidRPr="00C62FAC">
        <w:rPr>
          <w:rFonts w:ascii="Angsana New" w:hAnsi="Angsana New"/>
          <w:sz w:val="28"/>
          <w:szCs w:val="28"/>
          <w:cs/>
        </w:rPr>
        <w:t xml:space="preserve"> </w:t>
      </w:r>
      <w:r w:rsidR="00F227FD">
        <w:rPr>
          <w:rFonts w:ascii="Angsana New" w:hAnsi="Angsana New" w:hint="cs"/>
          <w:sz w:val="28"/>
          <w:szCs w:val="28"/>
          <w:cs/>
        </w:rPr>
        <w:t>มี</w:t>
      </w:r>
      <w:r w:rsidRPr="00C62FAC">
        <w:rPr>
          <w:rFonts w:ascii="Angsana New" w:hAnsi="Angsana New"/>
          <w:sz w:val="28"/>
          <w:szCs w:val="28"/>
          <w:cs/>
        </w:rPr>
        <w:t>ดังนี้</w:t>
      </w:r>
    </w:p>
    <w:p w14:paraId="27C90077" w14:textId="77777777" w:rsidR="0083546F" w:rsidRPr="00D24D21" w:rsidRDefault="0083546F" w:rsidP="007E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0"/>
          <w:szCs w:val="10"/>
        </w:rPr>
      </w:pPr>
    </w:p>
    <w:tbl>
      <w:tblPr>
        <w:tblW w:w="10033" w:type="dxa"/>
        <w:tblLayout w:type="fixed"/>
        <w:tblLook w:val="01E0" w:firstRow="1" w:lastRow="1" w:firstColumn="1" w:lastColumn="1" w:noHBand="0" w:noVBand="0"/>
      </w:tblPr>
      <w:tblGrid>
        <w:gridCol w:w="4886"/>
        <w:gridCol w:w="1119"/>
        <w:gridCol w:w="241"/>
        <w:gridCol w:w="1089"/>
        <w:gridCol w:w="249"/>
        <w:gridCol w:w="1091"/>
        <w:gridCol w:w="252"/>
        <w:gridCol w:w="1106"/>
      </w:tblGrid>
      <w:tr w:rsidR="0083546F" w14:paraId="1DD7337E" w14:textId="77777777" w:rsidTr="00D24D21">
        <w:trPr>
          <w:tblHeader/>
        </w:trPr>
        <w:tc>
          <w:tcPr>
            <w:tcW w:w="4886" w:type="dxa"/>
          </w:tcPr>
          <w:p w14:paraId="010CF0F2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7" w:type="dxa"/>
            <w:gridSpan w:val="7"/>
            <w:tcBorders>
              <w:bottom w:val="single" w:sz="4" w:space="0" w:color="auto"/>
            </w:tcBorders>
          </w:tcPr>
          <w:p w14:paraId="2A0DCE8F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3546F" w14:paraId="5CF325F9" w14:textId="77777777" w:rsidTr="00D24D21">
        <w:trPr>
          <w:tblHeader/>
        </w:trPr>
        <w:tc>
          <w:tcPr>
            <w:tcW w:w="4886" w:type="dxa"/>
          </w:tcPr>
          <w:p w14:paraId="4B797389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9427D6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5E161A15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F2F9D8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46F" w14:paraId="1E855C44" w14:textId="77777777" w:rsidTr="00D24D21">
        <w:trPr>
          <w:tblHeader/>
        </w:trPr>
        <w:tc>
          <w:tcPr>
            <w:tcW w:w="4886" w:type="dxa"/>
          </w:tcPr>
          <w:p w14:paraId="732D2247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78F192C" w14:textId="4BD8F474" w:rsidR="0083546F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F2F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1" w:type="dxa"/>
            <w:vAlign w:val="bottom"/>
          </w:tcPr>
          <w:p w14:paraId="4B3A6967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9103E90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9" w:type="dxa"/>
            <w:vAlign w:val="bottom"/>
          </w:tcPr>
          <w:p w14:paraId="4E874E90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0EEDFFE" w14:textId="22424F4A" w:rsidR="0083546F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F2F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2FC8E8A3" w14:textId="77777777" w:rsidR="0083546F" w:rsidRDefault="0083546F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596EEA3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24D21" w14:paraId="604F679F" w14:textId="77777777" w:rsidTr="00FA70D6">
        <w:tc>
          <w:tcPr>
            <w:tcW w:w="4886" w:type="dxa"/>
            <w:shd w:val="clear" w:color="auto" w:fill="auto"/>
          </w:tcPr>
          <w:p w14:paraId="2B6321E6" w14:textId="53378416" w:rsidR="00D24D21" w:rsidRDefault="00D24D2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8503B" w14:textId="13D31EDB" w:rsidR="00D24D21" w:rsidRPr="00EF2F4F" w:rsidRDefault="00D24D2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CAB731" w14:textId="77777777" w:rsidR="00D24D21" w:rsidRDefault="00D24D2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2CD7F" w14:textId="29D945A2" w:rsidR="00D24D21" w:rsidRPr="47F5293E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6F25881" w14:textId="77777777" w:rsidR="00D24D21" w:rsidRDefault="00D24D2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A1EC3" w14:textId="0BFECCCA" w:rsidR="00D24D21" w:rsidRPr="00EF2F4F" w:rsidRDefault="00D24D2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2BAE6C5" w14:textId="77777777" w:rsidR="00D24D21" w:rsidRDefault="00D24D2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3FBCB" w14:textId="49032258" w:rsidR="00D24D21" w:rsidRPr="47F5293E" w:rsidRDefault="00D24D2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62B1" w14:paraId="372B62E7" w14:textId="77777777" w:rsidTr="00FA70D6">
        <w:tc>
          <w:tcPr>
            <w:tcW w:w="4886" w:type="dxa"/>
            <w:shd w:val="clear" w:color="auto" w:fill="auto"/>
          </w:tcPr>
          <w:p w14:paraId="1D1F564D" w14:textId="23AADB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84F035" w14:textId="188BCD47" w:rsidR="00DB62B1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</w:t>
            </w:r>
            <w:r w:rsidR="000D60E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A49B4B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D6CF299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52,610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596E08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D2A608B" w14:textId="37A1612A" w:rsidR="00DB62B1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F8515DE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02025C3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48,836</w:t>
            </w:r>
          </w:p>
        </w:tc>
      </w:tr>
      <w:tr w:rsidR="00DB62B1" w14:paraId="29255982" w14:textId="77777777" w:rsidTr="00FA70D6">
        <w:tc>
          <w:tcPr>
            <w:tcW w:w="4886" w:type="dxa"/>
            <w:shd w:val="clear" w:color="auto" w:fill="auto"/>
          </w:tcPr>
          <w:p w14:paraId="596B13D9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87AF606" w14:textId="559D57E6" w:rsidR="00DB62B1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46,365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0E4C42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CB9C2F2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40,874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D00175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A4FD2D2" w14:textId="7D8097EA" w:rsidR="00DB62B1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43,206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E568636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B331370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37,769</w:t>
            </w:r>
          </w:p>
        </w:tc>
      </w:tr>
      <w:tr w:rsidR="00DB62B1" w14:paraId="10ECFFC9" w14:textId="77777777" w:rsidTr="00FA70D6">
        <w:tc>
          <w:tcPr>
            <w:tcW w:w="4886" w:type="dxa"/>
            <w:shd w:val="clear" w:color="auto" w:fill="auto"/>
          </w:tcPr>
          <w:p w14:paraId="7F19080C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FB02337" w14:textId="6FB76BED" w:rsidR="00DB62B1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7E2380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E76056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24A3CBD" w14:textId="68739243" w:rsidR="47F5293E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5ED2F9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C26708C" w14:textId="3F2FFE42" w:rsidR="00DB62B1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</w:t>
            </w:r>
            <w:r w:rsidR="007E2380">
              <w:rPr>
                <w:rFonts w:ascii="Angsana New" w:hAnsi="Angsan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9B2468" w14:textId="77777777" w:rsidR="00DB62B1" w:rsidRDefault="00DB62B1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901BF04" w14:textId="090A44B7" w:rsidR="47F5293E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9,983</w:t>
            </w:r>
          </w:p>
        </w:tc>
      </w:tr>
      <w:tr w:rsidR="00672AFB" w14:paraId="480CF43C" w14:textId="77777777" w:rsidTr="00FA70D6">
        <w:tc>
          <w:tcPr>
            <w:tcW w:w="4886" w:type="dxa"/>
            <w:shd w:val="clear" w:color="auto" w:fill="auto"/>
          </w:tcPr>
          <w:p w14:paraId="5AABF7F1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866DD04" w14:textId="3602D2E8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70,339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7B01BDE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09AEF5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51,455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5437E5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1888287" w14:textId="20CA44C4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70,332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A494EC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20472FD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51,455</w:t>
            </w:r>
          </w:p>
        </w:tc>
      </w:tr>
      <w:tr w:rsidR="00672AFB" w14:paraId="19C068AE" w14:textId="77777777" w:rsidTr="00FA70D6">
        <w:tc>
          <w:tcPr>
            <w:tcW w:w="4886" w:type="dxa"/>
            <w:shd w:val="clear" w:color="auto" w:fill="auto"/>
          </w:tcPr>
          <w:p w14:paraId="5EE2478C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ค่าสารเคมี วัสดุสิ้นเปลืองและค่าวิเคราะห์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E884E84" w14:textId="55539303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42,839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5959D6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1D5924A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29,679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EE2F279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E1A6E0F" w14:textId="4D009FFF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42,959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64AF1D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CE75F0F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29,679</w:t>
            </w:r>
          </w:p>
        </w:tc>
      </w:tr>
      <w:tr w:rsidR="00672AFB" w14:paraId="2FA5EDBA" w14:textId="77777777" w:rsidTr="00FA70D6">
        <w:tc>
          <w:tcPr>
            <w:tcW w:w="4886" w:type="dxa"/>
            <w:shd w:val="clear" w:color="auto" w:fill="auto"/>
          </w:tcPr>
          <w:p w14:paraId="131D8FF7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ประมาณการต้นทุนปิดหลุมฝังกลบ</w:t>
            </w:r>
          </w:p>
        </w:tc>
        <w:tc>
          <w:tcPr>
            <w:tcW w:w="1119" w:type="dxa"/>
            <w:shd w:val="clear" w:color="auto" w:fill="auto"/>
          </w:tcPr>
          <w:p w14:paraId="5B665984" w14:textId="1F0F57E6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AE9C23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39F97757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1F73C9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0553CEDB" w14:textId="794EED14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799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896CE02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8547602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</w:tr>
      <w:tr w:rsidR="00672AFB" w14:paraId="25ACFC8B" w14:textId="77777777" w:rsidTr="00FA70D6">
        <w:tc>
          <w:tcPr>
            <w:tcW w:w="4886" w:type="dxa"/>
            <w:shd w:val="clear" w:color="auto" w:fill="auto"/>
          </w:tcPr>
          <w:p w14:paraId="140F4A3B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119" w:type="dxa"/>
            <w:shd w:val="clear" w:color="auto" w:fill="auto"/>
          </w:tcPr>
          <w:p w14:paraId="39970F65" w14:textId="57EDFBE8" w:rsidR="00672AFB" w:rsidRDefault="005231D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70EA85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E3FB9BA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1AD2E3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09DF1B27" w14:textId="1593E2A5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26,760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56D26C8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5EE02CE7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</w:tr>
      <w:tr w:rsidR="00672AFB" w14:paraId="7B556BA2" w14:textId="77777777" w:rsidTr="00FA70D6">
        <w:tc>
          <w:tcPr>
            <w:tcW w:w="4886" w:type="dxa"/>
            <w:shd w:val="clear" w:color="auto" w:fill="auto"/>
          </w:tcPr>
          <w:p w14:paraId="2EF0D277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lastRenderedPageBreak/>
              <w:t>ค่าเสื่อมราคาและรายจ่ายตัดบัญชี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EDF7F67" w14:textId="7DD07956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5231D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231DE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0819BFE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9B2545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42,134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3161E5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E930995" w14:textId="43276B94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33,22</w:t>
            </w:r>
            <w:r w:rsidR="005231D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155479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9EA4CD0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32,448</w:t>
            </w:r>
          </w:p>
        </w:tc>
      </w:tr>
      <w:tr w:rsidR="00672AFB" w14:paraId="27DAEEE6" w14:textId="77777777" w:rsidTr="00FA70D6">
        <w:tc>
          <w:tcPr>
            <w:tcW w:w="4886" w:type="dxa"/>
            <w:shd w:val="clear" w:color="auto" w:fill="auto"/>
          </w:tcPr>
          <w:p w14:paraId="3406CB44" w14:textId="40BE56EC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5FA5832" w14:textId="77A8044A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5231DE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42B5F89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4AF2E59" w14:textId="68BA8FB0" w:rsidR="47F5293E" w:rsidRDefault="00646755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E20212D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1C8A30C" w14:textId="72E7AD64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6A6F7C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43A502" w14:textId="74A260CB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64</w:t>
            </w:r>
            <w:r w:rsidR="0064675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72AFB" w14:paraId="3A15D707" w14:textId="77777777" w:rsidTr="00FA70D6">
        <w:tc>
          <w:tcPr>
            <w:tcW w:w="4886" w:type="dxa"/>
            <w:shd w:val="clear" w:color="auto" w:fill="auto"/>
          </w:tcPr>
          <w:p w14:paraId="5B5D22FD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ขาดทุนจากการลดมูลค่าของสินค้าคงเหลือ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9685154" w14:textId="24DB4C61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</w:t>
            </w:r>
            <w:r w:rsidR="005231DE">
              <w:rPr>
                <w:rFonts w:ascii="Angsana New" w:hAnsi="Angsana New"/>
                <w:sz w:val="28"/>
                <w:szCs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65960D1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2D66E8D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4,124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BEE6F59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E1BA2BD" w14:textId="3CF3BCCE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D8F2C3F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99E1248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AFB" w14:paraId="55BBACD9" w14:textId="77777777" w:rsidTr="00FA70D6">
        <w:tc>
          <w:tcPr>
            <w:tcW w:w="4886" w:type="dxa"/>
            <w:shd w:val="clear" w:color="auto" w:fill="auto"/>
          </w:tcPr>
          <w:p w14:paraId="0D798487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ขาดทุนจากการด้อยค่าของสินทรัพย์สกุลเงินดิจิทัล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B03249D" w14:textId="144B8224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ED8F16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5B8A3DF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1,518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0066DAC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11375F" w14:textId="6D9EFED4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065E8CC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0F1AECF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AFB" w14:paraId="49E5C1AD" w14:textId="77777777" w:rsidTr="00FA70D6">
        <w:tc>
          <w:tcPr>
            <w:tcW w:w="4886" w:type="dxa"/>
            <w:shd w:val="clear" w:color="auto" w:fill="auto"/>
          </w:tcPr>
          <w:p w14:paraId="13639546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AF0A39F" w14:textId="2FCC56C0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EAEF4B7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51F608F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16A8910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C13FAD7" w14:textId="17264299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106,334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5642D6F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D1A8421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56,882</w:t>
            </w:r>
          </w:p>
        </w:tc>
      </w:tr>
      <w:tr w:rsidR="00672AFB" w14:paraId="06B924A2" w14:textId="77777777" w:rsidTr="00FA70D6">
        <w:tc>
          <w:tcPr>
            <w:tcW w:w="4886" w:type="dxa"/>
            <w:shd w:val="clear" w:color="auto" w:fill="auto"/>
          </w:tcPr>
          <w:p w14:paraId="721BE9E9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การลงทุน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47A633" w14:textId="4D28DC04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E55542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A79A820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1D0BCCE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22EA7A4" w14:textId="31D5A8FF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B030AD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06602B4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8,197</w:t>
            </w:r>
          </w:p>
        </w:tc>
      </w:tr>
      <w:tr w:rsidR="00672AFB" w14:paraId="111F1B9E" w14:textId="77777777" w:rsidTr="00FA70D6">
        <w:tc>
          <w:tcPr>
            <w:tcW w:w="4886" w:type="dxa"/>
            <w:shd w:val="clear" w:color="auto" w:fill="auto"/>
          </w:tcPr>
          <w:p w14:paraId="4A2AE583" w14:textId="29D72D88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การด้อยค่าที่ดินรอการพัฒนา</w:t>
            </w:r>
          </w:p>
        </w:tc>
        <w:tc>
          <w:tcPr>
            <w:tcW w:w="1119" w:type="dxa"/>
            <w:shd w:val="clear" w:color="auto" w:fill="auto"/>
          </w:tcPr>
          <w:p w14:paraId="1BC63A25" w14:textId="439A98C0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90,705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08BD3F8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60B11084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13,029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6F69D5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131EBF50" w14:textId="6CC10810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092BB65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522A34D5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AFB" w14:paraId="3E8757EA" w14:textId="77777777" w:rsidTr="00FA70D6">
        <w:tc>
          <w:tcPr>
            <w:tcW w:w="4886" w:type="dxa"/>
            <w:shd w:val="clear" w:color="auto" w:fill="auto"/>
          </w:tcPr>
          <w:p w14:paraId="30BC26B5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ขาดทุนจากการด้อยค่าของเครื่องจักร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327C1A" w14:textId="32924D2D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</w:t>
            </w:r>
            <w:r w:rsidR="005231DE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FE8298A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3320F78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59,650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F80DB33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F72046A" w14:textId="2C284395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16,986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C0DA1D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3F03802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55,016</w:t>
            </w:r>
          </w:p>
        </w:tc>
      </w:tr>
      <w:tr w:rsidR="00672AFB" w14:paraId="37175CBB" w14:textId="77777777" w:rsidTr="00FA70D6">
        <w:tc>
          <w:tcPr>
            <w:tcW w:w="4886" w:type="dxa"/>
            <w:shd w:val="clear" w:color="auto" w:fill="auto"/>
          </w:tcPr>
          <w:p w14:paraId="2C86AF11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ขาดทุนจากการตัดจำหน่ายภาษีเงินได้ถูกหัก ณ ที่จ่าย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A8C746F" w14:textId="3BFD8767" w:rsidR="00672AFB" w:rsidRPr="005231DE" w:rsidRDefault="005231D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31DE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3C55BC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B608F9C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  <w:lang w:val="en-GB"/>
              </w:rPr>
              <w:t>6,286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93EE9D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24B53AB" w14:textId="1FB5790E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1DD48F0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06303C9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6,286</w:t>
            </w:r>
          </w:p>
        </w:tc>
      </w:tr>
      <w:tr w:rsidR="007B0C7D" w14:paraId="288856D8" w14:textId="77777777" w:rsidTr="00FA70D6">
        <w:tc>
          <w:tcPr>
            <w:tcW w:w="4886" w:type="dxa"/>
            <w:shd w:val="clear" w:color="auto" w:fill="auto"/>
          </w:tcPr>
          <w:p w14:paraId="68806279" w14:textId="1170343B" w:rsidR="007B0C7D" w:rsidRPr="00D24D21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D2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ขาดทุนจากการปรับปรุงมูลค่ายุติธรรมสินทรัพย์ชีวภาพ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04EB44B" w14:textId="3913433F" w:rsidR="007B0C7D" w:rsidRPr="007B0C7D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0C7D">
              <w:rPr>
                <w:rFonts w:ascii="Angsana New" w:hAnsi="Angsana New"/>
                <w:sz w:val="28"/>
                <w:szCs w:val="28"/>
                <w:lang w:val="en-GB"/>
              </w:rPr>
              <w:t>1,7</w:t>
            </w:r>
            <w:r w:rsidR="005231DE">
              <w:rPr>
                <w:rFonts w:ascii="Angsana New" w:hAnsi="Angsan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677026" w14:textId="77777777" w:rsidR="007B0C7D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9461F8C" w14:textId="6656D910" w:rsidR="007B0C7D" w:rsidRPr="47F5293E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2350B1D" w14:textId="77777777" w:rsidR="007B0C7D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7F8156C" w14:textId="2CD21999" w:rsidR="007B0C7D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35AD1C9" w14:textId="77777777" w:rsidR="007B0C7D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E2EE808" w14:textId="132CD3CF" w:rsidR="007B0C7D" w:rsidRPr="47F5293E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60EC" w14:paraId="5420203E" w14:textId="77777777" w:rsidTr="00FA70D6">
        <w:tc>
          <w:tcPr>
            <w:tcW w:w="4886" w:type="dxa"/>
            <w:shd w:val="clear" w:color="auto" w:fill="auto"/>
          </w:tcPr>
          <w:p w14:paraId="30BE0FCD" w14:textId="3347DE2C" w:rsidR="000D60EC" w:rsidRPr="00D24D21" w:rsidRDefault="000D60E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D21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7E2380">
              <w:rPr>
                <w:rFonts w:ascii="Angsana New" w:hAnsi="Angsana New" w:hint="cs"/>
                <w:sz w:val="28"/>
                <w:szCs w:val="28"/>
                <w:cs/>
              </w:rPr>
              <w:t>ใช้จ่ายในการขายอสังหาริมทรัพย์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670FB80" w14:textId="3FF0B980" w:rsidR="000D60EC" w:rsidRPr="007E2380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19,348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6D10AD" w14:textId="77777777" w:rsidR="000D60EC" w:rsidRPr="007E2380" w:rsidRDefault="000D60E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259902" w14:textId="3BFBC8EF" w:rsidR="000D60EC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2,175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36BCB9A" w14:textId="77777777" w:rsidR="000D60EC" w:rsidRPr="007E2380" w:rsidRDefault="000D60E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96E9FBF" w14:textId="432F8900" w:rsidR="000D60EC" w:rsidRPr="007E2380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3F34332" w14:textId="77777777" w:rsidR="000D60EC" w:rsidRPr="007E2380" w:rsidRDefault="000D60E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665A2B8" w14:textId="107CE7A9" w:rsidR="000D60EC" w:rsidRPr="007E2380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2,028</w:t>
            </w:r>
          </w:p>
        </w:tc>
      </w:tr>
      <w:tr w:rsidR="00672AFB" w14:paraId="5529B8F8" w14:textId="77777777" w:rsidTr="00FA70D6">
        <w:tc>
          <w:tcPr>
            <w:tcW w:w="4886" w:type="dxa"/>
            <w:shd w:val="clear" w:color="auto" w:fill="auto"/>
          </w:tcPr>
          <w:p w14:paraId="4BB9F397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F94D8C1" w14:textId="495EDFAE" w:rsidR="00672AFB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0777DB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8F824E2" w14:textId="39965D78" w:rsidR="47F5293E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</w:t>
            </w:r>
            <w:r w:rsidR="0064675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F0DE740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BE640B4" w14:textId="693A8201" w:rsidR="00672AFB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35,730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6FFCB5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747D356" w14:textId="7D5347BF" w:rsidR="47F5293E" w:rsidRDefault="007E2380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</w:t>
            </w:r>
            <w:r w:rsidR="00646755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672AFB" w14:paraId="70700DA1" w14:textId="77777777" w:rsidTr="00D24D21">
        <w:tc>
          <w:tcPr>
            <w:tcW w:w="4886" w:type="dxa"/>
          </w:tcPr>
          <w:p w14:paraId="7677D327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9B5B9" w14:textId="3A422415" w:rsidR="00672AFB" w:rsidRDefault="007B0C7D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476,784</w:t>
            </w:r>
          </w:p>
        </w:tc>
        <w:tc>
          <w:tcPr>
            <w:tcW w:w="241" w:type="dxa"/>
            <w:vAlign w:val="bottom"/>
          </w:tcPr>
          <w:p w14:paraId="06F16068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310B3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363,402</w:t>
            </w:r>
          </w:p>
        </w:tc>
        <w:tc>
          <w:tcPr>
            <w:tcW w:w="249" w:type="dxa"/>
            <w:vAlign w:val="bottom"/>
          </w:tcPr>
          <w:p w14:paraId="0491A6C8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59A31" w14:textId="0F5EA659" w:rsidR="00672AFB" w:rsidRDefault="0016444C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409,560</w:t>
            </w:r>
          </w:p>
        </w:tc>
        <w:tc>
          <w:tcPr>
            <w:tcW w:w="252" w:type="dxa"/>
            <w:vAlign w:val="bottom"/>
          </w:tcPr>
          <w:p w14:paraId="64CF8DAF" w14:textId="77777777" w:rsidR="00672AFB" w:rsidRDefault="00672AFB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E30A7" w14:textId="77777777" w:rsidR="47F5293E" w:rsidRDefault="47F5293E" w:rsidP="007E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376,886</w:t>
            </w:r>
          </w:p>
        </w:tc>
      </w:tr>
    </w:tbl>
    <w:p w14:paraId="7F9E1BBA" w14:textId="77777777" w:rsidR="00B21907" w:rsidRPr="00D24D21" w:rsidRDefault="00B21907" w:rsidP="007E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 New" w:hAnsi="Angsana New"/>
          <w:sz w:val="10"/>
          <w:szCs w:val="10"/>
        </w:rPr>
      </w:pPr>
    </w:p>
    <w:p w14:paraId="79960EBD" w14:textId="77777777" w:rsidR="0099559F" w:rsidRPr="00FE10A4" w:rsidRDefault="0099559F" w:rsidP="000D4F6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FE10A4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AE90920" w14:textId="77777777" w:rsidR="0099559F" w:rsidRPr="00D24D21" w:rsidRDefault="0099559F" w:rsidP="00E0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both"/>
        <w:rPr>
          <w:rFonts w:ascii="Angsana New" w:hAnsi="Angsana New"/>
          <w:sz w:val="10"/>
          <w:szCs w:val="10"/>
        </w:rPr>
      </w:pPr>
    </w:p>
    <w:p w14:paraId="45EF8EF1" w14:textId="77777777" w:rsidR="0099559F" w:rsidRPr="00BF691B" w:rsidRDefault="00BC5D37" w:rsidP="00E0383D">
      <w:pPr>
        <w:pStyle w:val="Caption"/>
        <w:spacing w:line="240" w:lineRule="auto"/>
        <w:ind w:right="122"/>
        <w:rPr>
          <w:rFonts w:ascii="Angsana New" w:hAnsi="Angsana New"/>
          <w:b w:val="0"/>
          <w:bCs w:val="0"/>
          <w:sz w:val="28"/>
          <w:szCs w:val="28"/>
        </w:rPr>
      </w:pPr>
      <w:r w:rsidRPr="00BF691B">
        <w:rPr>
          <w:rFonts w:ascii="Angsana New" w:hAnsi="Angsana New"/>
          <w:b w:val="0"/>
          <w:bCs w:val="0"/>
          <w:sz w:val="28"/>
          <w:szCs w:val="28"/>
          <w:cs/>
        </w:rPr>
        <w:t>รายได้ (</w:t>
      </w:r>
      <w:r w:rsidR="009E2B49" w:rsidRPr="00BF691B">
        <w:rPr>
          <w:rFonts w:ascii="Angsana New" w:hAnsi="Angsana New"/>
          <w:b w:val="0"/>
          <w:bCs w:val="0"/>
          <w:sz w:val="28"/>
          <w:szCs w:val="28"/>
          <w:cs/>
        </w:rPr>
        <w:t>ค่าใช้จ่าย</w:t>
      </w:r>
      <w:r w:rsidRPr="00BF691B">
        <w:rPr>
          <w:rFonts w:ascii="Angsana New" w:hAnsi="Angsana New"/>
          <w:b w:val="0"/>
          <w:bCs w:val="0"/>
          <w:sz w:val="28"/>
          <w:szCs w:val="28"/>
          <w:cs/>
        </w:rPr>
        <w:t xml:space="preserve">) </w:t>
      </w:r>
      <w:r w:rsidR="009E2B49" w:rsidRPr="00BF691B">
        <w:rPr>
          <w:rFonts w:ascii="Angsana New" w:hAnsi="Angsana New"/>
          <w:b w:val="0"/>
          <w:bCs w:val="0"/>
          <w:sz w:val="28"/>
          <w:szCs w:val="28"/>
          <w:cs/>
        </w:rPr>
        <w:t xml:space="preserve">ภาษีเงินได้สำหรับปีสิ้นสุดวันที่ </w:t>
      </w:r>
      <w:r w:rsidR="009E2B49" w:rsidRPr="00BF691B">
        <w:rPr>
          <w:rFonts w:ascii="Angsana New" w:hAnsi="Angsana New"/>
          <w:b w:val="0"/>
          <w:bCs w:val="0"/>
          <w:sz w:val="28"/>
          <w:szCs w:val="28"/>
        </w:rPr>
        <w:t>31</w:t>
      </w:r>
      <w:r w:rsidR="009E2B49" w:rsidRPr="00BF691B">
        <w:rPr>
          <w:rFonts w:ascii="Angsana New" w:hAnsi="Angsana New"/>
          <w:b w:val="0"/>
          <w:bCs w:val="0"/>
          <w:sz w:val="28"/>
          <w:szCs w:val="28"/>
          <w:cs/>
        </w:rPr>
        <w:t xml:space="preserve"> ธันวาคม </w:t>
      </w:r>
      <w:r w:rsidR="005A19AD" w:rsidRPr="00BF691B">
        <w:rPr>
          <w:rFonts w:ascii="Angsana New" w:hAnsi="Angsana New"/>
          <w:b w:val="0"/>
          <w:bCs w:val="0"/>
          <w:sz w:val="28"/>
          <w:szCs w:val="28"/>
        </w:rPr>
        <w:t>2567</w:t>
      </w:r>
      <w:r w:rsidR="009E2B49" w:rsidRPr="00BF691B">
        <w:rPr>
          <w:rFonts w:ascii="Angsana New" w:hAnsi="Angsana New"/>
          <w:b w:val="0"/>
          <w:bCs w:val="0"/>
          <w:sz w:val="28"/>
          <w:szCs w:val="28"/>
          <w:cs/>
        </w:rPr>
        <w:t xml:space="preserve"> และ </w:t>
      </w:r>
      <w:r w:rsidR="005A19AD" w:rsidRPr="00BF691B">
        <w:rPr>
          <w:rFonts w:ascii="Angsana New" w:hAnsi="Angsana New"/>
          <w:b w:val="0"/>
          <w:bCs w:val="0"/>
          <w:sz w:val="28"/>
          <w:szCs w:val="28"/>
        </w:rPr>
        <w:t>2566</w:t>
      </w:r>
      <w:r w:rsidR="009E2B49" w:rsidRPr="00BF691B">
        <w:rPr>
          <w:rFonts w:ascii="Angsana New" w:hAnsi="Angsana New"/>
          <w:b w:val="0"/>
          <w:bCs w:val="0"/>
          <w:sz w:val="28"/>
          <w:szCs w:val="28"/>
          <w:cs/>
        </w:rPr>
        <w:t xml:space="preserve"> สรุปได้ดังนี้</w:t>
      </w:r>
      <w:r w:rsidR="0099559F" w:rsidRPr="00BF691B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</w:p>
    <w:p w14:paraId="0DCD6872" w14:textId="77777777" w:rsidR="00BF691B" w:rsidRPr="00D24D21" w:rsidRDefault="00BF691B" w:rsidP="00E0383D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0009" w:type="dxa"/>
        <w:tblLook w:val="01E0" w:firstRow="1" w:lastRow="1" w:firstColumn="1" w:lastColumn="1" w:noHBand="0" w:noVBand="0"/>
      </w:tblPr>
      <w:tblGrid>
        <w:gridCol w:w="4882"/>
        <w:gridCol w:w="1119"/>
        <w:gridCol w:w="238"/>
        <w:gridCol w:w="1106"/>
        <w:gridCol w:w="238"/>
        <w:gridCol w:w="1092"/>
        <w:gridCol w:w="238"/>
        <w:gridCol w:w="1096"/>
      </w:tblGrid>
      <w:tr w:rsidR="009E2B49" w:rsidRPr="0073741B" w14:paraId="7D7851DF" w14:textId="77777777" w:rsidTr="00867A85">
        <w:trPr>
          <w:trHeight w:val="232"/>
          <w:tblHeader/>
        </w:trPr>
        <w:tc>
          <w:tcPr>
            <w:tcW w:w="4882" w:type="dxa"/>
          </w:tcPr>
          <w:p w14:paraId="5BDE7808" w14:textId="77777777" w:rsidR="009E2B49" w:rsidRPr="00C809C0" w:rsidRDefault="009E2B49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7" w:type="dxa"/>
            <w:gridSpan w:val="7"/>
            <w:tcBorders>
              <w:bottom w:val="single" w:sz="4" w:space="0" w:color="auto"/>
            </w:tcBorders>
          </w:tcPr>
          <w:p w14:paraId="6767FA61" w14:textId="77777777" w:rsidR="009E2B49" w:rsidRPr="00C809C0" w:rsidRDefault="009E2B49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09C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2B49" w:rsidRPr="0073741B" w14:paraId="0C2705BC" w14:textId="77777777" w:rsidTr="00867A85">
        <w:trPr>
          <w:trHeight w:val="232"/>
          <w:tblHeader/>
        </w:trPr>
        <w:tc>
          <w:tcPr>
            <w:tcW w:w="4882" w:type="dxa"/>
          </w:tcPr>
          <w:p w14:paraId="667359D3" w14:textId="77777777" w:rsidR="009E2B49" w:rsidRPr="00C809C0" w:rsidRDefault="009E2B49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B215A" w14:textId="77777777" w:rsidR="009E2B49" w:rsidRPr="00C809C0" w:rsidRDefault="009E2B49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09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986CF7B" w14:textId="77777777" w:rsidR="009E2B49" w:rsidRPr="00C809C0" w:rsidRDefault="009E2B49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A68E4" w14:textId="77777777" w:rsidR="009E2B49" w:rsidRPr="00C809C0" w:rsidRDefault="009E2B49" w:rsidP="00C2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09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2230" w:rsidRPr="0073741B" w14:paraId="3E199DEC" w14:textId="77777777" w:rsidTr="00867A85">
        <w:trPr>
          <w:trHeight w:val="232"/>
          <w:tblHeader/>
        </w:trPr>
        <w:tc>
          <w:tcPr>
            <w:tcW w:w="4882" w:type="dxa"/>
          </w:tcPr>
          <w:p w14:paraId="63BC36C7" w14:textId="77777777" w:rsidR="003C2230" w:rsidRPr="00C809C0" w:rsidRDefault="003C2230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34DA30F6" w14:textId="3E02D583" w:rsidR="003C2230" w:rsidRPr="00C809C0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F2F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4EB700BF" w14:textId="77777777" w:rsidR="003C2230" w:rsidRPr="00C809C0" w:rsidRDefault="003C2230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A15153" w14:textId="2F8B35C1" w:rsidR="003C2230" w:rsidRPr="00C809C0" w:rsidRDefault="47F5293E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2213D20B" w14:textId="77777777" w:rsidR="003C2230" w:rsidRPr="00C809C0" w:rsidRDefault="003C2230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88D9A54" w14:textId="37EA7693" w:rsidR="003C2230" w:rsidRPr="00C809C0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F2F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3972971D" w14:textId="77777777" w:rsidR="003C2230" w:rsidRPr="00C809C0" w:rsidRDefault="003C2230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30E09F2" w14:textId="0C537F75" w:rsidR="003C2230" w:rsidRPr="00C809C0" w:rsidRDefault="47F5293E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2230" w:rsidRPr="0073741B" w14:paraId="09B5787A" w14:textId="77777777" w:rsidTr="00867A85">
        <w:trPr>
          <w:trHeight w:val="232"/>
        </w:trPr>
        <w:tc>
          <w:tcPr>
            <w:tcW w:w="4882" w:type="dxa"/>
            <w:vAlign w:val="bottom"/>
          </w:tcPr>
          <w:p w14:paraId="379E4A8B" w14:textId="77777777" w:rsidR="003C2230" w:rsidRPr="00C809C0" w:rsidRDefault="003C2230" w:rsidP="003C223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09C0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C809C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5BDFBB19" w14:textId="77777777" w:rsidR="003C2230" w:rsidRPr="0012536F" w:rsidRDefault="003C2230" w:rsidP="003C2230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B6AA2A" w14:textId="77777777" w:rsidR="003C2230" w:rsidRPr="00C809C0" w:rsidRDefault="003C2230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9662652" w14:textId="77777777" w:rsidR="003C2230" w:rsidRPr="00C809C0" w:rsidRDefault="003C2230" w:rsidP="003C2230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8DD8ABA" w14:textId="77777777" w:rsidR="003C2230" w:rsidRPr="00C809C0" w:rsidRDefault="003C2230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3567484" w14:textId="77777777" w:rsidR="003C2230" w:rsidRPr="0012536F" w:rsidRDefault="003C2230" w:rsidP="003C2230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08CB3EA" w14:textId="77777777" w:rsidR="003C2230" w:rsidRPr="00C809C0" w:rsidRDefault="003C2230" w:rsidP="003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11AFA27" w14:textId="77777777" w:rsidR="003C2230" w:rsidRPr="00C809C0" w:rsidRDefault="003C2230" w:rsidP="003C2230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536F" w:rsidRPr="0073741B" w14:paraId="2E6FBC72" w14:textId="77777777" w:rsidTr="00867A85">
        <w:trPr>
          <w:trHeight w:val="232"/>
        </w:trPr>
        <w:tc>
          <w:tcPr>
            <w:tcW w:w="4882" w:type="dxa"/>
            <w:vAlign w:val="bottom"/>
          </w:tcPr>
          <w:p w14:paraId="06FFCAFF" w14:textId="77777777" w:rsidR="0012536F" w:rsidRPr="00C809C0" w:rsidRDefault="0012536F" w:rsidP="0012536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09C0">
              <w:rPr>
                <w:rFonts w:ascii="Angsana New" w:hAnsi="Angsana New"/>
                <w:sz w:val="28"/>
                <w:szCs w:val="28"/>
                <w:cs/>
              </w:rPr>
              <w:t xml:space="preserve">   ค่าใช้จ่ายภาษีเงินได้สำหรับ</w:t>
            </w:r>
            <w:r w:rsidRPr="00C80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19" w:type="dxa"/>
            <w:vAlign w:val="bottom"/>
          </w:tcPr>
          <w:p w14:paraId="62EB2A81" w14:textId="6E32A73B" w:rsidR="0012536F" w:rsidRPr="006447A9" w:rsidRDefault="00465B1E" w:rsidP="0012536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(558)</w:t>
            </w:r>
          </w:p>
        </w:tc>
        <w:tc>
          <w:tcPr>
            <w:tcW w:w="238" w:type="dxa"/>
            <w:vAlign w:val="bottom"/>
          </w:tcPr>
          <w:p w14:paraId="3AECAB5C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522D87D0" w14:textId="77777777" w:rsidR="47F5293E" w:rsidRDefault="47F5293E" w:rsidP="47F5293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(805)</w:t>
            </w:r>
          </w:p>
        </w:tc>
        <w:tc>
          <w:tcPr>
            <w:tcW w:w="238" w:type="dxa"/>
            <w:vAlign w:val="bottom"/>
          </w:tcPr>
          <w:p w14:paraId="1F368FB7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3F87FD01" w14:textId="23DCCFA8" w:rsidR="0012536F" w:rsidRPr="006447A9" w:rsidRDefault="00465B1E" w:rsidP="00CA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CA5A973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16A847E9" w14:textId="77777777" w:rsidR="47F5293E" w:rsidRDefault="47F5293E" w:rsidP="47F529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536F" w:rsidRPr="0073741B" w14:paraId="66191FC7" w14:textId="77777777" w:rsidTr="00867A85">
        <w:trPr>
          <w:trHeight w:val="232"/>
        </w:trPr>
        <w:tc>
          <w:tcPr>
            <w:tcW w:w="4882" w:type="dxa"/>
            <w:vAlign w:val="bottom"/>
          </w:tcPr>
          <w:p w14:paraId="5E4F81E3" w14:textId="77777777" w:rsidR="0012536F" w:rsidRPr="00C809C0" w:rsidRDefault="0012536F" w:rsidP="0012536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09C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C809C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19" w:type="dxa"/>
            <w:vAlign w:val="bottom"/>
          </w:tcPr>
          <w:p w14:paraId="43D43260" w14:textId="77777777" w:rsidR="0012536F" w:rsidRPr="006447A9" w:rsidRDefault="0012536F" w:rsidP="0012536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4AC4D8CC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6A132EC2" w14:textId="77777777" w:rsidR="47F5293E" w:rsidRDefault="47F5293E" w:rsidP="47F5293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1FDA5BA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4A4CE9E0" w14:textId="77777777" w:rsidR="0012536F" w:rsidRPr="006447A9" w:rsidRDefault="0012536F" w:rsidP="0012536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0D33AF47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29B6280" w14:textId="77777777" w:rsidR="47F5293E" w:rsidRDefault="47F5293E" w:rsidP="47F5293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536F" w:rsidRPr="0073741B" w14:paraId="05661107" w14:textId="77777777" w:rsidTr="00867A85">
        <w:trPr>
          <w:trHeight w:val="232"/>
        </w:trPr>
        <w:tc>
          <w:tcPr>
            <w:tcW w:w="4882" w:type="dxa"/>
            <w:vAlign w:val="bottom"/>
          </w:tcPr>
          <w:p w14:paraId="51D3DE56" w14:textId="77777777" w:rsidR="0012536F" w:rsidRPr="00C809C0" w:rsidRDefault="0012536F" w:rsidP="0012536F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C809C0">
              <w:rPr>
                <w:rFonts w:ascii="Angsana New" w:hAnsi="Angsana New"/>
                <w:sz w:val="28"/>
                <w:szCs w:val="28"/>
                <w:cs/>
              </w:rPr>
              <w:t xml:space="preserve">   ภาษีเงินได้รอการตัดบัญชีจากการเกิดผลแตกต่างชั่วคราว</w:t>
            </w:r>
            <w:r w:rsidRPr="00C809C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C809C0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19" w:type="dxa"/>
            <w:vAlign w:val="bottom"/>
          </w:tcPr>
          <w:p w14:paraId="4C884DA9" w14:textId="432B716F" w:rsidR="0012536F" w:rsidRPr="006447A9" w:rsidRDefault="00465B1E" w:rsidP="0012536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238" w:type="dxa"/>
            <w:vAlign w:val="bottom"/>
          </w:tcPr>
          <w:p w14:paraId="0D5ECEDF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5EBC917B" w14:textId="77777777" w:rsidR="47F5293E" w:rsidRDefault="47F5293E" w:rsidP="47F5293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(536)</w:t>
            </w:r>
          </w:p>
        </w:tc>
        <w:tc>
          <w:tcPr>
            <w:tcW w:w="238" w:type="dxa"/>
            <w:vAlign w:val="bottom"/>
          </w:tcPr>
          <w:p w14:paraId="250A8485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77D892CD" w14:textId="43640F8A" w:rsidR="0012536F" w:rsidRPr="006447A9" w:rsidRDefault="00465B1E" w:rsidP="0012536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238" w:type="dxa"/>
            <w:vAlign w:val="bottom"/>
          </w:tcPr>
          <w:p w14:paraId="62FC8BFB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5187C16" w14:textId="77777777" w:rsidR="47F5293E" w:rsidRDefault="47F5293E" w:rsidP="47F5293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12536F" w:rsidRPr="0073741B" w14:paraId="2BAE7059" w14:textId="77777777" w:rsidTr="00867A85">
        <w:trPr>
          <w:trHeight w:val="232"/>
        </w:trPr>
        <w:tc>
          <w:tcPr>
            <w:tcW w:w="4882" w:type="dxa"/>
            <w:vAlign w:val="bottom"/>
          </w:tcPr>
          <w:p w14:paraId="67DF1944" w14:textId="77777777" w:rsidR="0012536F" w:rsidRPr="00C809C0" w:rsidRDefault="0012536F" w:rsidP="0012536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809C0"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Pr="00C809C0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C809C0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C809C0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1B70E253" w14:textId="77777777" w:rsidR="0012536F" w:rsidRPr="00C809C0" w:rsidRDefault="0012536F" w:rsidP="0012536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809C0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3A664" w14:textId="5CCAD2C5" w:rsidR="0012536F" w:rsidRPr="006447A9" w:rsidRDefault="00465B1E" w:rsidP="0012536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(597)</w:t>
            </w:r>
          </w:p>
        </w:tc>
        <w:tc>
          <w:tcPr>
            <w:tcW w:w="238" w:type="dxa"/>
            <w:vAlign w:val="bottom"/>
          </w:tcPr>
          <w:p w14:paraId="382F1053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28367" w14:textId="77777777" w:rsidR="47F5293E" w:rsidRDefault="47F5293E" w:rsidP="47F5293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(1,341)</w:t>
            </w:r>
          </w:p>
        </w:tc>
        <w:tc>
          <w:tcPr>
            <w:tcW w:w="238" w:type="dxa"/>
            <w:vAlign w:val="bottom"/>
          </w:tcPr>
          <w:p w14:paraId="37E2B9A4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E9079" w14:textId="5496F5E0" w:rsidR="0012536F" w:rsidRPr="006447A9" w:rsidRDefault="00465B1E" w:rsidP="0012536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238" w:type="dxa"/>
            <w:vAlign w:val="bottom"/>
          </w:tcPr>
          <w:p w14:paraId="554E7659" w14:textId="77777777" w:rsidR="0012536F" w:rsidRPr="00C809C0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7319B" w14:textId="77777777" w:rsidR="47F5293E" w:rsidRDefault="47F5293E" w:rsidP="47F5293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</w:tbl>
    <w:p w14:paraId="252350A0" w14:textId="77777777" w:rsidR="00B15C2F" w:rsidRDefault="00B15C2F" w:rsidP="00BF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spacing w:line="240" w:lineRule="auto"/>
        <w:jc w:val="thaiDistribute"/>
        <w:rPr>
          <w:rFonts w:ascii="Angsana New" w:eastAsia="Map Symbols" w:hAnsi="Angsana New"/>
          <w:sz w:val="28"/>
          <w:szCs w:val="28"/>
        </w:rPr>
      </w:pPr>
    </w:p>
    <w:p w14:paraId="54A5C1D6" w14:textId="77777777" w:rsidR="001E1398" w:rsidRDefault="001E1398" w:rsidP="00BF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spacing w:line="240" w:lineRule="auto"/>
        <w:jc w:val="thaiDistribute"/>
        <w:rPr>
          <w:rFonts w:ascii="Angsana New" w:eastAsia="Map Symbols" w:hAnsi="Angsana New"/>
          <w:sz w:val="28"/>
          <w:szCs w:val="28"/>
        </w:rPr>
      </w:pPr>
    </w:p>
    <w:p w14:paraId="79D86F38" w14:textId="77777777" w:rsidR="001E1398" w:rsidRDefault="001E1398" w:rsidP="00BF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spacing w:line="240" w:lineRule="auto"/>
        <w:jc w:val="thaiDistribute"/>
        <w:rPr>
          <w:rFonts w:ascii="Angsana New" w:eastAsia="Map Symbols" w:hAnsi="Angsana New"/>
          <w:sz w:val="28"/>
          <w:szCs w:val="28"/>
        </w:rPr>
      </w:pPr>
    </w:p>
    <w:p w14:paraId="659E3C39" w14:textId="77777777" w:rsidR="001E1398" w:rsidRDefault="001E1398" w:rsidP="00BF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spacing w:line="240" w:lineRule="auto"/>
        <w:jc w:val="thaiDistribute"/>
        <w:rPr>
          <w:rFonts w:ascii="Angsana New" w:eastAsia="Map Symbols" w:hAnsi="Angsana New"/>
          <w:sz w:val="28"/>
          <w:szCs w:val="28"/>
        </w:rPr>
      </w:pPr>
    </w:p>
    <w:p w14:paraId="544D6A59" w14:textId="77777777" w:rsidR="00B15C2F" w:rsidRDefault="00B15C2F" w:rsidP="00BF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spacing w:line="240" w:lineRule="auto"/>
        <w:jc w:val="thaiDistribute"/>
        <w:rPr>
          <w:rFonts w:ascii="Angsana New" w:eastAsia="Map Symbols" w:hAnsi="Angsana New"/>
          <w:sz w:val="28"/>
          <w:szCs w:val="28"/>
        </w:rPr>
      </w:pPr>
    </w:p>
    <w:p w14:paraId="6D1B00E9" w14:textId="56D8C013" w:rsidR="00232EDE" w:rsidRDefault="00232EDE" w:rsidP="00BF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spacing w:line="240" w:lineRule="auto"/>
        <w:jc w:val="thaiDistribute"/>
        <w:rPr>
          <w:rFonts w:ascii="Angsana New" w:eastAsia="Map Symbols" w:hAnsi="Angsana New"/>
          <w:sz w:val="28"/>
          <w:szCs w:val="28"/>
        </w:rPr>
      </w:pPr>
      <w:r w:rsidRPr="00232EDE">
        <w:rPr>
          <w:rFonts w:ascii="Angsana New" w:eastAsia="Map Symbols" w:hAnsi="Angsana New"/>
          <w:sz w:val="28"/>
          <w:szCs w:val="28"/>
          <w:cs/>
        </w:rPr>
        <w:lastRenderedPageBreak/>
        <w:t xml:space="preserve">รายการกระทบยอดเพื่อหาอัตราภาษีที่แท้จริงสำหรับปีสิ้นสุดวันที่ </w:t>
      </w:r>
      <w:r w:rsidRPr="00232EDE">
        <w:rPr>
          <w:rFonts w:ascii="Angsana New" w:eastAsia="Map Symbols" w:hAnsi="Angsana New"/>
          <w:sz w:val="28"/>
          <w:szCs w:val="28"/>
        </w:rPr>
        <w:t xml:space="preserve">31 </w:t>
      </w:r>
      <w:r w:rsidRPr="00232EDE">
        <w:rPr>
          <w:rFonts w:ascii="Angsana New" w:eastAsia="Map Symbols" w:hAnsi="Angsana New"/>
          <w:sz w:val="28"/>
          <w:szCs w:val="28"/>
          <w:cs/>
        </w:rPr>
        <w:t xml:space="preserve">ธันวาคม </w:t>
      </w:r>
      <w:r w:rsidR="001C3ECE">
        <w:rPr>
          <w:rFonts w:ascii="Angsana New" w:eastAsia="Map Symbols" w:hAnsi="Angsana New"/>
          <w:sz w:val="28"/>
          <w:szCs w:val="28"/>
        </w:rPr>
        <w:t>2567</w:t>
      </w:r>
      <w:r w:rsidRPr="00232EDE">
        <w:rPr>
          <w:rFonts w:ascii="Angsana New" w:eastAsia="Map Symbols" w:hAnsi="Angsana New"/>
          <w:sz w:val="28"/>
          <w:szCs w:val="28"/>
          <w:cs/>
        </w:rPr>
        <w:t xml:space="preserve"> และ </w:t>
      </w:r>
      <w:r w:rsidR="005A19AD">
        <w:rPr>
          <w:rFonts w:ascii="Angsana New" w:eastAsia="Map Symbols" w:hAnsi="Angsana New"/>
          <w:sz w:val="28"/>
          <w:szCs w:val="28"/>
        </w:rPr>
        <w:t>2566</w:t>
      </w:r>
      <w:r w:rsidRPr="00232EDE">
        <w:rPr>
          <w:rFonts w:ascii="Angsana New" w:eastAsia="Map Symbols" w:hAnsi="Angsana New"/>
          <w:sz w:val="28"/>
          <w:szCs w:val="28"/>
        </w:rPr>
        <w:t xml:space="preserve"> </w:t>
      </w:r>
      <w:r w:rsidRPr="00232EDE">
        <w:rPr>
          <w:rFonts w:ascii="Angsana New" w:eastAsia="Map Symbols" w:hAnsi="Angsana New"/>
          <w:sz w:val="28"/>
          <w:szCs w:val="28"/>
          <w:cs/>
        </w:rPr>
        <w:t>สามารถแสดงได้ดังนี้</w:t>
      </w:r>
    </w:p>
    <w:p w14:paraId="09A00BB1" w14:textId="77777777" w:rsidR="009F1E5B" w:rsidRDefault="009F1E5B" w:rsidP="00BF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spacing w:line="240" w:lineRule="auto"/>
        <w:jc w:val="thaiDistribute"/>
        <w:rPr>
          <w:rFonts w:ascii="Angsana New" w:eastAsia="Map Symbols" w:hAnsi="Angsana New"/>
          <w:sz w:val="16"/>
          <w:szCs w:val="16"/>
        </w:rPr>
      </w:pPr>
    </w:p>
    <w:tbl>
      <w:tblPr>
        <w:tblW w:w="9995" w:type="dxa"/>
        <w:tblInd w:w="10" w:type="dxa"/>
        <w:tblLook w:val="04A0" w:firstRow="1" w:lastRow="0" w:firstColumn="1" w:lastColumn="0" w:noHBand="0" w:noVBand="1"/>
      </w:tblPr>
      <w:tblGrid>
        <w:gridCol w:w="4872"/>
        <w:gridCol w:w="1091"/>
        <w:gridCol w:w="266"/>
        <w:gridCol w:w="1096"/>
        <w:gridCol w:w="248"/>
        <w:gridCol w:w="1064"/>
        <w:gridCol w:w="238"/>
        <w:gridCol w:w="1120"/>
      </w:tblGrid>
      <w:tr w:rsidR="00EC59A1" w:rsidRPr="0073741B" w14:paraId="65468BD6" w14:textId="77777777" w:rsidTr="00465B1E">
        <w:trPr>
          <w:trHeight w:val="36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7BC1" w14:textId="77777777" w:rsidR="00EC59A1" w:rsidRPr="0073741B" w:rsidRDefault="00EC59A1" w:rsidP="00C21E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A974A" w14:textId="77777777" w:rsidR="00EC59A1" w:rsidRPr="0073741B" w:rsidRDefault="00EC59A1" w:rsidP="00C21EF0">
            <w:pPr>
              <w:tabs>
                <w:tab w:val="left" w:pos="148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C59A1" w:rsidRPr="0073741B" w14:paraId="019FBF73" w14:textId="77777777" w:rsidTr="00465B1E">
        <w:trPr>
          <w:trHeight w:val="35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7066" w14:textId="77777777" w:rsidR="00EC59A1" w:rsidRPr="0073741B" w:rsidRDefault="00EC59A1" w:rsidP="00C21EF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1BA04" w14:textId="77777777" w:rsidR="00EC59A1" w:rsidRPr="0073741B" w:rsidRDefault="00EC59A1" w:rsidP="00C21EF0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374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C59A1" w:rsidRPr="0073741B" w14:paraId="59FB3090" w14:textId="77777777" w:rsidTr="00465B1E">
        <w:trPr>
          <w:trHeight w:val="35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1089" w14:textId="77777777" w:rsidR="00EC59A1" w:rsidRPr="0073741B" w:rsidRDefault="00EC59A1" w:rsidP="00C21EF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E105F28" w14:textId="77777777" w:rsidR="00EC59A1" w:rsidRPr="0073741B" w:rsidRDefault="001C3ECE" w:rsidP="47F5293E">
            <w:pPr>
              <w:spacing w:line="360" w:lineRule="exact"/>
              <w:ind w:right="-7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F2F4F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A3CC687" w14:textId="77777777" w:rsidR="00EC59A1" w:rsidRPr="0073741B" w:rsidRDefault="00EC59A1" w:rsidP="00C21EF0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65FB82E" w14:textId="77777777" w:rsidR="00EC59A1" w:rsidRPr="0073741B" w:rsidRDefault="00A1656E" w:rsidP="00C21EF0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3C2230" w:rsidRPr="0073741B" w14:paraId="7239CFF0" w14:textId="77777777" w:rsidTr="00465B1E">
        <w:trPr>
          <w:trHeight w:val="35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BB78" w14:textId="77777777" w:rsidR="003C2230" w:rsidRPr="0073741B" w:rsidRDefault="003C2230" w:rsidP="003C22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2CF2C0C7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5F7928A8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D78E1E7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25C5AB" w14:textId="77777777" w:rsidR="003C2230" w:rsidRPr="0073741B" w:rsidRDefault="003C2230" w:rsidP="003C2230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763E2B19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7613E1E9" w14:textId="77777777" w:rsidR="003C2230" w:rsidRPr="0073741B" w:rsidRDefault="003C2230" w:rsidP="003C2230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BA43548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C2230" w:rsidRPr="0073741B" w14:paraId="59DDAC30" w14:textId="77777777" w:rsidTr="00465B1E">
        <w:trPr>
          <w:trHeight w:val="35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99F44" w14:textId="77777777" w:rsidR="003C2230" w:rsidRPr="0073741B" w:rsidRDefault="003C2230" w:rsidP="003C22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35349035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54D2483E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5E385D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3104430" w14:textId="77777777" w:rsidR="003C2230" w:rsidRPr="0073741B" w:rsidRDefault="003C2230" w:rsidP="003C2230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1C070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6EAD8FD" w14:textId="77777777" w:rsidR="003C2230" w:rsidRPr="0073741B" w:rsidRDefault="003C2230" w:rsidP="003C2230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33067D" w14:textId="77777777" w:rsidR="003C2230" w:rsidRPr="0073741B" w:rsidRDefault="003C2230" w:rsidP="003C2230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จำนวนเงิน</w:t>
            </w:r>
          </w:p>
        </w:tc>
      </w:tr>
      <w:tr w:rsidR="00465B1E" w:rsidRPr="0073741B" w14:paraId="2C73FC02" w14:textId="77777777" w:rsidTr="00465B1E">
        <w:trPr>
          <w:trHeight w:val="278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174A" w14:textId="77777777" w:rsidR="00465B1E" w:rsidRPr="0073741B" w:rsidRDefault="00465B1E" w:rsidP="00465B1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73741B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  <w:r w:rsidRPr="0073741B">
              <w:rPr>
                <w:rFonts w:ascii="Angsana New" w:hAnsi="Angsana New" w:hint="cs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0B7FF00F" w14:textId="77777777" w:rsidR="00465B1E" w:rsidRPr="0073741B" w:rsidRDefault="00465B1E" w:rsidP="00465B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DCA56E3" w14:textId="77777777" w:rsidR="00465B1E" w:rsidRPr="0073741B" w:rsidRDefault="00465B1E" w:rsidP="00465B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A5E38EB" w14:textId="7D539C0A" w:rsidR="00465B1E" w:rsidRPr="0045288F" w:rsidRDefault="00465B1E" w:rsidP="00465B1E">
            <w:pPr>
              <w:tabs>
                <w:tab w:val="clear" w:pos="907"/>
              </w:tabs>
              <w:spacing w:line="360" w:lineRule="exact"/>
              <w:ind w:right="-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(124,810)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BDE098" w14:textId="77777777" w:rsidR="00465B1E" w:rsidRPr="0073741B" w:rsidRDefault="00465B1E" w:rsidP="00465B1E">
            <w:pPr>
              <w:tabs>
                <w:tab w:val="clear" w:pos="1644"/>
                <w:tab w:val="left" w:pos="154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7900250" w14:textId="10A9D4BF" w:rsidR="00465B1E" w:rsidRPr="0073741B" w:rsidRDefault="00465B1E" w:rsidP="00465B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2DDC69" w14:textId="77777777" w:rsidR="00465B1E" w:rsidRPr="0073741B" w:rsidRDefault="00465B1E" w:rsidP="00465B1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890206" w14:textId="45D1198E" w:rsidR="00465B1E" w:rsidRPr="0073741B" w:rsidRDefault="00465B1E" w:rsidP="00465B1E">
            <w:pPr>
              <w:tabs>
                <w:tab w:val="clear" w:pos="907"/>
              </w:tabs>
              <w:spacing w:line="360" w:lineRule="exact"/>
              <w:ind w:right="-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(87,078)</w:t>
            </w:r>
          </w:p>
        </w:tc>
      </w:tr>
      <w:tr w:rsidR="00465B1E" w:rsidRPr="0073741B" w14:paraId="6E316054" w14:textId="77777777" w:rsidTr="00465B1E">
        <w:trPr>
          <w:trHeight w:val="88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F988" w14:textId="77777777" w:rsidR="00465B1E" w:rsidRPr="0073741B" w:rsidRDefault="00465B1E" w:rsidP="00465B1E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CC9C433" w14:textId="77777777" w:rsidR="00465B1E" w:rsidRPr="0073741B" w:rsidRDefault="00465B1E" w:rsidP="00465B1E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D5EC483" w14:textId="77777777" w:rsidR="00465B1E" w:rsidRPr="0073741B" w:rsidRDefault="00465B1E" w:rsidP="00465B1E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BB306" w14:textId="77777777" w:rsidR="00465B1E" w:rsidRPr="0045288F" w:rsidRDefault="00465B1E" w:rsidP="00465B1E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708FD" w14:textId="77777777" w:rsidR="00465B1E" w:rsidRPr="0073741B" w:rsidRDefault="00465B1E" w:rsidP="00465B1E">
            <w:pPr>
              <w:tabs>
                <w:tab w:val="clear" w:pos="1644"/>
                <w:tab w:val="left" w:pos="1545"/>
              </w:tabs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1FAD901" w14:textId="77777777" w:rsidR="00465B1E" w:rsidRPr="0073741B" w:rsidRDefault="00465B1E" w:rsidP="00465B1E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755743" w14:textId="77777777" w:rsidR="00465B1E" w:rsidRPr="0073741B" w:rsidRDefault="00465B1E" w:rsidP="00465B1E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858FA" w14:textId="77777777" w:rsidR="00465B1E" w:rsidRPr="0073741B" w:rsidRDefault="00465B1E" w:rsidP="00465B1E">
            <w:pPr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465B1E" w:rsidRPr="0073741B" w14:paraId="39DD8B99" w14:textId="77777777" w:rsidTr="00465B1E">
        <w:trPr>
          <w:trHeight w:val="191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30C1" w14:textId="77777777" w:rsidR="00465B1E" w:rsidRPr="001463AB" w:rsidRDefault="00465B1E" w:rsidP="00465B1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63AB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007C906" w14:textId="5A87E7E9" w:rsidR="00465B1E" w:rsidRPr="006447A9" w:rsidRDefault="0069639A" w:rsidP="00465B1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AA4D03A" w14:textId="77777777" w:rsidR="00465B1E" w:rsidRPr="0012536F" w:rsidRDefault="00465B1E" w:rsidP="00465B1E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7B8AF7" w14:textId="31DA4385" w:rsidR="00465B1E" w:rsidRPr="0045288F" w:rsidRDefault="0094144F" w:rsidP="00465B1E">
            <w:pPr>
              <w:tabs>
                <w:tab w:val="clear" w:pos="907"/>
              </w:tabs>
              <w:spacing w:line="360" w:lineRule="exact"/>
              <w:ind w:right="-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24,962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B26319" w14:textId="77777777" w:rsidR="00465B1E" w:rsidRPr="0073741B" w:rsidRDefault="00465B1E" w:rsidP="00465B1E">
            <w:pPr>
              <w:tabs>
                <w:tab w:val="clear" w:pos="1644"/>
                <w:tab w:val="left" w:pos="154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99906B0" w14:textId="77777777" w:rsidR="00465B1E" w:rsidRDefault="00465B1E" w:rsidP="00465B1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556374D" w14:textId="77777777" w:rsidR="00465B1E" w:rsidRDefault="00465B1E" w:rsidP="00465B1E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BEE4DA" w14:textId="77777777" w:rsidR="00465B1E" w:rsidRDefault="00465B1E" w:rsidP="00465B1E">
            <w:pPr>
              <w:tabs>
                <w:tab w:val="clear" w:pos="907"/>
              </w:tabs>
              <w:spacing w:line="360" w:lineRule="exact"/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17,416</w:t>
            </w:r>
          </w:p>
        </w:tc>
      </w:tr>
      <w:tr w:rsidR="0094144F" w:rsidRPr="0073741B" w14:paraId="11E4954A" w14:textId="77777777" w:rsidTr="00795D3A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AAEED" w14:textId="7C3EF872" w:rsidR="0094144F" w:rsidRPr="001463AB" w:rsidRDefault="0094144F" w:rsidP="0094144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035154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35154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30C8D416" w14:textId="77777777" w:rsidR="0094144F" w:rsidRPr="0012536F" w:rsidRDefault="0094144F" w:rsidP="0094144F">
            <w:pPr>
              <w:spacing w:line="36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C290CD0" w14:textId="77777777" w:rsidR="0094144F" w:rsidRPr="0012536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AEBEB" w14:textId="1BC39D92" w:rsidR="0094144F" w:rsidRPr="0045288F" w:rsidRDefault="0094144F" w:rsidP="00BD1742">
            <w:pPr>
              <w:tabs>
                <w:tab w:val="clear" w:pos="907"/>
              </w:tabs>
              <w:spacing w:line="360" w:lineRule="exact"/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EE851" w14:textId="77777777" w:rsidR="0094144F" w:rsidRPr="0073741B" w:rsidRDefault="0094144F" w:rsidP="0094144F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E6329A2" w14:textId="77777777" w:rsidR="0094144F" w:rsidRDefault="0094144F" w:rsidP="0094144F">
            <w:pPr>
              <w:spacing w:line="36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51817F4" w14:textId="77777777" w:rsidR="0094144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BC93B" w14:textId="77777777" w:rsidR="0094144F" w:rsidRDefault="0094144F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(1,370)</w:t>
            </w:r>
          </w:p>
        </w:tc>
      </w:tr>
      <w:tr w:rsidR="0094144F" w:rsidRPr="0073741B" w14:paraId="0B7D475F" w14:textId="77777777" w:rsidTr="00465B1E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213B" w14:textId="77777777" w:rsidR="0094144F" w:rsidRPr="001463AB" w:rsidRDefault="0094144F" w:rsidP="0094144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63AB">
              <w:rPr>
                <w:rFonts w:ascii="Angsana New" w:hAnsi="Angsana New" w:hint="cs"/>
                <w:sz w:val="28"/>
                <w:szCs w:val="28"/>
                <w:cs/>
              </w:rPr>
              <w:t>รายจ่ายที่ไม่ถือเป็นรายจ่ายทางภาษี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70EA292B" w14:textId="77777777" w:rsidR="0094144F" w:rsidRPr="0012536F" w:rsidRDefault="0094144F" w:rsidP="0094144F">
            <w:pPr>
              <w:spacing w:line="36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0ED4967" w14:textId="77777777" w:rsidR="0094144F" w:rsidRPr="0012536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87B20" w14:textId="0522D5B4" w:rsidR="0094144F" w:rsidRPr="0045288F" w:rsidRDefault="0094144F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35154">
              <w:rPr>
                <w:rFonts w:ascii="Angsana New" w:hAnsi="Angsana New"/>
                <w:sz w:val="28"/>
                <w:szCs w:val="28"/>
              </w:rPr>
              <w:t>22,288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75C05" w14:textId="77777777" w:rsidR="0094144F" w:rsidRPr="0073741B" w:rsidRDefault="0094144F" w:rsidP="0094144F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716F47C" w14:textId="77777777" w:rsidR="0094144F" w:rsidRDefault="0094144F" w:rsidP="0094144F">
            <w:pPr>
              <w:spacing w:line="36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C337FE8" w14:textId="77777777" w:rsidR="0094144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CFBA5" w14:textId="77777777" w:rsidR="0094144F" w:rsidRDefault="0094144F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(5,866)</w:t>
            </w:r>
          </w:p>
        </w:tc>
      </w:tr>
      <w:tr w:rsidR="0094144F" w:rsidRPr="0073741B" w14:paraId="158D7EBD" w14:textId="77777777" w:rsidTr="00465B1E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523E3" w14:textId="77777777" w:rsidR="0094144F" w:rsidRPr="001463AB" w:rsidRDefault="0094144F" w:rsidP="0094144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63AB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ปัจจุบันที่ไม่รับรู้เป็น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4F8F558A" w14:textId="77777777" w:rsidR="0094144F" w:rsidRPr="0012536F" w:rsidRDefault="0094144F" w:rsidP="0094144F">
            <w:pPr>
              <w:spacing w:line="36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95A6791" w14:textId="77777777" w:rsidR="0094144F" w:rsidRPr="0012536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AC8EE" w14:textId="7F1B9015" w:rsidR="0094144F" w:rsidRPr="0045288F" w:rsidRDefault="00BD1742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(3,280)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DAC7C" w14:textId="77777777" w:rsidR="0094144F" w:rsidRPr="0073741B" w:rsidRDefault="0094144F" w:rsidP="0094144F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9DF6FE0" w14:textId="77777777" w:rsidR="0094144F" w:rsidRDefault="0094144F" w:rsidP="0094144F">
            <w:pPr>
              <w:spacing w:line="36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DF8B32" w14:textId="77777777" w:rsidR="0094144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163EB" w14:textId="77777777" w:rsidR="0094144F" w:rsidRDefault="0094144F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(10,985)</w:t>
            </w:r>
          </w:p>
        </w:tc>
      </w:tr>
      <w:tr w:rsidR="0094144F" w:rsidRPr="00654562" w14:paraId="025ACD03" w14:textId="77777777" w:rsidTr="00035154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50F1" w14:textId="77777777" w:rsidR="0094144F" w:rsidRPr="001463AB" w:rsidRDefault="0094144F" w:rsidP="0094144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3457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ภาษีเงินได้สำหรับปีปัจจุบัน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06E4C58B" w14:textId="77777777" w:rsidR="0094144F" w:rsidRPr="0012536F" w:rsidRDefault="0094144F" w:rsidP="0094144F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2925941" w14:textId="77777777" w:rsidR="0094144F" w:rsidRPr="0012536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A2F7C" w14:textId="55F08F52" w:rsidR="0094144F" w:rsidRPr="0045288F" w:rsidRDefault="00BD1742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(558)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2BB431" w14:textId="77777777" w:rsidR="0094144F" w:rsidRPr="0073741B" w:rsidRDefault="0094144F" w:rsidP="0094144F">
            <w:pPr>
              <w:tabs>
                <w:tab w:val="clear" w:pos="1644"/>
                <w:tab w:val="left" w:pos="1545"/>
              </w:tabs>
              <w:spacing w:line="360" w:lineRule="exact"/>
              <w:ind w:right="-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2554E76F" w14:textId="77777777" w:rsidR="0094144F" w:rsidRPr="0073741B" w:rsidRDefault="0094144F" w:rsidP="0094144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89D19A0" w14:textId="77777777" w:rsidR="0094144F" w:rsidRPr="0073741B" w:rsidRDefault="0094144F" w:rsidP="0094144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34EC7" w14:textId="77777777" w:rsidR="0094144F" w:rsidRDefault="0094144F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(805)</w:t>
            </w:r>
          </w:p>
        </w:tc>
      </w:tr>
      <w:tr w:rsidR="0094144F" w:rsidRPr="00654562" w14:paraId="113F7A49" w14:textId="77777777" w:rsidTr="00035154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463F5" w14:textId="77777777" w:rsidR="0094144F" w:rsidRPr="001463AB" w:rsidRDefault="0094144F" w:rsidP="0094144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63A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67FA0F78" w14:textId="77777777" w:rsidR="0094144F" w:rsidRPr="0012536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0FA49C94" w14:textId="77777777" w:rsidR="0094144F" w:rsidRPr="0012536F" w:rsidRDefault="0094144F" w:rsidP="0094144F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15ADB0" w14:textId="3D2ACBA9" w:rsidR="0094144F" w:rsidRPr="0045288F" w:rsidRDefault="00BD1742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E53291" w14:textId="77777777" w:rsidR="0094144F" w:rsidRPr="0073741B" w:rsidRDefault="0094144F" w:rsidP="0094144F">
            <w:pPr>
              <w:tabs>
                <w:tab w:val="clear" w:pos="1644"/>
                <w:tab w:val="left" w:pos="1545"/>
              </w:tabs>
              <w:spacing w:line="360" w:lineRule="exact"/>
              <w:ind w:right="-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10BAD92C" w14:textId="77777777" w:rsidR="0094144F" w:rsidRPr="0073741B" w:rsidRDefault="0094144F" w:rsidP="0094144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B972EC6" w14:textId="77777777" w:rsidR="0094144F" w:rsidRPr="0073741B" w:rsidRDefault="0094144F" w:rsidP="0094144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C7F34" w14:textId="77777777" w:rsidR="0094144F" w:rsidRDefault="0094144F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(536)</w:t>
            </w:r>
          </w:p>
        </w:tc>
      </w:tr>
      <w:tr w:rsidR="0094144F" w:rsidRPr="0073741B" w14:paraId="7A744E01" w14:textId="77777777" w:rsidTr="00035154">
        <w:trPr>
          <w:trHeight w:val="33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DE69" w14:textId="77777777" w:rsidR="0094144F" w:rsidRDefault="0094144F" w:rsidP="009414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Pr="001463A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1463AB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1E36BBA4" w14:textId="77777777" w:rsidR="0094144F" w:rsidRPr="001463AB" w:rsidRDefault="0094144F" w:rsidP="009414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3AB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9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667ECB" w14:textId="29843B46" w:rsidR="0094144F" w:rsidRPr="0012536F" w:rsidRDefault="00035154" w:rsidP="0094144F">
            <w:pPr>
              <w:spacing w:line="360" w:lineRule="exact"/>
              <w:ind w:right="-61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0.48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8600BFA" w14:textId="77777777" w:rsidR="0094144F" w:rsidRPr="0012536F" w:rsidRDefault="0094144F" w:rsidP="0094144F">
            <w:pPr>
              <w:spacing w:line="360" w:lineRule="exact"/>
              <w:ind w:right="-6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CD3410" w14:textId="3087293D" w:rsidR="0094144F" w:rsidRPr="0045288F" w:rsidRDefault="00BD1742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(597)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A53B7" w14:textId="77777777" w:rsidR="0094144F" w:rsidRPr="0073741B" w:rsidRDefault="0094144F" w:rsidP="0094144F">
            <w:pPr>
              <w:tabs>
                <w:tab w:val="clear" w:pos="1644"/>
                <w:tab w:val="left" w:pos="1545"/>
              </w:tabs>
              <w:spacing w:line="360" w:lineRule="exact"/>
              <w:ind w:right="-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25D49E" w14:textId="0103E393" w:rsidR="0094144F" w:rsidRPr="0073741B" w:rsidRDefault="00035154" w:rsidP="0094144F">
            <w:pPr>
              <w:spacing w:line="360" w:lineRule="exact"/>
              <w:ind w:right="-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941EADF" w14:textId="77777777" w:rsidR="0094144F" w:rsidRPr="0073741B" w:rsidRDefault="0094144F" w:rsidP="0094144F">
            <w:pPr>
              <w:spacing w:line="360" w:lineRule="exact"/>
              <w:ind w:righ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B2178" w14:textId="77777777" w:rsidR="0094144F" w:rsidRDefault="0094144F" w:rsidP="0094144F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(1,341)</w:t>
            </w:r>
          </w:p>
        </w:tc>
      </w:tr>
    </w:tbl>
    <w:p w14:paraId="400E5D2E" w14:textId="77777777" w:rsidR="00714A17" w:rsidRDefault="00714A17" w:rsidP="009E2B49">
      <w:pPr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10" w:tblpY="1"/>
        <w:tblOverlap w:val="never"/>
        <w:tblW w:w="9995" w:type="dxa"/>
        <w:tblLook w:val="04A0" w:firstRow="1" w:lastRow="0" w:firstColumn="1" w:lastColumn="0" w:noHBand="0" w:noVBand="1"/>
      </w:tblPr>
      <w:tblGrid>
        <w:gridCol w:w="4872"/>
        <w:gridCol w:w="1091"/>
        <w:gridCol w:w="266"/>
        <w:gridCol w:w="999"/>
        <w:gridCol w:w="345"/>
        <w:gridCol w:w="1064"/>
        <w:gridCol w:w="238"/>
        <w:gridCol w:w="1120"/>
      </w:tblGrid>
      <w:tr w:rsidR="00654562" w:rsidRPr="0073741B" w14:paraId="392C61BF" w14:textId="77777777" w:rsidTr="004B79A1">
        <w:trPr>
          <w:trHeight w:val="36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C62F" w14:textId="77777777" w:rsidR="00654562" w:rsidRPr="0073741B" w:rsidRDefault="00654562" w:rsidP="004B79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F9B97" w14:textId="77777777" w:rsidR="00654562" w:rsidRPr="0073741B" w:rsidRDefault="00654562" w:rsidP="004B79A1">
            <w:pPr>
              <w:tabs>
                <w:tab w:val="left" w:pos="148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54562" w:rsidRPr="0073741B" w14:paraId="2B386556" w14:textId="77777777" w:rsidTr="004B79A1">
        <w:trPr>
          <w:trHeight w:val="35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AE38" w14:textId="77777777" w:rsidR="00654562" w:rsidRPr="0073741B" w:rsidRDefault="00654562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4E5BD" w14:textId="77777777" w:rsidR="00654562" w:rsidRPr="0073741B" w:rsidRDefault="00654562" w:rsidP="004B79A1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A19AD" w:rsidRPr="0073741B" w14:paraId="54D5F9DA" w14:textId="77777777" w:rsidTr="004B79A1">
        <w:trPr>
          <w:trHeight w:val="35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741B" w14:textId="77777777" w:rsidR="005A19AD" w:rsidRPr="0073741B" w:rsidRDefault="005A19AD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64A1568" w14:textId="77777777" w:rsidR="005A19AD" w:rsidRPr="0073741B" w:rsidRDefault="005A19AD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F2F4F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7479C2B" w14:textId="77777777" w:rsidR="005A19AD" w:rsidRPr="0073741B" w:rsidRDefault="005A19AD" w:rsidP="004B79A1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FD166EE" w14:textId="77777777" w:rsidR="005A19AD" w:rsidRPr="0073741B" w:rsidRDefault="005A19AD" w:rsidP="004B79A1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3C2230" w:rsidRPr="0073741B" w14:paraId="2A99B2AE" w14:textId="77777777" w:rsidTr="004B79A1">
        <w:trPr>
          <w:trHeight w:val="35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EAB41" w14:textId="77777777" w:rsidR="003C2230" w:rsidRPr="0073741B" w:rsidRDefault="003C2230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22C5B727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5DB3D5FA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5D9661F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E995B57" w14:textId="77777777" w:rsidR="003C2230" w:rsidRPr="0073741B" w:rsidRDefault="003C2230" w:rsidP="004B79A1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637E7BD6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33DA7CFC" w14:textId="77777777" w:rsidR="003C2230" w:rsidRPr="0073741B" w:rsidRDefault="003C2230" w:rsidP="004B79A1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4B70834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C2230" w:rsidRPr="0073741B" w14:paraId="7DBC9F20" w14:textId="77777777" w:rsidTr="004B79A1">
        <w:trPr>
          <w:trHeight w:val="353"/>
          <w:tblHeader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9CDF" w14:textId="77777777" w:rsidR="003C2230" w:rsidRPr="0073741B" w:rsidRDefault="003C2230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6E128A94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5D7B754B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4BEE51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DA004D" w14:textId="77777777" w:rsidR="003C2230" w:rsidRPr="0073741B" w:rsidRDefault="003C2230" w:rsidP="004B79A1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C76CB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2664858" w14:textId="77777777" w:rsidR="003C2230" w:rsidRPr="0073741B" w:rsidRDefault="003C2230" w:rsidP="004B79A1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7B1C12" w14:textId="77777777" w:rsidR="003C2230" w:rsidRPr="0073741B" w:rsidRDefault="003C2230" w:rsidP="004B79A1">
            <w:pPr>
              <w:spacing w:line="360" w:lineRule="exact"/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จำนวนเงิน</w:t>
            </w:r>
          </w:p>
        </w:tc>
      </w:tr>
      <w:tr w:rsidR="0012536F" w:rsidRPr="0073741B" w14:paraId="1989B67C" w14:textId="77777777" w:rsidTr="004B79A1">
        <w:trPr>
          <w:trHeight w:val="278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CEBD" w14:textId="77777777" w:rsidR="0012536F" w:rsidRPr="0073741B" w:rsidRDefault="0012536F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73741B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  <w:r w:rsidRPr="0073741B">
              <w:rPr>
                <w:rFonts w:ascii="Angsana New" w:hAnsi="Angsana New" w:hint="cs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F8457EF" w14:textId="77777777" w:rsidR="0012536F" w:rsidRPr="0012536F" w:rsidRDefault="0012536F" w:rsidP="004B79A1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8ECA40E" w14:textId="77777777" w:rsidR="0012536F" w:rsidRPr="0012536F" w:rsidRDefault="0012536F" w:rsidP="004B79A1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498141" w14:textId="49653389" w:rsidR="0012536F" w:rsidRPr="00AE1B6C" w:rsidRDefault="00BD1742" w:rsidP="004B79A1">
            <w:pPr>
              <w:tabs>
                <w:tab w:val="clear" w:pos="907"/>
              </w:tabs>
              <w:spacing w:line="360" w:lineRule="exact"/>
              <w:ind w:right="-10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(121,036)</w:t>
            </w:r>
          </w:p>
        </w:tc>
        <w:tc>
          <w:tcPr>
            <w:tcW w:w="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16C9E" w14:textId="77777777" w:rsidR="0012536F" w:rsidRPr="00AE1B6C" w:rsidRDefault="0012536F" w:rsidP="004B79A1">
            <w:pPr>
              <w:tabs>
                <w:tab w:val="clear" w:pos="1644"/>
                <w:tab w:val="left" w:pos="154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2564413" w14:textId="77777777" w:rsidR="0012536F" w:rsidRPr="00AE1B6C" w:rsidRDefault="0012536F" w:rsidP="004B79A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99A510" w14:textId="77777777" w:rsidR="0012536F" w:rsidRPr="0073741B" w:rsidRDefault="0012536F" w:rsidP="004B79A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7B10B" w14:textId="461373E8" w:rsidR="0012536F" w:rsidRPr="0073741B" w:rsidRDefault="47F5293E" w:rsidP="004B79A1">
            <w:pPr>
              <w:tabs>
                <w:tab w:val="clear" w:pos="907"/>
              </w:tabs>
              <w:spacing w:line="360" w:lineRule="exact"/>
              <w:ind w:right="-1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(115,632)</w:t>
            </w:r>
          </w:p>
        </w:tc>
      </w:tr>
      <w:tr w:rsidR="0012536F" w:rsidRPr="0073741B" w14:paraId="7CD66F12" w14:textId="77777777" w:rsidTr="004B79A1">
        <w:trPr>
          <w:trHeight w:val="88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41D0" w14:textId="77777777" w:rsidR="0012536F" w:rsidRPr="0073741B" w:rsidRDefault="0012536F" w:rsidP="004B79A1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4854BA12" w14:textId="77777777" w:rsidR="0012536F" w:rsidRPr="0012536F" w:rsidRDefault="0012536F" w:rsidP="004B79A1">
            <w:pPr>
              <w:spacing w:line="240" w:lineRule="auto"/>
              <w:rPr>
                <w:rFonts w:ascii="Angsana New" w:hAnsi="Angsana New"/>
                <w:color w:val="FF0000"/>
                <w:sz w:val="2"/>
                <w:szCs w:val="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8FF76B9" w14:textId="77777777" w:rsidR="0012536F" w:rsidRPr="0012536F" w:rsidRDefault="0012536F" w:rsidP="004B79A1">
            <w:pPr>
              <w:spacing w:line="240" w:lineRule="auto"/>
              <w:rPr>
                <w:rFonts w:ascii="Angsana New" w:hAnsi="Angsana New"/>
                <w:color w:val="FF0000"/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43085" w14:textId="77777777" w:rsidR="0012536F" w:rsidRPr="00AE1B6C" w:rsidRDefault="0012536F" w:rsidP="004B79A1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2871C" w14:textId="77777777" w:rsidR="0012536F" w:rsidRPr="00AE1B6C" w:rsidRDefault="0012536F" w:rsidP="004B79A1">
            <w:pPr>
              <w:tabs>
                <w:tab w:val="clear" w:pos="1644"/>
                <w:tab w:val="left" w:pos="1545"/>
              </w:tabs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9E3055F" w14:textId="77777777" w:rsidR="0012536F" w:rsidRPr="00AE1B6C" w:rsidRDefault="0012536F" w:rsidP="004B79A1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2900FE8" w14:textId="77777777" w:rsidR="0012536F" w:rsidRPr="0073741B" w:rsidRDefault="0012536F" w:rsidP="004B79A1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D76FD" w14:textId="77777777" w:rsidR="0012536F" w:rsidRPr="0073741B" w:rsidRDefault="0012536F" w:rsidP="004B79A1">
            <w:pPr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12536F" w:rsidRPr="0073741B" w14:paraId="0EB6B82B" w14:textId="77777777" w:rsidTr="004B79A1">
        <w:trPr>
          <w:trHeight w:val="191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161D" w14:textId="77777777" w:rsidR="0012536F" w:rsidRPr="0073741B" w:rsidRDefault="0012536F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741B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A6A9027" w14:textId="273E7CAB" w:rsidR="0012536F" w:rsidRPr="00823E1B" w:rsidRDefault="006003E9" w:rsidP="004B79A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79632F5" w14:textId="77777777" w:rsidR="0012536F" w:rsidRPr="0012536F" w:rsidRDefault="0012536F" w:rsidP="004B79A1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6EFC3C" w14:textId="77A026DF" w:rsidR="0012536F" w:rsidRPr="00AE1B6C" w:rsidRDefault="00BD1742" w:rsidP="004B79A1">
            <w:pPr>
              <w:tabs>
                <w:tab w:val="clear" w:pos="907"/>
              </w:tabs>
              <w:spacing w:line="360" w:lineRule="exact"/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24,207</w:t>
            </w:r>
          </w:p>
        </w:tc>
        <w:tc>
          <w:tcPr>
            <w:tcW w:w="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E9035" w14:textId="77777777" w:rsidR="0012536F" w:rsidRPr="00AE1B6C" w:rsidRDefault="0012536F" w:rsidP="004B79A1">
            <w:pPr>
              <w:tabs>
                <w:tab w:val="clear" w:pos="1644"/>
                <w:tab w:val="left" w:pos="154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DEF003E" w14:textId="77777777" w:rsidR="47F5293E" w:rsidRDefault="47F5293E" w:rsidP="004B79A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DA5BA78" w14:textId="77777777" w:rsidR="47F5293E" w:rsidRDefault="47F5293E" w:rsidP="004B79A1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78A12C" w14:textId="77777777" w:rsidR="47F5293E" w:rsidRDefault="47F5293E" w:rsidP="004B79A1">
            <w:pPr>
              <w:tabs>
                <w:tab w:val="clear" w:pos="907"/>
              </w:tabs>
              <w:spacing w:line="360" w:lineRule="exac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23,126</w:t>
            </w:r>
          </w:p>
        </w:tc>
      </w:tr>
      <w:tr w:rsidR="0012536F" w:rsidRPr="0073741B" w14:paraId="645253D5" w14:textId="77777777" w:rsidTr="004B79A1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BF1F" w14:textId="77777777" w:rsidR="0012536F" w:rsidRPr="0073741B" w:rsidRDefault="0012536F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รายจ่ายที่ไม่ถือเป็นรายจ่ายทางภาษี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1248DBB4" w14:textId="77777777" w:rsidR="0012536F" w:rsidRPr="0012536F" w:rsidRDefault="0012536F" w:rsidP="004B79A1">
            <w:pPr>
              <w:spacing w:line="36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77DBF0D" w14:textId="77777777" w:rsidR="0012536F" w:rsidRPr="0012536F" w:rsidRDefault="0012536F" w:rsidP="004B79A1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B5E1D" w14:textId="0B870044" w:rsidR="0012536F" w:rsidRPr="00AE1B6C" w:rsidRDefault="004B79A1" w:rsidP="004B79A1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003E9">
              <w:rPr>
                <w:rFonts w:ascii="Angsana New" w:hAnsi="Angsana New"/>
                <w:sz w:val="28"/>
                <w:szCs w:val="28"/>
              </w:rPr>
              <w:t>21,375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351F8" w14:textId="77777777" w:rsidR="0012536F" w:rsidRPr="00AE1B6C" w:rsidRDefault="0012536F" w:rsidP="004B79A1">
            <w:pPr>
              <w:tabs>
                <w:tab w:val="clear" w:pos="1644"/>
                <w:tab w:val="left" w:pos="15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93E3DC2" w14:textId="77777777" w:rsidR="47F5293E" w:rsidRDefault="47F5293E" w:rsidP="004B79A1">
            <w:pPr>
              <w:spacing w:line="36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8435483" w14:textId="77777777" w:rsidR="47F5293E" w:rsidRDefault="47F5293E" w:rsidP="004B79A1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9E950" w14:textId="77777777" w:rsidR="47F5293E" w:rsidRDefault="47F5293E" w:rsidP="004B79A1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(13,621)</w:t>
            </w:r>
          </w:p>
        </w:tc>
      </w:tr>
      <w:tr w:rsidR="00BD1742" w:rsidRPr="0073741B" w14:paraId="72EEC8EA" w14:textId="77777777" w:rsidTr="004B79A1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8DD18" w14:textId="77777777" w:rsidR="00BD1742" w:rsidRPr="00267660" w:rsidRDefault="00BD1742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ผลขาดทุนปัจจุบันของบริษัท</w:t>
            </w:r>
            <w:r w:rsidRPr="00267660">
              <w:rPr>
                <w:rFonts w:ascii="Angsana New" w:hAnsi="Angsana New"/>
                <w:sz w:val="28"/>
                <w:szCs w:val="28"/>
                <w:cs/>
              </w:rPr>
              <w:t>ที่ไม่รับรู้เป็น</w:t>
            </w:r>
          </w:p>
          <w:p w14:paraId="0DE4B91F" w14:textId="77777777" w:rsidR="00BD1742" w:rsidRPr="0073741B" w:rsidRDefault="00BD1742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67660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225EE481" w14:textId="77777777" w:rsidR="00BD1742" w:rsidRPr="0012536F" w:rsidRDefault="00BD1742" w:rsidP="004B79A1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467B4F" w14:textId="77777777" w:rsidR="00BD1742" w:rsidRPr="0012536F" w:rsidRDefault="00BD1742" w:rsidP="004B79A1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26521" w14:textId="6B85E9A9" w:rsidR="004B79A1" w:rsidRPr="00AE1B6C" w:rsidRDefault="004B79A1" w:rsidP="004B79A1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(2,832)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0292A" w14:textId="77777777" w:rsidR="00BD1742" w:rsidRPr="00AE1B6C" w:rsidRDefault="00BD1742" w:rsidP="004B79A1">
            <w:pPr>
              <w:tabs>
                <w:tab w:val="clear" w:pos="1644"/>
                <w:tab w:val="left" w:pos="154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0540FA7" w14:textId="77777777" w:rsidR="00BD1742" w:rsidRDefault="00BD1742" w:rsidP="004B79A1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1E29452" w14:textId="77777777" w:rsidR="00BD1742" w:rsidRDefault="00BD1742" w:rsidP="004B79A1">
            <w:pPr>
              <w:spacing w:line="36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FC5490" w14:textId="77777777" w:rsidR="00BD1742" w:rsidRDefault="00BD1742" w:rsidP="004B79A1">
            <w:pPr>
              <w:tabs>
                <w:tab w:val="clear" w:pos="907"/>
              </w:tabs>
              <w:spacing w:line="360" w:lineRule="exact"/>
              <w:ind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6B4D9A" w14:textId="77777777" w:rsidR="00BD1742" w:rsidRDefault="00BD1742" w:rsidP="004B79A1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(9,505)</w:t>
            </w:r>
          </w:p>
        </w:tc>
      </w:tr>
      <w:tr w:rsidR="00BD1742" w:rsidRPr="00654562" w14:paraId="7C2ED784" w14:textId="77777777" w:rsidTr="006003E9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83EA" w14:textId="77777777" w:rsidR="00BD1742" w:rsidRPr="00792DCF" w:rsidRDefault="00BD1742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3457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ภาษีเงินได้สำหรับปีปัจจุบัน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1D012D42" w14:textId="77777777" w:rsidR="00BD1742" w:rsidRPr="00AE1B6C" w:rsidRDefault="00BD1742" w:rsidP="004B79A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EF79826" w14:textId="77777777" w:rsidR="00BD1742" w:rsidRPr="0012536F" w:rsidRDefault="00BD1742" w:rsidP="004B79A1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F25525" w14:textId="737B8EEC" w:rsidR="00BD1742" w:rsidRPr="00AE1B6C" w:rsidRDefault="004B79A1" w:rsidP="004B79A1">
            <w:pPr>
              <w:tabs>
                <w:tab w:val="clear" w:pos="907"/>
              </w:tabs>
              <w:spacing w:line="360" w:lineRule="exact"/>
              <w:ind w:right="-9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83A9DD" w14:textId="77777777" w:rsidR="00BD1742" w:rsidRPr="00AE1B6C" w:rsidRDefault="00BD1742" w:rsidP="004B79A1">
            <w:pPr>
              <w:tabs>
                <w:tab w:val="clear" w:pos="1644"/>
                <w:tab w:val="left" w:pos="1545"/>
              </w:tabs>
              <w:spacing w:line="360" w:lineRule="exact"/>
              <w:ind w:right="-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627B7AF8" w14:textId="77777777" w:rsidR="00BD1742" w:rsidRDefault="00BD1742" w:rsidP="004B79A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F4CED34" w14:textId="77777777" w:rsidR="00BD1742" w:rsidRDefault="00BD1742" w:rsidP="004B79A1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63B93" w14:textId="77777777" w:rsidR="00BD1742" w:rsidRDefault="00BD1742" w:rsidP="004B79A1">
            <w:pPr>
              <w:tabs>
                <w:tab w:val="clear" w:pos="907"/>
              </w:tabs>
              <w:spacing w:line="360" w:lineRule="exact"/>
              <w:ind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742" w:rsidRPr="00654562" w14:paraId="00B72FE9" w14:textId="77777777" w:rsidTr="006003E9">
        <w:trPr>
          <w:trHeight w:val="34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6177" w14:textId="77777777" w:rsidR="00BD1742" w:rsidRDefault="00BD1742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</w:tcPr>
          <w:p w14:paraId="2F2221F0" w14:textId="77777777" w:rsidR="00BD1742" w:rsidRPr="00AE1B6C" w:rsidRDefault="00BD1742" w:rsidP="004B79A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016A87" w14:textId="77777777" w:rsidR="00BD1742" w:rsidRPr="0012536F" w:rsidRDefault="00BD1742" w:rsidP="004B79A1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39D50F" w14:textId="2AAA2087" w:rsidR="00BD1742" w:rsidRPr="00AE1B6C" w:rsidRDefault="00BD1742" w:rsidP="004B79A1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B6C">
              <w:rPr>
                <w:rFonts w:ascii="Angsana New" w:hAnsi="Angsana New"/>
                <w:sz w:val="28"/>
                <w:szCs w:val="28"/>
              </w:rPr>
              <w:t>(</w:t>
            </w:r>
            <w:r w:rsidR="004B79A1">
              <w:rPr>
                <w:rFonts w:ascii="Angsana New" w:hAnsi="Angsana New"/>
                <w:sz w:val="28"/>
                <w:szCs w:val="28"/>
              </w:rPr>
              <w:t>43</w:t>
            </w:r>
            <w:r w:rsidRPr="00AE1B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C54D1" w14:textId="77777777" w:rsidR="00BD1742" w:rsidRPr="00AE1B6C" w:rsidRDefault="00BD1742" w:rsidP="004B79A1">
            <w:pPr>
              <w:tabs>
                <w:tab w:val="clear" w:pos="1644"/>
                <w:tab w:val="left" w:pos="1545"/>
              </w:tabs>
              <w:spacing w:line="360" w:lineRule="exact"/>
              <w:ind w:right="-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18B820CE" w14:textId="77777777" w:rsidR="00BD1742" w:rsidRDefault="00BD1742" w:rsidP="004B79A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60BECD0" w14:textId="77777777" w:rsidR="00BD1742" w:rsidRDefault="00BD1742" w:rsidP="004B79A1">
            <w:pPr>
              <w:spacing w:line="36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14C33" w14:textId="77777777" w:rsidR="00BD1742" w:rsidRDefault="00BD1742" w:rsidP="004B79A1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4B79A1" w:rsidRPr="0073741B" w14:paraId="3E7870CC" w14:textId="77777777" w:rsidTr="006003E9">
        <w:trPr>
          <w:trHeight w:val="339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5811" w14:textId="77777777" w:rsidR="004B79A1" w:rsidRPr="00946182" w:rsidRDefault="004B79A1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6182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ภาษีเงินได้ที่แสดงอยู่ใน</w:t>
            </w:r>
          </w:p>
          <w:p w14:paraId="42C8AECB" w14:textId="77777777" w:rsidR="004B79A1" w:rsidRPr="0073741B" w:rsidRDefault="004B79A1" w:rsidP="004B79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6182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9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17F174" w14:textId="750A7CF3" w:rsidR="004B79A1" w:rsidRPr="00AE1B6C" w:rsidRDefault="006003E9" w:rsidP="004B79A1">
            <w:pPr>
              <w:spacing w:line="360" w:lineRule="exact"/>
              <w:ind w:right="-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84CC189" w14:textId="77777777" w:rsidR="004B79A1" w:rsidRPr="0012536F" w:rsidRDefault="004B79A1" w:rsidP="004B79A1">
            <w:pPr>
              <w:spacing w:line="360" w:lineRule="exact"/>
              <w:ind w:right="-6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D0201" w14:textId="311690A0" w:rsidR="004B79A1" w:rsidRPr="00AE1B6C" w:rsidRDefault="004B79A1" w:rsidP="004B79A1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1B6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Pr="00AE1B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5E3A7" w14:textId="77777777" w:rsidR="004B79A1" w:rsidRPr="00AE1B6C" w:rsidRDefault="004B79A1" w:rsidP="004B79A1">
            <w:pPr>
              <w:tabs>
                <w:tab w:val="clear" w:pos="1644"/>
                <w:tab w:val="left" w:pos="1545"/>
              </w:tabs>
              <w:spacing w:line="360" w:lineRule="exact"/>
              <w:ind w:right="-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F97016" w14:textId="19D20DE9" w:rsidR="004B79A1" w:rsidRDefault="006003E9" w:rsidP="004B79A1">
            <w:pPr>
              <w:spacing w:line="360" w:lineRule="exact"/>
              <w:ind w:right="-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36E8DCF" w14:textId="77777777" w:rsidR="004B79A1" w:rsidRDefault="004B79A1" w:rsidP="004B79A1">
            <w:pPr>
              <w:spacing w:line="360" w:lineRule="exact"/>
              <w:ind w:right="-6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2E7600" w14:textId="77777777" w:rsidR="004B79A1" w:rsidRDefault="004B79A1" w:rsidP="004B79A1">
            <w:pPr>
              <w:tabs>
                <w:tab w:val="clear" w:pos="907"/>
              </w:tabs>
              <w:spacing w:line="360" w:lineRule="exact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</w:tbl>
    <w:p w14:paraId="23DD2F65" w14:textId="77777777" w:rsidR="00277815" w:rsidRDefault="00277815" w:rsidP="006B55A2">
      <w:pPr>
        <w:tabs>
          <w:tab w:val="clear" w:pos="907"/>
          <w:tab w:val="left" w:pos="900"/>
          <w:tab w:val="center" w:pos="3600"/>
          <w:tab w:val="center" w:pos="64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A14C967" w14:textId="77777777" w:rsidR="006003E9" w:rsidRDefault="006003E9" w:rsidP="006B55A2">
      <w:pPr>
        <w:tabs>
          <w:tab w:val="clear" w:pos="907"/>
          <w:tab w:val="left" w:pos="900"/>
          <w:tab w:val="center" w:pos="3600"/>
          <w:tab w:val="center" w:pos="64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A94D496" w14:textId="77777777" w:rsidR="006003E9" w:rsidRDefault="006003E9" w:rsidP="006B55A2">
      <w:pPr>
        <w:tabs>
          <w:tab w:val="clear" w:pos="907"/>
          <w:tab w:val="left" w:pos="900"/>
          <w:tab w:val="center" w:pos="3600"/>
          <w:tab w:val="center" w:pos="64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412A087" w14:textId="77777777" w:rsidR="006003E9" w:rsidRDefault="006003E9" w:rsidP="006B55A2">
      <w:pPr>
        <w:tabs>
          <w:tab w:val="clear" w:pos="907"/>
          <w:tab w:val="left" w:pos="900"/>
          <w:tab w:val="center" w:pos="3600"/>
          <w:tab w:val="center" w:pos="64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44078F3" w14:textId="77777777" w:rsidR="006003E9" w:rsidRDefault="006003E9" w:rsidP="006B55A2">
      <w:pPr>
        <w:tabs>
          <w:tab w:val="clear" w:pos="907"/>
          <w:tab w:val="left" w:pos="900"/>
          <w:tab w:val="center" w:pos="3600"/>
          <w:tab w:val="center" w:pos="64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FC4055C" w14:textId="77777777" w:rsidR="005D1FD6" w:rsidRPr="00BB383A" w:rsidRDefault="005D1FD6" w:rsidP="006B55A2">
      <w:pPr>
        <w:tabs>
          <w:tab w:val="clear" w:pos="907"/>
          <w:tab w:val="left" w:pos="900"/>
          <w:tab w:val="center" w:pos="3600"/>
          <w:tab w:val="center" w:pos="6480"/>
        </w:tabs>
        <w:spacing w:line="240" w:lineRule="auto"/>
        <w:jc w:val="thaiDistribute"/>
        <w:rPr>
          <w:rFonts w:ascii="Angsana New" w:hAnsi="Angsana New"/>
          <w:sz w:val="23"/>
          <w:szCs w:val="23"/>
        </w:rPr>
      </w:pPr>
      <w:r w:rsidRPr="00C35DCD">
        <w:rPr>
          <w:rFonts w:ascii="Angsana New" w:hAnsi="Angsana New"/>
          <w:sz w:val="28"/>
          <w:szCs w:val="28"/>
          <w:cs/>
        </w:rPr>
        <w:lastRenderedPageBreak/>
        <w:t xml:space="preserve">ส่วนประกอบของสินทรัพย์ภาษีเงินได้รอการตัดบัญชี ณ วันที่ </w:t>
      </w:r>
      <w:r w:rsidRPr="00C35DCD">
        <w:rPr>
          <w:rFonts w:ascii="Angsana New" w:hAnsi="Angsana New"/>
          <w:sz w:val="28"/>
          <w:szCs w:val="28"/>
        </w:rPr>
        <w:t>31</w:t>
      </w:r>
      <w:r w:rsidRPr="00C35DC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93903" w:rsidRPr="00C35DCD">
        <w:rPr>
          <w:rFonts w:ascii="Angsana New" w:hAnsi="Angsana New"/>
          <w:sz w:val="28"/>
          <w:szCs w:val="28"/>
        </w:rPr>
        <w:t>2567</w:t>
      </w:r>
      <w:r w:rsidRPr="00C35DCD">
        <w:rPr>
          <w:rFonts w:ascii="Angsana New" w:hAnsi="Angsana New"/>
          <w:sz w:val="28"/>
          <w:szCs w:val="28"/>
          <w:cs/>
        </w:rPr>
        <w:t xml:space="preserve"> และ </w:t>
      </w:r>
      <w:r w:rsidR="00A1656E" w:rsidRPr="00C35DCD">
        <w:rPr>
          <w:rFonts w:ascii="Angsana New" w:hAnsi="Angsana New"/>
          <w:sz w:val="28"/>
          <w:szCs w:val="28"/>
        </w:rPr>
        <w:t>2566</w:t>
      </w:r>
      <w:r w:rsidRPr="00C35DCD">
        <w:rPr>
          <w:rFonts w:ascii="Angsana New" w:hAnsi="Angsana New"/>
          <w:sz w:val="28"/>
          <w:szCs w:val="28"/>
          <w:cs/>
        </w:rPr>
        <w:t xml:space="preserve"> ประกอบด้วยรายการดังต่อไปนี้</w:t>
      </w:r>
    </w:p>
    <w:p w14:paraId="61D280DC" w14:textId="77777777" w:rsidR="00553720" w:rsidRPr="00A97A78" w:rsidRDefault="00553720" w:rsidP="006B55A2">
      <w:pPr>
        <w:tabs>
          <w:tab w:val="clear" w:pos="907"/>
          <w:tab w:val="left" w:pos="90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915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2716"/>
        <w:gridCol w:w="910"/>
        <w:gridCol w:w="994"/>
        <w:gridCol w:w="1147"/>
        <w:gridCol w:w="994"/>
        <w:gridCol w:w="998"/>
        <w:gridCol w:w="1162"/>
        <w:gridCol w:w="994"/>
      </w:tblGrid>
      <w:tr w:rsidR="00FA233B" w:rsidRPr="00BB383A" w14:paraId="76B62224" w14:textId="77777777" w:rsidTr="00B44F33">
        <w:trPr>
          <w:tblHeader/>
        </w:trPr>
        <w:tc>
          <w:tcPr>
            <w:tcW w:w="2716" w:type="dxa"/>
            <w:shd w:val="clear" w:color="auto" w:fill="auto"/>
          </w:tcPr>
          <w:p w14:paraId="779A11C6" w14:textId="77777777" w:rsidR="00FA233B" w:rsidRPr="00BB383A" w:rsidRDefault="00FA233B" w:rsidP="002D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199" w:type="dxa"/>
            <w:gridSpan w:val="7"/>
          </w:tcPr>
          <w:p w14:paraId="15456336" w14:textId="77777777" w:rsidR="00FA233B" w:rsidRPr="00BB383A" w:rsidRDefault="00FA233B" w:rsidP="002D7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</w:p>
        </w:tc>
      </w:tr>
      <w:tr w:rsidR="00FA233B" w:rsidRPr="00BB383A" w14:paraId="630689FC" w14:textId="77777777" w:rsidTr="00B44F33">
        <w:trPr>
          <w:tblHeader/>
        </w:trPr>
        <w:tc>
          <w:tcPr>
            <w:tcW w:w="2716" w:type="dxa"/>
            <w:shd w:val="clear" w:color="auto" w:fill="auto"/>
          </w:tcPr>
          <w:p w14:paraId="28D0C426" w14:textId="77777777" w:rsidR="00FA233B" w:rsidRPr="00BB383A" w:rsidRDefault="00FA233B" w:rsidP="002D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199" w:type="dxa"/>
            <w:gridSpan w:val="7"/>
          </w:tcPr>
          <w:p w14:paraId="60826B26" w14:textId="77777777" w:rsidR="00FA233B" w:rsidRPr="00BB383A" w:rsidRDefault="00FA233B" w:rsidP="002D7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0B7806" w:rsidRPr="00BB383A" w14:paraId="628878C4" w14:textId="77777777" w:rsidTr="00B44F33">
        <w:trPr>
          <w:tblHeader/>
        </w:trPr>
        <w:tc>
          <w:tcPr>
            <w:tcW w:w="2716" w:type="dxa"/>
            <w:shd w:val="clear" w:color="auto" w:fill="auto"/>
          </w:tcPr>
          <w:p w14:paraId="02272E2C" w14:textId="77777777" w:rsidR="000B7806" w:rsidRPr="00BB383A" w:rsidRDefault="000B7806" w:rsidP="002D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5"/>
              <w:textAlignment w:val="baseline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10" w:type="dxa"/>
            <w:shd w:val="clear" w:color="auto" w:fill="auto"/>
          </w:tcPr>
          <w:p w14:paraId="67BC47F1" w14:textId="77777777" w:rsidR="000B7806" w:rsidRPr="00BB383A" w:rsidRDefault="000B7806" w:rsidP="002D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1" w:type="dxa"/>
            <w:gridSpan w:val="2"/>
            <w:shd w:val="clear" w:color="auto" w:fill="auto"/>
            <w:vAlign w:val="bottom"/>
          </w:tcPr>
          <w:p w14:paraId="4E770E96" w14:textId="77777777" w:rsidR="000B7806" w:rsidRPr="00BB383A" w:rsidRDefault="000B7806" w:rsidP="000E4D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 xml:space="preserve">บันทึกเป็น </w:t>
            </w:r>
            <w:r w:rsidRPr="00BB383A">
              <w:rPr>
                <w:rFonts w:ascii="Angsana New" w:hAnsi="Angsana New"/>
                <w:sz w:val="23"/>
                <w:szCs w:val="23"/>
              </w:rPr>
              <w:t>(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รายจ่าย</w:t>
            </w:r>
            <w:r w:rsidRPr="00BB383A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รายได้ใน</w:t>
            </w:r>
          </w:p>
        </w:tc>
        <w:tc>
          <w:tcPr>
            <w:tcW w:w="994" w:type="dxa"/>
            <w:shd w:val="clear" w:color="auto" w:fill="auto"/>
          </w:tcPr>
          <w:p w14:paraId="421C5F19" w14:textId="77777777" w:rsidR="000B7806" w:rsidRPr="00BB383A" w:rsidRDefault="000B7806" w:rsidP="002D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B1E1EC9" w14:textId="77777777" w:rsidR="000B7806" w:rsidRPr="00BB383A" w:rsidRDefault="000B7806" w:rsidP="000E4D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 xml:space="preserve">บันทึกเป็น </w:t>
            </w:r>
            <w:r w:rsidRPr="00BB383A">
              <w:rPr>
                <w:rFonts w:ascii="Angsana New" w:hAnsi="Angsana New"/>
                <w:sz w:val="23"/>
                <w:szCs w:val="23"/>
              </w:rPr>
              <w:t>(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รายจ่าย</w:t>
            </w:r>
            <w:r w:rsidRPr="00BB383A">
              <w:rPr>
                <w:rFonts w:ascii="Angsana New" w:hAnsi="Angsana New"/>
                <w:sz w:val="23"/>
                <w:szCs w:val="23"/>
              </w:rPr>
              <w:t>)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 xml:space="preserve"> รายได้ใน</w:t>
            </w:r>
          </w:p>
        </w:tc>
        <w:tc>
          <w:tcPr>
            <w:tcW w:w="994" w:type="dxa"/>
            <w:shd w:val="clear" w:color="auto" w:fill="auto"/>
          </w:tcPr>
          <w:p w14:paraId="2A6F52D7" w14:textId="77777777" w:rsidR="000B7806" w:rsidRPr="00BB383A" w:rsidRDefault="000B7806" w:rsidP="002D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B7806" w:rsidRPr="00BB383A" w14:paraId="665735BC" w14:textId="77777777" w:rsidTr="00B44F33">
        <w:trPr>
          <w:trHeight w:val="517"/>
          <w:tblHeader/>
        </w:trPr>
        <w:tc>
          <w:tcPr>
            <w:tcW w:w="2716" w:type="dxa"/>
            <w:shd w:val="clear" w:color="auto" w:fill="auto"/>
          </w:tcPr>
          <w:p w14:paraId="5B1F0100" w14:textId="77777777" w:rsidR="000B7806" w:rsidRPr="00BB383A" w:rsidRDefault="000B7806" w:rsidP="002D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5"/>
              <w:textAlignment w:val="baseline"/>
              <w:rPr>
                <w:rFonts w:ascii="Angsana New" w:hAnsi="Angsana New"/>
                <w:i/>
                <w:iCs/>
                <w:sz w:val="23"/>
                <w:szCs w:val="23"/>
              </w:rPr>
            </w:pPr>
            <w:r w:rsidRPr="00BB383A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049B156" w14:textId="77777777" w:rsidR="000B7806" w:rsidRPr="00BB383A" w:rsidRDefault="000B7806" w:rsidP="002D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BB383A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</w:p>
          <w:p w14:paraId="18B29C6F" w14:textId="32EDED35" w:rsidR="000B7806" w:rsidRPr="00BB383A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F1237EB" w14:textId="77777777" w:rsidR="000B7806" w:rsidRPr="00BB383A" w:rsidRDefault="000B7806" w:rsidP="002D7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กำไรหรือขาดทุน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AF05022" w14:textId="77777777" w:rsidR="000B7806" w:rsidRPr="00BB383A" w:rsidRDefault="000B7806" w:rsidP="002D7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A3A2F20" w14:textId="77777777" w:rsidR="000B7806" w:rsidRPr="00BB383A" w:rsidRDefault="000B7806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BB383A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5CFDB23" w14:textId="77777777" w:rsidR="000B7806" w:rsidRPr="00EF2F4F" w:rsidRDefault="000B7806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EF2F4F">
              <w:rPr>
                <w:rFonts w:ascii="Angsana New" w:hAnsi="Angsana New"/>
                <w:sz w:val="23"/>
                <w:szCs w:val="23"/>
                <w:cs/>
              </w:rPr>
              <w:t>กำไรหรือขาดทุน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41B1BA4" w14:textId="77777777" w:rsidR="000B7806" w:rsidRPr="00EF2F4F" w:rsidRDefault="000B7806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EF2F4F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063929" w14:textId="77777777" w:rsidR="000B7806" w:rsidRPr="00EF2F4F" w:rsidRDefault="000B7806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EF2F4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F2F4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EF2F4F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</w:tr>
      <w:tr w:rsidR="000B7806" w:rsidRPr="00BB383A" w14:paraId="13796AA6" w14:textId="77777777" w:rsidTr="00B44F33">
        <w:trPr>
          <w:trHeight w:hRule="exact" w:val="340"/>
        </w:trPr>
        <w:tc>
          <w:tcPr>
            <w:tcW w:w="2716" w:type="dxa"/>
            <w:shd w:val="clear" w:color="auto" w:fill="auto"/>
            <w:vAlign w:val="bottom"/>
          </w:tcPr>
          <w:p w14:paraId="661A81CB" w14:textId="77777777" w:rsidR="000B7806" w:rsidRPr="00BB383A" w:rsidRDefault="000B7806" w:rsidP="00AE5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/>
                <w:b/>
                <w:bCs/>
                <w:sz w:val="23"/>
                <w:szCs w:val="23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10" w:type="dxa"/>
            <w:shd w:val="clear" w:color="auto" w:fill="auto"/>
          </w:tcPr>
          <w:p w14:paraId="72883D27" w14:textId="77777777" w:rsidR="000B7806" w:rsidRPr="00BB383A" w:rsidRDefault="000B7806" w:rsidP="00FB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</w:p>
        </w:tc>
        <w:tc>
          <w:tcPr>
            <w:tcW w:w="994" w:type="dxa"/>
            <w:shd w:val="clear" w:color="auto" w:fill="auto"/>
          </w:tcPr>
          <w:p w14:paraId="2B53900C" w14:textId="77777777" w:rsidR="000B7806" w:rsidRPr="00BB383A" w:rsidRDefault="000B7806" w:rsidP="00FB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</w:p>
        </w:tc>
        <w:tc>
          <w:tcPr>
            <w:tcW w:w="1147" w:type="dxa"/>
            <w:shd w:val="clear" w:color="auto" w:fill="auto"/>
          </w:tcPr>
          <w:p w14:paraId="097AEA3F" w14:textId="77777777" w:rsidR="000B7806" w:rsidRPr="00BB383A" w:rsidRDefault="000B7806" w:rsidP="00FB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</w:p>
        </w:tc>
        <w:tc>
          <w:tcPr>
            <w:tcW w:w="994" w:type="dxa"/>
            <w:shd w:val="clear" w:color="auto" w:fill="auto"/>
          </w:tcPr>
          <w:p w14:paraId="411DF495" w14:textId="77777777" w:rsidR="000B7806" w:rsidRPr="00BB383A" w:rsidRDefault="000B7806" w:rsidP="00FB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76A68B42" w14:textId="77777777" w:rsidR="000B7806" w:rsidRPr="00BB383A" w:rsidRDefault="000B7806" w:rsidP="00FB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Map Symbols" w:hAnsi="Angsana New"/>
                <w:noProof/>
                <w:sz w:val="23"/>
                <w:szCs w:val="23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17740577" w14:textId="77777777" w:rsidR="000B7806" w:rsidRPr="00BB383A" w:rsidRDefault="000B7806" w:rsidP="00FB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Map Symbols" w:hAnsi="Angsana New"/>
                <w:noProof/>
                <w:sz w:val="23"/>
                <w:szCs w:val="23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BEF1B7D" w14:textId="77777777" w:rsidR="000B7806" w:rsidRPr="00BB383A" w:rsidRDefault="000B7806" w:rsidP="00FB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Map Symbols" w:hAnsi="Angsana New"/>
                <w:noProof/>
                <w:sz w:val="23"/>
                <w:szCs w:val="23"/>
                <w:cs/>
              </w:rPr>
            </w:pPr>
          </w:p>
        </w:tc>
      </w:tr>
      <w:tr w:rsidR="004D0534" w:rsidRPr="00BB383A" w14:paraId="1E417A02" w14:textId="77777777" w:rsidTr="00B44F33">
        <w:trPr>
          <w:trHeight w:hRule="exact" w:val="340"/>
        </w:trPr>
        <w:tc>
          <w:tcPr>
            <w:tcW w:w="2716" w:type="dxa"/>
            <w:shd w:val="clear" w:color="auto" w:fill="auto"/>
            <w:vAlign w:val="bottom"/>
          </w:tcPr>
          <w:p w14:paraId="399D4F5F" w14:textId="77777777" w:rsidR="004D0534" w:rsidRPr="00BB383A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FF59CFF" w14:textId="77777777" w:rsidR="004D0534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454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AEF78EF" w14:textId="77777777" w:rsidR="004D0534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128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A3A9707" w14:textId="77777777" w:rsidR="004D0534" w:rsidRDefault="004D0534" w:rsidP="004D0534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39E93B2" w14:textId="77777777" w:rsidR="004D0534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582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CA4A258" w14:textId="42BA83F7" w:rsidR="004D0534" w:rsidRPr="00B21907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337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9D801A5" w14:textId="42117CEA" w:rsidR="004D0534" w:rsidRPr="00B21907" w:rsidRDefault="004D0534" w:rsidP="004D0534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D42EEF8" w14:textId="164593FB" w:rsidR="004D0534" w:rsidRPr="00B21907" w:rsidRDefault="00B44F33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  <w:cs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919</w:t>
            </w:r>
          </w:p>
        </w:tc>
      </w:tr>
      <w:tr w:rsidR="004D0534" w:rsidRPr="00BB383A" w14:paraId="3B703B60" w14:textId="77777777" w:rsidTr="005B6868">
        <w:trPr>
          <w:trHeight w:val="265"/>
        </w:trPr>
        <w:tc>
          <w:tcPr>
            <w:tcW w:w="2716" w:type="dxa"/>
            <w:shd w:val="clear" w:color="auto" w:fill="auto"/>
            <w:vAlign w:val="bottom"/>
          </w:tcPr>
          <w:p w14:paraId="051EEDDD" w14:textId="77777777" w:rsidR="004D0534" w:rsidRPr="00BB383A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45078DB" w14:textId="77777777" w:rsidR="004D0534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681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A9DE731" w14:textId="77777777" w:rsidR="004D0534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(76)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12565AE" w14:textId="77777777" w:rsidR="004D0534" w:rsidRDefault="004D0534" w:rsidP="004D0534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ED5AA07" w14:textId="77777777" w:rsidR="004D0534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605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9019A75" w14:textId="39758310" w:rsidR="004D0534" w:rsidRPr="009A0304" w:rsidRDefault="004D0534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(54)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FB34225" w14:textId="33F1E7DD" w:rsidR="004D0534" w:rsidRPr="00B21907" w:rsidRDefault="004D0534" w:rsidP="004D0534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3E7BEA" w14:textId="05DEADC5" w:rsidR="004D0534" w:rsidRPr="00B21907" w:rsidRDefault="00B44F33" w:rsidP="004D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551</w:t>
            </w:r>
          </w:p>
        </w:tc>
      </w:tr>
      <w:tr w:rsidR="005B6868" w:rsidRPr="00BB383A" w14:paraId="6B15A61D" w14:textId="77777777" w:rsidTr="005B6868">
        <w:trPr>
          <w:trHeight w:hRule="exact" w:val="775"/>
        </w:trPr>
        <w:tc>
          <w:tcPr>
            <w:tcW w:w="2716" w:type="dxa"/>
            <w:shd w:val="clear" w:color="auto" w:fill="auto"/>
            <w:vAlign w:val="bottom"/>
          </w:tcPr>
          <w:p w14:paraId="1E7F1F56" w14:textId="659FCFCE" w:rsidR="005B6868" w:rsidRPr="00F67CF9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lang w:val="en-GB"/>
              </w:rPr>
            </w:pPr>
            <w:r w:rsidRPr="00F67CF9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ประมาณการหนี้สินไม่หมุนเวียน</w:t>
            </w:r>
          </w:p>
          <w:p w14:paraId="3C4DF4C1" w14:textId="0C907FAF" w:rsidR="005B6868" w:rsidRPr="00F67CF9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lang w:val="en-GB"/>
              </w:rPr>
            </w:pPr>
            <w:r w:rsidRPr="00F67CF9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สำหรับ</w:t>
            </w:r>
            <w:r w:rsidRPr="00F67CF9"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  <w:t>ผลประโยชน์พนักงาน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3D92798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1,804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2C366B3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154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9F166B" w14:textId="77777777" w:rsidR="005B6868" w:rsidRDefault="005B6868" w:rsidP="005B6868">
            <w:pPr>
              <w:tabs>
                <w:tab w:val="clear" w:pos="680"/>
                <w:tab w:val="clear" w:pos="907"/>
              </w:tabs>
              <w:spacing w:line="360" w:lineRule="exact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(366)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2A2C48D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1,592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D619A73" w14:textId="4B82B7C8" w:rsidR="005B6868" w:rsidRPr="00B21907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138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0DE000D" w14:textId="2170E927" w:rsidR="005B6868" w:rsidRPr="00B21907" w:rsidRDefault="005B6868" w:rsidP="005B6868">
            <w:pPr>
              <w:tabs>
                <w:tab w:val="clear" w:pos="680"/>
                <w:tab w:val="clear" w:pos="907"/>
              </w:tabs>
              <w:spacing w:line="360" w:lineRule="exact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6C9D791" w14:textId="1B75E6F8" w:rsidR="005B6868" w:rsidRPr="00B21907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1,794</w:t>
            </w:r>
          </w:p>
        </w:tc>
      </w:tr>
      <w:tr w:rsidR="005B6868" w:rsidRPr="00BB383A" w14:paraId="001C7C5C" w14:textId="77777777" w:rsidTr="005B6868">
        <w:trPr>
          <w:trHeight w:hRule="exact" w:val="397"/>
        </w:trPr>
        <w:tc>
          <w:tcPr>
            <w:tcW w:w="2716" w:type="dxa"/>
            <w:shd w:val="clear" w:color="auto" w:fill="auto"/>
            <w:vAlign w:val="bottom"/>
          </w:tcPr>
          <w:p w14:paraId="6B3DBFD7" w14:textId="77777777" w:rsidR="005B6868" w:rsidRPr="003207A9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</w:rPr>
            </w:pPr>
            <w:r w:rsidRPr="003207A9"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  <w:t>ห</w:t>
            </w:r>
            <w:r w:rsidRPr="003207A9">
              <w:rPr>
                <w:rFonts w:ascii="Angsana New" w:eastAsia="Map Symbols" w:hAnsi="Angsana New"/>
                <w:sz w:val="23"/>
                <w:szCs w:val="23"/>
                <w:cs/>
              </w:rPr>
              <w:t>นี้สินตามสัญญาเช่า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5B2E789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2,294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D384123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(361)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4824AEC" w14:textId="77777777" w:rsidR="005B6868" w:rsidRDefault="005B6868" w:rsidP="005B6868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F6C03B2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1,933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A227DA" w14:textId="6A7EB580" w:rsidR="005B6868" w:rsidRPr="00B21907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(447)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852CFA8" w14:textId="4D5AFCD4" w:rsidR="005B6868" w:rsidRPr="00B21907" w:rsidRDefault="005B6868" w:rsidP="005B6868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7B6C1B" w14:textId="1A18A9E6" w:rsidR="005B6868" w:rsidRPr="00B21907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1,486</w:t>
            </w:r>
          </w:p>
        </w:tc>
      </w:tr>
      <w:tr w:rsidR="005B6868" w:rsidRPr="00BB383A" w14:paraId="2A8A4B55" w14:textId="77777777" w:rsidTr="005B6868">
        <w:trPr>
          <w:trHeight w:hRule="exact" w:val="397"/>
        </w:trPr>
        <w:tc>
          <w:tcPr>
            <w:tcW w:w="2716" w:type="dxa"/>
            <w:shd w:val="clear" w:color="auto" w:fill="auto"/>
            <w:vAlign w:val="bottom"/>
          </w:tcPr>
          <w:p w14:paraId="45001FE4" w14:textId="6D162885" w:rsidR="005B6868" w:rsidRPr="00BB383A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  <w:t>อื่นๆ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B60677C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1,442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675F9C2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(381)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CCDD4CB" w14:textId="77777777" w:rsidR="005B6868" w:rsidRDefault="005B6868" w:rsidP="005B6868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260D30B" w14:textId="77777777" w:rsidR="005B6868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1,061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4847734" w14:textId="6F9D2D01" w:rsidR="005B6868" w:rsidRPr="00B21907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(13)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461DFC3" w14:textId="36A22CF4" w:rsidR="005B6868" w:rsidRPr="00B21907" w:rsidRDefault="005B6868" w:rsidP="005B6868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0B4C3CB" w14:textId="7D1B1F32" w:rsidR="005B6868" w:rsidRPr="00B21907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1,048</w:t>
            </w:r>
          </w:p>
        </w:tc>
      </w:tr>
      <w:tr w:rsidR="005B6868" w:rsidRPr="00BB383A" w14:paraId="6BC123FB" w14:textId="77777777" w:rsidTr="005B6868">
        <w:trPr>
          <w:trHeight w:hRule="exact" w:val="455"/>
        </w:trPr>
        <w:tc>
          <w:tcPr>
            <w:tcW w:w="2716" w:type="dxa"/>
            <w:shd w:val="clear" w:color="auto" w:fill="auto"/>
            <w:vAlign w:val="bottom"/>
          </w:tcPr>
          <w:p w14:paraId="5E42D8E5" w14:textId="77777777" w:rsidR="005B6868" w:rsidRPr="00BB383A" w:rsidRDefault="005B6868" w:rsidP="005B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EA44C92" w14:textId="77777777" w:rsidR="005B6868" w:rsidRDefault="005B6868" w:rsidP="005B68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6,675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D152B5A" w14:textId="77777777" w:rsidR="005B6868" w:rsidRDefault="005B6868" w:rsidP="005B68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(536)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F0AF8BF" w14:textId="77777777" w:rsidR="005B6868" w:rsidRDefault="005B6868" w:rsidP="005B68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clear" w:pos="907"/>
              </w:tabs>
              <w:spacing w:line="360" w:lineRule="exact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(366)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E37241C" w14:textId="77777777" w:rsidR="005B6868" w:rsidRDefault="005B6868" w:rsidP="005B68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5,773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5D080E2" w14:textId="03A00518" w:rsidR="005B6868" w:rsidRPr="00B21907" w:rsidRDefault="005B6868" w:rsidP="005B68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00B44F33">
              <w:rPr>
                <w:rFonts w:ascii="Angsana New" w:eastAsia="Map Symbols" w:hAnsi="Angsana New"/>
                <w:noProof/>
                <w:sz w:val="23"/>
                <w:szCs w:val="23"/>
              </w:rPr>
              <w:t>(3</w:t>
            </w: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9</w:t>
            </w:r>
            <w:r w:rsidRPr="00B44F33">
              <w:rPr>
                <w:rFonts w:ascii="Angsana New" w:eastAsia="Map Symbols" w:hAnsi="Angsana New"/>
                <w:noProof/>
                <w:sz w:val="23"/>
                <w:szCs w:val="23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3AEA192" w14:textId="357617F4" w:rsidR="005B6868" w:rsidRPr="00B21907" w:rsidRDefault="005B6868" w:rsidP="005B68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clear" w:pos="907"/>
              </w:tabs>
              <w:spacing w:line="360" w:lineRule="exact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27E6AC3" w14:textId="030AB8BF" w:rsidR="005B6868" w:rsidRPr="00B21907" w:rsidRDefault="005B6868" w:rsidP="005B68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5,798</w:t>
            </w:r>
          </w:p>
        </w:tc>
      </w:tr>
    </w:tbl>
    <w:p w14:paraId="10E10F51" w14:textId="77777777" w:rsidR="00714A17" w:rsidRDefault="00714A17" w:rsidP="005D1FD6">
      <w:pPr>
        <w:tabs>
          <w:tab w:val="clear" w:pos="907"/>
          <w:tab w:val="left" w:pos="900"/>
          <w:tab w:val="center" w:pos="3600"/>
          <w:tab w:val="center" w:pos="648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921" w:type="dxa"/>
        <w:tblInd w:w="14" w:type="dxa"/>
        <w:tblLayout w:type="fixed"/>
        <w:tblLook w:val="01E0" w:firstRow="1" w:lastRow="1" w:firstColumn="1" w:lastColumn="1" w:noHBand="0" w:noVBand="0"/>
      </w:tblPr>
      <w:tblGrid>
        <w:gridCol w:w="2700"/>
        <w:gridCol w:w="927"/>
        <w:gridCol w:w="993"/>
        <w:gridCol w:w="1147"/>
        <w:gridCol w:w="990"/>
        <w:gridCol w:w="994"/>
        <w:gridCol w:w="1176"/>
        <w:gridCol w:w="994"/>
      </w:tblGrid>
      <w:tr w:rsidR="002D2493" w:rsidRPr="00BB383A" w14:paraId="6F373D48" w14:textId="77777777" w:rsidTr="002D2493">
        <w:trPr>
          <w:tblHeader/>
        </w:trPr>
        <w:tc>
          <w:tcPr>
            <w:tcW w:w="2702" w:type="dxa"/>
            <w:shd w:val="clear" w:color="auto" w:fill="auto"/>
          </w:tcPr>
          <w:p w14:paraId="52426085" w14:textId="71F3E6C3" w:rsidR="002D2493" w:rsidRPr="00BB383A" w:rsidRDefault="002D2493" w:rsidP="002D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right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19" w:type="dxa"/>
            <w:gridSpan w:val="7"/>
            <w:shd w:val="clear" w:color="auto" w:fill="auto"/>
          </w:tcPr>
          <w:p w14:paraId="2C9365C6" w14:textId="64140CFE" w:rsidR="002D2493" w:rsidRPr="00BB383A" w:rsidRDefault="002D2493" w:rsidP="00654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</w:p>
        </w:tc>
      </w:tr>
      <w:tr w:rsidR="006E45D7" w:rsidRPr="00BB383A" w14:paraId="7E3890B6" w14:textId="77777777" w:rsidTr="00B44F33">
        <w:trPr>
          <w:tblHeader/>
        </w:trPr>
        <w:tc>
          <w:tcPr>
            <w:tcW w:w="2698" w:type="dxa"/>
            <w:shd w:val="clear" w:color="auto" w:fill="auto"/>
          </w:tcPr>
          <w:p w14:paraId="331BF345" w14:textId="77777777" w:rsidR="006E45D7" w:rsidRPr="00BB383A" w:rsidRDefault="006E45D7" w:rsidP="0065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23" w:type="dxa"/>
            <w:gridSpan w:val="7"/>
          </w:tcPr>
          <w:p w14:paraId="5F74F6C3" w14:textId="77777777" w:rsidR="006E45D7" w:rsidRPr="00BB383A" w:rsidRDefault="006E45D7" w:rsidP="00654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งบการเงิน</w:t>
            </w:r>
            <w:r w:rsidRPr="00BB383A">
              <w:rPr>
                <w:rFonts w:ascii="Angsana New" w:hAnsi="Angsana New" w:hint="cs"/>
                <w:sz w:val="23"/>
                <w:szCs w:val="23"/>
                <w:cs/>
              </w:rPr>
              <w:t>เฉพาะกิจการ</w:t>
            </w:r>
          </w:p>
        </w:tc>
      </w:tr>
      <w:tr w:rsidR="000B7806" w:rsidRPr="00BB383A" w14:paraId="22407ED4" w14:textId="77777777" w:rsidTr="00B44F33">
        <w:trPr>
          <w:tblHeader/>
        </w:trPr>
        <w:tc>
          <w:tcPr>
            <w:tcW w:w="2698" w:type="dxa"/>
            <w:shd w:val="clear" w:color="auto" w:fill="auto"/>
          </w:tcPr>
          <w:p w14:paraId="04BE59BF" w14:textId="77777777" w:rsidR="000B7806" w:rsidRPr="00BB383A" w:rsidRDefault="000B7806" w:rsidP="0065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5"/>
              <w:textAlignment w:val="baseline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28" w:type="dxa"/>
            <w:shd w:val="clear" w:color="auto" w:fill="auto"/>
          </w:tcPr>
          <w:p w14:paraId="507BF6D0" w14:textId="77777777" w:rsidR="000B7806" w:rsidRPr="00BB383A" w:rsidRDefault="000B7806" w:rsidP="0065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1" w:type="dxa"/>
            <w:gridSpan w:val="2"/>
            <w:shd w:val="clear" w:color="auto" w:fill="auto"/>
            <w:vAlign w:val="bottom"/>
          </w:tcPr>
          <w:p w14:paraId="15D3B577" w14:textId="77777777" w:rsidR="000B7806" w:rsidRPr="00BB383A" w:rsidRDefault="000B7806" w:rsidP="00502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บันทึกเป็น</w:t>
            </w:r>
            <w:r w:rsidRPr="00BB383A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รายจ่าย</w:t>
            </w:r>
            <w:r w:rsidRPr="00BB383A">
              <w:rPr>
                <w:rFonts w:ascii="Angsana New" w:hAnsi="Angsana New"/>
                <w:sz w:val="23"/>
                <w:szCs w:val="23"/>
              </w:rPr>
              <w:t>)</w:t>
            </w:r>
            <w:r w:rsidRPr="00BB383A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รายได้ใน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CD5188" w14:textId="77777777" w:rsidR="000B7806" w:rsidRPr="00BB383A" w:rsidRDefault="000B7806" w:rsidP="0050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0" w:type="dxa"/>
            <w:gridSpan w:val="2"/>
            <w:shd w:val="clear" w:color="auto" w:fill="auto"/>
            <w:vAlign w:val="bottom"/>
          </w:tcPr>
          <w:p w14:paraId="1A0D10DE" w14:textId="77777777" w:rsidR="000B7806" w:rsidRPr="00BB383A" w:rsidRDefault="000B7806" w:rsidP="00502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บันทึกเป็น</w:t>
            </w:r>
            <w:r w:rsidRPr="00BB383A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BB383A">
              <w:rPr>
                <w:rFonts w:ascii="Angsana New" w:hAnsi="Angsana New"/>
                <w:sz w:val="23"/>
                <w:szCs w:val="23"/>
              </w:rPr>
              <w:t>(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รายจ่าย</w:t>
            </w:r>
            <w:r w:rsidRPr="00BB383A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รายได้ใน</w:t>
            </w:r>
          </w:p>
        </w:tc>
        <w:tc>
          <w:tcPr>
            <w:tcW w:w="994" w:type="dxa"/>
            <w:shd w:val="clear" w:color="auto" w:fill="auto"/>
          </w:tcPr>
          <w:p w14:paraId="60DFC3C0" w14:textId="77777777" w:rsidR="000B7806" w:rsidRPr="00BB383A" w:rsidRDefault="000B7806" w:rsidP="0065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B7806" w:rsidRPr="00BB383A" w14:paraId="1C869680" w14:textId="77777777" w:rsidTr="00B44F33">
        <w:trPr>
          <w:tblHeader/>
        </w:trPr>
        <w:tc>
          <w:tcPr>
            <w:tcW w:w="2698" w:type="dxa"/>
            <w:shd w:val="clear" w:color="auto" w:fill="auto"/>
          </w:tcPr>
          <w:p w14:paraId="4FCEBAF3" w14:textId="77777777" w:rsidR="000B7806" w:rsidRPr="00BB383A" w:rsidRDefault="000B7806" w:rsidP="0065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5"/>
              <w:textAlignment w:val="baseline"/>
              <w:rPr>
                <w:rFonts w:ascii="Angsana New" w:hAnsi="Angsana New"/>
                <w:i/>
                <w:iCs/>
                <w:sz w:val="23"/>
                <w:szCs w:val="23"/>
              </w:rPr>
            </w:pPr>
            <w:r w:rsidRPr="00BB383A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A427BC3" w14:textId="77777777" w:rsidR="000B7806" w:rsidRPr="00BB383A" w:rsidRDefault="000B7806" w:rsidP="0065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BB383A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</w:p>
          <w:p w14:paraId="4689477D" w14:textId="7C00611C" w:rsidR="000B7806" w:rsidRPr="00BB383A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82A264A" w14:textId="77777777" w:rsidR="000B7806" w:rsidRPr="00BB383A" w:rsidRDefault="000B7806" w:rsidP="00654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กำไรหรือขาดทุน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0DC6782" w14:textId="77777777" w:rsidR="000B7806" w:rsidRPr="00BB383A" w:rsidRDefault="000B7806" w:rsidP="00654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619192" w14:textId="77777777" w:rsidR="000B7806" w:rsidRPr="00BB383A" w:rsidRDefault="000B7806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BB383A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B383A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BB383A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5454E9B" w14:textId="77777777" w:rsidR="000B7806" w:rsidRPr="00EF2F4F" w:rsidRDefault="000B7806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EF2F4F">
              <w:rPr>
                <w:rFonts w:ascii="Angsana New" w:hAnsi="Angsana New"/>
                <w:sz w:val="23"/>
                <w:szCs w:val="23"/>
                <w:cs/>
              </w:rPr>
              <w:t>กำไรหรือขาดทุน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10544BE" w14:textId="77777777" w:rsidR="000B7806" w:rsidRPr="00EF2F4F" w:rsidRDefault="000B7806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EF2F4F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24DB9F5" w14:textId="77777777" w:rsidR="000B7806" w:rsidRPr="00EF2F4F" w:rsidRDefault="000B7806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EF2F4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F2F4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EF2F4F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</w:tr>
      <w:tr w:rsidR="00B67EC8" w:rsidRPr="00BB383A" w14:paraId="65C6D314" w14:textId="77777777" w:rsidTr="00B44F33">
        <w:trPr>
          <w:trHeight w:hRule="exact" w:val="397"/>
        </w:trPr>
        <w:tc>
          <w:tcPr>
            <w:tcW w:w="2698" w:type="dxa"/>
            <w:shd w:val="clear" w:color="auto" w:fill="auto"/>
            <w:vAlign w:val="bottom"/>
          </w:tcPr>
          <w:p w14:paraId="0721D4AE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/>
                <w:b/>
                <w:bCs/>
                <w:sz w:val="23"/>
                <w:szCs w:val="23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28" w:type="dxa"/>
            <w:shd w:val="clear" w:color="auto" w:fill="auto"/>
          </w:tcPr>
          <w:p w14:paraId="71F87C62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4" w:type="dxa"/>
            <w:shd w:val="clear" w:color="auto" w:fill="auto"/>
          </w:tcPr>
          <w:p w14:paraId="3301E1C1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7A1107E0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66072FD6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5BB39817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075B066A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58F1115E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7" w:type="dxa"/>
            <w:shd w:val="clear" w:color="auto" w:fill="auto"/>
          </w:tcPr>
          <w:p w14:paraId="012A99F1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54D6D97E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4" w:type="dxa"/>
            <w:shd w:val="clear" w:color="auto" w:fill="auto"/>
          </w:tcPr>
          <w:p w14:paraId="157F1E50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17619CE3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6460D3AE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7DCB1561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75FEBA7F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  <w:p w14:paraId="11F5F7D2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6D2454A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9DDECE8" w14:textId="77777777" w:rsidR="00B67EC8" w:rsidRPr="00BB383A" w:rsidRDefault="00B67EC8" w:rsidP="00B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9"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231780" w:rsidRPr="00BB383A" w14:paraId="0FD641B8" w14:textId="77777777" w:rsidTr="00DD43CB">
        <w:trPr>
          <w:trHeight w:hRule="exact" w:val="400"/>
        </w:trPr>
        <w:tc>
          <w:tcPr>
            <w:tcW w:w="2698" w:type="dxa"/>
            <w:shd w:val="clear" w:color="auto" w:fill="auto"/>
            <w:vAlign w:val="bottom"/>
          </w:tcPr>
          <w:p w14:paraId="04DE4FA4" w14:textId="77777777" w:rsidR="00231780" w:rsidRPr="00BB383A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9A0080B" w14:textId="77777777" w:rsidR="00231780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454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5055C4" w14:textId="77777777" w:rsidR="00231780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128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788619E" w14:textId="77777777" w:rsidR="00231780" w:rsidRDefault="00231780" w:rsidP="00231780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893F27" w14:textId="77777777" w:rsidR="00231780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582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ABC70AC" w14:textId="41651288" w:rsidR="00231780" w:rsidRPr="00BB1A53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337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1B3D460" w14:textId="5D84BB47" w:rsidR="00231780" w:rsidRPr="00BB1A53" w:rsidRDefault="00231780" w:rsidP="00231780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8B9A95A" w14:textId="3425A2DD" w:rsidR="00231780" w:rsidRPr="00BB1A53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  <w:cs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919</w:t>
            </w:r>
          </w:p>
        </w:tc>
      </w:tr>
      <w:tr w:rsidR="00231780" w:rsidRPr="00BB383A" w14:paraId="2D0A2042" w14:textId="77777777" w:rsidTr="00DD43CB">
        <w:trPr>
          <w:trHeight w:val="342"/>
        </w:trPr>
        <w:tc>
          <w:tcPr>
            <w:tcW w:w="2698" w:type="dxa"/>
            <w:shd w:val="clear" w:color="auto" w:fill="auto"/>
            <w:vAlign w:val="bottom"/>
          </w:tcPr>
          <w:p w14:paraId="67047756" w14:textId="77777777" w:rsidR="00231780" w:rsidRPr="00BB383A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1115584" w14:textId="77777777" w:rsidR="00231780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681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A35DE29" w14:textId="77777777" w:rsidR="00231780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(76)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0D200A6" w14:textId="77777777" w:rsidR="00231780" w:rsidRDefault="00231780" w:rsidP="00231780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70E43D" w14:textId="77777777" w:rsidR="00231780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605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C565A5" w14:textId="13ED3BCC" w:rsidR="00231780" w:rsidRPr="00C15E0F" w:rsidRDefault="00231780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(54)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C378699" w14:textId="0F1BB078" w:rsidR="00231780" w:rsidRPr="00BB1A53" w:rsidRDefault="00231780" w:rsidP="00231780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60A4B0B" w14:textId="3A39C329" w:rsidR="00231780" w:rsidRPr="00BB1A53" w:rsidRDefault="008144D7" w:rsidP="0023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551</w:t>
            </w:r>
          </w:p>
        </w:tc>
      </w:tr>
      <w:tr w:rsidR="00811AEC" w:rsidRPr="00BB383A" w14:paraId="7DF79DBD" w14:textId="77777777" w:rsidTr="00DD43CB">
        <w:trPr>
          <w:trHeight w:hRule="exact" w:val="789"/>
        </w:trPr>
        <w:tc>
          <w:tcPr>
            <w:tcW w:w="2698" w:type="dxa"/>
            <w:shd w:val="clear" w:color="auto" w:fill="auto"/>
            <w:vAlign w:val="bottom"/>
          </w:tcPr>
          <w:p w14:paraId="79AC7B97" w14:textId="77777777" w:rsidR="00DD43CB" w:rsidRPr="00F67CF9" w:rsidRDefault="00DD43CB" w:rsidP="00DD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lang w:val="en-GB"/>
              </w:rPr>
            </w:pPr>
            <w:r w:rsidRPr="00F67CF9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ประมาณการหนี้สินไม่หมุนเวียน</w:t>
            </w:r>
          </w:p>
          <w:p w14:paraId="53C1BE53" w14:textId="690E4916" w:rsidR="00811AEC" w:rsidRPr="00BB383A" w:rsidRDefault="00DD43CB" w:rsidP="00DD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lang w:val="en-GB"/>
              </w:rPr>
            </w:pPr>
            <w:r w:rsidRPr="00F67CF9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สำหรับ</w:t>
            </w:r>
            <w:r w:rsidRPr="00F67CF9"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  <w:t>ผลประโยชน์พนักงาน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A9B4D26" w14:textId="77777777" w:rsidR="00811AEC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1,726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1FA8392" w14:textId="77777777" w:rsidR="00811AEC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147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863F00C" w14:textId="77777777" w:rsidR="00811AEC" w:rsidRDefault="00811AEC" w:rsidP="00811AEC">
            <w:pPr>
              <w:tabs>
                <w:tab w:val="clear" w:pos="680"/>
                <w:tab w:val="clear" w:pos="907"/>
              </w:tabs>
              <w:spacing w:line="3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(310)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2E4BA7" w14:textId="77777777" w:rsidR="00811AEC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1,563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019787" w14:textId="64657747" w:rsidR="00811AEC" w:rsidRPr="00BB1A53" w:rsidRDefault="00EF140F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15</w:t>
            </w:r>
            <w:r w:rsidR="008144D7">
              <w:rPr>
                <w:rFonts w:ascii="Angsana New" w:eastAsia="Map Symbols" w:hAnsi="Angsana New"/>
                <w:noProof/>
                <w:sz w:val="23"/>
                <w:szCs w:val="23"/>
              </w:rPr>
              <w:t>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4CA1285" w14:textId="1CE24810" w:rsidR="00811AEC" w:rsidRPr="00BB1A53" w:rsidRDefault="00811AEC" w:rsidP="00811AEC">
            <w:pPr>
              <w:tabs>
                <w:tab w:val="clear" w:pos="680"/>
                <w:tab w:val="clear" w:pos="907"/>
              </w:tabs>
              <w:spacing w:line="3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740F3AF" w14:textId="79A35843" w:rsidR="00811AEC" w:rsidRPr="00C15E0F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1,78</w:t>
            </w:r>
            <w:r w:rsidR="008144D7">
              <w:rPr>
                <w:rFonts w:ascii="Angsana New" w:eastAsia="Map Symbols" w:hAnsi="Angsana New"/>
                <w:noProof/>
                <w:sz w:val="23"/>
                <w:szCs w:val="23"/>
              </w:rPr>
              <w:t>0</w:t>
            </w:r>
          </w:p>
        </w:tc>
      </w:tr>
      <w:tr w:rsidR="00811AEC" w:rsidRPr="00BB383A" w14:paraId="5A407215" w14:textId="77777777" w:rsidTr="00DD43CB">
        <w:trPr>
          <w:trHeight w:hRule="exact" w:val="397"/>
        </w:trPr>
        <w:tc>
          <w:tcPr>
            <w:tcW w:w="2698" w:type="dxa"/>
            <w:shd w:val="clear" w:color="auto" w:fill="auto"/>
            <w:vAlign w:val="bottom"/>
          </w:tcPr>
          <w:p w14:paraId="6379E2DB" w14:textId="77777777" w:rsidR="00811AEC" w:rsidRPr="003207A9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</w:rPr>
            </w:pPr>
            <w:r w:rsidRPr="003207A9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ห</w:t>
            </w:r>
            <w:r w:rsidRPr="003207A9">
              <w:rPr>
                <w:rFonts w:ascii="Angsana New" w:eastAsia="Map Symbols" w:hAnsi="Angsana New" w:hint="cs"/>
                <w:sz w:val="23"/>
                <w:szCs w:val="23"/>
                <w:cs/>
              </w:rPr>
              <w:t>นี้สินตามสัญญาเช่า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08D35DB" w14:textId="77777777" w:rsidR="00811AEC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2,294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4AF4267" w14:textId="77777777" w:rsidR="00811AEC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(361)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27BAC17" w14:textId="77777777" w:rsidR="00811AEC" w:rsidRDefault="00811AEC" w:rsidP="00811AEC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B8D1F2" w14:textId="77777777" w:rsidR="00811AEC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1,933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4C0DAE7" w14:textId="65007E3A" w:rsidR="00811AEC" w:rsidRPr="00C15E0F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(447)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41B2C10" w14:textId="5EF759C0" w:rsidR="00811AEC" w:rsidRPr="00BB1A53" w:rsidRDefault="00811AEC" w:rsidP="00811AEC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47B60E8" w14:textId="523AFD0E" w:rsidR="00811AEC" w:rsidRPr="00BB1A53" w:rsidRDefault="00811AEC" w:rsidP="0081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1,486</w:t>
            </w:r>
          </w:p>
        </w:tc>
      </w:tr>
      <w:tr w:rsidR="008144D7" w:rsidRPr="00BB383A" w14:paraId="5AA884C8" w14:textId="77777777" w:rsidTr="00DD43CB">
        <w:trPr>
          <w:trHeight w:hRule="exact" w:val="397"/>
        </w:trPr>
        <w:tc>
          <w:tcPr>
            <w:tcW w:w="2698" w:type="dxa"/>
            <w:shd w:val="clear" w:color="auto" w:fill="auto"/>
            <w:vAlign w:val="bottom"/>
          </w:tcPr>
          <w:p w14:paraId="57F6F02D" w14:textId="77777777" w:rsidR="008144D7" w:rsidRPr="00BB383A" w:rsidRDefault="008144D7" w:rsidP="0081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อื่นๆ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3EB9D23" w14:textId="77777777" w:rsidR="008144D7" w:rsidRDefault="008144D7" w:rsidP="00DD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682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CA903E" w14:textId="77777777" w:rsidR="008144D7" w:rsidRDefault="008144D7" w:rsidP="00DD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95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C6D51BA" w14:textId="77777777" w:rsidR="008144D7" w:rsidRDefault="008144D7" w:rsidP="00DD43CB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3E446" w14:textId="77777777" w:rsidR="008144D7" w:rsidRDefault="008144D7" w:rsidP="00DD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777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62A771E" w14:textId="21191ACE" w:rsidR="008144D7" w:rsidRPr="00BB1A53" w:rsidRDefault="008144D7" w:rsidP="00DD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(3</w:t>
            </w:r>
            <w:r w:rsidR="00DD43CB">
              <w:rPr>
                <w:rFonts w:ascii="Angsana New" w:eastAsia="Map Symbols" w:hAnsi="Angsana New"/>
                <w:noProof/>
                <w:sz w:val="23"/>
                <w:szCs w:val="23"/>
              </w:rPr>
              <w:t>2</w:t>
            </w: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ABC4E8A" w14:textId="0A170AFD" w:rsidR="008144D7" w:rsidRPr="00BB1A53" w:rsidRDefault="008144D7" w:rsidP="00DD43CB">
            <w:pPr>
              <w:tabs>
                <w:tab w:val="clear" w:pos="680"/>
                <w:tab w:val="clear" w:pos="907"/>
              </w:tabs>
              <w:spacing w:line="3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430F8E" w14:textId="5CF61D6E" w:rsidR="008144D7" w:rsidRPr="00BB1A53" w:rsidRDefault="008144D7" w:rsidP="00DD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7</w:t>
            </w:r>
            <w:r w:rsidRPr="008144D7">
              <w:rPr>
                <w:rFonts w:ascii="Angsana New" w:eastAsia="Map Symbols" w:hAnsi="Angsana New"/>
                <w:noProof/>
                <w:color w:val="000000" w:themeColor="text1"/>
                <w:sz w:val="23"/>
                <w:szCs w:val="23"/>
              </w:rPr>
              <w:t>4</w:t>
            </w:r>
            <w:r w:rsidR="00DD43CB">
              <w:rPr>
                <w:rFonts w:ascii="Angsana New" w:eastAsia="Map Symbols" w:hAnsi="Angsana New"/>
                <w:noProof/>
                <w:color w:val="000000" w:themeColor="text1"/>
                <w:sz w:val="23"/>
                <w:szCs w:val="23"/>
              </w:rPr>
              <w:t>5</w:t>
            </w:r>
          </w:p>
        </w:tc>
      </w:tr>
      <w:tr w:rsidR="008144D7" w:rsidRPr="00BB383A" w14:paraId="53057C5E" w14:textId="77777777" w:rsidTr="00B44F33">
        <w:trPr>
          <w:trHeight w:val="286"/>
        </w:trPr>
        <w:tc>
          <w:tcPr>
            <w:tcW w:w="2698" w:type="dxa"/>
            <w:shd w:val="clear" w:color="auto" w:fill="auto"/>
            <w:vAlign w:val="bottom"/>
          </w:tcPr>
          <w:p w14:paraId="03B5320F" w14:textId="77777777" w:rsidR="008144D7" w:rsidRPr="00BB383A" w:rsidRDefault="008144D7" w:rsidP="0081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="Angsana New" w:eastAsia="Map Symbols" w:hAnsi="Angsana New"/>
                <w:sz w:val="23"/>
                <w:szCs w:val="23"/>
                <w:cs/>
                <w:lang w:val="en-GB"/>
              </w:rPr>
            </w:pPr>
            <w:r w:rsidRPr="00BB383A">
              <w:rPr>
                <w:rFonts w:ascii="Angsana New" w:eastAsia="Map Symbols" w:hAnsi="Angsana New" w:hint="cs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99E187B" w14:textId="77777777" w:rsidR="008144D7" w:rsidRDefault="008144D7" w:rsidP="00DD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5,837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34509FB" w14:textId="77777777" w:rsidR="008144D7" w:rsidRDefault="008144D7" w:rsidP="00DD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(67)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96808DB" w14:textId="77777777" w:rsidR="008144D7" w:rsidRDefault="008144D7" w:rsidP="00DD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clear" w:pos="907"/>
              </w:tabs>
              <w:spacing w:line="3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(310)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81D310" w14:textId="77777777" w:rsidR="008144D7" w:rsidRDefault="008144D7" w:rsidP="00DD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 w:rsidRPr="47F5293E">
              <w:rPr>
                <w:rFonts w:ascii="Angsana New" w:eastAsia="Map Symbols" w:hAnsi="Angsana New"/>
                <w:noProof/>
                <w:sz w:val="23"/>
                <w:szCs w:val="23"/>
              </w:rPr>
              <w:t>5,460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FB9C0C3" w14:textId="01796A3C" w:rsidR="008144D7" w:rsidRPr="00BB1A53" w:rsidRDefault="008144D7" w:rsidP="00DD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(4</w:t>
            </w:r>
            <w:r w:rsidR="00DD43CB">
              <w:rPr>
                <w:rFonts w:ascii="Angsana New" w:eastAsia="Map Symbols" w:hAnsi="Angsana New"/>
                <w:noProof/>
                <w:sz w:val="23"/>
                <w:szCs w:val="23"/>
              </w:rPr>
              <w:t>3</w:t>
            </w: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4FCBD78" w14:textId="24E57BA9" w:rsidR="008144D7" w:rsidRPr="00BB1A53" w:rsidRDefault="008144D7" w:rsidP="00DD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clear" w:pos="907"/>
              </w:tabs>
              <w:spacing w:line="3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45C6B58" w14:textId="2672A97A" w:rsidR="008144D7" w:rsidRPr="00C15E0F" w:rsidRDefault="008144D7" w:rsidP="00DD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4"/>
              <w:jc w:val="right"/>
              <w:rPr>
                <w:rFonts w:ascii="Angsana New" w:eastAsia="Map Symbols" w:hAnsi="Angsana New"/>
                <w:noProof/>
                <w:sz w:val="23"/>
                <w:szCs w:val="23"/>
              </w:rPr>
            </w:pPr>
            <w:r>
              <w:rPr>
                <w:rFonts w:ascii="Angsana New" w:eastAsia="Map Symbols" w:hAnsi="Angsana New"/>
                <w:noProof/>
                <w:sz w:val="23"/>
                <w:szCs w:val="23"/>
              </w:rPr>
              <w:t>5,48</w:t>
            </w:r>
            <w:r w:rsidR="00DD43CB">
              <w:rPr>
                <w:rFonts w:ascii="Angsana New" w:eastAsia="Map Symbols" w:hAnsi="Angsana New"/>
                <w:noProof/>
                <w:sz w:val="23"/>
                <w:szCs w:val="23"/>
              </w:rPr>
              <w:t>1</w:t>
            </w:r>
          </w:p>
        </w:tc>
      </w:tr>
    </w:tbl>
    <w:p w14:paraId="7B6B4F1F" w14:textId="77777777" w:rsidR="00F0305E" w:rsidRPr="004961ED" w:rsidRDefault="00F0305E" w:rsidP="000B3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2513DBD" w14:textId="703361DE" w:rsidR="0099559F" w:rsidRDefault="0099559F" w:rsidP="47F5293E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12"/>
        <w:jc w:val="thaiDistribute"/>
        <w:rPr>
          <w:rFonts w:ascii="Angsana New" w:hAnsi="Angsana New"/>
          <w:b/>
          <w:bCs/>
          <w:sz w:val="16"/>
          <w:szCs w:val="16"/>
          <w:cs/>
          <w:lang w:eastAsia="en-US"/>
        </w:rPr>
      </w:pPr>
      <w:r w:rsidRPr="009B669E">
        <w:rPr>
          <w:rFonts w:ascii="Angsana New" w:hAnsi="Angsana New"/>
          <w:sz w:val="28"/>
          <w:szCs w:val="28"/>
          <w:cs/>
        </w:rPr>
        <w:t>ณ</w:t>
      </w:r>
      <w:r w:rsidRPr="009B669E">
        <w:rPr>
          <w:rFonts w:ascii="Angsana New" w:hAnsi="Angsana New"/>
          <w:sz w:val="28"/>
          <w:szCs w:val="28"/>
        </w:rPr>
        <w:t xml:space="preserve"> </w:t>
      </w:r>
      <w:r w:rsidR="00B1798E" w:rsidRPr="009B669E">
        <w:rPr>
          <w:rFonts w:ascii="Angsana New" w:hAnsi="Angsana New"/>
          <w:sz w:val="28"/>
          <w:szCs w:val="28"/>
          <w:cs/>
        </w:rPr>
        <w:t xml:space="preserve">วันที่ </w:t>
      </w:r>
      <w:r w:rsidR="00B1798E" w:rsidRPr="009B669E">
        <w:rPr>
          <w:rFonts w:ascii="Angsana New" w:hAnsi="Angsana New"/>
          <w:sz w:val="28"/>
          <w:szCs w:val="28"/>
        </w:rPr>
        <w:t>31</w:t>
      </w:r>
      <w:r w:rsidR="00B1798E" w:rsidRPr="009B669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93903" w:rsidRPr="009B669E">
        <w:rPr>
          <w:rFonts w:ascii="Angsana New" w:hAnsi="Angsana New"/>
          <w:sz w:val="28"/>
          <w:szCs w:val="28"/>
        </w:rPr>
        <w:t>2567</w:t>
      </w:r>
      <w:r w:rsidR="00B1798E" w:rsidRPr="009B669E">
        <w:rPr>
          <w:rFonts w:ascii="Angsana New" w:hAnsi="Angsana New"/>
          <w:sz w:val="28"/>
          <w:szCs w:val="28"/>
          <w:cs/>
        </w:rPr>
        <w:t xml:space="preserve"> และ </w:t>
      </w:r>
      <w:r w:rsidR="00B93903" w:rsidRPr="009B669E">
        <w:rPr>
          <w:rFonts w:ascii="Angsana New" w:hAnsi="Angsana New"/>
          <w:sz w:val="28"/>
          <w:szCs w:val="28"/>
        </w:rPr>
        <w:t>2566</w:t>
      </w:r>
      <w:r w:rsidRPr="00933FDA">
        <w:rPr>
          <w:rFonts w:ascii="Angsana New" w:hAnsi="Angsana New"/>
          <w:sz w:val="28"/>
          <w:szCs w:val="28"/>
          <w:cs/>
        </w:rPr>
        <w:t xml:space="preserve"> </w:t>
      </w:r>
      <w:r w:rsidR="008D3E89" w:rsidRPr="00933FDA">
        <w:rPr>
          <w:rFonts w:ascii="Angsana New" w:hAnsi="Angsana New"/>
          <w:sz w:val="28"/>
          <w:szCs w:val="28"/>
          <w:cs/>
        </w:rPr>
        <w:t>กลุ่มบริษัท</w:t>
      </w:r>
      <w:r w:rsidRPr="00933FDA">
        <w:rPr>
          <w:rFonts w:ascii="Angsana New" w:hAnsi="Angsana New"/>
          <w:sz w:val="28"/>
          <w:szCs w:val="28"/>
          <w:cs/>
        </w:rPr>
        <w:t>มีผลแตกต่างชั่วคราวที่ใช้หักภาษี ซึ่งไม่ได้นำไปรวมในการคำนวณสินทรัพย์ภาษีเงินได้รอการตัดบัญชี เพื่อรับรู้ในงบฐานะ</w:t>
      </w:r>
      <w:r w:rsidR="007B7F5C" w:rsidRPr="00933FDA">
        <w:rPr>
          <w:rFonts w:ascii="Angsana New" w:hAnsi="Angsana New"/>
          <w:sz w:val="28"/>
          <w:szCs w:val="28"/>
          <w:cs/>
        </w:rPr>
        <w:t>ทางการเงินตามงบการเงินรวม</w:t>
      </w:r>
      <w:r w:rsidRPr="00C15E0F">
        <w:rPr>
          <w:rFonts w:ascii="Angsana New" w:hAnsi="Angsana New"/>
          <w:sz w:val="28"/>
          <w:szCs w:val="28"/>
          <w:cs/>
        </w:rPr>
        <w:t>จำนวน</w:t>
      </w:r>
      <w:r w:rsidR="0049022B" w:rsidRPr="00C15E0F">
        <w:rPr>
          <w:rFonts w:ascii="Angsana New" w:hAnsi="Angsana New"/>
          <w:sz w:val="28"/>
          <w:szCs w:val="28"/>
          <w:cs/>
        </w:rPr>
        <w:t xml:space="preserve"> </w:t>
      </w:r>
      <w:r w:rsidR="008E3FC0">
        <w:rPr>
          <w:rFonts w:ascii="Angsana New" w:hAnsi="Angsana New"/>
          <w:sz w:val="28"/>
          <w:szCs w:val="28"/>
          <w:lang w:val="en-US"/>
        </w:rPr>
        <w:t>186.9</w:t>
      </w:r>
      <w:r w:rsidR="00D670B3" w:rsidRPr="009B669E">
        <w:rPr>
          <w:rFonts w:ascii="Angsana New" w:hAnsi="Angsana New"/>
          <w:sz w:val="28"/>
          <w:szCs w:val="28"/>
          <w:lang w:val="en-US"/>
        </w:rPr>
        <w:t xml:space="preserve"> </w:t>
      </w:r>
      <w:r w:rsidRPr="00EF2F4F">
        <w:rPr>
          <w:rFonts w:ascii="Angsana New" w:hAnsi="Angsana New"/>
          <w:sz w:val="28"/>
          <w:szCs w:val="28"/>
          <w:cs/>
        </w:rPr>
        <w:t>ล้านบาท</w:t>
      </w:r>
      <w:r w:rsidRPr="003207A9">
        <w:rPr>
          <w:rFonts w:ascii="Angsana New" w:hAnsi="Angsana New"/>
          <w:sz w:val="28"/>
          <w:szCs w:val="28"/>
          <w:cs/>
        </w:rPr>
        <w:t xml:space="preserve"> และ </w:t>
      </w:r>
      <w:r w:rsidR="47F5293E" w:rsidRPr="47F5293E">
        <w:rPr>
          <w:rFonts w:ascii="Angsana New" w:hAnsi="Angsana New"/>
          <w:sz w:val="28"/>
          <w:szCs w:val="28"/>
          <w:lang w:val="en-US"/>
        </w:rPr>
        <w:t>243.0</w:t>
      </w:r>
      <w:r w:rsidR="00B67EC8" w:rsidRPr="003207A9">
        <w:rPr>
          <w:rFonts w:ascii="Angsana New" w:hAnsi="Angsana New"/>
          <w:sz w:val="28"/>
          <w:szCs w:val="28"/>
          <w:lang w:val="en-US"/>
        </w:rPr>
        <w:t xml:space="preserve"> </w:t>
      </w:r>
      <w:r w:rsidRPr="003207A9">
        <w:rPr>
          <w:rFonts w:ascii="Angsana New" w:hAnsi="Angsana New"/>
          <w:sz w:val="28"/>
          <w:szCs w:val="28"/>
          <w:cs/>
        </w:rPr>
        <w:t>ล้านบาท</w:t>
      </w:r>
      <w:r w:rsidR="006D707A" w:rsidRPr="003207A9">
        <w:rPr>
          <w:rFonts w:ascii="Angsana New" w:hAnsi="Angsana New"/>
          <w:sz w:val="28"/>
          <w:szCs w:val="28"/>
          <w:cs/>
        </w:rPr>
        <w:t>ตามลำดับ</w:t>
      </w:r>
      <w:r w:rsidRPr="003207A9">
        <w:rPr>
          <w:rFonts w:ascii="Angsana New" w:hAnsi="Angsana New"/>
          <w:sz w:val="28"/>
          <w:szCs w:val="28"/>
          <w:cs/>
        </w:rPr>
        <w:t xml:space="preserve"> </w:t>
      </w:r>
      <w:r w:rsidR="00576DCC" w:rsidRPr="003207A9">
        <w:rPr>
          <w:rFonts w:ascii="Angsana New" w:hAnsi="Angsana New"/>
          <w:sz w:val="28"/>
          <w:szCs w:val="28"/>
          <w:cs/>
        </w:rPr>
        <w:t>และ</w:t>
      </w:r>
      <w:r w:rsidR="007B7F5C" w:rsidRPr="003207A9">
        <w:rPr>
          <w:rFonts w:ascii="Angsana New" w:hAnsi="Angsana New"/>
          <w:sz w:val="28"/>
          <w:szCs w:val="28"/>
          <w:cs/>
        </w:rPr>
        <w:t>งบการเงินเฉพาะกิจการ</w:t>
      </w:r>
      <w:r w:rsidR="00676768" w:rsidRPr="003207A9">
        <w:rPr>
          <w:rFonts w:ascii="Angsana New" w:hAnsi="Angsana New"/>
          <w:sz w:val="28"/>
          <w:szCs w:val="28"/>
          <w:cs/>
        </w:rPr>
        <w:t xml:space="preserve">จำนวน </w:t>
      </w:r>
      <w:r w:rsidR="008E3FC0">
        <w:rPr>
          <w:rFonts w:ascii="Angsana New" w:hAnsi="Angsana New"/>
          <w:sz w:val="28"/>
          <w:szCs w:val="28"/>
          <w:lang w:val="en-US"/>
        </w:rPr>
        <w:t>185.0</w:t>
      </w:r>
      <w:r w:rsidR="009B669E">
        <w:rPr>
          <w:rFonts w:ascii="Angsana New" w:hAnsi="Angsana New"/>
          <w:sz w:val="28"/>
          <w:szCs w:val="28"/>
          <w:lang w:val="en-US"/>
        </w:rPr>
        <w:t xml:space="preserve"> </w:t>
      </w:r>
      <w:r w:rsidRPr="00EF2F4F">
        <w:rPr>
          <w:rFonts w:ascii="Angsana New" w:hAnsi="Angsana New"/>
          <w:sz w:val="28"/>
          <w:szCs w:val="28"/>
          <w:cs/>
        </w:rPr>
        <w:t>ล้านบาท</w:t>
      </w:r>
      <w:r w:rsidRPr="003207A9">
        <w:rPr>
          <w:rFonts w:ascii="Angsana New" w:hAnsi="Angsana New"/>
          <w:sz w:val="28"/>
          <w:szCs w:val="28"/>
          <w:cs/>
        </w:rPr>
        <w:t xml:space="preserve"> และ </w:t>
      </w:r>
      <w:r w:rsidR="47F5293E" w:rsidRPr="47F5293E">
        <w:rPr>
          <w:rFonts w:ascii="Angsana New" w:hAnsi="Angsana New"/>
          <w:sz w:val="28"/>
          <w:szCs w:val="28"/>
          <w:lang w:val="en-US"/>
        </w:rPr>
        <w:t>106.2</w:t>
      </w:r>
      <w:r w:rsidR="00B67EC8" w:rsidRPr="003207A9">
        <w:rPr>
          <w:rFonts w:ascii="Angsana New" w:hAnsi="Angsana New"/>
          <w:sz w:val="28"/>
          <w:szCs w:val="28"/>
          <w:lang w:val="en-US"/>
        </w:rPr>
        <w:t xml:space="preserve"> </w:t>
      </w:r>
      <w:r w:rsidRPr="003207A9">
        <w:rPr>
          <w:rFonts w:ascii="Angsana New" w:hAnsi="Angsana New"/>
          <w:sz w:val="28"/>
          <w:szCs w:val="28"/>
          <w:cs/>
        </w:rPr>
        <w:t>ล้านบาท</w:t>
      </w:r>
      <w:r w:rsidR="00FC264E" w:rsidRPr="003207A9">
        <w:rPr>
          <w:rFonts w:ascii="Angsana New" w:hAnsi="Angsana New"/>
          <w:sz w:val="28"/>
          <w:szCs w:val="28"/>
          <w:cs/>
        </w:rPr>
        <w:t>ตามลำดับ</w:t>
      </w:r>
      <w:r w:rsidRPr="003207A9">
        <w:rPr>
          <w:rFonts w:ascii="Angsana New" w:hAnsi="Angsana New"/>
          <w:sz w:val="28"/>
          <w:szCs w:val="28"/>
          <w:cs/>
        </w:rPr>
        <w:t xml:space="preserve"> เนื่องจากความไม่แน่นอนที่จะใช้ประโยชน์ทางภาษีจากรายการดังกล่าวในอนาคต</w:t>
      </w:r>
    </w:p>
    <w:p w14:paraId="6130E456" w14:textId="77777777" w:rsidR="0020757B" w:rsidRDefault="0020757B" w:rsidP="000B3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0C95BEBF" w14:textId="77777777" w:rsidR="00947F67" w:rsidRDefault="00947F67" w:rsidP="000B3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4B859B59" w14:textId="77777777" w:rsidR="00947F67" w:rsidRDefault="00947F67" w:rsidP="000B3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6A9C71B3" w14:textId="77777777" w:rsidR="00947F67" w:rsidRDefault="00947F67" w:rsidP="000B3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5B88915B" w14:textId="77777777" w:rsidR="00B1798E" w:rsidRPr="004F7293" w:rsidRDefault="007B451B" w:rsidP="008516C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F7293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ขาดทุน</w:t>
      </w:r>
      <w:r w:rsidR="00B1798E" w:rsidRPr="004F7293">
        <w:rPr>
          <w:rFonts w:ascii="Angsana New" w:hAnsi="Angsana New" w:hint="cs"/>
          <w:b/>
          <w:bCs/>
          <w:sz w:val="28"/>
          <w:szCs w:val="28"/>
          <w:cs/>
        </w:rPr>
        <w:t>ต่อหุ้น</w:t>
      </w:r>
    </w:p>
    <w:p w14:paraId="6865DF4C" w14:textId="77777777" w:rsidR="00B1798E" w:rsidRPr="0003132F" w:rsidRDefault="00B1798E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10EB5112" w14:textId="77777777" w:rsidR="003B1AA6" w:rsidRDefault="007B451B" w:rsidP="003B1AA6">
      <w:pPr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ขาดทุ</w:t>
      </w:r>
      <w:r w:rsidR="00D06C74">
        <w:rPr>
          <w:rFonts w:ascii="Angsana New" w:hAnsi="Angsana New" w:hint="cs"/>
          <w:sz w:val="28"/>
          <w:szCs w:val="28"/>
          <w:cs/>
        </w:rPr>
        <w:t>น</w:t>
      </w:r>
      <w:r w:rsidR="003B1AA6" w:rsidRPr="0024310E">
        <w:rPr>
          <w:rFonts w:ascii="Angsana New" w:hAnsi="Angsana New" w:hint="cs"/>
          <w:sz w:val="28"/>
          <w:szCs w:val="28"/>
          <w:cs/>
        </w:rPr>
        <w:t>ต่อหุ้นคำนวณโดยการหาร</w:t>
      </w:r>
      <w:r w:rsidR="009B52D6" w:rsidRPr="009B52D6">
        <w:rPr>
          <w:rFonts w:ascii="Angsana New" w:hAnsi="Angsana New"/>
          <w:sz w:val="28"/>
          <w:szCs w:val="28"/>
          <w:cs/>
        </w:rPr>
        <w:t>ขาดทุน</w:t>
      </w:r>
      <w:r w:rsidR="003B1AA6">
        <w:rPr>
          <w:rFonts w:ascii="Angsana New" w:hAnsi="Angsana New" w:hint="cs"/>
          <w:sz w:val="28"/>
          <w:szCs w:val="28"/>
          <w:cs/>
        </w:rPr>
        <w:t>สำหรับปี</w:t>
      </w:r>
      <w:r w:rsidR="003B1AA6" w:rsidRPr="0024310E">
        <w:rPr>
          <w:rFonts w:ascii="Angsana New" w:hAnsi="Angsana New" w:hint="cs"/>
          <w:sz w:val="28"/>
          <w:szCs w:val="28"/>
          <w:cs/>
        </w:rPr>
        <w:t>ที่เป็นของผู้ถือหุ้นของบริษัทใหญ่ (ไม่รวมกำไรขาดทุนเบ็ดเสร็จอื่น) ด้วยจำนวนถัวเฉลี่ยถ่วงน้ำหนักข</w:t>
      </w:r>
      <w:r w:rsidR="003B1AA6">
        <w:rPr>
          <w:rFonts w:ascii="Angsana New" w:hAnsi="Angsana New" w:hint="cs"/>
          <w:sz w:val="28"/>
          <w:szCs w:val="28"/>
          <w:cs/>
        </w:rPr>
        <w:t>องหุ้นสามัญที่ออกอยู่ในระหว่างปี</w:t>
      </w:r>
    </w:p>
    <w:p w14:paraId="3BF04951" w14:textId="77777777" w:rsidR="00D06C74" w:rsidRPr="00911DCD" w:rsidRDefault="00D06C74" w:rsidP="003B1AA6">
      <w:pPr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65682C19" w14:textId="77777777" w:rsidR="003B1AA6" w:rsidRDefault="009B52D6" w:rsidP="003B1AA6">
      <w:pPr>
        <w:jc w:val="thaiDistribute"/>
        <w:outlineLvl w:val="0"/>
        <w:rPr>
          <w:rFonts w:ascii="Angsana New" w:hAnsi="Angsana New"/>
          <w:sz w:val="28"/>
          <w:szCs w:val="28"/>
        </w:rPr>
      </w:pPr>
      <w:r w:rsidRPr="009B52D6">
        <w:rPr>
          <w:rFonts w:ascii="Angsana New" w:hAnsi="Angsana New"/>
          <w:sz w:val="28"/>
          <w:szCs w:val="28"/>
          <w:cs/>
        </w:rPr>
        <w:t>ขาดทุ</w:t>
      </w:r>
      <w:r w:rsidR="00D06C74">
        <w:rPr>
          <w:rFonts w:ascii="Angsana New" w:hAnsi="Angsana New"/>
          <w:sz w:val="28"/>
          <w:szCs w:val="28"/>
          <w:cs/>
        </w:rPr>
        <w:t>น</w:t>
      </w:r>
      <w:r w:rsidR="003B1AA6" w:rsidRPr="0056206C">
        <w:rPr>
          <w:rFonts w:ascii="Angsana New" w:hAnsi="Angsana New"/>
          <w:sz w:val="28"/>
          <w:szCs w:val="28"/>
          <w:cs/>
        </w:rPr>
        <w:t>ต่อหุ้น</w:t>
      </w:r>
      <w:r w:rsidR="003B1AA6">
        <w:rPr>
          <w:rFonts w:ascii="Angsana New" w:hAnsi="Angsana New"/>
          <w:sz w:val="28"/>
          <w:szCs w:val="28"/>
          <w:cs/>
        </w:rPr>
        <w:t>สำหรับปี</w:t>
      </w:r>
      <w:r w:rsidR="003B1AA6" w:rsidRPr="0056206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B1AA6">
        <w:rPr>
          <w:rFonts w:ascii="Angsana New" w:hAnsi="Angsana New"/>
          <w:sz w:val="28"/>
          <w:szCs w:val="28"/>
        </w:rPr>
        <w:t>31</w:t>
      </w:r>
      <w:r w:rsidR="003B1AA6" w:rsidRPr="0056206C">
        <w:rPr>
          <w:rFonts w:ascii="Angsana New" w:hAnsi="Angsana New"/>
          <w:sz w:val="28"/>
          <w:szCs w:val="28"/>
        </w:rPr>
        <w:t xml:space="preserve"> </w:t>
      </w:r>
      <w:r w:rsidR="003B1AA6">
        <w:rPr>
          <w:rFonts w:ascii="Angsana New" w:hAnsi="Angsana New"/>
          <w:sz w:val="28"/>
          <w:szCs w:val="28"/>
          <w:cs/>
        </w:rPr>
        <w:t>ธันวาคม</w:t>
      </w:r>
      <w:r w:rsidR="003B1AA6" w:rsidRPr="0056206C">
        <w:rPr>
          <w:rFonts w:ascii="Angsana New" w:hAnsi="Angsana New"/>
          <w:sz w:val="28"/>
          <w:szCs w:val="28"/>
          <w:cs/>
        </w:rPr>
        <w:t xml:space="preserve"> </w:t>
      </w:r>
      <w:r w:rsidR="00B93903">
        <w:rPr>
          <w:rFonts w:ascii="Angsana New" w:hAnsi="Angsana New"/>
          <w:sz w:val="28"/>
          <w:szCs w:val="28"/>
        </w:rPr>
        <w:t>2567</w:t>
      </w:r>
      <w:r w:rsidR="003B1AA6" w:rsidRPr="0056206C">
        <w:rPr>
          <w:rFonts w:ascii="Angsana New" w:hAnsi="Angsana New"/>
          <w:sz w:val="28"/>
          <w:szCs w:val="28"/>
        </w:rPr>
        <w:t xml:space="preserve"> </w:t>
      </w:r>
      <w:r w:rsidR="003B1AA6" w:rsidRPr="0056206C">
        <w:rPr>
          <w:rFonts w:ascii="Angsana New" w:hAnsi="Angsana New"/>
          <w:sz w:val="28"/>
          <w:szCs w:val="28"/>
          <w:cs/>
        </w:rPr>
        <w:t xml:space="preserve">และ </w:t>
      </w:r>
      <w:r w:rsidR="00A1656E">
        <w:rPr>
          <w:rFonts w:ascii="Angsana New" w:hAnsi="Angsana New"/>
          <w:sz w:val="28"/>
          <w:szCs w:val="28"/>
        </w:rPr>
        <w:t>2566</w:t>
      </w:r>
      <w:r w:rsidR="00B67EC8">
        <w:rPr>
          <w:rFonts w:ascii="Angsana New" w:hAnsi="Angsana New"/>
          <w:sz w:val="28"/>
          <w:szCs w:val="28"/>
        </w:rPr>
        <w:t xml:space="preserve"> </w:t>
      </w:r>
      <w:r w:rsidR="003B1AA6" w:rsidRPr="0056206C">
        <w:rPr>
          <w:rFonts w:ascii="Angsana New" w:hAnsi="Angsana New"/>
          <w:sz w:val="28"/>
          <w:szCs w:val="28"/>
          <w:cs/>
        </w:rPr>
        <w:t>มีรายละเอียดการคำนวณ</w:t>
      </w:r>
      <w:r w:rsidR="003B1AA6" w:rsidRPr="0024310E">
        <w:rPr>
          <w:rFonts w:ascii="Angsana New" w:hAnsi="Angsana New"/>
          <w:sz w:val="28"/>
          <w:szCs w:val="28"/>
          <w:cs/>
        </w:rPr>
        <w:t>ดังนี้</w:t>
      </w:r>
      <w:r w:rsidR="003B1AA6">
        <w:rPr>
          <w:rFonts w:ascii="Angsana New" w:hAnsi="Angsana New"/>
          <w:sz w:val="28"/>
          <w:szCs w:val="28"/>
          <w:cs/>
        </w:rPr>
        <w:t xml:space="preserve"> </w:t>
      </w:r>
    </w:p>
    <w:p w14:paraId="2D96E9A5" w14:textId="77777777" w:rsidR="00EF2F4F" w:rsidRPr="00EF2F4F" w:rsidRDefault="00EF2F4F" w:rsidP="003B1AA6">
      <w:pPr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81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00"/>
        <w:gridCol w:w="1134"/>
        <w:gridCol w:w="236"/>
        <w:gridCol w:w="1135"/>
        <w:gridCol w:w="236"/>
        <w:gridCol w:w="1157"/>
        <w:gridCol w:w="237"/>
        <w:gridCol w:w="1180"/>
      </w:tblGrid>
      <w:tr w:rsidR="003B1AA6" w:rsidRPr="004237B7" w14:paraId="0E7A1299" w14:textId="77777777" w:rsidTr="00D27138">
        <w:trPr>
          <w:tblHeader/>
        </w:trPr>
        <w:tc>
          <w:tcPr>
            <w:tcW w:w="4500" w:type="dxa"/>
          </w:tcPr>
          <w:p w14:paraId="20D6D3D2" w14:textId="77777777" w:rsidR="003B1AA6" w:rsidRPr="004237B7" w:rsidRDefault="003B1AA6" w:rsidP="00D93A83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7"/>
          </w:tcPr>
          <w:p w14:paraId="460BB069" w14:textId="77777777" w:rsidR="003B1AA6" w:rsidRPr="004237B7" w:rsidRDefault="003B1AA6" w:rsidP="00D93A8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7B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/พันหุ้น</w:t>
            </w:r>
          </w:p>
        </w:tc>
      </w:tr>
      <w:tr w:rsidR="003B1AA6" w:rsidRPr="004237B7" w14:paraId="459F751D" w14:textId="77777777" w:rsidTr="00D27138">
        <w:trPr>
          <w:tblHeader/>
        </w:trPr>
        <w:tc>
          <w:tcPr>
            <w:tcW w:w="4500" w:type="dxa"/>
          </w:tcPr>
          <w:p w14:paraId="71688755" w14:textId="77777777" w:rsidR="003B1AA6" w:rsidRPr="004237B7" w:rsidRDefault="003B1AA6" w:rsidP="00D93A83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67A9E3" w14:textId="77777777" w:rsidR="003B1AA6" w:rsidRPr="004237B7" w:rsidRDefault="003B1AA6" w:rsidP="00D93A8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7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</w:tcPr>
          <w:p w14:paraId="4386B799" w14:textId="77777777" w:rsidR="003B1AA6" w:rsidRPr="004237B7" w:rsidRDefault="003B1AA6" w:rsidP="00D93A8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F6EB27" w14:textId="77777777" w:rsidR="003B1AA6" w:rsidRPr="004237B7" w:rsidRDefault="003B1AA6" w:rsidP="00D93A8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</w:rPr>
              <w:t>ฉพาะกิจการ</w:t>
            </w:r>
          </w:p>
        </w:tc>
      </w:tr>
      <w:tr w:rsidR="00D27138" w:rsidRPr="004237B7" w14:paraId="31932C2F" w14:textId="77777777" w:rsidTr="00D27138">
        <w:trPr>
          <w:tblHeader/>
        </w:trPr>
        <w:tc>
          <w:tcPr>
            <w:tcW w:w="4500" w:type="dxa"/>
          </w:tcPr>
          <w:p w14:paraId="6519FFAC" w14:textId="77777777" w:rsidR="00B67EC8" w:rsidRPr="004237B7" w:rsidRDefault="00B67EC8" w:rsidP="00B67E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39365F" w14:textId="165B1B88" w:rsidR="00B67EC8" w:rsidRPr="004237B7" w:rsidRDefault="47F5293E" w:rsidP="47F529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F2F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C517F8" w14:textId="77777777" w:rsidR="00B67EC8" w:rsidRPr="00A4473B" w:rsidRDefault="00B67EC8" w:rsidP="00B67E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BC6ACBC" w14:textId="7B6AD7E1" w:rsidR="00B67EC8" w:rsidRPr="004237B7" w:rsidRDefault="47F5293E" w:rsidP="00B67E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3903793" w14:textId="77777777" w:rsidR="00B67EC8" w:rsidRPr="004237B7" w:rsidRDefault="00B67EC8" w:rsidP="00B67E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8DD7405" w14:textId="0D853047" w:rsidR="00B67EC8" w:rsidRPr="004237B7" w:rsidRDefault="47F5293E" w:rsidP="47F529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2F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1D9F6F01" w14:textId="77777777" w:rsidR="00B67EC8" w:rsidRPr="004237B7" w:rsidRDefault="00B67EC8" w:rsidP="00B67E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9DA2CA7" w14:textId="5498B208" w:rsidR="00B67EC8" w:rsidRPr="004237B7" w:rsidRDefault="47F5293E" w:rsidP="00B67E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27138" w:rsidRPr="004237B7" w14:paraId="3CBB8F5B" w14:textId="77777777" w:rsidTr="00D27138">
        <w:trPr>
          <w:trHeight w:val="277"/>
        </w:trPr>
        <w:tc>
          <w:tcPr>
            <w:tcW w:w="4500" w:type="dxa"/>
          </w:tcPr>
          <w:p w14:paraId="2C0C7C09" w14:textId="77777777" w:rsidR="0012536F" w:rsidRPr="000C003D" w:rsidRDefault="0012536F" w:rsidP="0012536F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ขาดทุนสำหรับปีส่วนที่เป็นของผู้ถือหุ้นของบริษัทใหญ่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BD1AE8" w14:textId="73B43FD3" w:rsidR="0012536F" w:rsidRPr="006447A9" w:rsidRDefault="00867A85" w:rsidP="0012536F">
            <w:pPr>
              <w:tabs>
                <w:tab w:val="clear" w:pos="680"/>
                <w:tab w:val="clear" w:pos="907"/>
              </w:tabs>
              <w:spacing w:line="380" w:lineRule="exact"/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(125,406)</w:t>
            </w:r>
          </w:p>
        </w:tc>
        <w:tc>
          <w:tcPr>
            <w:tcW w:w="236" w:type="dxa"/>
            <w:vAlign w:val="bottom"/>
          </w:tcPr>
          <w:p w14:paraId="3F51A1FC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1378D39" w14:textId="77777777" w:rsidR="47F5293E" w:rsidRDefault="47F5293E" w:rsidP="47F5293E">
            <w:pPr>
              <w:tabs>
                <w:tab w:val="clear" w:pos="680"/>
                <w:tab w:val="clear" w:pos="907"/>
              </w:tabs>
              <w:spacing w:line="380" w:lineRule="exact"/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(88,419)</w:t>
            </w:r>
          </w:p>
        </w:tc>
        <w:tc>
          <w:tcPr>
            <w:tcW w:w="236" w:type="dxa"/>
            <w:vAlign w:val="bottom"/>
          </w:tcPr>
          <w:p w14:paraId="770860FE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109E53C" w14:textId="5AE43CC4" w:rsidR="0012536F" w:rsidRPr="006447A9" w:rsidRDefault="00867A85" w:rsidP="0012536F">
            <w:pPr>
              <w:tabs>
                <w:tab w:val="clear" w:pos="907"/>
              </w:tabs>
              <w:spacing w:line="380" w:lineRule="exact"/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(121,080)</w:t>
            </w:r>
          </w:p>
        </w:tc>
        <w:tc>
          <w:tcPr>
            <w:tcW w:w="237" w:type="dxa"/>
            <w:vAlign w:val="bottom"/>
          </w:tcPr>
          <w:p w14:paraId="5D5A9BD6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2BB64EF6" w14:textId="77777777" w:rsidR="47F5293E" w:rsidRDefault="47F5293E" w:rsidP="47F5293E">
            <w:pPr>
              <w:tabs>
                <w:tab w:val="clear" w:pos="907"/>
              </w:tabs>
              <w:spacing w:line="380" w:lineRule="exact"/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(115,699)</w:t>
            </w:r>
          </w:p>
        </w:tc>
      </w:tr>
      <w:tr w:rsidR="00D27138" w:rsidRPr="004237B7" w14:paraId="79655D88" w14:textId="77777777" w:rsidTr="00D27138">
        <w:tc>
          <w:tcPr>
            <w:tcW w:w="4500" w:type="dxa"/>
            <w:shd w:val="clear" w:color="auto" w:fill="auto"/>
            <w:vAlign w:val="bottom"/>
          </w:tcPr>
          <w:p w14:paraId="015E1BE2" w14:textId="77777777" w:rsidR="0012536F" w:rsidRPr="00C53682" w:rsidRDefault="0012536F" w:rsidP="0012536F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06DCE" w14:textId="764E1F4A" w:rsidR="0012536F" w:rsidRPr="006447A9" w:rsidRDefault="00867A85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1,108,709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0F62E3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CA1082" w14:textId="77777777" w:rsidR="47F5293E" w:rsidRDefault="47F5293E" w:rsidP="47F5293E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1,118,053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0E2C8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F09CD1D" w14:textId="6F42D8A3" w:rsidR="0012536F" w:rsidRPr="006447A9" w:rsidRDefault="00867A85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1,108,709</w:t>
            </w:r>
          </w:p>
        </w:tc>
        <w:tc>
          <w:tcPr>
            <w:tcW w:w="237" w:type="dxa"/>
            <w:vAlign w:val="bottom"/>
          </w:tcPr>
          <w:p w14:paraId="236A5EFC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63D8299" w14:textId="77777777" w:rsidR="47F5293E" w:rsidRDefault="47F5293E" w:rsidP="47F5293E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1,118,053</w:t>
            </w:r>
          </w:p>
        </w:tc>
      </w:tr>
      <w:tr w:rsidR="00D27138" w:rsidRPr="004237B7" w14:paraId="026194D9" w14:textId="77777777" w:rsidTr="00D27138">
        <w:tc>
          <w:tcPr>
            <w:tcW w:w="4500" w:type="dxa"/>
            <w:shd w:val="clear" w:color="auto" w:fill="auto"/>
            <w:vAlign w:val="bottom"/>
          </w:tcPr>
          <w:p w14:paraId="30DB9C56" w14:textId="77777777" w:rsidR="0012536F" w:rsidRDefault="0012536F" w:rsidP="0012536F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</w:t>
            </w:r>
            <w:r w:rsidR="00D06C7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0E3956" w14:textId="07EA514F" w:rsidR="0012536F" w:rsidRPr="006447A9" w:rsidRDefault="00867A85" w:rsidP="0012536F">
            <w:pPr>
              <w:tabs>
                <w:tab w:val="clear" w:pos="680"/>
                <w:tab w:val="clear" w:pos="907"/>
              </w:tabs>
              <w:spacing w:line="380" w:lineRule="exact"/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AD2C6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0A12D" w14:textId="77777777" w:rsidR="47F5293E" w:rsidRDefault="47F5293E" w:rsidP="47F5293E">
            <w:pPr>
              <w:tabs>
                <w:tab w:val="clear" w:pos="680"/>
                <w:tab w:val="clear" w:pos="907"/>
              </w:tabs>
              <w:spacing w:line="380" w:lineRule="exact"/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(0.08)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5BE518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B32B2" w14:textId="7F66C5EC" w:rsidR="0012536F" w:rsidRPr="006447A9" w:rsidRDefault="00867A85" w:rsidP="0012536F">
            <w:pPr>
              <w:tabs>
                <w:tab w:val="clear" w:pos="907"/>
              </w:tabs>
              <w:spacing w:line="380" w:lineRule="exact"/>
              <w:ind w:right="-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(0.11)</w:t>
            </w:r>
          </w:p>
        </w:tc>
        <w:tc>
          <w:tcPr>
            <w:tcW w:w="237" w:type="dxa"/>
            <w:vAlign w:val="bottom"/>
          </w:tcPr>
          <w:p w14:paraId="49A8D76A" w14:textId="77777777" w:rsidR="0012536F" w:rsidRPr="00B81494" w:rsidRDefault="0012536F" w:rsidP="0012536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E4716" w14:textId="77777777" w:rsidR="47F5293E" w:rsidRDefault="47F5293E" w:rsidP="47F5293E">
            <w:pPr>
              <w:tabs>
                <w:tab w:val="clear" w:pos="907"/>
              </w:tabs>
              <w:spacing w:line="380" w:lineRule="exact"/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(0.10)</w:t>
            </w:r>
          </w:p>
        </w:tc>
      </w:tr>
    </w:tbl>
    <w:p w14:paraId="301376DE" w14:textId="77777777" w:rsidR="00EF2F4F" w:rsidRPr="000D33D6" w:rsidRDefault="00EF2F4F" w:rsidP="00031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539C60DD" w14:textId="77777777" w:rsidR="00CF5E59" w:rsidRPr="00D06C74" w:rsidRDefault="00CF5E59" w:rsidP="008516C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D06C74">
        <w:rPr>
          <w:rFonts w:ascii="Angsana New" w:hAnsi="Angsana New" w:hint="cs"/>
          <w:b/>
          <w:bCs/>
          <w:sz w:val="28"/>
          <w:szCs w:val="28"/>
          <w:cs/>
        </w:rPr>
        <w:t>สิทธิประโยชน์</w:t>
      </w:r>
      <w:r w:rsidRPr="00D06C74">
        <w:rPr>
          <w:rFonts w:ascii="Angsana New" w:hAnsi="Angsana New"/>
          <w:b/>
          <w:bCs/>
          <w:sz w:val="28"/>
          <w:szCs w:val="28"/>
          <w:cs/>
        </w:rPr>
        <w:t>จากการส่งเสริมการลงทุน</w:t>
      </w:r>
    </w:p>
    <w:p w14:paraId="52817F8F" w14:textId="77777777" w:rsidR="00CF5E59" w:rsidRPr="000D33D6" w:rsidRDefault="00CF5E59" w:rsidP="00031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0352506A" w14:textId="77777777" w:rsidR="00CF5E59" w:rsidRPr="00803BCE" w:rsidRDefault="00CF5E59" w:rsidP="00CF5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03BCE">
        <w:rPr>
          <w:rFonts w:ascii="Angsana New" w:hAnsi="Angsana New"/>
          <w:sz w:val="28"/>
          <w:szCs w:val="28"/>
          <w:cs/>
        </w:rPr>
        <w:t>บริษัทได้รับส่งเสริมการลงทุนตามพระราชบ</w:t>
      </w:r>
      <w:r>
        <w:rPr>
          <w:rFonts w:ascii="Angsana New" w:hAnsi="Angsana New"/>
          <w:sz w:val="28"/>
          <w:szCs w:val="28"/>
          <w:cs/>
        </w:rPr>
        <w:t xml:space="preserve">ัญญัติส่งเสริมการลงทุน พ.ศ. </w:t>
      </w:r>
      <w:r>
        <w:rPr>
          <w:rFonts w:ascii="Angsana New" w:hAnsi="Angsana New"/>
          <w:sz w:val="28"/>
          <w:szCs w:val="28"/>
        </w:rPr>
        <w:t>2520</w:t>
      </w:r>
      <w:r w:rsidRPr="00803BCE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ในกิจการผลิตเชื้อเพลิงผสมจากกากอุตสาหกรรมไม่อันตราย </w:t>
      </w:r>
      <w:r w:rsidRPr="00803BCE">
        <w:rPr>
          <w:rFonts w:ascii="Angsana New" w:hAnsi="Angsana New"/>
          <w:sz w:val="28"/>
          <w:szCs w:val="28"/>
          <w:cs/>
        </w:rPr>
        <w:t>โดยบริษัทได้รับสิทธิ</w:t>
      </w:r>
      <w:r w:rsidRPr="00803BCE">
        <w:rPr>
          <w:rFonts w:ascii="Angsana New" w:hAnsi="Angsana New" w:hint="cs"/>
          <w:sz w:val="28"/>
          <w:szCs w:val="28"/>
          <w:cs/>
        </w:rPr>
        <w:t>ประโยชน์หลายประการซึ่งพอสรุปสาระสำคัญได้ดังนี้</w:t>
      </w:r>
    </w:p>
    <w:p w14:paraId="32EAEF07" w14:textId="77777777" w:rsidR="00CF5E59" w:rsidRPr="00F0305E" w:rsidRDefault="00CF5E59" w:rsidP="00031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71CE5EA5" w14:textId="77777777" w:rsidR="00CF5E59" w:rsidRDefault="00CF5E59" w:rsidP="00122D5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0F75AC">
        <w:rPr>
          <w:rFonts w:ascii="Angsana New" w:hAnsi="Angsana New" w:hint="cs"/>
          <w:sz w:val="28"/>
          <w:szCs w:val="28"/>
          <w:cs/>
        </w:rPr>
        <w:t>ได้รับยกเว้นภาษีอากรขาเข้าสำหรับเครื่องจักรตามที่ได้รับอนุมัติโดยคณะกรรมการส่งเสริมการลงทุน</w:t>
      </w:r>
    </w:p>
    <w:p w14:paraId="3F5A69CF" w14:textId="77777777" w:rsidR="00CF5E59" w:rsidRDefault="00CF5E59" w:rsidP="00122D5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982F4F">
        <w:rPr>
          <w:rFonts w:ascii="Angsana New" w:hAnsi="Angsana New"/>
          <w:sz w:val="28"/>
          <w:szCs w:val="28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982F4F">
        <w:rPr>
          <w:rFonts w:ascii="Angsana New" w:hAnsi="Angsana New" w:hint="cs"/>
          <w:sz w:val="28"/>
          <w:szCs w:val="28"/>
          <w:cs/>
        </w:rPr>
        <w:t xml:space="preserve">รวมกันไม่เกินร้อยละ </w:t>
      </w:r>
      <w:r w:rsidRPr="00982F4F">
        <w:rPr>
          <w:rFonts w:ascii="Angsana New" w:hAnsi="Angsana New"/>
          <w:sz w:val="28"/>
          <w:szCs w:val="28"/>
        </w:rPr>
        <w:t xml:space="preserve">100 </w:t>
      </w:r>
      <w:r w:rsidRPr="00982F4F">
        <w:rPr>
          <w:rFonts w:ascii="Angsana New" w:hAnsi="Angsana New" w:hint="cs"/>
          <w:sz w:val="28"/>
          <w:szCs w:val="28"/>
          <w:cs/>
        </w:rPr>
        <w:t>ของเงินลงทุนไม่รวมค่าที่ดินและทุนหมุนเวียนมีกำหนดเวลาแปดปี</w:t>
      </w:r>
      <w:r w:rsidRPr="00982F4F">
        <w:rPr>
          <w:rFonts w:ascii="Angsana New" w:hAnsi="Angsana New"/>
          <w:sz w:val="28"/>
          <w:szCs w:val="28"/>
          <w:cs/>
        </w:rPr>
        <w:t>นับแต่วันที่เริ่มมีรายได้จากการประกอบ</w:t>
      </w:r>
      <w:r w:rsidRPr="00982F4F">
        <w:rPr>
          <w:rFonts w:ascii="Angsana New" w:hAnsi="Angsana New" w:hint="cs"/>
          <w:sz w:val="28"/>
          <w:szCs w:val="28"/>
          <w:cs/>
        </w:rPr>
        <w:t xml:space="preserve">กิจการนั้น </w:t>
      </w:r>
    </w:p>
    <w:p w14:paraId="513E381C" w14:textId="77777777" w:rsidR="00CF5E59" w:rsidRPr="007F5560" w:rsidRDefault="00CF5E59" w:rsidP="00122D5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7F5560">
        <w:rPr>
          <w:rFonts w:ascii="Angsana New" w:hAnsi="Angsana New"/>
          <w:sz w:val="28"/>
          <w:szCs w:val="28"/>
          <w:cs/>
        </w:rPr>
        <w:t>ได้รับ</w:t>
      </w:r>
      <w:r>
        <w:rPr>
          <w:rFonts w:ascii="Angsana New" w:hAnsi="Angsana New" w:hint="cs"/>
          <w:sz w:val="28"/>
          <w:szCs w:val="28"/>
          <w:cs/>
        </w:rPr>
        <w:t xml:space="preserve">อนุญาตให้นำผลขาดทุนประจำปีในช่วงได้รับการส่งเสริมไปหักออกจากกำไรสุทธิที่เกิดขึ้นภายหลังได้รับการส่งเสริม </w:t>
      </w:r>
      <w:r w:rsidRPr="007F5560">
        <w:rPr>
          <w:rFonts w:ascii="Angsana New" w:hAnsi="Angsana New"/>
          <w:sz w:val="28"/>
          <w:szCs w:val="28"/>
          <w:cs/>
        </w:rPr>
        <w:t>มีกำหนดเวลา</w:t>
      </w:r>
      <w:r>
        <w:rPr>
          <w:rFonts w:ascii="Angsana New" w:hAnsi="Angsana New" w:hint="cs"/>
          <w:sz w:val="28"/>
          <w:szCs w:val="28"/>
          <w:cs/>
        </w:rPr>
        <w:t>ไม่เกิน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5</w:t>
      </w:r>
      <w:r w:rsidRPr="007F5560">
        <w:rPr>
          <w:rFonts w:ascii="Angsana New" w:hAnsi="Angsana New"/>
          <w:sz w:val="28"/>
          <w:szCs w:val="28"/>
          <w:cs/>
        </w:rPr>
        <w:t xml:space="preserve"> ปี นับแต่วันที่สิ้นสุดสิทธิประโยชน์ตามข้อ (ข)</w:t>
      </w:r>
    </w:p>
    <w:p w14:paraId="2BAC6FC9" w14:textId="77777777" w:rsidR="00CF5E59" w:rsidRPr="0003132F" w:rsidRDefault="00CF5E59" w:rsidP="00031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2"/>
          <w:szCs w:val="12"/>
        </w:rPr>
      </w:pPr>
      <w:r w:rsidRPr="0003132F">
        <w:rPr>
          <w:rFonts w:ascii="Angsana New" w:hAnsi="Angsana New"/>
          <w:color w:val="FF0000"/>
          <w:sz w:val="12"/>
          <w:szCs w:val="12"/>
          <w:cs/>
        </w:rPr>
        <w:t xml:space="preserve"> </w:t>
      </w:r>
    </w:p>
    <w:p w14:paraId="2B93D5DA" w14:textId="77777777" w:rsidR="00CF5E59" w:rsidRDefault="00CF5E59" w:rsidP="00917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03BCE">
        <w:rPr>
          <w:rFonts w:ascii="Angsana New" w:hAnsi="Angsana New"/>
          <w:sz w:val="28"/>
          <w:szCs w:val="28"/>
          <w:cs/>
        </w:rPr>
        <w:t>ในฐานะที่เป็นกิจการที่ได้รับการส่งเสริมการลงทุน บริษัทต้องปฏิบัติตามเงื่อนไขและข้อจำกัดที่กำหนดไว้ในบัตรส่งเสริมการลงทุน</w:t>
      </w:r>
    </w:p>
    <w:p w14:paraId="496FF40B" w14:textId="77777777" w:rsidR="00890271" w:rsidRPr="00302F47" w:rsidRDefault="00890271" w:rsidP="00917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color w:val="FF0000"/>
          <w:sz w:val="16"/>
          <w:szCs w:val="16"/>
        </w:rPr>
      </w:pPr>
    </w:p>
    <w:p w14:paraId="71254FC3" w14:textId="77777777" w:rsidR="00CF5E59" w:rsidRDefault="00CF5E59" w:rsidP="00917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ยอดรายได้</w:t>
      </w:r>
      <w:r w:rsidRPr="00320288">
        <w:rPr>
          <w:rFonts w:ascii="Angsana New" w:hAnsi="Angsana New"/>
          <w:sz w:val="28"/>
          <w:szCs w:val="28"/>
          <w:cs/>
        </w:rPr>
        <w:t>ของบริษัทจำแนกตามธุรกิจที่ได้รับการส่งเสริมและไม่ได้รับการส่งเสริมสำหรับ</w:t>
      </w:r>
      <w:r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 w:rsidR="00B93903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และ</w:t>
      </w:r>
      <w:r w:rsidR="00A1656E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มี</w:t>
      </w:r>
      <w:r w:rsidRPr="00320288">
        <w:rPr>
          <w:rFonts w:ascii="Angsana New" w:hAnsi="Angsana New"/>
          <w:sz w:val="28"/>
          <w:szCs w:val="28"/>
          <w:cs/>
        </w:rPr>
        <w:t xml:space="preserve">ดังนี้ </w:t>
      </w:r>
    </w:p>
    <w:p w14:paraId="70FC7D28" w14:textId="77777777" w:rsidR="00302F47" w:rsidRPr="00302F47" w:rsidRDefault="00302F47" w:rsidP="00917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504"/>
        <w:gridCol w:w="1092"/>
        <w:gridCol w:w="236"/>
        <w:gridCol w:w="1010"/>
        <w:gridCol w:w="238"/>
        <w:gridCol w:w="1049"/>
        <w:gridCol w:w="238"/>
        <w:gridCol w:w="1050"/>
        <w:gridCol w:w="238"/>
        <w:gridCol w:w="1022"/>
        <w:gridCol w:w="236"/>
        <w:gridCol w:w="970"/>
      </w:tblGrid>
      <w:tr w:rsidR="00CF5E59" w:rsidRPr="001451B1" w14:paraId="2655E702" w14:textId="77777777" w:rsidTr="00E317B4">
        <w:trPr>
          <w:cantSplit/>
        </w:trPr>
        <w:tc>
          <w:tcPr>
            <w:tcW w:w="2504" w:type="dxa"/>
            <w:shd w:val="clear" w:color="auto" w:fill="auto"/>
          </w:tcPr>
          <w:p w14:paraId="6F41B4C5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37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0266E0C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B1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F5E59" w:rsidRPr="001451B1" w14:paraId="710F0D68" w14:textId="77777777" w:rsidTr="00E317B4">
        <w:trPr>
          <w:cantSplit/>
        </w:trPr>
        <w:tc>
          <w:tcPr>
            <w:tcW w:w="2504" w:type="dxa"/>
            <w:shd w:val="clear" w:color="auto" w:fill="auto"/>
          </w:tcPr>
          <w:p w14:paraId="7826CA8F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3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182D6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51B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F5E59" w:rsidRPr="001451B1" w14:paraId="006F55CB" w14:textId="77777777" w:rsidTr="00E317B4">
        <w:trPr>
          <w:cantSplit/>
        </w:trPr>
        <w:tc>
          <w:tcPr>
            <w:tcW w:w="2504" w:type="dxa"/>
            <w:shd w:val="clear" w:color="auto" w:fill="auto"/>
          </w:tcPr>
          <w:p w14:paraId="0944F0D4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AA6A2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28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B1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0E8DA56E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13D2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B1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D209475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BA02F" w14:textId="77777777" w:rsidR="00CF5E59" w:rsidRPr="001451B1" w:rsidRDefault="00CF5E59" w:rsidP="00CE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1B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23D63" w:rsidRPr="001451B1" w14:paraId="1DF2A6BE" w14:textId="77777777" w:rsidTr="00E317B4">
        <w:trPr>
          <w:cantSplit/>
        </w:trPr>
        <w:tc>
          <w:tcPr>
            <w:tcW w:w="2504" w:type="dxa"/>
            <w:shd w:val="clear" w:color="auto" w:fill="auto"/>
          </w:tcPr>
          <w:p w14:paraId="093231AA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701"/>
              </w:tabs>
              <w:spacing w:line="0" w:lineRule="atLeas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CE559" w14:textId="3AC8D6B6" w:rsidR="00B23D63" w:rsidRPr="001451B1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F2F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44C2E79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69E79" w14:textId="4FAE78B6" w:rsidR="00B23D63" w:rsidRPr="001451B1" w:rsidRDefault="47F5293E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47F5293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34D64E50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4BB0B" w14:textId="34284E6C" w:rsidR="00B23D63" w:rsidRPr="001451B1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F2F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04CEDCE7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8BD32" w14:textId="28893112" w:rsidR="00B23D63" w:rsidRPr="001451B1" w:rsidRDefault="47F5293E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47F5293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7C99936F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B9EA2" w14:textId="4BEBD951" w:rsidR="00B23D63" w:rsidRPr="001451B1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F2F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822AE2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8BA01" w14:textId="6C3AD880" w:rsidR="00B23D63" w:rsidRPr="001451B1" w:rsidRDefault="47F5293E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47F5293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23D63" w:rsidRPr="001451B1" w14:paraId="2E59D122" w14:textId="77777777" w:rsidTr="00E317B4">
        <w:trPr>
          <w:cantSplit/>
        </w:trPr>
        <w:tc>
          <w:tcPr>
            <w:tcW w:w="2504" w:type="dxa"/>
            <w:shd w:val="clear" w:color="auto" w:fill="auto"/>
          </w:tcPr>
          <w:p w14:paraId="3B583F3B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18"/>
              <w:rPr>
                <w:rFonts w:ascii="Angsana New" w:hAnsi="Angsana New"/>
                <w:sz w:val="26"/>
                <w:szCs w:val="26"/>
              </w:rPr>
            </w:pPr>
            <w:r w:rsidRPr="001451B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D4C7F" w14:textId="76032BC8" w:rsidR="00B23D63" w:rsidRPr="006447A9" w:rsidRDefault="00C923B7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236" w:type="dxa"/>
            <w:shd w:val="clear" w:color="auto" w:fill="auto"/>
          </w:tcPr>
          <w:p w14:paraId="3F21EDEB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5A830" w14:textId="15A8B7D3" w:rsidR="00B23D63" w:rsidRPr="001451B1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47F5293E"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238" w:type="dxa"/>
            <w:shd w:val="clear" w:color="auto" w:fill="auto"/>
          </w:tcPr>
          <w:p w14:paraId="7F0EB446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1E04F" w14:textId="1C14E91A" w:rsidR="00B23D63" w:rsidRPr="006447A9" w:rsidRDefault="00C923B7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254,135</w:t>
            </w:r>
          </w:p>
        </w:tc>
        <w:tc>
          <w:tcPr>
            <w:tcW w:w="238" w:type="dxa"/>
            <w:shd w:val="clear" w:color="auto" w:fill="auto"/>
          </w:tcPr>
          <w:p w14:paraId="4D47D881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FAEB7" w14:textId="6C0ED8CA" w:rsidR="00B23D63" w:rsidRPr="001451B1" w:rsidRDefault="47F5293E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47F5293E">
              <w:rPr>
                <w:rFonts w:ascii="Angsana New" w:hAnsi="Angsana New"/>
                <w:sz w:val="26"/>
                <w:szCs w:val="26"/>
              </w:rPr>
              <w:t>191,116</w:t>
            </w:r>
          </w:p>
        </w:tc>
        <w:tc>
          <w:tcPr>
            <w:tcW w:w="238" w:type="dxa"/>
            <w:shd w:val="clear" w:color="auto" w:fill="auto"/>
          </w:tcPr>
          <w:p w14:paraId="2D66D429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1F903" w14:textId="2A2EAFBA" w:rsidR="00B23D63" w:rsidRPr="006447A9" w:rsidRDefault="00C923B7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255,042</w:t>
            </w:r>
          </w:p>
        </w:tc>
        <w:tc>
          <w:tcPr>
            <w:tcW w:w="236" w:type="dxa"/>
            <w:shd w:val="clear" w:color="auto" w:fill="auto"/>
          </w:tcPr>
          <w:p w14:paraId="5309C24E" w14:textId="77777777" w:rsidR="00B23D63" w:rsidRPr="001451B1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823CF" w14:textId="5E51DC5E" w:rsidR="00B23D63" w:rsidRPr="001451B1" w:rsidRDefault="47F5293E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47F5293E">
              <w:rPr>
                <w:rFonts w:ascii="Angsana New" w:hAnsi="Angsana New"/>
                <w:sz w:val="26"/>
                <w:szCs w:val="26"/>
              </w:rPr>
              <w:t>192,047</w:t>
            </w:r>
          </w:p>
        </w:tc>
      </w:tr>
    </w:tbl>
    <w:p w14:paraId="7DE121B5" w14:textId="77777777" w:rsidR="00D27138" w:rsidRDefault="00D27138" w:rsidP="00CF5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/>
        <w:jc w:val="both"/>
        <w:rPr>
          <w:rFonts w:ascii="Angsana New" w:hAnsi="Angsana New"/>
          <w:b/>
          <w:bCs/>
          <w:sz w:val="16"/>
          <w:szCs w:val="16"/>
        </w:rPr>
      </w:pPr>
    </w:p>
    <w:p w14:paraId="22CB5FC4" w14:textId="77777777" w:rsidR="00302F47" w:rsidRDefault="00302F47" w:rsidP="00CF5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/>
        <w:jc w:val="both"/>
        <w:rPr>
          <w:rFonts w:ascii="Angsana New" w:hAnsi="Angsana New"/>
          <w:b/>
          <w:bCs/>
          <w:sz w:val="16"/>
          <w:szCs w:val="16"/>
        </w:rPr>
      </w:pPr>
    </w:p>
    <w:p w14:paraId="12110D2F" w14:textId="77777777" w:rsidR="00302F47" w:rsidRDefault="00302F47" w:rsidP="00CF5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22"/>
        <w:jc w:val="both"/>
        <w:rPr>
          <w:rFonts w:ascii="Angsana New" w:hAnsi="Angsana New"/>
          <w:b/>
          <w:bCs/>
          <w:sz w:val="16"/>
          <w:szCs w:val="16"/>
        </w:rPr>
      </w:pPr>
    </w:p>
    <w:p w14:paraId="69198B1E" w14:textId="77777777" w:rsidR="00310657" w:rsidRPr="00D06C74" w:rsidRDefault="00310657" w:rsidP="008516C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D06C74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ข้อมูลเกี่ยวกับการดำเนินงานจำแนกตามส่วนงาน</w:t>
      </w:r>
    </w:p>
    <w:p w14:paraId="77E05C47" w14:textId="77777777" w:rsidR="00D97C2E" w:rsidRPr="00302F47" w:rsidRDefault="00D97C2E" w:rsidP="00AF2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122"/>
        <w:jc w:val="both"/>
        <w:rPr>
          <w:rFonts w:ascii="Angsana New" w:hAnsi="Angsana New"/>
          <w:sz w:val="16"/>
          <w:szCs w:val="16"/>
        </w:rPr>
      </w:pPr>
    </w:p>
    <w:p w14:paraId="47704953" w14:textId="6F3E43D7" w:rsidR="009239B9" w:rsidRDefault="009239B9" w:rsidP="008A4CB6">
      <w:pPr>
        <w:pStyle w:val="BlockText"/>
        <w:spacing w:before="0"/>
        <w:ind w:left="0" w:right="-12" w:firstLine="0"/>
        <w:jc w:val="thaiDistribute"/>
        <w:rPr>
          <w:rFonts w:ascii="Angsana New" w:hAnsi="Angsana New"/>
          <w:cs/>
        </w:rPr>
      </w:pPr>
      <w:r w:rsidRPr="00374D66">
        <w:rPr>
          <w:rFonts w:ascii="Angsana New" w:hAnsi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  <w:r>
        <w:rPr>
          <w:rFonts w:ascii="Angsana New" w:hAnsi="Angsana New" w:hint="cs"/>
          <w:cs/>
        </w:rPr>
        <w:t xml:space="preserve"> </w:t>
      </w:r>
      <w:r w:rsidR="008D3E89">
        <w:rPr>
          <w:rFonts w:ascii="Angsana New" w:hAnsi="Angsana New"/>
          <w:cs/>
        </w:rPr>
        <w:t>กลุ่มบริษัท</w:t>
      </w:r>
      <w:r w:rsidRPr="00374D66">
        <w:rPr>
          <w:rFonts w:ascii="Angsana New" w:hAnsi="Angsana New"/>
          <w:cs/>
        </w:rPr>
        <w:t>ประกอบธุรกิจ</w:t>
      </w:r>
      <w:r>
        <w:rPr>
          <w:rFonts w:ascii="Angsana New" w:hAnsi="Angsana New" w:hint="cs"/>
          <w:cs/>
        </w:rPr>
        <w:t>ในการให้บริการจัดการบำบัดและกำจัดกากอุตสาหกรรมจากกิจการอุตสาหกรรม และธุรกิจพัฒนาอสังหาริมทรัพย์</w:t>
      </w:r>
      <w:r w:rsidR="007B451B">
        <w:rPr>
          <w:rFonts w:ascii="Angsana New" w:hAnsi="Angsana New" w:hint="cs"/>
          <w:cs/>
        </w:rPr>
        <w:t xml:space="preserve">และธุรกิจอื่นๆ เช่น </w:t>
      </w:r>
      <w:r w:rsidR="00D06C74">
        <w:rPr>
          <w:rFonts w:ascii="Angsana New" w:hAnsi="Angsana New" w:hint="cs"/>
          <w:cs/>
        </w:rPr>
        <w:t>การ</w:t>
      </w:r>
      <w:r w:rsidR="007B451B">
        <w:rPr>
          <w:rFonts w:ascii="Angsana New" w:hAnsi="Angsana New" w:hint="cs"/>
          <w:cs/>
        </w:rPr>
        <w:t>จำหน่ายเครื่องมือทางการแพทย์</w:t>
      </w:r>
      <w:r w:rsidRPr="00374D66">
        <w:rPr>
          <w:rFonts w:ascii="Angsana New" w:hAnsi="Angsana New"/>
          <w:cs/>
        </w:rPr>
        <w:t xml:space="preserve"> </w:t>
      </w:r>
      <w:r w:rsidR="00D06C74">
        <w:rPr>
          <w:rFonts w:ascii="Angsana New" w:hAnsi="Angsana New" w:hint="cs"/>
          <w:cs/>
        </w:rPr>
        <w:t>และธุรกิจกัญชา</w:t>
      </w:r>
      <w:r w:rsidR="0091701B">
        <w:rPr>
          <w:rFonts w:ascii="Angsana New" w:hAnsi="Angsana New" w:hint="cs"/>
          <w:cs/>
        </w:rPr>
        <w:t xml:space="preserve"> </w:t>
      </w:r>
      <w:r w:rsidRPr="00374D66">
        <w:rPr>
          <w:rFonts w:ascii="Angsana New" w:hAnsi="Angsana New"/>
          <w:cs/>
        </w:rPr>
        <w:t>โดยดำเนินธุรกิจในส่วนงานทางภ</w:t>
      </w:r>
      <w:r>
        <w:rPr>
          <w:rFonts w:ascii="Angsana New" w:hAnsi="Angsana New"/>
          <w:cs/>
        </w:rPr>
        <w:t>ูมิศาสตร์</w:t>
      </w:r>
      <w:r w:rsidRPr="00374D66">
        <w:rPr>
          <w:rFonts w:ascii="Angsana New" w:hAnsi="Angsana New"/>
          <w:cs/>
        </w:rPr>
        <w:t>ในประเทศ</w:t>
      </w:r>
    </w:p>
    <w:p w14:paraId="4A5FC765" w14:textId="77777777" w:rsidR="00147A4E" w:rsidRPr="0003132F" w:rsidRDefault="00147A4E" w:rsidP="0091701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0AD2101D" w14:textId="77777777" w:rsidR="009239B9" w:rsidRDefault="009239B9" w:rsidP="0091701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C34BE">
        <w:rPr>
          <w:rFonts w:ascii="Angsana New" w:hAnsi="Angsana New" w:hint="cs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39C50ECE" w14:textId="77777777" w:rsidR="009239B9" w:rsidRPr="007348FB" w:rsidRDefault="009239B9" w:rsidP="0091701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68C23F46" w14:textId="25B6EBB1" w:rsidR="009239B9" w:rsidRDefault="008D3E89" w:rsidP="47F5293E">
      <w:pPr>
        <w:spacing w:line="240" w:lineRule="auto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</w:t>
      </w:r>
      <w:r w:rsidR="009239B9" w:rsidRPr="006C34BE">
        <w:rPr>
          <w:rFonts w:ascii="Angsana New" w:hAnsi="Angsana New"/>
          <w:sz w:val="28"/>
          <w:szCs w:val="28"/>
          <w:cs/>
        </w:rPr>
        <w:t>มีรายได้จากลูกค้าร</w:t>
      </w:r>
      <w:r w:rsidR="009239B9" w:rsidRPr="0085211F">
        <w:rPr>
          <w:rFonts w:ascii="Angsana New" w:hAnsi="Angsana New"/>
          <w:sz w:val="28"/>
          <w:szCs w:val="28"/>
          <w:cs/>
        </w:rPr>
        <w:t>ายใหญ่สำหรับปีสิ้นสุด</w:t>
      </w:r>
      <w:r w:rsidR="009239B9" w:rsidRPr="00EF2F4F">
        <w:rPr>
          <w:rFonts w:ascii="Angsana New" w:hAnsi="Angsana New"/>
          <w:sz w:val="28"/>
          <w:szCs w:val="28"/>
          <w:cs/>
        </w:rPr>
        <w:t>วันที่</w:t>
      </w:r>
      <w:r w:rsidR="009239B9" w:rsidRPr="00EF2F4F">
        <w:rPr>
          <w:rFonts w:ascii="Angsana New" w:hAnsi="Angsana New"/>
          <w:sz w:val="24"/>
          <w:szCs w:val="24"/>
          <w:cs/>
        </w:rPr>
        <w:t xml:space="preserve"> </w:t>
      </w:r>
      <w:r w:rsidR="009239B9" w:rsidRPr="00EF2F4F">
        <w:rPr>
          <w:rFonts w:ascii="Angsana New" w:hAnsi="Angsana New"/>
          <w:sz w:val="28"/>
          <w:szCs w:val="28"/>
        </w:rPr>
        <w:t>31</w:t>
      </w:r>
      <w:r w:rsidR="009239B9" w:rsidRPr="00EF2F4F">
        <w:rPr>
          <w:rFonts w:ascii="Angsana New" w:hAnsi="Angsana New"/>
          <w:sz w:val="10"/>
          <w:szCs w:val="10"/>
        </w:rPr>
        <w:t xml:space="preserve"> </w:t>
      </w:r>
      <w:r w:rsidR="009239B9" w:rsidRPr="00EF2F4F">
        <w:rPr>
          <w:rFonts w:ascii="Angsana New" w:hAnsi="Angsana New"/>
          <w:sz w:val="28"/>
          <w:szCs w:val="28"/>
          <w:cs/>
        </w:rPr>
        <w:t xml:space="preserve">ธันวาคม </w:t>
      </w:r>
      <w:r w:rsidR="001C3ECE" w:rsidRPr="00EF2F4F">
        <w:rPr>
          <w:rFonts w:ascii="Angsana New" w:hAnsi="Angsana New"/>
          <w:sz w:val="28"/>
          <w:szCs w:val="28"/>
        </w:rPr>
        <w:t>2567</w:t>
      </w:r>
      <w:r w:rsidR="009239B9" w:rsidRPr="00EF2F4F">
        <w:rPr>
          <w:rFonts w:ascii="Angsana New" w:hAnsi="Angsana New"/>
          <w:sz w:val="28"/>
          <w:szCs w:val="28"/>
          <w:cs/>
        </w:rPr>
        <w:t xml:space="preserve"> และ </w:t>
      </w:r>
      <w:r w:rsidR="00A1656E" w:rsidRPr="00EF2F4F">
        <w:rPr>
          <w:rFonts w:ascii="Angsana New" w:hAnsi="Angsana New"/>
          <w:sz w:val="28"/>
          <w:szCs w:val="28"/>
        </w:rPr>
        <w:t>2566</w:t>
      </w:r>
      <w:r w:rsidR="009239B9" w:rsidRPr="00EF2F4F">
        <w:rPr>
          <w:rFonts w:ascii="Angsana New" w:hAnsi="Angsana New"/>
          <w:sz w:val="28"/>
          <w:szCs w:val="28"/>
          <w:cs/>
        </w:rPr>
        <w:t xml:space="preserve"> </w:t>
      </w:r>
      <w:r w:rsidR="009239B9" w:rsidRPr="009A11C3">
        <w:rPr>
          <w:rFonts w:ascii="Angsana New" w:hAnsi="Angsana New"/>
          <w:sz w:val="28"/>
          <w:szCs w:val="28"/>
          <w:cs/>
        </w:rPr>
        <w:t>จำนวน</w:t>
      </w:r>
      <w:r w:rsidR="009239B9" w:rsidRPr="009A11C3">
        <w:rPr>
          <w:rFonts w:ascii="Angsana New" w:hAnsi="Angsana New"/>
          <w:sz w:val="24"/>
          <w:szCs w:val="24"/>
          <w:cs/>
        </w:rPr>
        <w:t xml:space="preserve"> </w:t>
      </w:r>
      <w:r w:rsidR="009239B9" w:rsidRPr="009A11C3">
        <w:rPr>
          <w:rFonts w:ascii="Angsana New" w:hAnsi="Angsana New"/>
          <w:sz w:val="28"/>
          <w:szCs w:val="28"/>
        </w:rPr>
        <w:t>1</w:t>
      </w:r>
      <w:r w:rsidR="009239B9" w:rsidRPr="009A11C3">
        <w:rPr>
          <w:rFonts w:ascii="Angsana New" w:hAnsi="Angsana New"/>
          <w:sz w:val="28"/>
          <w:szCs w:val="28"/>
          <w:cs/>
        </w:rPr>
        <w:t xml:space="preserve"> ราย</w:t>
      </w:r>
      <w:r w:rsidR="009239B9" w:rsidRPr="00EF2F4F">
        <w:rPr>
          <w:rFonts w:ascii="Angsana New" w:hAnsi="Angsana New"/>
          <w:sz w:val="28"/>
          <w:szCs w:val="28"/>
          <w:cs/>
        </w:rPr>
        <w:t xml:space="preserve"> เป็นจำนวนเงินรวม</w:t>
      </w:r>
      <w:r w:rsidR="00284BDA" w:rsidRPr="00EF2F4F">
        <w:rPr>
          <w:rFonts w:ascii="Angsana New" w:hAnsi="Angsana New"/>
          <w:sz w:val="28"/>
          <w:szCs w:val="28"/>
        </w:rPr>
        <w:t xml:space="preserve"> </w:t>
      </w:r>
      <w:r w:rsidR="009A11C3" w:rsidRPr="0093226B">
        <w:rPr>
          <w:rFonts w:ascii="Angsana New" w:hAnsi="Angsana New"/>
          <w:sz w:val="28"/>
          <w:szCs w:val="28"/>
        </w:rPr>
        <w:t>38.4</w:t>
      </w:r>
      <w:r w:rsidR="009239B9" w:rsidRPr="00EF2F4F">
        <w:rPr>
          <w:rFonts w:ascii="Angsana New" w:hAnsi="Angsana New"/>
          <w:sz w:val="28"/>
          <w:szCs w:val="28"/>
          <w:cs/>
        </w:rPr>
        <w:t xml:space="preserve"> ล้านบาท</w:t>
      </w:r>
      <w:r w:rsidR="009239B9" w:rsidRPr="00A220DD">
        <w:rPr>
          <w:rFonts w:ascii="Angsana New" w:hAnsi="Angsana New"/>
          <w:sz w:val="28"/>
          <w:szCs w:val="28"/>
          <w:cs/>
        </w:rPr>
        <w:t xml:space="preserve"> และ</w:t>
      </w:r>
      <w:r w:rsidR="00302F47">
        <w:rPr>
          <w:rFonts w:ascii="Angsana New" w:hAnsi="Angsana New"/>
          <w:sz w:val="28"/>
          <w:szCs w:val="28"/>
        </w:rPr>
        <w:t xml:space="preserve"> 27.0</w:t>
      </w:r>
      <w:r w:rsidR="009A11C3">
        <w:rPr>
          <w:rFonts w:ascii="Angsana New" w:hAnsi="Angsana New"/>
          <w:sz w:val="28"/>
          <w:szCs w:val="28"/>
        </w:rPr>
        <w:t xml:space="preserve"> </w:t>
      </w:r>
      <w:r w:rsidR="009239B9" w:rsidRPr="00A220DD">
        <w:rPr>
          <w:rFonts w:ascii="Angsana New" w:hAnsi="Angsana New"/>
          <w:sz w:val="28"/>
          <w:szCs w:val="28"/>
          <w:cs/>
        </w:rPr>
        <w:t>ล้านบาท</w:t>
      </w:r>
      <w:r w:rsidR="009239B9" w:rsidRPr="0085211F">
        <w:rPr>
          <w:rFonts w:ascii="Angsana New" w:hAnsi="Angsana New"/>
          <w:sz w:val="28"/>
          <w:szCs w:val="28"/>
          <w:cs/>
        </w:rPr>
        <w:t>ตามลำดับ ซึ่งมาจากส่วนงานให้บริการจัดการบำบัดและกำจัดกากอุตสาหกรรม</w:t>
      </w:r>
    </w:p>
    <w:p w14:paraId="7DC5398A" w14:textId="77777777" w:rsidR="00DA0AB5" w:rsidRPr="00DA0AB5" w:rsidRDefault="00DA0AB5" w:rsidP="47F5293E">
      <w:pPr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DDE863C" w14:textId="77777777" w:rsidR="009239B9" w:rsidRDefault="009239B9" w:rsidP="0091701B">
      <w:pPr>
        <w:spacing w:line="240" w:lineRule="auto"/>
        <w:jc w:val="thaiDistribute"/>
        <w:outlineLvl w:val="0"/>
        <w:rPr>
          <w:rFonts w:ascii="Angsana New" w:hAnsi="Angsana New"/>
          <w:sz w:val="28"/>
          <w:szCs w:val="28"/>
        </w:rPr>
      </w:pPr>
      <w:r w:rsidRPr="006651DD">
        <w:rPr>
          <w:rFonts w:ascii="Angsana New" w:hAnsi="Angsana New"/>
          <w:sz w:val="28"/>
          <w:szCs w:val="28"/>
          <w:cs/>
        </w:rPr>
        <w:t xml:space="preserve">ข้อมูลรายได้และกำไร </w:t>
      </w:r>
      <w:r w:rsidRPr="006651DD">
        <w:rPr>
          <w:rFonts w:ascii="Angsana New" w:hAnsi="Angsana New"/>
          <w:sz w:val="28"/>
          <w:szCs w:val="28"/>
        </w:rPr>
        <w:t>(</w:t>
      </w:r>
      <w:r w:rsidRPr="006651DD">
        <w:rPr>
          <w:rFonts w:ascii="Angsana New" w:hAnsi="Angsana New"/>
          <w:sz w:val="28"/>
          <w:szCs w:val="28"/>
          <w:cs/>
        </w:rPr>
        <w:t>ขาดทุน</w:t>
      </w:r>
      <w:r w:rsidRPr="006651DD">
        <w:rPr>
          <w:rFonts w:ascii="Angsana New" w:hAnsi="Angsana New"/>
          <w:sz w:val="28"/>
          <w:szCs w:val="28"/>
        </w:rPr>
        <w:t>)</w:t>
      </w:r>
      <w:r>
        <w:rPr>
          <w:rFonts w:ascii="Angsana New" w:hAnsi="Angsana New"/>
          <w:sz w:val="28"/>
          <w:szCs w:val="28"/>
        </w:rPr>
        <w:t xml:space="preserve"> </w:t>
      </w:r>
      <w:r w:rsidRPr="006E22A0">
        <w:rPr>
          <w:rFonts w:ascii="Angsana New" w:hAnsi="Angsana New"/>
          <w:sz w:val="28"/>
          <w:szCs w:val="28"/>
          <w:cs/>
        </w:rPr>
        <w:t>ของส่วนงานของ</w:t>
      </w:r>
      <w:r w:rsidR="008D3E89">
        <w:rPr>
          <w:rFonts w:ascii="Angsana New" w:hAnsi="Angsana New"/>
          <w:sz w:val="28"/>
          <w:szCs w:val="28"/>
          <w:cs/>
        </w:rPr>
        <w:t>กลุ่มบริษัท</w:t>
      </w:r>
      <w:r w:rsidRPr="006E22A0">
        <w:rPr>
          <w:rFonts w:ascii="Angsana New" w:hAnsi="Angsana New"/>
          <w:sz w:val="28"/>
          <w:szCs w:val="28"/>
          <w:cs/>
        </w:rPr>
        <w:t>สำหรับ</w:t>
      </w:r>
      <w:r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F43796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F4379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ธันวาคม</w:t>
      </w:r>
      <w:r w:rsidRPr="00F43796">
        <w:rPr>
          <w:rFonts w:ascii="Angsana New" w:hAnsi="Angsana New"/>
          <w:sz w:val="28"/>
          <w:szCs w:val="28"/>
          <w:cs/>
        </w:rPr>
        <w:t xml:space="preserve"> </w:t>
      </w:r>
      <w:r w:rsidR="00B93903">
        <w:rPr>
          <w:rFonts w:ascii="Angsana New" w:hAnsi="Angsana New"/>
          <w:sz w:val="28"/>
          <w:szCs w:val="28"/>
        </w:rPr>
        <w:t>2567</w:t>
      </w:r>
      <w:r w:rsidRPr="001049D7">
        <w:rPr>
          <w:rFonts w:ascii="Angsana New" w:hAnsi="Angsana New"/>
          <w:sz w:val="28"/>
          <w:szCs w:val="28"/>
        </w:rPr>
        <w:t xml:space="preserve"> </w:t>
      </w:r>
      <w:r w:rsidRPr="001049D7">
        <w:rPr>
          <w:rFonts w:ascii="Angsana New" w:hAnsi="Angsana New"/>
          <w:sz w:val="28"/>
          <w:szCs w:val="28"/>
          <w:cs/>
        </w:rPr>
        <w:t xml:space="preserve">และ </w:t>
      </w:r>
      <w:r w:rsidR="00B93903">
        <w:rPr>
          <w:rFonts w:ascii="Angsana New" w:hAnsi="Angsana New"/>
          <w:sz w:val="28"/>
          <w:szCs w:val="28"/>
        </w:rPr>
        <w:t>2566</w:t>
      </w:r>
      <w:r w:rsidRPr="001049D7">
        <w:rPr>
          <w:rFonts w:ascii="Angsana New" w:hAnsi="Angsana New"/>
          <w:sz w:val="28"/>
          <w:szCs w:val="28"/>
        </w:rPr>
        <w:t xml:space="preserve"> </w:t>
      </w:r>
      <w:r w:rsidRPr="001049D7">
        <w:rPr>
          <w:rFonts w:ascii="Angsana New" w:hAnsi="Angsana New"/>
          <w:sz w:val="28"/>
          <w:szCs w:val="28"/>
          <w:cs/>
        </w:rPr>
        <w:t>มี</w:t>
      </w:r>
      <w:r w:rsidRPr="006E22A0">
        <w:rPr>
          <w:rFonts w:ascii="Angsana New" w:hAnsi="Angsana New"/>
          <w:sz w:val="28"/>
          <w:szCs w:val="28"/>
          <w:cs/>
        </w:rPr>
        <w:t>ดังต่อไปนี้</w:t>
      </w:r>
    </w:p>
    <w:p w14:paraId="3CB97867" w14:textId="77777777" w:rsidR="00147A4E" w:rsidRPr="00147A4E" w:rsidRDefault="00147A4E" w:rsidP="0091701B">
      <w:pPr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813" w:type="dxa"/>
        <w:tblLayout w:type="fixed"/>
        <w:tblLook w:val="04A0" w:firstRow="1" w:lastRow="0" w:firstColumn="1" w:lastColumn="0" w:noHBand="0" w:noVBand="1"/>
      </w:tblPr>
      <w:tblGrid>
        <w:gridCol w:w="2996"/>
        <w:gridCol w:w="855"/>
        <w:gridCol w:w="853"/>
        <w:gridCol w:w="854"/>
        <w:gridCol w:w="853"/>
        <w:gridCol w:w="840"/>
        <w:gridCol w:w="840"/>
        <w:gridCol w:w="868"/>
        <w:gridCol w:w="854"/>
      </w:tblGrid>
      <w:tr w:rsidR="00961C52" w:rsidRPr="007316F2" w14:paraId="6EB76B13" w14:textId="77777777" w:rsidTr="008D220D">
        <w:trPr>
          <w:trHeight w:val="20"/>
          <w:tblHeader/>
        </w:trPr>
        <w:tc>
          <w:tcPr>
            <w:tcW w:w="2996" w:type="dxa"/>
            <w:shd w:val="clear" w:color="auto" w:fill="auto"/>
          </w:tcPr>
          <w:p w14:paraId="658FDDC1" w14:textId="77777777" w:rsidR="00961C52" w:rsidRPr="007316F2" w:rsidRDefault="00961C52" w:rsidP="0017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7" w:type="dxa"/>
            <w:gridSpan w:val="8"/>
          </w:tcPr>
          <w:p w14:paraId="17EEB633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61C52" w:rsidRPr="007316F2" w14:paraId="7D7B6547" w14:textId="77777777" w:rsidTr="008D220D">
        <w:trPr>
          <w:trHeight w:val="20"/>
          <w:tblHeader/>
        </w:trPr>
        <w:tc>
          <w:tcPr>
            <w:tcW w:w="2996" w:type="dxa"/>
            <w:shd w:val="clear" w:color="auto" w:fill="auto"/>
          </w:tcPr>
          <w:p w14:paraId="06A7416F" w14:textId="77777777" w:rsidR="00961C52" w:rsidRPr="007316F2" w:rsidRDefault="00961C52" w:rsidP="0017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7" w:type="dxa"/>
            <w:gridSpan w:val="8"/>
          </w:tcPr>
          <w:p w14:paraId="3495566F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61C52" w:rsidRPr="007316F2" w14:paraId="220FF921" w14:textId="77777777" w:rsidTr="008D220D">
        <w:trPr>
          <w:trHeight w:val="20"/>
          <w:tblHeader/>
        </w:trPr>
        <w:tc>
          <w:tcPr>
            <w:tcW w:w="2996" w:type="dxa"/>
            <w:shd w:val="clear" w:color="auto" w:fill="auto"/>
          </w:tcPr>
          <w:p w14:paraId="34941B3E" w14:textId="77777777" w:rsidR="00961C52" w:rsidRPr="007316F2" w:rsidRDefault="00961C52" w:rsidP="0017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7" w:type="dxa"/>
            <w:gridSpan w:val="8"/>
          </w:tcPr>
          <w:p w14:paraId="1ABF0BC7" w14:textId="77777777" w:rsidR="00961C52" w:rsidRPr="007316F2" w:rsidRDefault="00BB5035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7316F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7316F2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7316F2">
              <w:rPr>
                <w:rFonts w:ascii="Angsana New" w:hAnsi="Angsana New"/>
                <w:sz w:val="24"/>
                <w:szCs w:val="24"/>
              </w:rPr>
              <w:t>31</w:t>
            </w:r>
            <w:r w:rsidRPr="007316F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316F2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961C52" w:rsidRPr="007316F2" w14:paraId="71F95789" w14:textId="77777777" w:rsidTr="008D220D">
        <w:trPr>
          <w:trHeight w:val="20"/>
          <w:tblHeader/>
        </w:trPr>
        <w:tc>
          <w:tcPr>
            <w:tcW w:w="2996" w:type="dxa"/>
            <w:shd w:val="clear" w:color="auto" w:fill="auto"/>
          </w:tcPr>
          <w:p w14:paraId="0A66BC52" w14:textId="77777777" w:rsidR="00961C52" w:rsidRPr="007316F2" w:rsidRDefault="00961C52" w:rsidP="0017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14:paraId="3B065BF3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ธุรกิจให้บริการจัดการบำบัดและกำจัดกากอุตสาหกรรม</w:t>
            </w:r>
          </w:p>
        </w:tc>
        <w:tc>
          <w:tcPr>
            <w:tcW w:w="1707" w:type="dxa"/>
            <w:gridSpan w:val="2"/>
            <w:shd w:val="clear" w:color="auto" w:fill="auto"/>
          </w:tcPr>
          <w:p w14:paraId="38FCF290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680503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1680" w:type="dxa"/>
            <w:gridSpan w:val="2"/>
          </w:tcPr>
          <w:p w14:paraId="2AB2B43E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31ED524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54C929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722" w:type="dxa"/>
            <w:gridSpan w:val="2"/>
            <w:shd w:val="clear" w:color="auto" w:fill="auto"/>
          </w:tcPr>
          <w:p w14:paraId="6BB69B78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C8985A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89E3C6C" w14:textId="77777777" w:rsidR="00961C52" w:rsidRPr="007316F2" w:rsidRDefault="00961C52" w:rsidP="00175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23D63" w:rsidRPr="007316F2" w14:paraId="1FCEF3EC" w14:textId="77777777" w:rsidTr="008D220D">
        <w:trPr>
          <w:trHeight w:val="20"/>
          <w:tblHeader/>
        </w:trPr>
        <w:tc>
          <w:tcPr>
            <w:tcW w:w="2996" w:type="dxa"/>
            <w:shd w:val="clear" w:color="auto" w:fill="auto"/>
            <w:hideMark/>
          </w:tcPr>
          <w:p w14:paraId="62916EA0" w14:textId="77777777" w:rsidR="00B23D63" w:rsidRPr="007316F2" w:rsidRDefault="00B23D63" w:rsidP="00B2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hideMark/>
          </w:tcPr>
          <w:p w14:paraId="367F0C35" w14:textId="6C17BF7D" w:rsidR="00B23D63" w:rsidRPr="007316F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3" w:type="dxa"/>
            <w:shd w:val="clear" w:color="auto" w:fill="auto"/>
            <w:hideMark/>
          </w:tcPr>
          <w:p w14:paraId="1177EE45" w14:textId="4FB6B95C" w:rsidR="00B23D63" w:rsidRPr="007316F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54" w:type="dxa"/>
            <w:shd w:val="clear" w:color="auto" w:fill="auto"/>
          </w:tcPr>
          <w:p w14:paraId="494879F7" w14:textId="53225E31" w:rsidR="00B23D63" w:rsidRPr="007316F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3" w:type="dxa"/>
          </w:tcPr>
          <w:p w14:paraId="7BCDF543" w14:textId="0644F65C" w:rsidR="00B23D63" w:rsidRPr="007316F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40" w:type="dxa"/>
          </w:tcPr>
          <w:p w14:paraId="02A33D25" w14:textId="6FD51CD3" w:rsidR="00B23D63" w:rsidRPr="007316F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40" w:type="dxa"/>
          </w:tcPr>
          <w:p w14:paraId="58C7A728" w14:textId="390A118A" w:rsidR="00B23D63" w:rsidRPr="007316F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68" w:type="dxa"/>
            <w:shd w:val="clear" w:color="auto" w:fill="auto"/>
            <w:hideMark/>
          </w:tcPr>
          <w:p w14:paraId="14297203" w14:textId="4DA9168A" w:rsidR="00B23D63" w:rsidRPr="007316F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4" w:type="dxa"/>
            <w:shd w:val="clear" w:color="auto" w:fill="auto"/>
            <w:hideMark/>
          </w:tcPr>
          <w:p w14:paraId="233AB0E9" w14:textId="32DF2B2E" w:rsidR="00B23D63" w:rsidRPr="007316F2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2536F" w:rsidRPr="007316F2" w14:paraId="0E19D1B1" w14:textId="77777777" w:rsidTr="007316F2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  <w:hideMark/>
          </w:tcPr>
          <w:p w14:paraId="1E3D1538" w14:textId="77777777" w:rsidR="0012536F" w:rsidRPr="007316F2" w:rsidRDefault="0012536F" w:rsidP="0012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5D90852C" w14:textId="047A4B58" w:rsidR="0012536F" w:rsidRPr="007316F2" w:rsidRDefault="00823B3F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255,042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07B8C631" w14:textId="77777777" w:rsidR="47F5293E" w:rsidRPr="007316F2" w:rsidRDefault="47F5293E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192,047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4A9E8A1" w14:textId="2393B77F" w:rsidR="0012536F" w:rsidRPr="007316F2" w:rsidRDefault="00AD373E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67,288</w:t>
            </w:r>
          </w:p>
        </w:tc>
        <w:tc>
          <w:tcPr>
            <w:tcW w:w="853" w:type="dxa"/>
            <w:vAlign w:val="bottom"/>
          </w:tcPr>
          <w:p w14:paraId="14DE3ECC" w14:textId="77777777" w:rsidR="47F5293E" w:rsidRPr="007316F2" w:rsidRDefault="47F5293E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61,961</w:t>
            </w:r>
          </w:p>
        </w:tc>
        <w:tc>
          <w:tcPr>
            <w:tcW w:w="840" w:type="dxa"/>
            <w:vAlign w:val="bottom"/>
          </w:tcPr>
          <w:p w14:paraId="77BB07BD" w14:textId="43F25CB8" w:rsidR="0012536F" w:rsidRPr="007316F2" w:rsidRDefault="00823B3F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1,963</w:t>
            </w:r>
          </w:p>
        </w:tc>
        <w:tc>
          <w:tcPr>
            <w:tcW w:w="840" w:type="dxa"/>
            <w:vAlign w:val="bottom"/>
          </w:tcPr>
          <w:p w14:paraId="6BE3D5C3" w14:textId="77777777" w:rsidR="47F5293E" w:rsidRPr="007316F2" w:rsidRDefault="47F5293E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2F610397" w14:textId="71F5E298" w:rsidR="0012536F" w:rsidRPr="007316F2" w:rsidRDefault="00823B3F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3</w:t>
            </w:r>
            <w:r w:rsidR="00AD373E">
              <w:rPr>
                <w:rFonts w:ascii="Angsana New" w:hAnsi="Angsana New"/>
                <w:sz w:val="24"/>
                <w:szCs w:val="24"/>
              </w:rPr>
              <w:t>24,293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552A1FE9" w14:textId="77777777" w:rsidR="47F5293E" w:rsidRPr="007316F2" w:rsidRDefault="47F5293E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254,028</w:t>
            </w:r>
          </w:p>
        </w:tc>
      </w:tr>
      <w:tr w:rsidR="00302F47" w:rsidRPr="007316F2" w14:paraId="13FDB944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  <w:vAlign w:val="bottom"/>
          </w:tcPr>
          <w:p w14:paraId="57B3F3C3" w14:textId="11B714C3" w:rsidR="00302F47" w:rsidRPr="007316F2" w:rsidRDefault="00302F47" w:rsidP="0030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2D9B74F4" w14:textId="1B6361D8" w:rsidR="00302F47" w:rsidRPr="007316F2" w:rsidRDefault="00302F47" w:rsidP="00302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3FE28ACF" w14:textId="26DF31F7" w:rsidR="00302F47" w:rsidRPr="007316F2" w:rsidRDefault="00302F47" w:rsidP="00302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0F3FCB1" w14:textId="5B8CA4B9" w:rsidR="00302F47" w:rsidRPr="007316F2" w:rsidRDefault="00302F47" w:rsidP="00302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bottom"/>
          </w:tcPr>
          <w:p w14:paraId="5B31F5CE" w14:textId="3D983ECC" w:rsidR="00302F47" w:rsidRPr="007316F2" w:rsidRDefault="00302F47" w:rsidP="00302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26AFC212" w14:textId="14AE000A" w:rsidR="00302F47" w:rsidRPr="007316F2" w:rsidRDefault="00302F47" w:rsidP="00302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3FB4E509" w14:textId="724430A2" w:rsidR="00302F47" w:rsidRPr="007316F2" w:rsidRDefault="00302F47" w:rsidP="00302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19C36276" w14:textId="3D0AAF1D" w:rsidR="00302F47" w:rsidRPr="007316F2" w:rsidRDefault="00302F47" w:rsidP="00302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7A51AB0" w14:textId="5DECB38A" w:rsidR="00302F47" w:rsidRPr="007316F2" w:rsidRDefault="00302F47" w:rsidP="00302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3B3F" w:rsidRPr="007316F2" w14:paraId="0E14BD12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  <w:vAlign w:val="bottom"/>
          </w:tcPr>
          <w:p w14:paraId="5D836AD9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47FEDBED" w14:textId="2C8DCEEA" w:rsidR="00823B3F" w:rsidRPr="007316F2" w:rsidRDefault="00823B3F" w:rsidP="0073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255,042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2DD484F4" w14:textId="77777777" w:rsidR="00823B3F" w:rsidRPr="007316F2" w:rsidRDefault="00823B3F" w:rsidP="0073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192,047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16BEEAA4" w14:textId="7F24C9D2" w:rsidR="00823B3F" w:rsidRPr="007316F2" w:rsidRDefault="00AD373E" w:rsidP="0073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67,288</w:t>
            </w:r>
          </w:p>
        </w:tc>
        <w:tc>
          <w:tcPr>
            <w:tcW w:w="853" w:type="dxa"/>
            <w:vAlign w:val="bottom"/>
          </w:tcPr>
          <w:p w14:paraId="40D11B84" w14:textId="77777777" w:rsidR="00823B3F" w:rsidRPr="007316F2" w:rsidRDefault="00823B3F" w:rsidP="0073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61,961</w:t>
            </w:r>
          </w:p>
        </w:tc>
        <w:tc>
          <w:tcPr>
            <w:tcW w:w="840" w:type="dxa"/>
            <w:vAlign w:val="bottom"/>
          </w:tcPr>
          <w:p w14:paraId="74BC2F5A" w14:textId="76D4524A" w:rsidR="00823B3F" w:rsidRPr="007316F2" w:rsidRDefault="00823B3F" w:rsidP="0073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1,963</w:t>
            </w:r>
          </w:p>
        </w:tc>
        <w:tc>
          <w:tcPr>
            <w:tcW w:w="840" w:type="dxa"/>
            <w:vAlign w:val="bottom"/>
          </w:tcPr>
          <w:p w14:paraId="24CED5FD" w14:textId="77777777" w:rsidR="00823B3F" w:rsidRPr="007316F2" w:rsidRDefault="00823B3F" w:rsidP="0073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6CC0A014" w14:textId="706CBFCD" w:rsidR="00823B3F" w:rsidRPr="007316F2" w:rsidRDefault="00AD373E" w:rsidP="0073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324,293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6B96DA52" w14:textId="77777777" w:rsidR="00823B3F" w:rsidRPr="007316F2" w:rsidRDefault="00823B3F" w:rsidP="0073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254,028</w:t>
            </w:r>
          </w:p>
        </w:tc>
      </w:tr>
      <w:tr w:rsidR="00823B3F" w:rsidRPr="007316F2" w14:paraId="55C38404" w14:textId="77777777" w:rsidTr="007316F2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  <w:hideMark/>
          </w:tcPr>
          <w:p w14:paraId="2DDD00C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2CF84D4D" w14:textId="653CC45C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</w:t>
            </w:r>
            <w:r w:rsidR="00AD373E">
              <w:rPr>
                <w:rFonts w:ascii="Angsana New" w:hAnsi="Angsana New"/>
                <w:sz w:val="24"/>
                <w:szCs w:val="24"/>
              </w:rPr>
              <w:t>194,361</w:t>
            </w:r>
            <w:r w:rsidRPr="007316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C6040BD" w14:textId="77777777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(141,053)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2F43939C" w14:textId="71403966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(45,328)</w:t>
            </w:r>
          </w:p>
        </w:tc>
        <w:tc>
          <w:tcPr>
            <w:tcW w:w="853" w:type="dxa"/>
            <w:vAlign w:val="bottom"/>
          </w:tcPr>
          <w:p w14:paraId="2CE8C854" w14:textId="77777777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(52,610)</w:t>
            </w:r>
          </w:p>
        </w:tc>
        <w:tc>
          <w:tcPr>
            <w:tcW w:w="840" w:type="dxa"/>
            <w:vAlign w:val="bottom"/>
          </w:tcPr>
          <w:p w14:paraId="23196175" w14:textId="3E52C0B4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</w:t>
            </w:r>
            <w:r w:rsidR="00AD373E">
              <w:rPr>
                <w:rFonts w:ascii="Angsana New" w:hAnsi="Angsana New"/>
                <w:sz w:val="24"/>
                <w:szCs w:val="24"/>
              </w:rPr>
              <w:t>2,016</w:t>
            </w:r>
            <w:r w:rsidRPr="007316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0" w:type="dxa"/>
            <w:vAlign w:val="bottom"/>
          </w:tcPr>
          <w:p w14:paraId="19510FA5" w14:textId="77777777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(4,432)</w:t>
            </w: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23801E4F" w14:textId="4C96D70A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(241,70</w:t>
            </w:r>
            <w:r w:rsidR="00175D00">
              <w:rPr>
                <w:rFonts w:ascii="Angsana New" w:hAnsi="Angsana New"/>
                <w:sz w:val="24"/>
                <w:szCs w:val="24"/>
              </w:rPr>
              <w:t>5</w:t>
            </w:r>
            <w:r w:rsidRPr="007316F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1AF269D2" w14:textId="77777777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(198,095)</w:t>
            </w:r>
          </w:p>
        </w:tc>
      </w:tr>
      <w:tr w:rsidR="00823B3F" w:rsidRPr="007316F2" w14:paraId="1283C186" w14:textId="77777777" w:rsidTr="00AD373E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  <w:hideMark/>
          </w:tcPr>
          <w:p w14:paraId="4FBA723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7316F2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7316F2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420C0301" w14:textId="75A189C3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60,</w:t>
            </w:r>
            <w:r w:rsidR="00AD373E">
              <w:rPr>
                <w:rFonts w:ascii="Angsana New" w:hAnsi="Angsana New"/>
                <w:sz w:val="24"/>
                <w:szCs w:val="24"/>
              </w:rPr>
              <w:t>681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5623BBF0" w14:textId="77777777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50,994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6E2D3ED" w14:textId="17E217AA" w:rsidR="00823B3F" w:rsidRPr="007316F2" w:rsidRDefault="00AD373E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21,960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6C66D91" w14:textId="77777777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9,351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783A5B0" w14:textId="769C7812" w:rsidR="00823B3F" w:rsidRPr="007316F2" w:rsidRDefault="00AD373E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A3935B9" w14:textId="77777777" w:rsidR="00823B3F" w:rsidRPr="007316F2" w:rsidRDefault="00823B3F" w:rsidP="00731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(4,412)</w:t>
            </w: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47D942B6" w14:textId="03F2E302" w:rsidR="00823B3F" w:rsidRPr="007316F2" w:rsidRDefault="00AD373E" w:rsidP="00B1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82,5</w:t>
            </w:r>
            <w:r w:rsidR="009D6507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29254FA" w14:textId="77777777" w:rsidR="00823B3F" w:rsidRPr="007316F2" w:rsidRDefault="00823B3F" w:rsidP="00B1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55,933</w:t>
            </w:r>
          </w:p>
        </w:tc>
      </w:tr>
      <w:tr w:rsidR="00823B3F" w:rsidRPr="007316F2" w14:paraId="02AB9F6F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</w:tcPr>
          <w:p w14:paraId="494ACEC5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632CBB1B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17354A7C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6644C875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385650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819998C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94392BB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3EB34A2E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0B2EE627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3B3F" w:rsidRPr="007316F2" w14:paraId="50D4DB97" w14:textId="77777777" w:rsidTr="00175D00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  <w:hideMark/>
          </w:tcPr>
          <w:p w14:paraId="760D572B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1C49920C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D3D8BEF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00FD6AB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2D5F75EB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336256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4D91485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5CB97E61" w14:textId="402E78E5" w:rsidR="00823B3F" w:rsidRPr="007316F2" w:rsidRDefault="00AD373E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31,632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184AD0D1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32,820</w:t>
            </w:r>
          </w:p>
        </w:tc>
      </w:tr>
      <w:tr w:rsidR="00823B3F" w:rsidRPr="007316F2" w14:paraId="2A293609" w14:textId="77777777" w:rsidTr="00175D00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  <w:hideMark/>
          </w:tcPr>
          <w:p w14:paraId="7A5BAC3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585C4CE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2AE03788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428E4597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30FC262E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0A12ACC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651B094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37FC8439" w14:textId="1DA85A1F" w:rsidR="00823B3F" w:rsidRPr="007316F2" w:rsidRDefault="007316F2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(25,830)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54A46E45" w14:textId="77777777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(6,713)</w:t>
            </w:r>
          </w:p>
        </w:tc>
      </w:tr>
      <w:tr w:rsidR="00823B3F" w:rsidRPr="007316F2" w14:paraId="72DE2E61" w14:textId="77777777" w:rsidTr="00175D00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  <w:hideMark/>
          </w:tcPr>
          <w:p w14:paraId="3A053338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62EABFD9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0B67A37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56679CE3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708C7045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763EF0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DD748A9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65675D4E" w14:textId="335A0199" w:rsidR="00823B3F" w:rsidRPr="007316F2" w:rsidRDefault="007316F2" w:rsidP="00175D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(209,248)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24EE4C03" w14:textId="77777777" w:rsidR="00823B3F" w:rsidRPr="007316F2" w:rsidRDefault="00823B3F" w:rsidP="00175D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(158,593)</w:t>
            </w:r>
          </w:p>
        </w:tc>
      </w:tr>
      <w:tr w:rsidR="00823B3F" w:rsidRPr="007316F2" w14:paraId="1880AC71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</w:tcPr>
          <w:p w14:paraId="24403E5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7316F2">
              <w:rPr>
                <w:rFonts w:ascii="Angsana New" w:hAnsi="Angsana New" w:hint="cs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7D4F9FD9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6480232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0B07B018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7E8FE97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DC3CCB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D23F00E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2BDD2501" w14:textId="1DDF8CBF" w:rsidR="00823B3F" w:rsidRPr="007316F2" w:rsidRDefault="00175D00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(120,858)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0757C819" w14:textId="77777777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(76,553)</w:t>
            </w:r>
          </w:p>
        </w:tc>
      </w:tr>
      <w:tr w:rsidR="00823B3F" w:rsidRPr="007316F2" w14:paraId="64911694" w14:textId="77777777" w:rsidTr="00175D00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</w:tcPr>
          <w:p w14:paraId="571BFCD2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6F6FC68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56D08BB6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100C6BA8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1C7F3F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2FA1F63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821C871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39994D3B" w14:textId="1F55C73B" w:rsidR="00823B3F" w:rsidRPr="007316F2" w:rsidRDefault="00175D00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(4,191)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B3E309B" w14:textId="77777777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(3,673)</w:t>
            </w:r>
          </w:p>
        </w:tc>
      </w:tr>
      <w:tr w:rsidR="00823B3F" w:rsidRPr="007316F2" w14:paraId="5478A703" w14:textId="77777777" w:rsidTr="00175D00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</w:tcPr>
          <w:p w14:paraId="4917144B" w14:textId="3E6B6040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ส่วนแบ่ง</w:t>
            </w:r>
            <w:r w:rsidR="00696663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7316F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696663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Pr="007316F2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0057ECD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3DA2EFE4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2D51831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758DDAF1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1E0C61C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C54B003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14:paraId="3A81E498" w14:textId="307AA1C8" w:rsidR="00823B3F" w:rsidRPr="007316F2" w:rsidRDefault="00175D00" w:rsidP="00175D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6643C17C" w14:textId="77777777" w:rsidR="00823B3F" w:rsidRPr="007316F2" w:rsidRDefault="00823B3F" w:rsidP="00175D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(6,852)</w:t>
            </w:r>
          </w:p>
        </w:tc>
      </w:tr>
      <w:tr w:rsidR="00823B3F" w:rsidRPr="007316F2" w14:paraId="344CFCF2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</w:tcPr>
          <w:p w14:paraId="3FCD629C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70D1E55F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1801D2A9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4AAFD90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9B9F1A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DFE89B2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1A7B42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 w:firstLine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7B1DFBD5" w14:textId="108B249C" w:rsidR="00823B3F" w:rsidRPr="007316F2" w:rsidRDefault="00175D00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(124,809)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4E429B7" w14:textId="77777777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(87,078)</w:t>
            </w:r>
          </w:p>
        </w:tc>
      </w:tr>
      <w:tr w:rsidR="00823B3F" w:rsidRPr="007316F2" w14:paraId="0208033A" w14:textId="77777777" w:rsidTr="00175D00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  <w:hideMark/>
          </w:tcPr>
          <w:p w14:paraId="734F0A59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3092B946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43790832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39D3606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FD938B3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1DB362B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36FE0F7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65CE4A58" w14:textId="1D6D8C8B" w:rsidR="00823B3F" w:rsidRPr="007316F2" w:rsidRDefault="00175D00" w:rsidP="00AD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(597)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5716807E" w14:textId="77777777" w:rsidR="00823B3F" w:rsidRPr="007316F2" w:rsidRDefault="00823B3F" w:rsidP="00AD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(1,341)</w:t>
            </w:r>
          </w:p>
        </w:tc>
      </w:tr>
      <w:tr w:rsidR="00823B3F" w:rsidRPr="007316F2" w14:paraId="57808C82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  <w:vAlign w:val="center"/>
            <w:hideMark/>
          </w:tcPr>
          <w:p w14:paraId="1484564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ขาดทุนสำหรับ</w:t>
            </w:r>
            <w:r w:rsidRPr="007316F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5DCB9D6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4FB823EF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193D1446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7F8513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267E6F1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DE0AA2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29C361F3" w14:textId="68714383" w:rsidR="00823B3F" w:rsidRPr="007316F2" w:rsidRDefault="00175D00" w:rsidP="00AD37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(125,406)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3693A44E" w14:textId="77777777" w:rsidR="00823B3F" w:rsidRPr="007316F2" w:rsidRDefault="00823B3F" w:rsidP="00AD37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(88,419)</w:t>
            </w:r>
          </w:p>
        </w:tc>
      </w:tr>
      <w:tr w:rsidR="00823B3F" w:rsidRPr="007316F2" w14:paraId="513E40BA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</w:tcPr>
          <w:p w14:paraId="0FF966F5" w14:textId="77777777" w:rsidR="00823B3F" w:rsidRPr="007316F2" w:rsidRDefault="00823B3F" w:rsidP="00823B3F">
            <w:pPr>
              <w:outlineLvl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0721754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B04E73B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1896FC69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0649BF54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ECC0AA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524DEFA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28B7D629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6994659B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3B3F" w:rsidRPr="007316F2" w14:paraId="56C5F3F7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</w:tcPr>
          <w:p w14:paraId="66CE85A8" w14:textId="77777777" w:rsidR="00823B3F" w:rsidRPr="007316F2" w:rsidRDefault="00823B3F" w:rsidP="00823B3F">
            <w:pPr>
              <w:outlineLvl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643B5451" w14:textId="213E1D14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68D0B1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F0330E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0F671241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93D2F50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90E544E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6D4C27D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0A51758D" w14:textId="77777777" w:rsidR="00823B3F" w:rsidRPr="007316F2" w:rsidRDefault="00823B3F" w:rsidP="0082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3B3F" w:rsidRPr="007316F2" w14:paraId="35B16CB0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</w:tcPr>
          <w:p w14:paraId="0BB8FB3A" w14:textId="77777777" w:rsidR="00823B3F" w:rsidRPr="007316F2" w:rsidRDefault="00823B3F" w:rsidP="00823B3F">
            <w:pPr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7AE3A0C7" w14:textId="30CB729E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184,909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A8CB774" w14:textId="77777777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139,505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46D3ACB2" w14:textId="3D5DFBFD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67,288</w:t>
            </w:r>
          </w:p>
        </w:tc>
        <w:tc>
          <w:tcPr>
            <w:tcW w:w="853" w:type="dxa"/>
            <w:noWrap/>
            <w:vAlign w:val="bottom"/>
          </w:tcPr>
          <w:p w14:paraId="5280BBB5" w14:textId="77777777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61,961</w:t>
            </w:r>
          </w:p>
        </w:tc>
        <w:tc>
          <w:tcPr>
            <w:tcW w:w="840" w:type="dxa"/>
            <w:vAlign w:val="bottom"/>
          </w:tcPr>
          <w:p w14:paraId="6B441830" w14:textId="030E4941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1,963</w:t>
            </w:r>
          </w:p>
        </w:tc>
        <w:tc>
          <w:tcPr>
            <w:tcW w:w="840" w:type="dxa"/>
            <w:vAlign w:val="bottom"/>
          </w:tcPr>
          <w:p w14:paraId="2851B512" w14:textId="77777777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868" w:type="dxa"/>
            <w:vAlign w:val="bottom"/>
          </w:tcPr>
          <w:p w14:paraId="5BC15C2A" w14:textId="0A8AEECF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254,160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26AE15D3" w14:textId="77777777" w:rsidR="00823B3F" w:rsidRPr="007316F2" w:rsidRDefault="00823B3F" w:rsidP="0017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201,486</w:t>
            </w:r>
          </w:p>
        </w:tc>
      </w:tr>
      <w:tr w:rsidR="0093226B" w:rsidRPr="007316F2" w14:paraId="64454B9D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</w:tcPr>
          <w:p w14:paraId="1DB36EA0" w14:textId="77777777" w:rsidR="0093226B" w:rsidRPr="007316F2" w:rsidRDefault="0093226B" w:rsidP="0093226B">
            <w:pPr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7C524D44" w14:textId="05A4F946" w:rsidR="0093226B" w:rsidRPr="007316F2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70,133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415C6754" w14:textId="77777777" w:rsidR="0093226B" w:rsidRPr="007316F2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52,542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625FFF1B" w14:textId="7863B547" w:rsidR="0093226B" w:rsidRPr="007316F2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6E6DF024" w14:textId="77777777" w:rsidR="0093226B" w:rsidRPr="007316F2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25916276" w14:textId="561CE3CE" w:rsidR="0093226B" w:rsidRPr="007316F2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43A84843" w14:textId="77777777" w:rsidR="0093226B" w:rsidRPr="007316F2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</w:tcPr>
          <w:p w14:paraId="1B52C98A" w14:textId="1268F7F3" w:rsidR="0093226B" w:rsidRPr="007316F2" w:rsidRDefault="00F227FD" w:rsidP="00F22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70,133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87213AD" w14:textId="77777777" w:rsidR="0093226B" w:rsidRPr="007316F2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52,542</w:t>
            </w:r>
          </w:p>
        </w:tc>
      </w:tr>
      <w:tr w:rsidR="0093226B" w:rsidRPr="007316F2" w14:paraId="167DED50" w14:textId="77777777" w:rsidTr="008D220D">
        <w:trPr>
          <w:trHeight w:val="20"/>
        </w:trPr>
        <w:tc>
          <w:tcPr>
            <w:tcW w:w="2996" w:type="dxa"/>
            <w:shd w:val="clear" w:color="auto" w:fill="auto"/>
            <w:noWrap/>
          </w:tcPr>
          <w:p w14:paraId="25E284E4" w14:textId="77777777" w:rsidR="0093226B" w:rsidRPr="007316F2" w:rsidRDefault="0093226B" w:rsidP="0093226B">
            <w:pPr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7316F2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33C61E38" w14:textId="7FCF83E8" w:rsidR="0093226B" w:rsidRPr="007316F2" w:rsidRDefault="0093226B" w:rsidP="00932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255,042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624EC53D" w14:textId="77777777" w:rsidR="0093226B" w:rsidRPr="007316F2" w:rsidRDefault="0093226B" w:rsidP="00932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192,047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55075C6D" w14:textId="03F74573" w:rsidR="0093226B" w:rsidRPr="007316F2" w:rsidRDefault="0093226B" w:rsidP="00932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67,288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6F96149B" w14:textId="77777777" w:rsidR="0093226B" w:rsidRPr="007316F2" w:rsidRDefault="0093226B" w:rsidP="00932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61,961</w:t>
            </w:r>
          </w:p>
        </w:tc>
        <w:tc>
          <w:tcPr>
            <w:tcW w:w="840" w:type="dxa"/>
            <w:vAlign w:val="bottom"/>
          </w:tcPr>
          <w:p w14:paraId="7A472451" w14:textId="68931586" w:rsidR="0093226B" w:rsidRPr="007316F2" w:rsidRDefault="0093226B" w:rsidP="00932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1,963</w:t>
            </w:r>
          </w:p>
        </w:tc>
        <w:tc>
          <w:tcPr>
            <w:tcW w:w="840" w:type="dxa"/>
            <w:vAlign w:val="bottom"/>
          </w:tcPr>
          <w:p w14:paraId="3D732488" w14:textId="77777777" w:rsidR="0093226B" w:rsidRPr="007316F2" w:rsidRDefault="0093226B" w:rsidP="00932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868" w:type="dxa"/>
            <w:vAlign w:val="bottom"/>
          </w:tcPr>
          <w:p w14:paraId="1597BE82" w14:textId="7101768F" w:rsidR="0093226B" w:rsidRPr="007316F2" w:rsidRDefault="0093226B" w:rsidP="00932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324,293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14:paraId="7EB22818" w14:textId="77777777" w:rsidR="0093226B" w:rsidRPr="007316F2" w:rsidRDefault="0093226B" w:rsidP="009322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16F2">
              <w:rPr>
                <w:rFonts w:ascii="Angsana New" w:hAnsi="Angsana New"/>
                <w:sz w:val="24"/>
                <w:szCs w:val="24"/>
              </w:rPr>
              <w:t>254,028</w:t>
            </w:r>
          </w:p>
        </w:tc>
      </w:tr>
    </w:tbl>
    <w:p w14:paraId="6592C95E" w14:textId="77777777" w:rsidR="000B7764" w:rsidRDefault="000B7764" w:rsidP="00927E8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337B2F3" w14:textId="0B936D89" w:rsidR="002569E0" w:rsidRDefault="002569E0" w:rsidP="00927E8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305BC">
        <w:rPr>
          <w:rFonts w:ascii="Angsana New" w:hAnsi="Angsana New"/>
          <w:sz w:val="28"/>
          <w:szCs w:val="28"/>
          <w:cs/>
        </w:rPr>
        <w:t xml:space="preserve">สินทรัพย์และหนี้สินที่สำคัญ ณ วันที่ </w:t>
      </w:r>
      <w:r w:rsidR="001D0B89">
        <w:rPr>
          <w:rFonts w:ascii="Angsana New" w:hAnsi="Angsana New"/>
          <w:sz w:val="28"/>
          <w:szCs w:val="28"/>
        </w:rPr>
        <w:t>31</w:t>
      </w:r>
      <w:r w:rsidRPr="007305B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</w:t>
      </w:r>
      <w:r w:rsidRPr="007305BC">
        <w:rPr>
          <w:rFonts w:ascii="Angsana New" w:hAnsi="Angsana New"/>
          <w:sz w:val="28"/>
          <w:szCs w:val="28"/>
          <w:cs/>
        </w:rPr>
        <w:t>น</w:t>
      </w:r>
      <w:r>
        <w:rPr>
          <w:rFonts w:ascii="Angsana New" w:hAnsi="Angsana New" w:hint="cs"/>
          <w:sz w:val="28"/>
          <w:szCs w:val="28"/>
          <w:cs/>
        </w:rPr>
        <w:t>วาคม</w:t>
      </w:r>
      <w:r w:rsidRPr="007305BC">
        <w:rPr>
          <w:rFonts w:ascii="Angsana New" w:hAnsi="Angsana New"/>
          <w:sz w:val="28"/>
          <w:szCs w:val="28"/>
          <w:cs/>
        </w:rPr>
        <w:t xml:space="preserve"> </w:t>
      </w:r>
      <w:r w:rsidR="001D0B89">
        <w:rPr>
          <w:rFonts w:ascii="Angsana New" w:hAnsi="Angsana New"/>
          <w:sz w:val="28"/>
          <w:szCs w:val="28"/>
        </w:rPr>
        <w:t>2567</w:t>
      </w:r>
      <w:r w:rsidRPr="007305BC">
        <w:rPr>
          <w:rFonts w:ascii="Angsana New" w:hAnsi="Angsana New"/>
          <w:sz w:val="28"/>
          <w:szCs w:val="28"/>
          <w:cs/>
        </w:rPr>
        <w:t xml:space="preserve"> และ </w:t>
      </w:r>
      <w:r w:rsidR="001D0B89">
        <w:rPr>
          <w:rFonts w:ascii="Angsana New" w:hAnsi="Angsana New"/>
          <w:sz w:val="28"/>
          <w:szCs w:val="28"/>
        </w:rPr>
        <w:t>2566</w:t>
      </w:r>
      <w:r w:rsidR="00B23D63">
        <w:rPr>
          <w:rFonts w:ascii="Angsana New" w:hAnsi="Angsana New"/>
          <w:sz w:val="28"/>
          <w:szCs w:val="28"/>
        </w:rPr>
        <w:t xml:space="preserve"> </w:t>
      </w:r>
      <w:r w:rsidR="003C2550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19B5D691" w14:textId="77777777" w:rsidR="005C2470" w:rsidRPr="005C2470" w:rsidRDefault="005C2470" w:rsidP="00927E8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2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2380"/>
        <w:gridCol w:w="896"/>
        <w:gridCol w:w="882"/>
        <w:gridCol w:w="868"/>
        <w:gridCol w:w="867"/>
        <w:gridCol w:w="882"/>
        <w:gridCol w:w="854"/>
        <w:gridCol w:w="1106"/>
        <w:gridCol w:w="1092"/>
      </w:tblGrid>
      <w:tr w:rsidR="001E2237" w:rsidRPr="0093226B" w14:paraId="1302E7F2" w14:textId="77777777" w:rsidTr="0093226B">
        <w:trPr>
          <w:trHeight w:val="384"/>
          <w:tblHeader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9EBC" w14:textId="77777777" w:rsidR="001E2237" w:rsidRPr="0093226B" w:rsidRDefault="001E2237" w:rsidP="0017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2C3BD6F2" w14:textId="77777777" w:rsidR="001E2237" w:rsidRPr="0093226B" w:rsidRDefault="001E2237" w:rsidP="00175AF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A35E7" w:rsidRPr="0093226B" w14:paraId="46F71A55" w14:textId="77777777" w:rsidTr="0093226B">
        <w:trPr>
          <w:trHeight w:val="386"/>
          <w:tblHeader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B18DC" w14:textId="77777777" w:rsidR="000A35E7" w:rsidRPr="0093226B" w:rsidRDefault="000A35E7" w:rsidP="0017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4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3CEF8" w14:textId="77777777" w:rsidR="000A35E7" w:rsidRPr="0093226B" w:rsidRDefault="000A35E7" w:rsidP="00175AF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F0062" w:rsidRPr="0093226B" w14:paraId="4A7D91DF" w14:textId="77777777" w:rsidTr="007F0062">
        <w:trPr>
          <w:trHeight w:val="729"/>
          <w:tblHeader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1C573" w14:textId="77777777" w:rsidR="001E2237" w:rsidRPr="0093226B" w:rsidRDefault="001E2237" w:rsidP="0017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89C40F" w14:textId="77777777" w:rsidR="001E2237" w:rsidRPr="0093226B" w:rsidRDefault="001E2237" w:rsidP="00175AF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ธุรกิจให้บริการจัดการบำบัดและกำจัดกากอุตสาหกรรม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3CB8F4" w14:textId="77777777" w:rsidR="001E2237" w:rsidRPr="0093226B" w:rsidRDefault="001E2237" w:rsidP="00175AF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3815BA" w14:textId="77777777" w:rsidR="001E2237" w:rsidRPr="0093226B" w:rsidRDefault="001E2237" w:rsidP="00175AF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8FA36C" w14:textId="77777777" w:rsidR="001E2237" w:rsidRPr="0093226B" w:rsidRDefault="001E2237" w:rsidP="00175AF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E3C6F3" w14:textId="77777777" w:rsidR="001E2237" w:rsidRPr="0093226B" w:rsidRDefault="001E2237" w:rsidP="00175AF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F0062" w:rsidRPr="0093226B" w14:paraId="3759597B" w14:textId="77777777" w:rsidTr="007F0062">
        <w:trPr>
          <w:trHeight w:val="248"/>
          <w:tblHeader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672F6" w14:textId="77777777" w:rsidR="00ED22B3" w:rsidRPr="0093226B" w:rsidRDefault="00ED22B3" w:rsidP="00ED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875C06" w14:textId="6E1083AF" w:rsidR="00ED22B3" w:rsidRPr="0093226B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BC4FA3" w14:textId="3C5A4917" w:rsidR="00ED22B3" w:rsidRPr="0093226B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7ABF11" w14:textId="57D854A5" w:rsidR="00ED22B3" w:rsidRPr="0093226B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11E60E" w14:textId="1E5CC2DB" w:rsidR="00ED22B3" w:rsidRPr="0093226B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830DE" w14:textId="4FE028F4" w:rsidR="00ED22B3" w:rsidRPr="0093226B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DD333" w14:textId="7E28B1E8" w:rsidR="00ED22B3" w:rsidRPr="0093226B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E8C7C4" w14:textId="40A6A6D6" w:rsidR="00ED22B3" w:rsidRPr="0093226B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437139" w14:textId="293B63ED" w:rsidR="00ED22B3" w:rsidRPr="0093226B" w:rsidRDefault="47F5293E" w:rsidP="47F529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F0062" w:rsidRPr="0093226B" w14:paraId="13AABEAA" w14:textId="77777777" w:rsidTr="007F0062">
        <w:trPr>
          <w:trHeight w:val="21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B91C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8FD20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7EAE4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E8F0C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5A847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F936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A20CA6C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5FF58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55674" w14:textId="77777777" w:rsidR="00B23D63" w:rsidRPr="0093226B" w:rsidRDefault="00B23D63" w:rsidP="001E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0062" w:rsidRPr="0093226B" w14:paraId="0E721B15" w14:textId="77777777" w:rsidTr="007F0062">
        <w:trPr>
          <w:trHeight w:val="398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AE780" w14:textId="77777777" w:rsidR="00ED22B3" w:rsidRPr="0093226B" w:rsidRDefault="00ED22B3" w:rsidP="00ED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71641" w14:textId="4D4D96DB" w:rsidR="00ED22B3" w:rsidRPr="0093226B" w:rsidRDefault="009A5BC2" w:rsidP="00ED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57,204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CDDE" w14:textId="05C80C89" w:rsidR="47F5293E" w:rsidRPr="0093226B" w:rsidRDefault="006268B7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38,421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F81A5" w14:textId="4B9093E2" w:rsidR="00ED22B3" w:rsidRPr="0093226B" w:rsidRDefault="009A5BC2" w:rsidP="00ED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1,060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CF5EA" w14:textId="77777777" w:rsidR="47F5293E" w:rsidRPr="0093226B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1,069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C476E" w14:textId="692C9CEF" w:rsidR="00ED22B3" w:rsidRPr="0093226B" w:rsidRDefault="009A5BC2" w:rsidP="00ED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3,29</w:t>
            </w:r>
            <w:r w:rsidR="0093226B" w:rsidRPr="0093226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DC2E0" w14:textId="77777777" w:rsidR="47F5293E" w:rsidRPr="0093226B" w:rsidRDefault="47F5293E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2,129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F153" w14:textId="1DEED62A" w:rsidR="00ED22B3" w:rsidRPr="0093226B" w:rsidRDefault="0045009C" w:rsidP="00ED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61,56</w:t>
            </w:r>
            <w:r w:rsidR="0093226B" w:rsidRPr="0093226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05E87" w14:textId="4AF92B4B" w:rsidR="47F5293E" w:rsidRPr="0093226B" w:rsidRDefault="006268B7" w:rsidP="47F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41,619</w:t>
            </w:r>
          </w:p>
        </w:tc>
      </w:tr>
      <w:tr w:rsidR="007F0062" w:rsidRPr="0093226B" w14:paraId="5C196D6E" w14:textId="77777777" w:rsidTr="007F0062">
        <w:trPr>
          <w:trHeight w:val="398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1C5E1" w14:textId="09291A6F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11E29" w14:textId="58C42D01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8,468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EC111" w14:textId="195288A4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9,413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18F87" w14:textId="45B04C08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C0C87" w14:textId="1761A514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972C2" w14:textId="18069F66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3C8B" w14:textId="560D8601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35F96" w14:textId="447BC4E5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8,468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6D516" w14:textId="6FDD8E39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9,413</w:t>
            </w:r>
          </w:p>
        </w:tc>
      </w:tr>
      <w:tr w:rsidR="007F0062" w:rsidRPr="0093226B" w14:paraId="05142B4F" w14:textId="77777777" w:rsidTr="007F0062">
        <w:trPr>
          <w:trHeight w:val="398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6E39E" w14:textId="34C76CD6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</w:t>
            </w:r>
            <w:r w:rsidR="009A3494">
              <w:rPr>
                <w:rFonts w:ascii="Angsana New" w:hAnsi="Angsana New" w:hint="cs"/>
                <w:sz w:val="24"/>
                <w:szCs w:val="24"/>
                <w:cs/>
              </w:rPr>
              <w:t>และดอกเบี้ยค้างรับ</w:t>
            </w:r>
            <w:r w:rsidRPr="0093226B">
              <w:rPr>
                <w:rFonts w:ascii="Angsana New" w:hAnsi="Angsana New" w:hint="cs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D8B1F" w14:textId="66246197" w:rsidR="0045009C" w:rsidRPr="0093226B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FA584" w14:textId="77777777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7DDA0" w14:textId="0ACCCC1E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AB410" w14:textId="6236A7A1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9118" w14:textId="07CD6D17" w:rsidR="0045009C" w:rsidRPr="0093226B" w:rsidRDefault="0093226B" w:rsidP="00932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5,427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C3F53" w14:textId="77777777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36,256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1929A" w14:textId="58699F0A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5,427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00326" w14:textId="77777777" w:rsidR="0045009C" w:rsidRPr="0093226B" w:rsidRDefault="0045009C" w:rsidP="0045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36,256</w:t>
            </w:r>
          </w:p>
        </w:tc>
      </w:tr>
      <w:tr w:rsidR="007F0062" w:rsidRPr="0093226B" w14:paraId="6374EB84" w14:textId="77777777" w:rsidTr="007F0062">
        <w:trPr>
          <w:trHeight w:val="398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C1F9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49E63" w14:textId="2BD2D574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E80EC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B854F" w14:textId="63DDE5BA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1513E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A3D56" w14:textId="6860553F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4BB1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840C" w14:textId="0A77610B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FD301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</w:tr>
      <w:tr w:rsidR="007F0062" w:rsidRPr="0093226B" w14:paraId="3CC8A593" w14:textId="77777777" w:rsidTr="007F0062">
        <w:trPr>
          <w:trHeight w:val="38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7015C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ต้นทุนการพัฒนาอสังหาริมทรัพย์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285C0" w14:textId="52539BC8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18457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F97DF" w14:textId="52C2F220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168,608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3FF84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208,157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9D6E" w14:textId="52B33D1C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49209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45E3E" w14:textId="57D6F3D2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168,608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E7BA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208,157</w:t>
            </w:r>
          </w:p>
        </w:tc>
      </w:tr>
      <w:tr w:rsidR="007F0062" w:rsidRPr="0093226B" w14:paraId="78495D48" w14:textId="77777777" w:rsidTr="007F0062">
        <w:trPr>
          <w:trHeight w:val="369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1623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41C5" w14:textId="6C8C1CEC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1,026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C8D03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1,295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0987B" w14:textId="1BCFA280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AD2B6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7520" w14:textId="413C323D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C0B1F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503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011F4" w14:textId="35004653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1,268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3DD84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1,798</w:t>
            </w:r>
          </w:p>
        </w:tc>
      </w:tr>
      <w:tr w:rsidR="007F0062" w:rsidRPr="0093226B" w14:paraId="5A82313A" w14:textId="77777777" w:rsidTr="007F0062">
        <w:trPr>
          <w:trHeight w:val="369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F69C" w14:textId="21A91050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 w:hint="cs"/>
                <w:sz w:val="24"/>
                <w:szCs w:val="24"/>
                <w:cs/>
              </w:rPr>
              <w:t>สินทรัพย์ชีวภาพ</w:t>
            </w:r>
            <w:r w:rsidR="0093226B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12295" w14:textId="563E7EB2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DCF2F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83493" w14:textId="0799B90F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0E446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764C" w14:textId="3D602A8C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CBA0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772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A6206" w14:textId="66969B24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A46F9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772</w:t>
            </w:r>
          </w:p>
        </w:tc>
      </w:tr>
      <w:tr w:rsidR="007F0062" w:rsidRPr="0093226B" w14:paraId="49181C4F" w14:textId="77777777" w:rsidTr="007F0062">
        <w:trPr>
          <w:trHeight w:val="42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3352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360AF" w14:textId="368F6156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4,002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EFA6F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13,333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C5DF3" w14:textId="2F5D1C8A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83E04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09E7" w14:textId="2D4D154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8F4C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42257" w14:textId="3ACAAEBD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4,758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B50CE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14,089</w:t>
            </w:r>
          </w:p>
        </w:tc>
      </w:tr>
      <w:tr w:rsidR="007F0062" w:rsidRPr="0093226B" w14:paraId="70DF1FE5" w14:textId="77777777" w:rsidTr="007F0062">
        <w:trPr>
          <w:trHeight w:val="42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EF6AE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</w:t>
            </w:r>
            <w:r w:rsidRPr="0093226B">
              <w:rPr>
                <w:rFonts w:ascii="Angsana New" w:hAnsi="Angsana New" w:hint="cs"/>
                <w:sz w:val="24"/>
                <w:szCs w:val="24"/>
                <w:cs/>
              </w:rPr>
              <w:t>และดอกเบี้ยค้างรับ</w:t>
            </w:r>
            <w:r w:rsidRPr="0093226B">
              <w:rPr>
                <w:rFonts w:ascii="Angsana New" w:hAnsi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864BD" w14:textId="3595DE95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19,895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46781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20,353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F02D8" w14:textId="221C946E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7EE91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B6B4" w14:textId="01360529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7A4B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48692" w14:textId="0C9E496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19,895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A2F8" w14:textId="77777777" w:rsidR="001D0B89" w:rsidRPr="0093226B" w:rsidRDefault="001D0B89" w:rsidP="001D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20,353</w:t>
            </w:r>
          </w:p>
        </w:tc>
      </w:tr>
      <w:tr w:rsidR="009D6507" w:rsidRPr="0093226B" w14:paraId="3974656F" w14:textId="77777777" w:rsidTr="007F0062">
        <w:trPr>
          <w:trHeight w:val="30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B505" w14:textId="22A66D1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93226B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1201C" w14:textId="01052403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3,300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525CC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BB274" w14:textId="3D76FF93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AAC62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72A2" w14:textId="62BA1A8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CA7A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9D622" w14:textId="2F72A57F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3,300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9E80F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D6507" w:rsidRPr="0093226B" w14:paraId="00C92669" w14:textId="77777777" w:rsidTr="007F0062">
        <w:trPr>
          <w:trHeight w:val="383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83DA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530DB" w14:textId="09F09A7E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3227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90,705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06A55" w14:textId="19378C6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318,002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28184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318,002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1ED8" w14:textId="4D49913F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02DE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ED07C" w14:textId="5C43D200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318,002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B5726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408,707</w:t>
            </w:r>
          </w:p>
        </w:tc>
      </w:tr>
      <w:tr w:rsidR="009D6507" w:rsidRPr="0093226B" w14:paraId="7914B801" w14:textId="77777777" w:rsidTr="007F0062">
        <w:trPr>
          <w:trHeight w:val="38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3D7A7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57147" w14:textId="6E638B98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35E4B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B09C" w14:textId="0312621A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205,191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6179B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209,803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3F9E" w14:textId="1A55EB54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0540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25817" w14:textId="30DC342D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205,191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3BF6F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209,803</w:t>
            </w:r>
          </w:p>
        </w:tc>
      </w:tr>
      <w:tr w:rsidR="009D6507" w:rsidRPr="0093226B" w14:paraId="216FCE56" w14:textId="77777777" w:rsidTr="007F0062">
        <w:trPr>
          <w:trHeight w:val="356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2C80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9322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3226B">
              <w:rPr>
                <w:rFonts w:ascii="Angsana New" w:hAnsi="Angsana New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BB848" w14:textId="75E1FEF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118,137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46C9B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141,631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E490A" w14:textId="734A3DA2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2,386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7C641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1,273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9F628" w14:textId="556A880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17,974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A197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36,538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4ACD5" w14:textId="0ACA6496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138,497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1943C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179,442</w:t>
            </w:r>
          </w:p>
        </w:tc>
      </w:tr>
      <w:tr w:rsidR="009D6507" w:rsidRPr="0093226B" w14:paraId="78285767" w14:textId="77777777" w:rsidTr="007F0062">
        <w:trPr>
          <w:trHeight w:val="356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E1A3C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CEAD3" w14:textId="2187FBC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14,121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7F667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20,191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5C5A" w14:textId="022B66EB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CE9F4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82069" w14:textId="26777B13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502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3B55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8971" w14:textId="118197DA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14,623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775C5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20,191</w:t>
            </w:r>
          </w:p>
        </w:tc>
      </w:tr>
      <w:tr w:rsidR="009D6507" w:rsidRPr="0093226B" w14:paraId="71088140" w14:textId="77777777" w:rsidTr="007F0062">
        <w:trPr>
          <w:trHeight w:val="356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A1D29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ต้นทุนในการเตรียมหลุมฝังกลบ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F834F" w14:textId="53742538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93,955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E7962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103,261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52F16" w14:textId="71FFDF80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101F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B2FD" w14:textId="70D0DFBF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AAC3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E3DBC" w14:textId="49D078AA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93,955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61E32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103,261</w:t>
            </w:r>
          </w:p>
        </w:tc>
      </w:tr>
      <w:tr w:rsidR="009D6507" w:rsidRPr="0093226B" w14:paraId="6E5D5300" w14:textId="77777777" w:rsidTr="007F0062">
        <w:trPr>
          <w:trHeight w:val="369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7AC40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CA93" w14:textId="5EC4EF8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8179F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97325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C6BCD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EFFC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2850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D584F" w14:textId="3BB49661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267,28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64F28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139,478</w:t>
            </w:r>
          </w:p>
        </w:tc>
      </w:tr>
      <w:tr w:rsidR="009D6507" w:rsidRPr="0093226B" w14:paraId="55B8FD6B" w14:textId="77777777" w:rsidTr="007F0062">
        <w:trPr>
          <w:trHeight w:val="356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22B02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18E52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8600D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A9F5B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ECB4D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DA64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288397BB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A1C4" w14:textId="10E7B848" w:rsidR="009D6507" w:rsidRPr="0093226B" w:rsidRDefault="009D6507" w:rsidP="009D6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1,310,834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7CDEA" w14:textId="77777777" w:rsidR="009D6507" w:rsidRPr="0093226B" w:rsidRDefault="009D6507" w:rsidP="009D6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1,400,339</w:t>
            </w:r>
          </w:p>
        </w:tc>
      </w:tr>
      <w:tr w:rsidR="009D6507" w:rsidRPr="0093226B" w14:paraId="45994EB0" w14:textId="77777777" w:rsidTr="007F0062">
        <w:trPr>
          <w:trHeight w:val="28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CF147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33E9F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FD09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21638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A30C2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4C859D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312B977E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2F26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7A2B3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6507" w:rsidRPr="0093226B" w14:paraId="31E3B5A3" w14:textId="77777777" w:rsidTr="007F0062">
        <w:trPr>
          <w:trHeight w:val="42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2DE4F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226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29947" w14:textId="028731E6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FEFE0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33,340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06663" w14:textId="3B7602F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D4EB0" w14:textId="2DBCE9E8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D369" w14:textId="43662C58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30E" w14:textId="7C306473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8BC0D" w14:textId="7708138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B26F3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33,340</w:t>
            </w:r>
          </w:p>
        </w:tc>
      </w:tr>
      <w:tr w:rsidR="009D6507" w:rsidRPr="0093226B" w14:paraId="624A1FE9" w14:textId="77777777" w:rsidTr="007F0062">
        <w:trPr>
          <w:trHeight w:val="383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B86C1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73081" w14:textId="7C64EE4C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73,283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740AE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34,055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F944F" w14:textId="6877F00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8,400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912D8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6,487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E49D6" w14:textId="15E72DEE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34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2D1C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1,016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A260F" w14:textId="1D12126E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82,02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5477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41,558</w:t>
            </w:r>
          </w:p>
        </w:tc>
      </w:tr>
      <w:tr w:rsidR="009D6507" w:rsidRPr="0093226B" w14:paraId="1071AC72" w14:textId="77777777" w:rsidTr="007F0062">
        <w:trPr>
          <w:trHeight w:val="42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BB4AE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87A49" w14:textId="203F3C7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32,784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4846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40,332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66A86" w14:textId="267AAB23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E1909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71B8" w14:textId="66D8CE9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375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4BCA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E8CE" w14:textId="2C301E8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33,159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EC59F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40,332</w:t>
            </w:r>
          </w:p>
        </w:tc>
      </w:tr>
      <w:tr w:rsidR="009D6507" w:rsidRPr="0093226B" w14:paraId="1BD1B84C" w14:textId="77777777" w:rsidTr="007F0062">
        <w:trPr>
          <w:trHeight w:val="38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A1448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93226B">
              <w:rPr>
                <w:rFonts w:ascii="Angsana New" w:hAnsi="Angsana New" w:hint="cs"/>
                <w:sz w:val="24"/>
                <w:szCs w:val="24"/>
                <w:cs/>
              </w:rPr>
              <w:t>การปิด</w:t>
            </w:r>
            <w:r w:rsidRPr="0093226B">
              <w:rPr>
                <w:rFonts w:ascii="Angsana New" w:hAnsi="Angsana New"/>
                <w:sz w:val="24"/>
                <w:szCs w:val="24"/>
                <w:cs/>
              </w:rPr>
              <w:t>หลุมฝังกลบ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AEAD5" w14:textId="2E7D5362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51,377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EBC05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55,343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B7394" w14:textId="47F91F8E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0C6DD" w14:textId="14BD941A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3FAB61C" w14:textId="47E77473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14:paraId="5D6DC423" w14:textId="4C889FD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85192" w14:textId="1ABD4D62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51,377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EB928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55,343</w:t>
            </w:r>
          </w:p>
        </w:tc>
      </w:tr>
      <w:tr w:rsidR="009D6507" w:rsidRPr="0093226B" w14:paraId="2B340B1A" w14:textId="77777777" w:rsidTr="007F0062">
        <w:trPr>
          <w:trHeight w:val="38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F95E7" w14:textId="21123120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F0062">
              <w:rPr>
                <w:rFonts w:ascii="Angsana New" w:hAnsi="Angsana New" w:hint="cs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9131" w14:textId="7E1C9601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CC936" w14:textId="29B3A265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FF03E" w14:textId="20A1260F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022E9" w14:textId="539A90A2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6C81AD1" w14:textId="0D63B929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1,237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14:paraId="65B98A0F" w14:textId="3F96D8FA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23BE4" w14:textId="0D590EDD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1,237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05684" w14:textId="29A3E8E5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D6507" w:rsidRPr="0093226B" w14:paraId="125D060C" w14:textId="77777777" w:rsidTr="007F0062">
        <w:trPr>
          <w:trHeight w:val="397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AFA4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BD67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4B88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15540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D51B2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55E7336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</w:tcPr>
          <w:p w14:paraId="53CA4298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DEFE7" w14:textId="3E05E7D4" w:rsidR="009D6507" w:rsidRPr="0093226B" w:rsidRDefault="009D6507" w:rsidP="009D6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8,973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EA27B" w14:textId="4EAEE63E" w:rsidR="009D6507" w:rsidRPr="0093226B" w:rsidRDefault="009D6507" w:rsidP="009D6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9,499</w:t>
            </w:r>
          </w:p>
        </w:tc>
      </w:tr>
      <w:tr w:rsidR="009D6507" w:rsidRPr="0093226B" w14:paraId="206AB969" w14:textId="77777777" w:rsidTr="007F0062">
        <w:trPr>
          <w:trHeight w:val="3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45C8E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8BC5E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0F8BC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10BEC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065E7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F7DB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45A2D459" w14:textId="77777777" w:rsidR="009D6507" w:rsidRPr="0093226B" w:rsidRDefault="009D6507" w:rsidP="009D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72F3D" w14:textId="0669E690" w:rsidR="009D6507" w:rsidRPr="0093226B" w:rsidRDefault="009D6507" w:rsidP="009D65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202,773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86DB" w14:textId="078707A0" w:rsidR="009D6507" w:rsidRPr="0093226B" w:rsidRDefault="009D6507" w:rsidP="009D65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226B">
              <w:rPr>
                <w:rFonts w:ascii="Angsana New" w:hAnsi="Angsana New"/>
                <w:sz w:val="24"/>
                <w:szCs w:val="24"/>
              </w:rPr>
              <w:t>180,072</w:t>
            </w:r>
          </w:p>
        </w:tc>
      </w:tr>
    </w:tbl>
    <w:p w14:paraId="26A1D3A8" w14:textId="77777777" w:rsidR="00D939CC" w:rsidRPr="00D939CC" w:rsidRDefault="00D939CC" w:rsidP="00D9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/>
        <w:jc w:val="both"/>
        <w:rPr>
          <w:rFonts w:ascii="Angsana New" w:hAnsi="Angsana New"/>
          <w:sz w:val="16"/>
          <w:szCs w:val="16"/>
        </w:rPr>
      </w:pPr>
    </w:p>
    <w:p w14:paraId="7E194CDC" w14:textId="4747C01C" w:rsidR="003A0169" w:rsidRPr="008516C8" w:rsidRDefault="003A0169" w:rsidP="008516C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8516C8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21C2F239" w14:textId="77777777" w:rsidR="003A0169" w:rsidRPr="00EA1F91" w:rsidRDefault="003A0169" w:rsidP="003A0169">
      <w:pPr>
        <w:rPr>
          <w:rFonts w:ascii="Angsana New" w:hAnsi="Angsana New"/>
          <w:sz w:val="16"/>
          <w:szCs w:val="16"/>
          <w:highlight w:val="green"/>
        </w:rPr>
      </w:pPr>
    </w:p>
    <w:p w14:paraId="0A68912B" w14:textId="77777777" w:rsidR="003A0169" w:rsidRPr="00F30C8B" w:rsidRDefault="003A0169" w:rsidP="003A0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276EED">
        <w:rPr>
          <w:rFonts w:ascii="Angsana New" w:hAnsi="Angsana New"/>
          <w:sz w:val="28"/>
          <w:szCs w:val="28"/>
          <w:cs/>
        </w:rPr>
        <w:t>กลุ่มบริษัทไม่มีธุรกรรมตราสาร</w:t>
      </w:r>
      <w:r w:rsidRPr="00276EED">
        <w:rPr>
          <w:rFonts w:ascii="Angsana New" w:hAnsi="Angsana New" w:hint="cs"/>
          <w:sz w:val="28"/>
          <w:szCs w:val="28"/>
          <w:cs/>
        </w:rPr>
        <w:t>อนุพันธ์และการบัญชีป้องกันความเสี่ยง</w:t>
      </w:r>
    </w:p>
    <w:p w14:paraId="637272C3" w14:textId="77777777" w:rsidR="003A0169" w:rsidRPr="00436833" w:rsidRDefault="003A0169" w:rsidP="003A0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C6A6E6C" w14:textId="77777777" w:rsidR="003A0169" w:rsidRPr="00276EED" w:rsidRDefault="003A0169" w:rsidP="003A016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134" w:hanging="1134"/>
        <w:jc w:val="thaiDistribute"/>
        <w:rPr>
          <w:rFonts w:ascii="Angsana New" w:hAnsi="Angsana New"/>
          <w:b/>
          <w:bCs/>
          <w:sz w:val="28"/>
          <w:szCs w:val="28"/>
        </w:rPr>
      </w:pPr>
      <w:r w:rsidRPr="00276EED">
        <w:rPr>
          <w:rFonts w:ascii="Angsana New" w:hAnsi="Angsana New"/>
          <w:b/>
          <w:bCs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067D1DDA" w14:textId="77777777" w:rsidR="003A0169" w:rsidRPr="00436833" w:rsidRDefault="003A0169" w:rsidP="003A0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284" w:hanging="284"/>
        <w:jc w:val="thaiDistribute"/>
        <w:rPr>
          <w:rFonts w:ascii="Angsana New" w:hAnsi="Angsana New"/>
          <w:sz w:val="16"/>
          <w:szCs w:val="16"/>
        </w:rPr>
      </w:pPr>
    </w:p>
    <w:p w14:paraId="1AD89088" w14:textId="3184CA8E" w:rsidR="003A0169" w:rsidRDefault="003A0169" w:rsidP="003A0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276EED">
        <w:rPr>
          <w:rFonts w:ascii="Angsana New" w:hAnsi="Angsana New"/>
          <w:sz w:val="28"/>
          <w:szCs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</w:t>
      </w:r>
      <w:r w:rsidR="00D939CC">
        <w:rPr>
          <w:rFonts w:ascii="Angsana New" w:hAnsi="Angsana New" w:hint="cs"/>
          <w:sz w:val="28"/>
          <w:szCs w:val="28"/>
          <w:cs/>
        </w:rPr>
        <w:t xml:space="preserve">     หมุนเวียน</w:t>
      </w:r>
      <w:r w:rsidRPr="00276EED">
        <w:rPr>
          <w:rFonts w:ascii="Angsana New" w:hAnsi="Angsana New"/>
          <w:sz w:val="28"/>
          <w:szCs w:val="28"/>
          <w:cs/>
        </w:rPr>
        <w:t xml:space="preserve">อื่น </w:t>
      </w:r>
      <w:r w:rsidR="00A32677">
        <w:rPr>
          <w:rFonts w:ascii="Angsana New" w:hAnsi="Angsana New" w:hint="cs"/>
          <w:sz w:val="28"/>
          <w:szCs w:val="28"/>
          <w:cs/>
        </w:rPr>
        <w:t>สินทรัพย์ที่เกิดจากสัญญา</w:t>
      </w:r>
      <w:r w:rsidR="009D44D6">
        <w:rPr>
          <w:rFonts w:ascii="Angsana New" w:hAnsi="Angsana New"/>
          <w:sz w:val="28"/>
          <w:szCs w:val="28"/>
        </w:rPr>
        <w:t xml:space="preserve"> - </w:t>
      </w:r>
      <w:r w:rsidR="00A32677">
        <w:rPr>
          <w:rFonts w:ascii="Angsana New" w:hAnsi="Angsana New" w:hint="cs"/>
          <w:sz w:val="28"/>
          <w:szCs w:val="28"/>
          <w:cs/>
        </w:rPr>
        <w:t xml:space="preserve">หมุนเวียน </w:t>
      </w:r>
      <w:r w:rsidRPr="00276EED">
        <w:rPr>
          <w:rFonts w:ascii="Angsana New" w:hAnsi="Angsana New"/>
          <w:sz w:val="28"/>
          <w:szCs w:val="28"/>
          <w:cs/>
        </w:rPr>
        <w:t>สินทรัพย์ทางการเงิน</w:t>
      </w:r>
      <w:r>
        <w:rPr>
          <w:rFonts w:ascii="Angsana New" w:hAnsi="Angsana New" w:hint="cs"/>
          <w:sz w:val="28"/>
          <w:szCs w:val="28"/>
          <w:cs/>
        </w:rPr>
        <w:t>ไม่หมุนเวียน</w:t>
      </w:r>
      <w:r w:rsidRPr="00276EED">
        <w:rPr>
          <w:rFonts w:ascii="Angsana New" w:hAnsi="Angsana New"/>
          <w:sz w:val="28"/>
          <w:szCs w:val="28"/>
          <w:cs/>
        </w:rPr>
        <w:t>อื่น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76EED">
        <w:rPr>
          <w:rFonts w:ascii="Angsana New" w:hAnsi="Angsana New"/>
          <w:sz w:val="28"/>
          <w:szCs w:val="28"/>
          <w:cs/>
        </w:rPr>
        <w:t xml:space="preserve"> เจ้าหนี้การค้าและเจ้าหนี้</w:t>
      </w:r>
      <w:r w:rsidR="00D939CC">
        <w:rPr>
          <w:rFonts w:ascii="Angsana New" w:hAnsi="Angsana New" w:hint="cs"/>
          <w:sz w:val="28"/>
          <w:szCs w:val="28"/>
          <w:cs/>
        </w:rPr>
        <w:t>หมุนเวียน</w:t>
      </w:r>
      <w:r w:rsidRPr="00276EED">
        <w:rPr>
          <w:rFonts w:ascii="Angsana New" w:hAnsi="Angsana New"/>
          <w:sz w:val="28"/>
          <w:szCs w:val="28"/>
          <w:cs/>
        </w:rPr>
        <w:t>อื่น เงินกู้ยืมระยะ</w:t>
      </w:r>
      <w:r w:rsidR="00D939CC">
        <w:rPr>
          <w:rFonts w:ascii="Angsana New" w:hAnsi="Angsana New" w:hint="cs"/>
          <w:sz w:val="28"/>
          <w:szCs w:val="28"/>
          <w:cs/>
        </w:rPr>
        <w:t>สั้น</w:t>
      </w:r>
      <w:r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Pr="00276EED">
        <w:rPr>
          <w:rFonts w:ascii="Angsana New" w:hAnsi="Angsana New"/>
          <w:sz w:val="28"/>
          <w:szCs w:val="28"/>
          <w:cs/>
        </w:rPr>
        <w:t xml:space="preserve">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9DD8B8C" w14:textId="77777777" w:rsidR="003A0169" w:rsidRPr="00EA1F91" w:rsidRDefault="003A0169" w:rsidP="003A0169">
      <w:pPr>
        <w:tabs>
          <w:tab w:val="clear" w:pos="454"/>
          <w:tab w:val="clear" w:pos="680"/>
          <w:tab w:val="left" w:pos="2880"/>
          <w:tab w:val="left" w:pos="5760"/>
          <w:tab w:val="decimal" w:pos="6660"/>
          <w:tab w:val="left" w:pos="7110"/>
          <w:tab w:val="decimal" w:pos="792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5A0D57CD" w14:textId="77777777" w:rsidR="003A0169" w:rsidRPr="00276EED" w:rsidRDefault="003A0169" w:rsidP="003A0169">
      <w:pPr>
        <w:tabs>
          <w:tab w:val="clear" w:pos="454"/>
          <w:tab w:val="clear" w:pos="680"/>
          <w:tab w:val="left" w:pos="2880"/>
          <w:tab w:val="left" w:pos="5760"/>
          <w:tab w:val="decimal" w:pos="6660"/>
          <w:tab w:val="left" w:pos="7110"/>
          <w:tab w:val="decimal" w:pos="792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76EED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2F66CF41" w14:textId="77777777" w:rsidR="003A0169" w:rsidRPr="003318E7" w:rsidRDefault="003A0169" w:rsidP="003A0169">
      <w:pPr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28C096D" w14:textId="6EB88CFE" w:rsidR="003A0169" w:rsidRPr="00D939CC" w:rsidRDefault="003A0169" w:rsidP="00D939CC">
      <w:pPr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76EED">
        <w:rPr>
          <w:rFonts w:ascii="Angsana New" w:hAnsi="Angsana New"/>
          <w:sz w:val="28"/>
          <w:szCs w:val="28"/>
          <w:cs/>
        </w:rPr>
        <w:t>กลุ่มบริษัทมีความเสี่ยงด้านเครดิตที่เกี่ยวเนื่องกับลูกหนี้การค้าและลูกหนี้</w:t>
      </w:r>
      <w:r w:rsidR="00A32677">
        <w:rPr>
          <w:rFonts w:ascii="Angsana New" w:hAnsi="Angsana New" w:hint="cs"/>
          <w:sz w:val="28"/>
          <w:szCs w:val="28"/>
          <w:cs/>
        </w:rPr>
        <w:t>หมุนเวียน</w:t>
      </w:r>
      <w:r w:rsidRPr="00276EED">
        <w:rPr>
          <w:rFonts w:ascii="Angsana New" w:hAnsi="Angsana New"/>
          <w:sz w:val="28"/>
          <w:szCs w:val="28"/>
          <w:cs/>
        </w:rPr>
        <w:t xml:space="preserve">อื่น </w:t>
      </w:r>
      <w:r w:rsidR="00A32677">
        <w:rPr>
          <w:rFonts w:ascii="Angsana New" w:hAnsi="Angsana New" w:hint="cs"/>
          <w:sz w:val="28"/>
          <w:szCs w:val="28"/>
          <w:cs/>
        </w:rPr>
        <w:t>สินทรัพย์ที่เกิดจากสัญญา</w:t>
      </w:r>
      <w:r w:rsidR="009D44D6">
        <w:rPr>
          <w:rFonts w:ascii="Angsana New" w:hAnsi="Angsana New"/>
          <w:sz w:val="28"/>
          <w:szCs w:val="28"/>
        </w:rPr>
        <w:t xml:space="preserve"> - </w:t>
      </w:r>
      <w:r w:rsidR="00A32677">
        <w:rPr>
          <w:rFonts w:ascii="Angsana New" w:hAnsi="Angsana New" w:hint="cs"/>
          <w:sz w:val="28"/>
          <w:szCs w:val="28"/>
          <w:cs/>
        </w:rPr>
        <w:t xml:space="preserve">หมุนเวียน      </w:t>
      </w:r>
      <w:r w:rsidRPr="00276EED">
        <w:rPr>
          <w:rFonts w:ascii="Angsana New" w:hAnsi="Angsana New"/>
          <w:sz w:val="28"/>
          <w:szCs w:val="28"/>
          <w:cs/>
        </w:rPr>
        <w:t>เงินฝาก</w:t>
      </w:r>
      <w:r w:rsidRPr="00276EED">
        <w:rPr>
          <w:rFonts w:ascii="Angsana New" w:hAnsi="Angsana New" w:hint="cs"/>
          <w:sz w:val="28"/>
          <w:szCs w:val="28"/>
          <w:cs/>
        </w:rPr>
        <w:t>กับ</w:t>
      </w:r>
      <w:r w:rsidRPr="00276EED">
        <w:rPr>
          <w:rFonts w:ascii="Angsana New" w:hAnsi="Angsana New"/>
          <w:sz w:val="28"/>
          <w:szCs w:val="28"/>
          <w:cs/>
        </w:rPr>
        <w:t xml:space="preserve">ธนาคาร และเครื่องมือทางการเงินอื่น ๆ </w:t>
      </w:r>
      <w:r w:rsidRPr="00276EED">
        <w:rPr>
          <w:rFonts w:ascii="Angsana New" w:hAnsi="Angsana New" w:hint="cs"/>
          <w:sz w:val="28"/>
          <w:szCs w:val="28"/>
          <w:cs/>
        </w:rPr>
        <w:t>โดย</w:t>
      </w:r>
      <w:r w:rsidRPr="00276EED">
        <w:rPr>
          <w:rFonts w:ascii="Angsana New" w:hAnsi="Angsana New"/>
          <w:sz w:val="28"/>
          <w:szCs w:val="28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276EE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0F7E16B" w14:textId="0DA4B3F8" w:rsidR="003A0169" w:rsidRDefault="003A0169" w:rsidP="003A0169">
      <w:pPr>
        <w:keepNext/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276EED">
        <w:rPr>
          <w:rFonts w:ascii="Angsana New" w:hAnsi="Angsana New"/>
          <w:i/>
          <w:iCs/>
          <w:sz w:val="28"/>
          <w:szCs w:val="28"/>
          <w:cs/>
        </w:rPr>
        <w:lastRenderedPageBreak/>
        <w:t>ลูกหนี้การค้า</w:t>
      </w:r>
      <w:r w:rsidRPr="00276EED">
        <w:rPr>
          <w:rFonts w:ascii="Angsana New" w:hAnsi="Angsana New" w:hint="cs"/>
          <w:i/>
          <w:iCs/>
          <w:sz w:val="28"/>
          <w:szCs w:val="28"/>
          <w:cs/>
        </w:rPr>
        <w:t>และลูกหนี้</w:t>
      </w:r>
      <w:r w:rsidR="00A32677" w:rsidRPr="00A32677">
        <w:rPr>
          <w:rFonts w:ascii="Angsana New" w:hAnsi="Angsana New"/>
          <w:i/>
          <w:iCs/>
          <w:sz w:val="28"/>
          <w:szCs w:val="28"/>
          <w:cs/>
        </w:rPr>
        <w:t>หมุนเวียน</w:t>
      </w:r>
      <w:r w:rsidRPr="00276EED">
        <w:rPr>
          <w:rFonts w:ascii="Angsana New" w:hAnsi="Angsana New" w:hint="cs"/>
          <w:i/>
          <w:iCs/>
          <w:sz w:val="28"/>
          <w:szCs w:val="28"/>
          <w:cs/>
        </w:rPr>
        <w:t>อื่น</w:t>
      </w:r>
      <w:r>
        <w:rPr>
          <w:rFonts w:ascii="Angsana New" w:hAnsi="Angsana New" w:hint="cs"/>
          <w:i/>
          <w:iCs/>
          <w:sz w:val="28"/>
          <w:szCs w:val="28"/>
          <w:cs/>
        </w:rPr>
        <w:t>และสินทรัพย์ที่เกิดจากสัญญา</w:t>
      </w:r>
      <w:r w:rsidR="00A905CD">
        <w:rPr>
          <w:rFonts w:ascii="Angsana New" w:hAnsi="Angsana New"/>
          <w:i/>
          <w:iCs/>
          <w:sz w:val="28"/>
          <w:szCs w:val="28"/>
        </w:rPr>
        <w:t xml:space="preserve"> - </w:t>
      </w:r>
      <w:r w:rsidR="00A905CD">
        <w:rPr>
          <w:rFonts w:ascii="Angsana New" w:hAnsi="Angsana New" w:hint="cs"/>
          <w:i/>
          <w:iCs/>
          <w:sz w:val="28"/>
          <w:szCs w:val="28"/>
          <w:cs/>
        </w:rPr>
        <w:t>หมุนเวียน</w:t>
      </w:r>
    </w:p>
    <w:p w14:paraId="3915FC4B" w14:textId="77777777" w:rsidR="003A0169" w:rsidRPr="00EA1F91" w:rsidRDefault="003A0169" w:rsidP="003A0169">
      <w:pPr>
        <w:keepNext/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B9FC1E" w14:textId="77777777" w:rsidR="003A0169" w:rsidRDefault="003A0169" w:rsidP="003A0169">
      <w:pPr>
        <w:tabs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76EED">
        <w:rPr>
          <w:rFonts w:ascii="Angsana New" w:hAnsi="Angsana New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</w:t>
      </w:r>
      <w:r>
        <w:rPr>
          <w:rFonts w:ascii="Angsana New" w:hAnsi="Angsana New" w:hint="cs"/>
          <w:sz w:val="28"/>
          <w:szCs w:val="28"/>
          <w:cs/>
        </w:rPr>
        <w:t>และสินทรัพย์ที่เกิดจากสัญญา</w:t>
      </w:r>
      <w:r w:rsidRPr="00276EED">
        <w:rPr>
          <w:rFonts w:ascii="Angsana New" w:hAnsi="Angsana New"/>
          <w:sz w:val="28"/>
          <w:szCs w:val="28"/>
          <w:cs/>
        </w:rPr>
        <w:t xml:space="preserve">อย่างสม่ำเสมอ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276EED">
        <w:rPr>
          <w:rFonts w:ascii="Angsana New" w:hAnsi="Angsana New" w:hint="cs"/>
          <w:sz w:val="28"/>
          <w:szCs w:val="28"/>
          <w:cs/>
        </w:rPr>
        <w:t>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ราย</w:t>
      </w:r>
    </w:p>
    <w:p w14:paraId="6756BC3C" w14:textId="77777777" w:rsidR="003A0169" w:rsidRDefault="003A0169" w:rsidP="003A0169">
      <w:pPr>
        <w:tabs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BEBE93F" w14:textId="35B23ACC" w:rsidR="003A0169" w:rsidRPr="00276EED" w:rsidRDefault="003A0169" w:rsidP="003A0169">
      <w:pPr>
        <w:tabs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76EED">
        <w:rPr>
          <w:rFonts w:ascii="Angsana New" w:hAnsi="Angsana New"/>
          <w:sz w:val="28"/>
          <w:szCs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</w:t>
      </w:r>
      <w:r w:rsidRPr="00276EED">
        <w:rPr>
          <w:rFonts w:ascii="Angsana New" w:hAnsi="Angsana New" w:hint="cs"/>
          <w:sz w:val="28"/>
          <w:szCs w:val="28"/>
          <w:cs/>
        </w:rPr>
        <w:t>ของผลขาดทุนด้านเครดิตที่คาดว่าจะเกิดขึ้นจาก</w:t>
      </w:r>
      <w:r w:rsidRPr="00276EED">
        <w:rPr>
          <w:rFonts w:ascii="Angsana New" w:hAnsi="Angsana New"/>
          <w:sz w:val="28"/>
          <w:szCs w:val="28"/>
          <w:cs/>
        </w:rPr>
        <w:t>อายุหนี้คงค้างนับจากวันที่ถึงกำหนดชำระสำหรับแต่</w:t>
      </w:r>
      <w:r>
        <w:rPr>
          <w:rFonts w:ascii="Angsana New" w:hAnsi="Angsana New" w:hint="cs"/>
          <w:sz w:val="28"/>
          <w:szCs w:val="28"/>
          <w:cs/>
        </w:rPr>
        <w:t>ละ</w:t>
      </w:r>
      <w:r w:rsidRPr="00276EED">
        <w:rPr>
          <w:rFonts w:ascii="Angsana New" w:hAnsi="Angsana New"/>
          <w:sz w:val="28"/>
          <w:szCs w:val="28"/>
          <w:cs/>
        </w:rPr>
        <w:t>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</w:t>
      </w:r>
      <w:r w:rsidR="00136935">
        <w:rPr>
          <w:rFonts w:ascii="Angsana New" w:hAnsi="Angsana New" w:hint="cs"/>
          <w:sz w:val="28"/>
          <w:szCs w:val="28"/>
          <w:cs/>
        </w:rPr>
        <w:t>หมุนเวียน</w:t>
      </w:r>
      <w:r w:rsidRPr="00276EED">
        <w:rPr>
          <w:rFonts w:ascii="Angsana New" w:hAnsi="Angsana New"/>
          <w:sz w:val="28"/>
          <w:szCs w:val="28"/>
          <w:cs/>
        </w:rPr>
        <w:t>อื่น</w:t>
      </w:r>
      <w:r>
        <w:rPr>
          <w:rFonts w:ascii="Angsana New" w:hAnsi="Angsana New" w:hint="cs"/>
          <w:sz w:val="28"/>
          <w:szCs w:val="28"/>
          <w:cs/>
        </w:rPr>
        <w:t>และสินทรัพย์ที่เกิดจากสัญญา</w:t>
      </w:r>
      <w:r w:rsidRPr="00276EED">
        <w:rPr>
          <w:rFonts w:ascii="Angsana New" w:hAnsi="Angsana New"/>
          <w:sz w:val="28"/>
          <w:szCs w:val="28"/>
          <w:cs/>
        </w:rPr>
        <w:t>ออกจากบัญชีตามนโยบายของกลุ่มบริษัทโดยพิจารณาตามความเหมาะสม</w:t>
      </w:r>
    </w:p>
    <w:p w14:paraId="276A4DA2" w14:textId="77777777" w:rsidR="003A0169" w:rsidRPr="00EA1F91" w:rsidRDefault="003A0169" w:rsidP="003A0169">
      <w:pPr>
        <w:keepNext/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E94E63" w14:textId="77777777" w:rsidR="003A0169" w:rsidRDefault="003A0169" w:rsidP="003A0169">
      <w:pPr>
        <w:keepNext/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D168DF">
        <w:rPr>
          <w:rFonts w:ascii="Angsana New" w:hAnsi="Angsana New"/>
          <w:i/>
          <w:iCs/>
          <w:sz w:val="28"/>
          <w:szCs w:val="28"/>
          <w:cs/>
        </w:rPr>
        <w:t>เครื่องมือทางการเงินและเงินฝากธนาคาร</w:t>
      </w:r>
      <w:r w:rsidRPr="00D168DF">
        <w:rPr>
          <w:rFonts w:ascii="Angsana New" w:hAnsi="Angsana New"/>
          <w:sz w:val="28"/>
          <w:szCs w:val="28"/>
          <w:cs/>
        </w:rPr>
        <w:t xml:space="preserve"> </w:t>
      </w:r>
    </w:p>
    <w:p w14:paraId="4B8EB1BC" w14:textId="77777777" w:rsidR="003A0169" w:rsidRPr="00EA1F91" w:rsidRDefault="003A0169" w:rsidP="003A0169">
      <w:pPr>
        <w:keepNext/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2F909E6" w14:textId="4B67B364" w:rsidR="00EA1F91" w:rsidRPr="00A32677" w:rsidRDefault="003A0169" w:rsidP="003A0169">
      <w:pPr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76EED">
        <w:rPr>
          <w:rFonts w:ascii="Angsana New" w:hAnsi="Angsana New"/>
          <w:sz w:val="28"/>
          <w:szCs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</w:t>
      </w:r>
      <w:r w:rsidRPr="00C05CC9">
        <w:rPr>
          <w:rFonts w:ascii="Angsana New" w:hAnsi="Angsana New"/>
          <w:sz w:val="28"/>
          <w:szCs w:val="28"/>
          <w:cs/>
        </w:rPr>
        <w:t>เท่านั้น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05CC9"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พิจารณาแล้วว่า ความเสี่ยงด้านเครดิตของเงินฝากสถาบันการเงินและเครื่องมือทางการเงินไม่สูงมากนัก เนื่องจากคู่สัญญาเป็นธนาคารที่มีอันดับความน่าเชื่อถือด้านเครดิตที่อยู่ในระดับสูง          ซึ่งประเมินโดยสถาบันจัดอันดับความน่าเชื่อถือด้านเครดิตในประเทศ</w:t>
      </w:r>
    </w:p>
    <w:p w14:paraId="281262CA" w14:textId="77777777" w:rsidR="00EA1F91" w:rsidRPr="00EA1F91" w:rsidRDefault="00EA1F91" w:rsidP="003A0169">
      <w:pPr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F2AA2F3" w14:textId="77777777" w:rsidR="003A0169" w:rsidRPr="003B582F" w:rsidRDefault="003A0169" w:rsidP="003A0169">
      <w:pPr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00971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350A172F" w14:textId="77777777" w:rsidR="003A0169" w:rsidRPr="00EA1F91" w:rsidRDefault="003A0169" w:rsidP="003A0169">
      <w:pPr>
        <w:keepNext/>
        <w:tabs>
          <w:tab w:val="clear" w:pos="454"/>
          <w:tab w:val="clear" w:pos="680"/>
          <w:tab w:val="left" w:pos="14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53FC39C" w14:textId="482ECC44" w:rsidR="003A0169" w:rsidRPr="009F5304" w:rsidRDefault="003A0169" w:rsidP="003A0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8"/>
          <w:szCs w:val="28"/>
        </w:rPr>
      </w:pPr>
      <w:r w:rsidRPr="009F5304">
        <w:rPr>
          <w:rFonts w:ascii="Angsana New" w:hAnsi="Angsana New"/>
          <w:sz w:val="28"/>
          <w:szCs w:val="28"/>
          <w:cs/>
        </w:rPr>
        <w:t>กลุ่มบริษัทมีความเสี่ยงเกี่ยวกับอัตราดอกเบี้ยอันเกี่ยวเนื่องกับ</w:t>
      </w:r>
      <w:r w:rsidRPr="009C025F">
        <w:rPr>
          <w:rFonts w:ascii="Angsana New" w:hAnsi="Angsana New"/>
          <w:sz w:val="28"/>
          <w:szCs w:val="28"/>
          <w:cs/>
        </w:rPr>
        <w:t>เงินฝากธนาคาร สินทรัพย์ทางการเงินอื่น เงินกู้ยืมระยะ</w:t>
      </w:r>
      <w:r w:rsidR="00A32677">
        <w:rPr>
          <w:rFonts w:ascii="Angsana New" w:hAnsi="Angsana New" w:hint="cs"/>
          <w:sz w:val="28"/>
          <w:szCs w:val="28"/>
          <w:cs/>
        </w:rPr>
        <w:t>สั้น</w:t>
      </w:r>
      <w:r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Pr="009C025F">
        <w:rPr>
          <w:rFonts w:ascii="Angsana New" w:hAnsi="Angsana New"/>
          <w:sz w:val="28"/>
          <w:szCs w:val="28"/>
          <w:cs/>
        </w:rPr>
        <w:t xml:space="preserve"> และหนี้สินตามสัญญาเช่า สินทรัพย์ทางการเงินและหนี้สินทางการเงินของกลุ่ม</w:t>
      </w:r>
      <w:r w:rsidRPr="009F5304">
        <w:rPr>
          <w:rFonts w:ascii="Angsana New" w:hAnsi="Angsana New"/>
          <w:sz w:val="28"/>
          <w:szCs w:val="28"/>
          <w:cs/>
        </w:rPr>
        <w:t>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37791A29" w14:textId="77777777" w:rsidR="003A0169" w:rsidRPr="009F5304" w:rsidRDefault="003A0169" w:rsidP="003A0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jc w:val="thaiDistribute"/>
        <w:rPr>
          <w:rFonts w:ascii="Angsana New" w:hAnsi="Angsana New"/>
          <w:sz w:val="10"/>
          <w:szCs w:val="10"/>
        </w:rPr>
      </w:pPr>
    </w:p>
    <w:p w14:paraId="5ABF5C2C" w14:textId="77777777" w:rsidR="003A0169" w:rsidRPr="003C7BF9" w:rsidRDefault="003A0169" w:rsidP="003A0169">
      <w:pPr>
        <w:tabs>
          <w:tab w:val="clear" w:pos="454"/>
          <w:tab w:val="clear" w:pos="680"/>
          <w:tab w:val="left" w:pos="1440"/>
        </w:tabs>
        <w:spacing w:before="120" w:after="120"/>
        <w:jc w:val="thaiDistribute"/>
        <w:rPr>
          <w:rFonts w:ascii="Angsana New" w:hAnsi="Angsana New"/>
          <w:sz w:val="28"/>
          <w:szCs w:val="28"/>
        </w:rPr>
        <w:sectPr w:rsidR="003A0169" w:rsidRPr="003C7BF9" w:rsidSect="00EA1F91">
          <w:footerReference w:type="default" r:id="rId22"/>
          <w:pgSz w:w="11907" w:h="16840" w:code="9"/>
          <w:pgMar w:top="1559" w:right="862" w:bottom="896" w:left="1559" w:header="1134" w:footer="289" w:gutter="0"/>
          <w:cols w:space="720"/>
          <w:docGrid w:linePitch="245"/>
        </w:sectPr>
      </w:pPr>
    </w:p>
    <w:p w14:paraId="6BA8308F" w14:textId="77777777" w:rsidR="003A0169" w:rsidRPr="00093B91" w:rsidRDefault="003A0169" w:rsidP="003A0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16"/>
          <w:szCs w:val="16"/>
        </w:rPr>
      </w:pPr>
    </w:p>
    <w:p w14:paraId="65EF5F4D" w14:textId="77777777" w:rsidR="003A0169" w:rsidRDefault="003A0169" w:rsidP="003A0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7956ED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7956ED">
        <w:rPr>
          <w:rFonts w:ascii="Angsana New" w:hAnsi="Angsana New"/>
          <w:sz w:val="26"/>
          <w:szCs w:val="26"/>
        </w:rPr>
        <w:t xml:space="preserve">31 </w:t>
      </w:r>
      <w:r w:rsidRPr="007956ED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956ED">
        <w:rPr>
          <w:rFonts w:ascii="Angsana New" w:hAnsi="Angsana New"/>
          <w:sz w:val="26"/>
          <w:szCs w:val="26"/>
        </w:rPr>
        <w:t xml:space="preserve">2567 </w:t>
      </w:r>
      <w:r w:rsidRPr="007956ED">
        <w:rPr>
          <w:rFonts w:ascii="Angsana New" w:hAnsi="Angsana New"/>
          <w:sz w:val="26"/>
          <w:szCs w:val="26"/>
          <w:cs/>
        </w:rPr>
        <w:t xml:space="preserve">และ </w:t>
      </w:r>
      <w:r w:rsidRPr="007956ED">
        <w:rPr>
          <w:rFonts w:ascii="Angsana New" w:hAnsi="Angsana New"/>
          <w:sz w:val="26"/>
          <w:szCs w:val="26"/>
        </w:rPr>
        <w:t xml:space="preserve">2566 </w:t>
      </w:r>
      <w:r w:rsidRPr="007956ED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37EDF5F" w14:textId="77777777" w:rsidR="00093B91" w:rsidRPr="00093B91" w:rsidRDefault="00093B91" w:rsidP="003A0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16"/>
          <w:szCs w:val="16"/>
        </w:rPr>
      </w:pPr>
    </w:p>
    <w:p w14:paraId="7EA7CA01" w14:textId="77777777" w:rsidR="003A0169" w:rsidRPr="00353250" w:rsidRDefault="003A0169" w:rsidP="003A0169">
      <w:pPr>
        <w:pStyle w:val="a"/>
        <w:tabs>
          <w:tab w:val="clear" w:pos="1080"/>
        </w:tabs>
        <w:ind w:left="900" w:firstLine="540"/>
        <w:jc w:val="both"/>
        <w:rPr>
          <w:rFonts w:ascii="Angsana New" w:hAnsi="Angsana New" w:cs="Angsana New"/>
          <w:sz w:val="2"/>
          <w:szCs w:val="2"/>
          <w:highlight w:val="yellow"/>
          <w:lang w:val="en-US"/>
        </w:rPr>
      </w:pPr>
    </w:p>
    <w:tbl>
      <w:tblPr>
        <w:tblW w:w="14929" w:type="dxa"/>
        <w:tblInd w:w="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03"/>
        <w:gridCol w:w="103"/>
        <w:gridCol w:w="668"/>
        <w:gridCol w:w="113"/>
        <w:gridCol w:w="20"/>
        <w:gridCol w:w="650"/>
        <w:gridCol w:w="113"/>
        <w:gridCol w:w="691"/>
        <w:gridCol w:w="117"/>
        <w:gridCol w:w="791"/>
        <w:gridCol w:w="105"/>
        <w:gridCol w:w="805"/>
        <w:gridCol w:w="121"/>
        <w:gridCol w:w="729"/>
        <w:gridCol w:w="111"/>
        <w:gridCol w:w="719"/>
        <w:gridCol w:w="93"/>
        <w:gridCol w:w="774"/>
        <w:gridCol w:w="105"/>
        <w:gridCol w:w="791"/>
        <w:gridCol w:w="84"/>
        <w:gridCol w:w="811"/>
        <w:gridCol w:w="113"/>
        <w:gridCol w:w="804"/>
        <w:gridCol w:w="6"/>
        <w:gridCol w:w="138"/>
        <w:gridCol w:w="6"/>
        <w:gridCol w:w="840"/>
        <w:gridCol w:w="112"/>
        <w:gridCol w:w="880"/>
        <w:gridCol w:w="6"/>
      </w:tblGrid>
      <w:tr w:rsidR="003A0169" w:rsidRPr="00B6676C" w14:paraId="597DD228" w14:textId="77777777" w:rsidTr="47F5293E">
        <w:trPr>
          <w:trHeight w:val="312"/>
        </w:trPr>
        <w:tc>
          <w:tcPr>
            <w:tcW w:w="2807" w:type="dxa"/>
          </w:tcPr>
          <w:p w14:paraId="4D7F25CF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22" w:type="dxa"/>
            <w:gridSpan w:val="31"/>
          </w:tcPr>
          <w:p w14:paraId="532F4248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ind w:right="-5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3A0169" w:rsidRPr="00B6676C" w14:paraId="78D639B9" w14:textId="77777777" w:rsidTr="47F5293E">
        <w:tc>
          <w:tcPr>
            <w:tcW w:w="2807" w:type="dxa"/>
          </w:tcPr>
          <w:p w14:paraId="58C4B43C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0140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14:paraId="58705657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พันบาท</w:t>
            </w:r>
          </w:p>
        </w:tc>
        <w:tc>
          <w:tcPr>
            <w:tcW w:w="144" w:type="dxa"/>
            <w:gridSpan w:val="2"/>
            <w:tcBorders>
              <w:top w:val="single" w:sz="4" w:space="0" w:color="auto"/>
            </w:tcBorders>
          </w:tcPr>
          <w:p w14:paraId="2567496A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838" w:type="dxa"/>
            <w:gridSpan w:val="4"/>
            <w:tcBorders>
              <w:top w:val="single" w:sz="4" w:space="0" w:color="auto"/>
            </w:tcBorders>
          </w:tcPr>
          <w:p w14:paraId="42E53C03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highlight w:val="yellow"/>
                <w:lang w:val="en-US"/>
              </w:rPr>
            </w:pPr>
          </w:p>
        </w:tc>
      </w:tr>
      <w:tr w:rsidR="003A0169" w:rsidRPr="00B6676C" w14:paraId="108A402C" w14:textId="77777777" w:rsidTr="47F5293E">
        <w:trPr>
          <w:trHeight w:val="302"/>
        </w:trPr>
        <w:tc>
          <w:tcPr>
            <w:tcW w:w="2807" w:type="dxa"/>
          </w:tcPr>
          <w:p w14:paraId="6BCEF66A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</w:tcBorders>
            <w:vAlign w:val="bottom"/>
          </w:tcPr>
          <w:p w14:paraId="57E692F7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อัตราดอกเบี้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ยปรับ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6A2A3536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0DA35DE3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495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51756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อัตราดอกเบี้ยคงที่ถึงกำหนดชำระภายใน</w:t>
            </w:r>
          </w:p>
        </w:tc>
        <w:tc>
          <w:tcPr>
            <w:tcW w:w="93" w:type="dxa"/>
          </w:tcPr>
          <w:p w14:paraId="4C6C6AB4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3488" w:type="dxa"/>
            <w:gridSpan w:val="8"/>
          </w:tcPr>
          <w:p w14:paraId="268013C4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432D0455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838" w:type="dxa"/>
            <w:gridSpan w:val="4"/>
            <w:vAlign w:val="bottom"/>
          </w:tcPr>
          <w:p w14:paraId="610F61C5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อัตราดอกเบี้ยที่แท้จริง</w:t>
            </w:r>
          </w:p>
        </w:tc>
      </w:tr>
      <w:tr w:rsidR="003A0169" w:rsidRPr="00B6676C" w14:paraId="55125AD8" w14:textId="77777777" w:rsidTr="47F5293E">
        <w:trPr>
          <w:gridAfter w:val="1"/>
          <w:wAfter w:w="6" w:type="dxa"/>
          <w:trHeight w:val="340"/>
        </w:trPr>
        <w:tc>
          <w:tcPr>
            <w:tcW w:w="2807" w:type="dxa"/>
          </w:tcPr>
          <w:p w14:paraId="28855D13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474" w:type="dxa"/>
            <w:gridSpan w:val="3"/>
            <w:tcBorders>
              <w:bottom w:val="single" w:sz="4" w:space="0" w:color="auto"/>
            </w:tcBorders>
            <w:vAlign w:val="bottom"/>
          </w:tcPr>
          <w:p w14:paraId="1A73D2B1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ขึ้นลงตามอัตรา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ตลาด</w:t>
            </w:r>
          </w:p>
        </w:tc>
        <w:tc>
          <w:tcPr>
            <w:tcW w:w="113" w:type="dxa"/>
            <w:vAlign w:val="bottom"/>
          </w:tcPr>
          <w:p w14:paraId="4EA9C703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474" w:type="dxa"/>
            <w:gridSpan w:val="4"/>
            <w:tcBorders>
              <w:bottom w:val="single" w:sz="4" w:space="0" w:color="auto"/>
            </w:tcBorders>
            <w:vAlign w:val="bottom"/>
          </w:tcPr>
          <w:p w14:paraId="251B9247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ind w:left="-58" w:right="-132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 xml:space="preserve">ภายใน </w:t>
            </w:r>
            <w:r w:rsidRPr="00B667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1 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117" w:type="dxa"/>
            <w:vAlign w:val="bottom"/>
          </w:tcPr>
          <w:p w14:paraId="2AF98983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bottom"/>
          </w:tcPr>
          <w:p w14:paraId="5BA5EFAF" w14:textId="77777777" w:rsidR="003A0169" w:rsidRPr="00B6676C" w:rsidRDefault="003A0169">
            <w:pPr>
              <w:pStyle w:val="a"/>
              <w:tabs>
                <w:tab w:val="clear" w:pos="1080"/>
              </w:tabs>
              <w:ind w:left="-102" w:right="-12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Pr="00B667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- 5 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121" w:type="dxa"/>
            <w:vAlign w:val="bottom"/>
          </w:tcPr>
          <w:p w14:paraId="78315BFF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bottom"/>
          </w:tcPr>
          <w:p w14:paraId="57730AB8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ind w:left="-51" w:right="-10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 xml:space="preserve">มากกว่า </w:t>
            </w:r>
            <w:r w:rsidRPr="00B6676C">
              <w:rPr>
                <w:rFonts w:ascii="Angsana New" w:hAnsi="Angsana New" w:cs="Angsana New"/>
                <w:sz w:val="23"/>
                <w:szCs w:val="23"/>
                <w:lang w:val="en-US"/>
              </w:rPr>
              <w:t>5</w:t>
            </w: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 xml:space="preserve"> ปี</w:t>
            </w:r>
          </w:p>
        </w:tc>
        <w:tc>
          <w:tcPr>
            <w:tcW w:w="93" w:type="dxa"/>
          </w:tcPr>
          <w:p w14:paraId="01FB3824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670" w:type="dxa"/>
            <w:gridSpan w:val="3"/>
            <w:tcBorders>
              <w:bottom w:val="single" w:sz="4" w:space="0" w:color="auto"/>
            </w:tcBorders>
          </w:tcPr>
          <w:p w14:paraId="61EDC858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84" w:type="dxa"/>
          </w:tcPr>
          <w:p w14:paraId="432E1091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728" w:type="dxa"/>
            <w:gridSpan w:val="3"/>
            <w:tcBorders>
              <w:bottom w:val="single" w:sz="4" w:space="0" w:color="auto"/>
            </w:tcBorders>
          </w:tcPr>
          <w:p w14:paraId="37B2CD9A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144" w:type="dxa"/>
            <w:gridSpan w:val="2"/>
            <w:vAlign w:val="bottom"/>
          </w:tcPr>
          <w:p w14:paraId="6B83FE8E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838" w:type="dxa"/>
            <w:gridSpan w:val="4"/>
            <w:tcBorders>
              <w:bottom w:val="single" w:sz="4" w:space="0" w:color="auto"/>
            </w:tcBorders>
            <w:vAlign w:val="bottom"/>
          </w:tcPr>
          <w:p w14:paraId="27FA7218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(ร้อยละ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ต่อปี</w:t>
            </w: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)</w:t>
            </w:r>
          </w:p>
        </w:tc>
      </w:tr>
      <w:tr w:rsidR="00EE435D" w:rsidRPr="00B6676C" w14:paraId="2C938A81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70041811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560A1EDF" w14:textId="59C23F70" w:rsidR="00EE435D" w:rsidRPr="00EF2F4F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B02A76A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14:paraId="6D1757AF" w14:textId="027C91D6" w:rsidR="00EE435D" w:rsidRPr="00EF2F4F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13" w:type="dxa"/>
          </w:tcPr>
          <w:p w14:paraId="0F026333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A3FE1" w14:textId="2751B3D6" w:rsidR="00EE435D" w:rsidRPr="00EF2F4F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51AC49E9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</w:tcPr>
          <w:p w14:paraId="748B9A58" w14:textId="6619EE46" w:rsidR="00EE435D" w:rsidRPr="00EF2F4F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17" w:type="dxa"/>
          </w:tcPr>
          <w:p w14:paraId="7594D5F1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132B6D1" w14:textId="65998586" w:rsidR="00EE435D" w:rsidRPr="00EF2F4F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D6CBDAE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56129EA1" w14:textId="67D56964" w:rsidR="00EE435D" w:rsidRPr="00EF2F4F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21" w:type="dxa"/>
          </w:tcPr>
          <w:p w14:paraId="4CCCDA3F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14:paraId="55F38B8B" w14:textId="61DA0E3C" w:rsidR="00EE435D" w:rsidRPr="00EF2F4F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11" w:type="dxa"/>
          </w:tcPr>
          <w:p w14:paraId="0E2E33A3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790B583D" w14:textId="4DC2DAA2" w:rsidR="00EE435D" w:rsidRPr="00EF2F4F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3" w:type="dxa"/>
          </w:tcPr>
          <w:p w14:paraId="46447155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EB99ED3" w14:textId="56362E78" w:rsidR="00EE435D" w:rsidRPr="00EF2F4F" w:rsidRDefault="47F5293E" w:rsidP="47F5293E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B2085A3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E047AC2" w14:textId="3CE90F84" w:rsidR="00EE435D" w:rsidRPr="00EF2F4F" w:rsidRDefault="47F5293E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84" w:type="dxa"/>
          </w:tcPr>
          <w:p w14:paraId="10961131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06E43101" w14:textId="370E3405" w:rsidR="00EE435D" w:rsidRPr="00EF2F4F" w:rsidRDefault="47F5293E" w:rsidP="47F5293E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212DDF13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5114B81E" w14:textId="731CFC61" w:rsidR="00EE435D" w:rsidRPr="00EF2F4F" w:rsidRDefault="47F5293E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44" w:type="dxa"/>
            <w:gridSpan w:val="2"/>
          </w:tcPr>
          <w:p w14:paraId="444256BE" w14:textId="77777777" w:rsidR="00EE435D" w:rsidRPr="00EF2F4F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3CD57" w14:textId="59797B08" w:rsidR="00EE435D" w:rsidRPr="00EF2F4F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30EB235E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59E7944" w14:textId="3B3BCACF" w:rsidR="00EE435D" w:rsidRPr="00B6676C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</w:tr>
      <w:tr w:rsidR="004A7E99" w:rsidRPr="00B6676C" w14:paraId="69150FEE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11E401AF" w14:textId="77777777" w:rsidR="004A7E99" w:rsidRPr="00B6676C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เงิน</w:t>
            </w: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1444E4D" w14:textId="45E7ACA1" w:rsidR="004A7E99" w:rsidRPr="004A7E99" w:rsidRDefault="00A32677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168,850</w:t>
            </w:r>
          </w:p>
        </w:tc>
        <w:tc>
          <w:tcPr>
            <w:tcW w:w="103" w:type="dxa"/>
          </w:tcPr>
          <w:p w14:paraId="0FD103F5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71796729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65,548</w:t>
            </w:r>
          </w:p>
        </w:tc>
        <w:tc>
          <w:tcPr>
            <w:tcW w:w="113" w:type="dxa"/>
          </w:tcPr>
          <w:p w14:paraId="7B183938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</w:tcBorders>
          </w:tcPr>
          <w:p w14:paraId="678FC4D2" w14:textId="63D67966" w:rsidR="004A7E99" w:rsidRPr="004A7E99" w:rsidRDefault="00A32677" w:rsidP="004A7E99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4956B7A0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</w:tcPr>
          <w:p w14:paraId="15C2D3C3" w14:textId="77777777" w:rsidR="47F5293E" w:rsidRDefault="47F5293E" w:rsidP="47F5293E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7" w:type="dxa"/>
          </w:tcPr>
          <w:p w14:paraId="4E1F69F0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B481221" w14:textId="35FC20E3" w:rsidR="004A7E99" w:rsidRPr="004A7E99" w:rsidRDefault="00A32677" w:rsidP="004A7E99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1A047487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2ED42E93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1" w:type="dxa"/>
          </w:tcPr>
          <w:p w14:paraId="451FA0D7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1381495D" w14:textId="24866E59" w:rsidR="004A7E99" w:rsidRPr="004A7E99" w:rsidRDefault="00A32677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</w:tcPr>
          <w:p w14:paraId="55AF8F33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79040D43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</w:tcPr>
          <w:p w14:paraId="317CD01E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328698D" w14:textId="2345E7F0" w:rsidR="004A7E99" w:rsidRPr="004A7E99" w:rsidRDefault="00A32677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275</w:t>
            </w:r>
          </w:p>
        </w:tc>
        <w:tc>
          <w:tcPr>
            <w:tcW w:w="105" w:type="dxa"/>
          </w:tcPr>
          <w:p w14:paraId="7A343150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68AE46E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552</w:t>
            </w:r>
          </w:p>
        </w:tc>
        <w:tc>
          <w:tcPr>
            <w:tcW w:w="84" w:type="dxa"/>
          </w:tcPr>
          <w:p w14:paraId="315718DF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214D5F8C" w14:textId="50C2AE9E" w:rsidR="004A7E99" w:rsidRPr="004A7E99" w:rsidRDefault="00A32677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3417AF">
              <w:rPr>
                <w:rFonts w:ascii="Angsana New" w:hAnsi="Angsana New" w:cs="Angsana New"/>
                <w:sz w:val="23"/>
                <w:szCs w:val="23"/>
                <w:lang w:val="en-US"/>
              </w:rPr>
              <w:t>1</w:t>
            </w:r>
            <w:r w:rsidR="00DA390F" w:rsidRPr="003417AF">
              <w:rPr>
                <w:rFonts w:ascii="Angsana New" w:hAnsi="Angsana New" w:cs="Angsana New"/>
                <w:sz w:val="23"/>
                <w:szCs w:val="23"/>
                <w:lang w:val="en-US"/>
              </w:rPr>
              <w:t>69</w:t>
            </w:r>
            <w:r w:rsidRPr="003417AF">
              <w:rPr>
                <w:rFonts w:ascii="Angsana New" w:hAnsi="Angsana New" w:cs="Angsana New"/>
                <w:sz w:val="23"/>
                <w:szCs w:val="23"/>
                <w:lang w:val="en-US"/>
              </w:rPr>
              <w:t>,125</w:t>
            </w:r>
          </w:p>
        </w:tc>
        <w:tc>
          <w:tcPr>
            <w:tcW w:w="113" w:type="dxa"/>
          </w:tcPr>
          <w:p w14:paraId="61FE7DB1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</w:tcPr>
          <w:p w14:paraId="09444213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66,100</w:t>
            </w:r>
          </w:p>
        </w:tc>
        <w:tc>
          <w:tcPr>
            <w:tcW w:w="144" w:type="dxa"/>
            <w:gridSpan w:val="2"/>
          </w:tcPr>
          <w:p w14:paraId="49B49D0B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14:paraId="56CF5381" w14:textId="2C09CA63" w:rsidR="004A7E99" w:rsidRPr="004A7E99" w:rsidRDefault="00A32677" w:rsidP="004A7E99">
            <w:pPr>
              <w:pStyle w:val="a"/>
              <w:tabs>
                <w:tab w:val="clear" w:pos="1080"/>
              </w:tabs>
              <w:ind w:right="-1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0.40</w:t>
            </w:r>
          </w:p>
        </w:tc>
        <w:tc>
          <w:tcPr>
            <w:tcW w:w="112" w:type="dxa"/>
          </w:tcPr>
          <w:p w14:paraId="406A3A41" w14:textId="77777777" w:rsidR="004A7E99" w:rsidRPr="004A7E99" w:rsidRDefault="004A7E99" w:rsidP="004A7E99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FFF7EE4" w14:textId="7A2829C8" w:rsidR="47F5293E" w:rsidRDefault="47F5293E" w:rsidP="47F5293E">
            <w:pPr>
              <w:pStyle w:val="a"/>
              <w:tabs>
                <w:tab w:val="clear" w:pos="1080"/>
              </w:tabs>
              <w:ind w:right="-1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0.50</w:t>
            </w:r>
            <w:r w:rsidR="0040182B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  <w:r w:rsidR="0040182B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0.60</w:t>
            </w:r>
          </w:p>
        </w:tc>
      </w:tr>
      <w:tr w:rsidR="004A7E99" w:rsidRPr="00B6676C" w14:paraId="2F5AA6A6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3242F994" w14:textId="44FE2CF4" w:rsidR="004A7E99" w:rsidRPr="00B6676C" w:rsidRDefault="00EF2F4F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03" w:type="dxa"/>
          </w:tcPr>
          <w:p w14:paraId="65CEBAB5" w14:textId="0EA60CDD" w:rsidR="004A7E99" w:rsidRPr="004A7E99" w:rsidRDefault="00A32677" w:rsidP="004A7E99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3" w:type="dxa"/>
          </w:tcPr>
          <w:p w14:paraId="0BB56475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</w:tcPr>
          <w:p w14:paraId="60847227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22637402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</w:tcPr>
          <w:p w14:paraId="4E5FB8C5" w14:textId="1348260C" w:rsidR="004A7E99" w:rsidRPr="004A7E99" w:rsidRDefault="00A32677" w:rsidP="004A7E99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40B76C6D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</w:tcPr>
          <w:p w14:paraId="11310977" w14:textId="77777777" w:rsidR="47F5293E" w:rsidRDefault="47F5293E" w:rsidP="47F5293E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7" w:type="dxa"/>
          </w:tcPr>
          <w:p w14:paraId="1F192EE1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0DF8A128" w14:textId="51E850D5" w:rsidR="004A7E99" w:rsidRPr="004A7E99" w:rsidRDefault="00A32677" w:rsidP="004A7E99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3415EB4E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</w:tcPr>
          <w:p w14:paraId="546D4EAA" w14:textId="225B338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1" w:type="dxa"/>
          </w:tcPr>
          <w:p w14:paraId="0D2E9AF5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</w:tcPr>
          <w:p w14:paraId="428C2889" w14:textId="1FD478E5" w:rsidR="004A7E99" w:rsidRPr="004A7E99" w:rsidRDefault="00A32677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</w:tcPr>
          <w:p w14:paraId="7B8E01A5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</w:tcPr>
          <w:p w14:paraId="3F634B82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</w:tcPr>
          <w:p w14:paraId="430747B4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</w:tcPr>
          <w:p w14:paraId="506BAB02" w14:textId="13CD5930" w:rsidR="004A7E99" w:rsidRPr="004A7E99" w:rsidRDefault="00A32677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61,562</w:t>
            </w:r>
          </w:p>
        </w:tc>
        <w:tc>
          <w:tcPr>
            <w:tcW w:w="105" w:type="dxa"/>
          </w:tcPr>
          <w:p w14:paraId="181A0E7F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37AA3573" w14:textId="3AAAC14E" w:rsidR="47F5293E" w:rsidRDefault="00A32677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41,619</w:t>
            </w:r>
          </w:p>
        </w:tc>
        <w:tc>
          <w:tcPr>
            <w:tcW w:w="84" w:type="dxa"/>
          </w:tcPr>
          <w:p w14:paraId="722CB5DF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</w:tcPr>
          <w:p w14:paraId="448CCB98" w14:textId="4323A719" w:rsidR="004A7E99" w:rsidRPr="004A7E99" w:rsidRDefault="00A32677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61,562</w:t>
            </w:r>
          </w:p>
        </w:tc>
        <w:tc>
          <w:tcPr>
            <w:tcW w:w="113" w:type="dxa"/>
          </w:tcPr>
          <w:p w14:paraId="2C4F7B72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</w:tcPr>
          <w:p w14:paraId="31E40D5D" w14:textId="4F0D69AC" w:rsidR="47F5293E" w:rsidRDefault="00136935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41,619</w:t>
            </w:r>
          </w:p>
        </w:tc>
        <w:tc>
          <w:tcPr>
            <w:tcW w:w="144" w:type="dxa"/>
            <w:gridSpan w:val="2"/>
          </w:tcPr>
          <w:p w14:paraId="5D40932B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</w:tcPr>
          <w:p w14:paraId="47F65B41" w14:textId="49CE323D" w:rsidR="004A7E99" w:rsidRPr="004A7E99" w:rsidRDefault="00A32677" w:rsidP="004A7E99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2" w:type="dxa"/>
          </w:tcPr>
          <w:p w14:paraId="6EBAC2CF" w14:textId="77777777" w:rsidR="004A7E99" w:rsidRPr="004A7E99" w:rsidRDefault="004A7E99" w:rsidP="004A7E99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</w:tcPr>
          <w:p w14:paraId="327456E3" w14:textId="77777777" w:rsidR="47F5293E" w:rsidRDefault="47F5293E" w:rsidP="47F5293E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47F5293E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</w:tr>
      <w:tr w:rsidR="00A32677" w:rsidRPr="00B6676C" w14:paraId="68E9F6DC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715760EA" w14:textId="5E9B9DAE" w:rsidR="00A32677" w:rsidRPr="00EF2F4F" w:rsidRDefault="00A32677" w:rsidP="00A3267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A32677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สินทรัพย์ที่เกิดจากสัญญา</w:t>
            </w:r>
            <w:r w:rsidR="00230886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- </w:t>
            </w:r>
            <w:r w:rsidRPr="00A32677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หมุนเวียน</w:t>
            </w:r>
          </w:p>
        </w:tc>
        <w:tc>
          <w:tcPr>
            <w:tcW w:w="703" w:type="dxa"/>
          </w:tcPr>
          <w:p w14:paraId="402DF7CE" w14:textId="57E8101E" w:rsidR="00A32677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3" w:type="dxa"/>
          </w:tcPr>
          <w:p w14:paraId="3E886AFC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</w:tcPr>
          <w:p w14:paraId="127D1486" w14:textId="7CBF38C5" w:rsidR="00A32677" w:rsidRPr="47F5293E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63891D63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</w:tcPr>
          <w:p w14:paraId="1E394E76" w14:textId="4EF1D0A8" w:rsidR="00A32677" w:rsidRDefault="00A32677" w:rsidP="00A32677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1783C323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</w:tcPr>
          <w:p w14:paraId="34E1C705" w14:textId="2DDE96DF" w:rsidR="00A32677" w:rsidRPr="47F5293E" w:rsidRDefault="00A32677" w:rsidP="00A32677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7" w:type="dxa"/>
          </w:tcPr>
          <w:p w14:paraId="549CD239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1F39B285" w14:textId="4F4EBAAF" w:rsidR="00A32677" w:rsidRDefault="00A32677" w:rsidP="00A32677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03825BAE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</w:tcPr>
          <w:p w14:paraId="3B03E100" w14:textId="1A5CA4F7" w:rsidR="00A32677" w:rsidRPr="47F5293E" w:rsidRDefault="00A32677" w:rsidP="00A32677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1" w:type="dxa"/>
          </w:tcPr>
          <w:p w14:paraId="1EDB9F15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</w:tcPr>
          <w:p w14:paraId="6A72B98D" w14:textId="6F3165F4" w:rsidR="00A32677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</w:tcPr>
          <w:p w14:paraId="4E4536A8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</w:tcPr>
          <w:p w14:paraId="504E9C1A" w14:textId="552133C1" w:rsidR="00A32677" w:rsidRPr="47F5293E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</w:tcPr>
          <w:p w14:paraId="72C77FD0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</w:tcPr>
          <w:p w14:paraId="6A7F3DC1" w14:textId="6A6512B6" w:rsidR="00A32677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8,468</w:t>
            </w:r>
          </w:p>
        </w:tc>
        <w:tc>
          <w:tcPr>
            <w:tcW w:w="105" w:type="dxa"/>
          </w:tcPr>
          <w:p w14:paraId="2E71043C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40BC3396" w14:textId="494D1D99" w:rsidR="00A32677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9,413</w:t>
            </w:r>
          </w:p>
        </w:tc>
        <w:tc>
          <w:tcPr>
            <w:tcW w:w="84" w:type="dxa"/>
          </w:tcPr>
          <w:p w14:paraId="0F13C767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</w:tcPr>
          <w:p w14:paraId="04D57FF5" w14:textId="43C9B6D0" w:rsidR="00A32677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8,468</w:t>
            </w:r>
          </w:p>
        </w:tc>
        <w:tc>
          <w:tcPr>
            <w:tcW w:w="113" w:type="dxa"/>
          </w:tcPr>
          <w:p w14:paraId="0D9A7CB3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</w:tcPr>
          <w:p w14:paraId="7AAE9652" w14:textId="2C773277" w:rsidR="00A32677" w:rsidRPr="47F5293E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9,413</w:t>
            </w:r>
          </w:p>
        </w:tc>
        <w:tc>
          <w:tcPr>
            <w:tcW w:w="144" w:type="dxa"/>
            <w:gridSpan w:val="2"/>
          </w:tcPr>
          <w:p w14:paraId="16C9C9F1" w14:textId="77777777" w:rsidR="00A32677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</w:tcPr>
          <w:p w14:paraId="5654E9A8" w14:textId="73D7BE18" w:rsidR="00A32677" w:rsidRDefault="00A32677" w:rsidP="00A32677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2" w:type="dxa"/>
          </w:tcPr>
          <w:p w14:paraId="1294BA56" w14:textId="77777777" w:rsidR="00A32677" w:rsidRPr="004A7E99" w:rsidRDefault="00A32677" w:rsidP="00A32677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</w:tcPr>
          <w:p w14:paraId="6EBD22B9" w14:textId="36A487C5" w:rsidR="00A32677" w:rsidRPr="47F5293E" w:rsidRDefault="00A32677" w:rsidP="00A32677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</w:tr>
      <w:tr w:rsidR="00872C68" w:rsidRPr="00B6676C" w14:paraId="4856A86B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74305062" w14:textId="77777777" w:rsidR="00872C68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เงินให้กู้ระยะสั้นและดอกเบี้ยค้างรับแก่กิจการที่เกี่ยวข้องกัน</w:t>
            </w:r>
          </w:p>
        </w:tc>
        <w:tc>
          <w:tcPr>
            <w:tcW w:w="703" w:type="dxa"/>
            <w:vAlign w:val="bottom"/>
          </w:tcPr>
          <w:p w14:paraId="416B5344" w14:textId="60F95D84" w:rsidR="00872C68" w:rsidRPr="004A7E99" w:rsidRDefault="00A32677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3" w:type="dxa"/>
            <w:vAlign w:val="bottom"/>
          </w:tcPr>
          <w:p w14:paraId="068DB059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  <w:vAlign w:val="bottom"/>
          </w:tcPr>
          <w:p w14:paraId="28868380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238248EF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0A8E0FC" w14:textId="21FD1AED" w:rsidR="00872C68" w:rsidRPr="004A7E99" w:rsidRDefault="00A32677" w:rsidP="00872C68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5,427</w:t>
            </w:r>
          </w:p>
        </w:tc>
        <w:tc>
          <w:tcPr>
            <w:tcW w:w="113" w:type="dxa"/>
            <w:vAlign w:val="bottom"/>
          </w:tcPr>
          <w:p w14:paraId="1ED6A637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220B3D97" w14:textId="77777777" w:rsidR="47F5293E" w:rsidRDefault="47F5293E" w:rsidP="47F5293E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36,256</w:t>
            </w:r>
          </w:p>
        </w:tc>
        <w:tc>
          <w:tcPr>
            <w:tcW w:w="117" w:type="dxa"/>
            <w:vAlign w:val="bottom"/>
          </w:tcPr>
          <w:p w14:paraId="74EDD1CF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202C263C" w14:textId="05FEC4B4" w:rsidR="00872C68" w:rsidRPr="004A7E99" w:rsidRDefault="00A32677" w:rsidP="00872C68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  <w:vAlign w:val="bottom"/>
          </w:tcPr>
          <w:p w14:paraId="515729D9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47B8C7B6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1" w:type="dxa"/>
            <w:vAlign w:val="bottom"/>
          </w:tcPr>
          <w:p w14:paraId="4FEC0207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F620C37" w14:textId="19CCCF43" w:rsidR="00872C68" w:rsidRPr="00A32677" w:rsidRDefault="00A32677" w:rsidP="00872C68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412BE395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3CE6D399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  <w:vAlign w:val="bottom"/>
          </w:tcPr>
          <w:p w14:paraId="319899E0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066B8130" w14:textId="6137F4B6" w:rsidR="00872C68" w:rsidRPr="004A7E99" w:rsidRDefault="00A32677" w:rsidP="00872C68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  <w:vAlign w:val="bottom"/>
          </w:tcPr>
          <w:p w14:paraId="4C463CE5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713513C0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14:paraId="7D298822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EB5A320" w14:textId="66D2F9A0" w:rsidR="00872C68" w:rsidRPr="004A7E99" w:rsidRDefault="00A32677" w:rsidP="00872C6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5,427</w:t>
            </w:r>
          </w:p>
        </w:tc>
        <w:tc>
          <w:tcPr>
            <w:tcW w:w="113" w:type="dxa"/>
            <w:vAlign w:val="bottom"/>
          </w:tcPr>
          <w:p w14:paraId="120885AC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5473721F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36,256</w:t>
            </w:r>
          </w:p>
        </w:tc>
        <w:tc>
          <w:tcPr>
            <w:tcW w:w="144" w:type="dxa"/>
            <w:gridSpan w:val="2"/>
            <w:vAlign w:val="bottom"/>
          </w:tcPr>
          <w:p w14:paraId="4326D203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56203AE0" w14:textId="2B642BDB" w:rsidR="00872C68" w:rsidRPr="004A7E99" w:rsidRDefault="00A32677" w:rsidP="00872C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6.80</w:t>
            </w:r>
          </w:p>
        </w:tc>
        <w:tc>
          <w:tcPr>
            <w:tcW w:w="112" w:type="dxa"/>
            <w:vAlign w:val="bottom"/>
          </w:tcPr>
          <w:p w14:paraId="28109489" w14:textId="77777777" w:rsidR="00872C68" w:rsidRPr="004A7E99" w:rsidRDefault="00872C68" w:rsidP="00872C68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  <w:vAlign w:val="bottom"/>
          </w:tcPr>
          <w:p w14:paraId="0BECB38E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6.00</w:t>
            </w:r>
          </w:p>
        </w:tc>
      </w:tr>
      <w:tr w:rsidR="00872C68" w:rsidRPr="00B6676C" w14:paraId="395A99D1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3E3B7D65" w14:textId="77777777" w:rsidR="00872C68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เงินให้กู้ยืมระยะสั้นแก่กิจการอื่น</w:t>
            </w:r>
          </w:p>
        </w:tc>
        <w:tc>
          <w:tcPr>
            <w:tcW w:w="703" w:type="dxa"/>
          </w:tcPr>
          <w:p w14:paraId="368C02D7" w14:textId="3CF3369E" w:rsidR="00872C68" w:rsidRPr="004A7E99" w:rsidRDefault="00A32677" w:rsidP="00872C68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3" w:type="dxa"/>
          </w:tcPr>
          <w:p w14:paraId="05CCDC18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</w:tcPr>
          <w:p w14:paraId="01825F1E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1A748F65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</w:tcPr>
          <w:p w14:paraId="75D57476" w14:textId="59831EDE" w:rsidR="00872C68" w:rsidRPr="004A7E99" w:rsidRDefault="00A32677" w:rsidP="00A32677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4674704B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</w:tcPr>
          <w:p w14:paraId="32AE1E93" w14:textId="77777777" w:rsidR="47F5293E" w:rsidRDefault="47F5293E" w:rsidP="47F5293E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7,000</w:t>
            </w:r>
          </w:p>
        </w:tc>
        <w:tc>
          <w:tcPr>
            <w:tcW w:w="117" w:type="dxa"/>
          </w:tcPr>
          <w:p w14:paraId="5F2672C2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31770FC8" w14:textId="164411D4" w:rsidR="00872C68" w:rsidRPr="004A7E99" w:rsidRDefault="00A32677" w:rsidP="00872C68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0F37C5DF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</w:tcPr>
          <w:p w14:paraId="3569D48F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1" w:type="dxa"/>
          </w:tcPr>
          <w:p w14:paraId="10C65F14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</w:tcPr>
          <w:p w14:paraId="4DF8747B" w14:textId="4C6CAA10" w:rsidR="00872C68" w:rsidRPr="00A32677" w:rsidRDefault="00A32677" w:rsidP="00872C68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</w:tcPr>
          <w:p w14:paraId="1807CFCF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</w:tcPr>
          <w:p w14:paraId="1B40B253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</w:tcPr>
          <w:p w14:paraId="135B87EA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</w:tcPr>
          <w:p w14:paraId="2BAA93A7" w14:textId="7FC4FC8E" w:rsidR="00872C68" w:rsidRPr="004A7E99" w:rsidRDefault="00A32677" w:rsidP="00872C68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56764B99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0C404EC2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4" w:type="dxa"/>
          </w:tcPr>
          <w:p w14:paraId="73C1FE27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</w:tcPr>
          <w:p w14:paraId="77D137B4" w14:textId="4319BE22" w:rsidR="00872C68" w:rsidRPr="004A7E99" w:rsidRDefault="00A32677" w:rsidP="00A3267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6C3F4EA3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</w:tcPr>
          <w:p w14:paraId="40F76B85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7,000</w:t>
            </w:r>
          </w:p>
        </w:tc>
        <w:tc>
          <w:tcPr>
            <w:tcW w:w="144" w:type="dxa"/>
            <w:gridSpan w:val="2"/>
          </w:tcPr>
          <w:p w14:paraId="51D248C6" w14:textId="77777777" w:rsidR="00872C68" w:rsidRPr="004A7E99" w:rsidRDefault="00872C68" w:rsidP="00872C6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</w:tcPr>
          <w:p w14:paraId="10C049B5" w14:textId="4DA00394" w:rsidR="00872C68" w:rsidRPr="004A7E99" w:rsidRDefault="00A32677" w:rsidP="00872C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</w:tcPr>
          <w:p w14:paraId="5E97D13E" w14:textId="77777777" w:rsidR="00872C68" w:rsidRPr="004A7E99" w:rsidRDefault="00872C68" w:rsidP="00872C68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</w:tcPr>
          <w:p w14:paraId="3872C5FA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7.00</w:t>
            </w:r>
          </w:p>
        </w:tc>
      </w:tr>
      <w:tr w:rsidR="00714A17" w:rsidRPr="00B6676C" w14:paraId="5859C560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66DB0364" w14:textId="77777777" w:rsidR="00714A17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703" w:type="dxa"/>
          </w:tcPr>
          <w:p w14:paraId="542DB3A0" w14:textId="0EB62DD2" w:rsidR="00714A17" w:rsidRDefault="00A32677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3" w:type="dxa"/>
          </w:tcPr>
          <w:p w14:paraId="6F4D4CF8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</w:tcPr>
          <w:p w14:paraId="0A59C0A4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28119A2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</w:tcPr>
          <w:p w14:paraId="24623341" w14:textId="4BE12C83" w:rsidR="00714A17" w:rsidRDefault="00A32677" w:rsidP="00714A17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4,758</w:t>
            </w:r>
          </w:p>
        </w:tc>
        <w:tc>
          <w:tcPr>
            <w:tcW w:w="113" w:type="dxa"/>
          </w:tcPr>
          <w:p w14:paraId="4F205266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</w:tcPr>
          <w:p w14:paraId="7ECE55E5" w14:textId="77777777" w:rsidR="47F5293E" w:rsidRDefault="47F5293E" w:rsidP="47F5293E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14,089</w:t>
            </w:r>
          </w:p>
        </w:tc>
        <w:tc>
          <w:tcPr>
            <w:tcW w:w="117" w:type="dxa"/>
          </w:tcPr>
          <w:p w14:paraId="68EFCD53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4287F5C3" w14:textId="18756BBE" w:rsidR="00714A17" w:rsidRDefault="00A32677" w:rsidP="00714A17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6DCA268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</w:tcPr>
          <w:p w14:paraId="30116388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1" w:type="dxa"/>
          </w:tcPr>
          <w:p w14:paraId="7C1D449D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</w:tcPr>
          <w:p w14:paraId="23E960B4" w14:textId="6BB31CCE" w:rsidR="00714A17" w:rsidRPr="00A32677" w:rsidRDefault="00A32677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</w:tcPr>
          <w:p w14:paraId="4333B849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</w:tcPr>
          <w:p w14:paraId="509B3EFE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</w:tcPr>
          <w:p w14:paraId="495040E2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</w:tcPr>
          <w:p w14:paraId="0DD93BDD" w14:textId="5165014C" w:rsidR="00714A17" w:rsidRDefault="00A32677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48814319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2FC4AF15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4" w:type="dxa"/>
          </w:tcPr>
          <w:p w14:paraId="3CF92C5A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</w:tcPr>
          <w:p w14:paraId="67E0BF15" w14:textId="398162CB" w:rsidR="00714A17" w:rsidRDefault="00A3267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4,758</w:t>
            </w:r>
          </w:p>
        </w:tc>
        <w:tc>
          <w:tcPr>
            <w:tcW w:w="113" w:type="dxa"/>
          </w:tcPr>
          <w:p w14:paraId="5429A32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</w:tcPr>
          <w:p w14:paraId="722CB686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14,089</w:t>
            </w:r>
          </w:p>
        </w:tc>
        <w:tc>
          <w:tcPr>
            <w:tcW w:w="144" w:type="dxa"/>
            <w:gridSpan w:val="2"/>
          </w:tcPr>
          <w:p w14:paraId="68409534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</w:tcPr>
          <w:p w14:paraId="0881DDEC" w14:textId="6AE1B9BF" w:rsidR="00714A17" w:rsidRDefault="00A32677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0.9</w:t>
            </w:r>
            <w:r w:rsidR="00663996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12" w:type="dxa"/>
          </w:tcPr>
          <w:p w14:paraId="40FFF5EB" w14:textId="77777777" w:rsidR="00714A17" w:rsidRPr="004A7E99" w:rsidRDefault="00714A17" w:rsidP="00714A17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</w:tcPr>
          <w:p w14:paraId="71781614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0.95</w:t>
            </w:r>
          </w:p>
        </w:tc>
      </w:tr>
      <w:tr w:rsidR="00714A17" w:rsidRPr="00B6676C" w14:paraId="4ACFFA6D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72D5E4DC" w14:textId="77777777" w:rsidR="00714A17" w:rsidRPr="00B6676C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703" w:type="dxa"/>
            <w:vAlign w:val="bottom"/>
          </w:tcPr>
          <w:p w14:paraId="61A466ED" w14:textId="2AE1E939" w:rsidR="00714A17" w:rsidRPr="004A7E99" w:rsidRDefault="00344577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3" w:type="dxa"/>
            <w:vAlign w:val="bottom"/>
          </w:tcPr>
          <w:p w14:paraId="1BEB320B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  <w:vAlign w:val="bottom"/>
          </w:tcPr>
          <w:p w14:paraId="1DE9B21C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4523FB72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4DAEF72" w14:textId="24CC352A" w:rsidR="00714A17" w:rsidRPr="004A7E99" w:rsidRDefault="00344577" w:rsidP="00714A17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8,207</w:t>
            </w:r>
          </w:p>
        </w:tc>
        <w:tc>
          <w:tcPr>
            <w:tcW w:w="113" w:type="dxa"/>
            <w:vAlign w:val="bottom"/>
          </w:tcPr>
          <w:p w14:paraId="03B27D42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5C424AD" w14:textId="77777777" w:rsidR="47F5293E" w:rsidRDefault="47F5293E" w:rsidP="47F5293E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9,103</w:t>
            </w:r>
          </w:p>
        </w:tc>
        <w:tc>
          <w:tcPr>
            <w:tcW w:w="117" w:type="dxa"/>
            <w:vAlign w:val="bottom"/>
          </w:tcPr>
          <w:p w14:paraId="3F3949D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0BDED165" w14:textId="69B7CB20" w:rsidR="00714A17" w:rsidRPr="004A7E99" w:rsidRDefault="00344577" w:rsidP="00714A17">
            <w:pPr>
              <w:pStyle w:val="a"/>
              <w:tabs>
                <w:tab w:val="clear" w:pos="1080"/>
                <w:tab w:val="left" w:pos="549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11,689</w:t>
            </w:r>
          </w:p>
        </w:tc>
        <w:tc>
          <w:tcPr>
            <w:tcW w:w="105" w:type="dxa"/>
            <w:vAlign w:val="bottom"/>
          </w:tcPr>
          <w:p w14:paraId="5A47C3D0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1E2CB81D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11,250</w:t>
            </w:r>
          </w:p>
        </w:tc>
        <w:tc>
          <w:tcPr>
            <w:tcW w:w="121" w:type="dxa"/>
            <w:vAlign w:val="bottom"/>
          </w:tcPr>
          <w:p w14:paraId="37A9F413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97ED00A" w14:textId="4AF86B6F" w:rsidR="00714A17" w:rsidRPr="004A7E99" w:rsidRDefault="00344577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70EEB161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4F93D629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  <w:p w14:paraId="227B8F31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  <w:vAlign w:val="bottom"/>
          </w:tcPr>
          <w:p w14:paraId="65C13BEE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5ECCA838" w14:textId="373E4EE0" w:rsidR="00714A17" w:rsidRPr="004A7E99" w:rsidRDefault="00344577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  <w:vAlign w:val="bottom"/>
          </w:tcPr>
          <w:p w14:paraId="2E0017E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757A46F4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14:paraId="2D210449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39E2AD2C" w14:textId="444E4D24" w:rsidR="00714A17" w:rsidRPr="004A7E99" w:rsidRDefault="0034457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19,896</w:t>
            </w:r>
          </w:p>
        </w:tc>
        <w:tc>
          <w:tcPr>
            <w:tcW w:w="113" w:type="dxa"/>
            <w:vAlign w:val="bottom"/>
          </w:tcPr>
          <w:p w14:paraId="48840CFB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64C50EB1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20,353</w:t>
            </w:r>
          </w:p>
        </w:tc>
        <w:tc>
          <w:tcPr>
            <w:tcW w:w="144" w:type="dxa"/>
            <w:gridSpan w:val="2"/>
            <w:vAlign w:val="bottom"/>
          </w:tcPr>
          <w:p w14:paraId="24AA883E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E1860B7" w14:textId="424DC92A" w:rsidR="00714A17" w:rsidRPr="004A7E99" w:rsidRDefault="00344577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6.00</w:t>
            </w:r>
          </w:p>
        </w:tc>
        <w:tc>
          <w:tcPr>
            <w:tcW w:w="112" w:type="dxa"/>
            <w:vAlign w:val="bottom"/>
          </w:tcPr>
          <w:p w14:paraId="65BD7607" w14:textId="77777777" w:rsidR="00714A17" w:rsidRPr="004A7E99" w:rsidRDefault="00714A17" w:rsidP="00714A17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  <w:vAlign w:val="bottom"/>
          </w:tcPr>
          <w:p w14:paraId="436A8A4A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6.00</w:t>
            </w:r>
          </w:p>
        </w:tc>
      </w:tr>
      <w:tr w:rsidR="00596D95" w:rsidRPr="00B6676C" w14:paraId="467F38AE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02D3BA79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703" w:type="dxa"/>
          </w:tcPr>
          <w:p w14:paraId="7239A4CC" w14:textId="2B204566" w:rsidR="00596D95" w:rsidRP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596D95">
              <w:rPr>
                <w:rFonts w:ascii="Angsana New" w:hAnsi="Angsana New" w:cs="Angsana New"/>
                <w:sz w:val="23"/>
                <w:szCs w:val="23"/>
                <w:lang w:val="en-US"/>
              </w:rPr>
              <w:t>6,000</w:t>
            </w:r>
          </w:p>
        </w:tc>
        <w:tc>
          <w:tcPr>
            <w:tcW w:w="103" w:type="dxa"/>
          </w:tcPr>
          <w:p w14:paraId="1D8CEBE3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</w:tcPr>
          <w:p w14:paraId="64B56D56" w14:textId="77777777" w:rsidR="00596D95" w:rsidRP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596D95">
              <w:rPr>
                <w:rFonts w:ascii="Angsana New" w:hAnsi="Angsana New" w:cs="Angsana New"/>
                <w:sz w:val="23"/>
                <w:szCs w:val="23"/>
                <w:lang w:val="en-US"/>
              </w:rPr>
              <w:t>33,340</w:t>
            </w:r>
          </w:p>
        </w:tc>
        <w:tc>
          <w:tcPr>
            <w:tcW w:w="113" w:type="dxa"/>
          </w:tcPr>
          <w:p w14:paraId="75F6FF5B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4A7E99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670" w:type="dxa"/>
            <w:gridSpan w:val="2"/>
          </w:tcPr>
          <w:p w14:paraId="2F9C9F26" w14:textId="06ED6C76" w:rsidR="00596D95" w:rsidRPr="004A7E99" w:rsidRDefault="00596D95" w:rsidP="00596D95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2A7EFCFD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</w:tcPr>
          <w:p w14:paraId="07B0C6B6" w14:textId="77777777" w:rsidR="00596D95" w:rsidRDefault="00596D95" w:rsidP="00596D95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7" w:type="dxa"/>
          </w:tcPr>
          <w:p w14:paraId="63C3486D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14F5FAB6" w14:textId="5D66A78F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33E9A4A1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</w:tcPr>
          <w:p w14:paraId="5D13894B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1" w:type="dxa"/>
          </w:tcPr>
          <w:p w14:paraId="61580395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</w:tcPr>
          <w:p w14:paraId="0765C9A8" w14:textId="4636F7BC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</w:tcPr>
          <w:p w14:paraId="191AB61F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</w:tcPr>
          <w:p w14:paraId="580D56D9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</w:tcPr>
          <w:p w14:paraId="35D6438F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</w:tcPr>
          <w:p w14:paraId="33787055" w14:textId="45CAB885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4EB20015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6FF0A6A0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4" w:type="dxa"/>
          </w:tcPr>
          <w:p w14:paraId="2FB1DFD5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</w:tcPr>
          <w:p w14:paraId="628C5D2D" w14:textId="7E420863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596D95">
              <w:rPr>
                <w:rFonts w:ascii="Angsana New" w:hAnsi="Angsana New" w:cs="Angsana New"/>
                <w:sz w:val="23"/>
                <w:szCs w:val="23"/>
                <w:lang w:val="en-US"/>
              </w:rPr>
              <w:t>6,000</w:t>
            </w:r>
          </w:p>
        </w:tc>
        <w:tc>
          <w:tcPr>
            <w:tcW w:w="113" w:type="dxa"/>
          </w:tcPr>
          <w:p w14:paraId="2CBF8BA4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</w:tcPr>
          <w:p w14:paraId="21C535FB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33,340</w:t>
            </w:r>
          </w:p>
        </w:tc>
        <w:tc>
          <w:tcPr>
            <w:tcW w:w="144" w:type="dxa"/>
            <w:gridSpan w:val="2"/>
          </w:tcPr>
          <w:p w14:paraId="04131450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</w:tcPr>
          <w:p w14:paraId="0B217306" w14:textId="56F08E3F" w:rsidR="00596D95" w:rsidRPr="004A7E99" w:rsidRDefault="00596D95" w:rsidP="00596D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6.10</w:t>
            </w:r>
          </w:p>
        </w:tc>
        <w:tc>
          <w:tcPr>
            <w:tcW w:w="112" w:type="dxa"/>
          </w:tcPr>
          <w:p w14:paraId="264E1422" w14:textId="77777777" w:rsidR="00596D95" w:rsidRPr="004A7E99" w:rsidRDefault="00596D95" w:rsidP="00596D95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</w:tcPr>
          <w:p w14:paraId="2C5AF4B4" w14:textId="77777777" w:rsidR="00596D95" w:rsidRDefault="00596D95" w:rsidP="00596D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6.20</w:t>
            </w:r>
          </w:p>
        </w:tc>
      </w:tr>
      <w:tr w:rsidR="00596D95" w:rsidRPr="00B6676C" w14:paraId="6A9B736A" w14:textId="77777777" w:rsidTr="47F5293E">
        <w:trPr>
          <w:gridAfter w:val="1"/>
          <w:wAfter w:w="6" w:type="dxa"/>
          <w:trHeight w:val="302"/>
        </w:trPr>
        <w:tc>
          <w:tcPr>
            <w:tcW w:w="2807" w:type="dxa"/>
          </w:tcPr>
          <w:p w14:paraId="74340346" w14:textId="3B52BA06" w:rsidR="00596D95" w:rsidRPr="00B6676C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เจ้าหนี้การค้าและเจ้าหนี้</w:t>
            </w:r>
            <w:r w:rsidRPr="00EF2F4F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หมุนเวียน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อื่น</w:t>
            </w:r>
          </w:p>
        </w:tc>
        <w:tc>
          <w:tcPr>
            <w:tcW w:w="703" w:type="dxa"/>
          </w:tcPr>
          <w:p w14:paraId="013B8E87" w14:textId="658DEFEF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3" w:type="dxa"/>
          </w:tcPr>
          <w:p w14:paraId="561C6FC7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</w:tcPr>
          <w:p w14:paraId="6CD381FA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3CD75AA6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</w:tcPr>
          <w:p w14:paraId="0F1789F0" w14:textId="113A96FE" w:rsidR="00596D95" w:rsidRPr="004A7E99" w:rsidRDefault="00596D95" w:rsidP="00596D95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4162B36C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</w:tcPr>
          <w:p w14:paraId="32768978" w14:textId="77777777" w:rsidR="00596D95" w:rsidRDefault="00596D95" w:rsidP="00596D95">
            <w:pPr>
              <w:pStyle w:val="a"/>
              <w:tabs>
                <w:tab w:val="clear" w:pos="1080"/>
                <w:tab w:val="left" w:pos="392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7" w:type="dxa"/>
          </w:tcPr>
          <w:p w14:paraId="50657B43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6AF3DE15" w14:textId="0FBF48B9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76A63084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</w:tcPr>
          <w:p w14:paraId="1636FEA0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right="6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1" w:type="dxa"/>
          </w:tcPr>
          <w:p w14:paraId="59ED82E7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</w:tcPr>
          <w:p w14:paraId="28FA5F22" w14:textId="38558865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</w:tcPr>
          <w:p w14:paraId="7E0F7D26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</w:tcPr>
          <w:p w14:paraId="07160844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3" w:type="dxa"/>
          </w:tcPr>
          <w:p w14:paraId="390E538C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</w:tcPr>
          <w:p w14:paraId="744ED583" w14:textId="5AF6C795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82,027</w:t>
            </w:r>
          </w:p>
        </w:tc>
        <w:tc>
          <w:tcPr>
            <w:tcW w:w="105" w:type="dxa"/>
          </w:tcPr>
          <w:p w14:paraId="27FC611D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4DAD83F8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41,558</w:t>
            </w:r>
          </w:p>
        </w:tc>
        <w:tc>
          <w:tcPr>
            <w:tcW w:w="84" w:type="dxa"/>
          </w:tcPr>
          <w:p w14:paraId="2BE7A2C3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</w:tcPr>
          <w:p w14:paraId="17663F19" w14:textId="10E6F87F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82,027</w:t>
            </w:r>
          </w:p>
        </w:tc>
        <w:tc>
          <w:tcPr>
            <w:tcW w:w="113" w:type="dxa"/>
          </w:tcPr>
          <w:p w14:paraId="6D904B55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</w:tcPr>
          <w:p w14:paraId="2E928CC7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41,558</w:t>
            </w:r>
          </w:p>
        </w:tc>
        <w:tc>
          <w:tcPr>
            <w:tcW w:w="144" w:type="dxa"/>
            <w:gridSpan w:val="2"/>
          </w:tcPr>
          <w:p w14:paraId="0D383E84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</w:tcPr>
          <w:p w14:paraId="668BB766" w14:textId="07D7DF61" w:rsidR="00596D95" w:rsidRPr="004A7E99" w:rsidRDefault="00596D95" w:rsidP="00596D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</w:tcPr>
          <w:p w14:paraId="2287130F" w14:textId="77777777" w:rsidR="00596D95" w:rsidRPr="004A7E99" w:rsidRDefault="00596D95" w:rsidP="00596D95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</w:tcPr>
          <w:p w14:paraId="37B343F5" w14:textId="77777777" w:rsidR="00596D95" w:rsidRDefault="00596D95" w:rsidP="00596D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596D95" w:rsidRPr="00B6676C" w14:paraId="611BFBA6" w14:textId="77777777" w:rsidTr="47F5293E">
        <w:trPr>
          <w:gridAfter w:val="1"/>
          <w:wAfter w:w="6" w:type="dxa"/>
          <w:trHeight w:val="290"/>
        </w:trPr>
        <w:tc>
          <w:tcPr>
            <w:tcW w:w="2807" w:type="dxa"/>
          </w:tcPr>
          <w:p w14:paraId="0E5D580A" w14:textId="77777777" w:rsidR="00596D95" w:rsidRPr="00B6676C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หนี้สิน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ตามสัญญาเช่า</w:t>
            </w:r>
          </w:p>
        </w:tc>
        <w:tc>
          <w:tcPr>
            <w:tcW w:w="703" w:type="dxa"/>
          </w:tcPr>
          <w:p w14:paraId="18E8F182" w14:textId="30A4C5A5" w:rsidR="00596D95" w:rsidRPr="004A7E99" w:rsidRDefault="00D13551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3" w:type="dxa"/>
          </w:tcPr>
          <w:p w14:paraId="505091A2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68" w:type="dxa"/>
          </w:tcPr>
          <w:p w14:paraId="16A55081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3" w:type="dxa"/>
          </w:tcPr>
          <w:p w14:paraId="5E79BE02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70" w:type="dxa"/>
            <w:gridSpan w:val="2"/>
          </w:tcPr>
          <w:p w14:paraId="5BEA32C7" w14:textId="3003254D" w:rsidR="00596D95" w:rsidRPr="004A7E99" w:rsidRDefault="00D13551" w:rsidP="00596D95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21,061</w:t>
            </w:r>
          </w:p>
        </w:tc>
        <w:tc>
          <w:tcPr>
            <w:tcW w:w="113" w:type="dxa"/>
          </w:tcPr>
          <w:p w14:paraId="24B2DA6E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91" w:type="dxa"/>
          </w:tcPr>
          <w:p w14:paraId="58E8777B" w14:textId="77777777" w:rsidR="00596D95" w:rsidRDefault="00596D95" w:rsidP="00596D95">
            <w:pPr>
              <w:pStyle w:val="a"/>
              <w:tabs>
                <w:tab w:val="clear" w:pos="1080"/>
                <w:tab w:val="left" w:pos="392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19,109</w:t>
            </w:r>
          </w:p>
        </w:tc>
        <w:tc>
          <w:tcPr>
            <w:tcW w:w="117" w:type="dxa"/>
          </w:tcPr>
          <w:p w14:paraId="4A029190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39EEF7A7" w14:textId="25CD19A8" w:rsidR="00596D95" w:rsidRPr="004A7E99" w:rsidRDefault="00D13551" w:rsidP="00596D95">
            <w:pPr>
              <w:pStyle w:val="a"/>
              <w:tabs>
                <w:tab w:val="clear" w:pos="1080"/>
                <w:tab w:val="left" w:pos="549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12,098</w:t>
            </w:r>
          </w:p>
        </w:tc>
        <w:tc>
          <w:tcPr>
            <w:tcW w:w="105" w:type="dxa"/>
          </w:tcPr>
          <w:p w14:paraId="6D92D04C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5" w:type="dxa"/>
          </w:tcPr>
          <w:p w14:paraId="05CD8858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right="68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19,557</w:t>
            </w:r>
          </w:p>
        </w:tc>
        <w:tc>
          <w:tcPr>
            <w:tcW w:w="121" w:type="dxa"/>
          </w:tcPr>
          <w:p w14:paraId="1948A7A5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9" w:type="dxa"/>
          </w:tcPr>
          <w:p w14:paraId="7C212CDD" w14:textId="485E0B89" w:rsidR="00596D95" w:rsidRPr="00136935" w:rsidRDefault="00D13551" w:rsidP="0013693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36935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1" w:type="dxa"/>
          </w:tcPr>
          <w:p w14:paraId="601084FC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9" w:type="dxa"/>
          </w:tcPr>
          <w:p w14:paraId="65286861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1,666</w:t>
            </w:r>
          </w:p>
        </w:tc>
        <w:tc>
          <w:tcPr>
            <w:tcW w:w="93" w:type="dxa"/>
          </w:tcPr>
          <w:p w14:paraId="662FF6CD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4" w:type="dxa"/>
          </w:tcPr>
          <w:p w14:paraId="1DABC4B1" w14:textId="5AED67E0" w:rsidR="00596D95" w:rsidRPr="004A7E99" w:rsidRDefault="00D13551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05" w:type="dxa"/>
          </w:tcPr>
          <w:p w14:paraId="44E79668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91" w:type="dxa"/>
          </w:tcPr>
          <w:p w14:paraId="360DFEB9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4" w:type="dxa"/>
          </w:tcPr>
          <w:p w14:paraId="40ABBC71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11" w:type="dxa"/>
          </w:tcPr>
          <w:p w14:paraId="57E78F67" w14:textId="1C4738ED" w:rsidR="00596D95" w:rsidRPr="004A7E99" w:rsidRDefault="00D13551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33,159</w:t>
            </w:r>
          </w:p>
        </w:tc>
        <w:tc>
          <w:tcPr>
            <w:tcW w:w="113" w:type="dxa"/>
          </w:tcPr>
          <w:p w14:paraId="75575082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04" w:type="dxa"/>
          </w:tcPr>
          <w:p w14:paraId="0567725B" w14:textId="77777777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40,332</w:t>
            </w:r>
          </w:p>
        </w:tc>
        <w:tc>
          <w:tcPr>
            <w:tcW w:w="144" w:type="dxa"/>
            <w:gridSpan w:val="2"/>
          </w:tcPr>
          <w:p w14:paraId="0748AAD2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46" w:type="dxa"/>
            <w:gridSpan w:val="2"/>
          </w:tcPr>
          <w:p w14:paraId="1673299C" w14:textId="3E525A89" w:rsidR="00596D95" w:rsidRPr="004A7E99" w:rsidRDefault="00D13551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2.39</w:t>
            </w:r>
            <w:r w:rsidR="00663996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  <w:r w:rsidR="00663996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5.18</w:t>
            </w:r>
          </w:p>
        </w:tc>
        <w:tc>
          <w:tcPr>
            <w:tcW w:w="112" w:type="dxa"/>
          </w:tcPr>
          <w:p w14:paraId="3044EFB0" w14:textId="77777777" w:rsidR="00596D95" w:rsidRPr="004A7E99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80" w:type="dxa"/>
          </w:tcPr>
          <w:p w14:paraId="22F7BD64" w14:textId="16049EA5" w:rsidR="00596D95" w:rsidRDefault="00596D95" w:rsidP="00596D95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4.97</w:t>
            </w:r>
            <w:r w:rsidR="00663996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  <w:r w:rsidR="00663996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5.18</w:t>
            </w:r>
          </w:p>
        </w:tc>
      </w:tr>
    </w:tbl>
    <w:p w14:paraId="2357E6F5" w14:textId="77777777" w:rsidR="003A0169" w:rsidRDefault="003A0169" w:rsidP="003A0169">
      <w:pPr>
        <w:pStyle w:val="a"/>
        <w:tabs>
          <w:tab w:val="clear" w:pos="1080"/>
          <w:tab w:val="left" w:pos="3193"/>
        </w:tabs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F3A6B58" w14:textId="77777777" w:rsidR="007173CD" w:rsidRDefault="007173CD" w:rsidP="003A0169">
      <w:pPr>
        <w:pStyle w:val="a"/>
        <w:tabs>
          <w:tab w:val="clear" w:pos="1080"/>
          <w:tab w:val="left" w:pos="3193"/>
        </w:tabs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C843F27" w14:textId="77777777" w:rsidR="007173CD" w:rsidRDefault="007173CD" w:rsidP="003A0169">
      <w:pPr>
        <w:pStyle w:val="a"/>
        <w:tabs>
          <w:tab w:val="clear" w:pos="1080"/>
          <w:tab w:val="left" w:pos="3193"/>
        </w:tabs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AA4EAE6" w14:textId="77777777" w:rsidR="007173CD" w:rsidRDefault="007173CD" w:rsidP="003A0169">
      <w:pPr>
        <w:pStyle w:val="a"/>
        <w:tabs>
          <w:tab w:val="clear" w:pos="1080"/>
          <w:tab w:val="left" w:pos="3193"/>
        </w:tabs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1AED58E" w14:textId="77777777" w:rsidR="007173CD" w:rsidRDefault="007173CD" w:rsidP="003A0169">
      <w:pPr>
        <w:pStyle w:val="a"/>
        <w:tabs>
          <w:tab w:val="clear" w:pos="1080"/>
          <w:tab w:val="left" w:pos="3193"/>
        </w:tabs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9FC68D5" w14:textId="77777777" w:rsidR="007173CD" w:rsidRDefault="007173CD" w:rsidP="003A0169">
      <w:pPr>
        <w:pStyle w:val="a"/>
        <w:tabs>
          <w:tab w:val="clear" w:pos="1080"/>
          <w:tab w:val="left" w:pos="3193"/>
        </w:tabs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045DB85" w14:textId="77777777" w:rsidR="007173CD" w:rsidRDefault="007173CD" w:rsidP="003A0169">
      <w:pPr>
        <w:pStyle w:val="a"/>
        <w:tabs>
          <w:tab w:val="clear" w:pos="1080"/>
          <w:tab w:val="left" w:pos="3193"/>
        </w:tabs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14950" w:type="dxa"/>
        <w:tblInd w:w="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711"/>
        <w:gridCol w:w="112"/>
        <w:gridCol w:w="655"/>
        <w:gridCol w:w="126"/>
        <w:gridCol w:w="6"/>
        <w:gridCol w:w="20"/>
        <w:gridCol w:w="615"/>
        <w:gridCol w:w="97"/>
        <w:gridCol w:w="726"/>
        <w:gridCol w:w="106"/>
        <w:gridCol w:w="780"/>
        <w:gridCol w:w="108"/>
        <w:gridCol w:w="779"/>
        <w:gridCol w:w="109"/>
        <w:gridCol w:w="738"/>
        <w:gridCol w:w="76"/>
        <w:gridCol w:w="715"/>
        <w:gridCol w:w="108"/>
        <w:gridCol w:w="730"/>
        <w:gridCol w:w="135"/>
        <w:gridCol w:w="68"/>
        <w:gridCol w:w="784"/>
        <w:gridCol w:w="111"/>
        <w:gridCol w:w="781"/>
        <w:gridCol w:w="112"/>
        <w:gridCol w:w="823"/>
        <w:gridCol w:w="126"/>
        <w:gridCol w:w="920"/>
        <w:gridCol w:w="112"/>
        <w:gridCol w:w="867"/>
      </w:tblGrid>
      <w:tr w:rsidR="003A0169" w:rsidRPr="00B6676C" w14:paraId="3B5DAED0" w14:textId="77777777" w:rsidTr="47F5293E">
        <w:trPr>
          <w:trHeight w:val="312"/>
        </w:trPr>
        <w:tc>
          <w:tcPr>
            <w:tcW w:w="2794" w:type="dxa"/>
          </w:tcPr>
          <w:p w14:paraId="4DE66DDB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56" w:type="dxa"/>
            <w:gridSpan w:val="30"/>
          </w:tcPr>
          <w:p w14:paraId="0C5C8D6A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ind w:right="-5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งบการเงิน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เฉพาะกิจการ</w:t>
            </w:r>
          </w:p>
        </w:tc>
      </w:tr>
      <w:tr w:rsidR="003A0169" w:rsidRPr="00B6676C" w14:paraId="02A57D7A" w14:textId="77777777" w:rsidTr="47F5293E">
        <w:tc>
          <w:tcPr>
            <w:tcW w:w="2794" w:type="dxa"/>
          </w:tcPr>
          <w:p w14:paraId="00107EE0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0131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7E15FF1B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พันบาท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1F879067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</w:tcBorders>
          </w:tcPr>
          <w:p w14:paraId="53D319DC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highlight w:val="yellow"/>
                <w:lang w:val="en-US"/>
              </w:rPr>
            </w:pPr>
          </w:p>
        </w:tc>
      </w:tr>
      <w:tr w:rsidR="003A0169" w:rsidRPr="00B6676C" w14:paraId="0F4E547C" w14:textId="77777777" w:rsidTr="47F5293E">
        <w:trPr>
          <w:trHeight w:val="302"/>
        </w:trPr>
        <w:tc>
          <w:tcPr>
            <w:tcW w:w="2794" w:type="dxa"/>
          </w:tcPr>
          <w:p w14:paraId="549FBB9A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</w:tcBorders>
            <w:vAlign w:val="bottom"/>
          </w:tcPr>
          <w:p w14:paraId="33B16E32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อัตราดอกเบี้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ยปรับ</w:t>
            </w:r>
          </w:p>
        </w:tc>
        <w:tc>
          <w:tcPr>
            <w:tcW w:w="132" w:type="dxa"/>
            <w:gridSpan w:val="2"/>
            <w:tcBorders>
              <w:top w:val="single" w:sz="4" w:space="0" w:color="auto"/>
            </w:tcBorders>
            <w:vAlign w:val="bottom"/>
          </w:tcPr>
          <w:p w14:paraId="32CBF179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68A93532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484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33EDC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อัตราดอกเบี้ยคงที่ถึงกำหนดชำระภายใน</w:t>
            </w:r>
          </w:p>
        </w:tc>
        <w:tc>
          <w:tcPr>
            <w:tcW w:w="108" w:type="dxa"/>
          </w:tcPr>
          <w:p w14:paraId="5B5F2A3D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</w:tcPr>
          <w:p w14:paraId="4010C9D9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03" w:type="dxa"/>
            <w:gridSpan w:val="2"/>
          </w:tcPr>
          <w:p w14:paraId="5BBC048D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4" w:type="dxa"/>
          </w:tcPr>
          <w:p w14:paraId="038C898C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" w:type="dxa"/>
          </w:tcPr>
          <w:p w14:paraId="734FBE8B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</w:tcPr>
          <w:p w14:paraId="7B9A550C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2" w:type="dxa"/>
          </w:tcPr>
          <w:p w14:paraId="64AAED8C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</w:tcPr>
          <w:p w14:paraId="7CAE151B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" w:type="dxa"/>
            <w:vAlign w:val="bottom"/>
          </w:tcPr>
          <w:p w14:paraId="688FF77E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899" w:type="dxa"/>
            <w:gridSpan w:val="3"/>
            <w:vAlign w:val="bottom"/>
          </w:tcPr>
          <w:p w14:paraId="125EB369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อัตราดอกเบี้ยที่แท้จริง</w:t>
            </w:r>
          </w:p>
        </w:tc>
      </w:tr>
      <w:tr w:rsidR="003A0169" w:rsidRPr="00B6676C" w14:paraId="6EE3463C" w14:textId="77777777" w:rsidTr="47F5293E">
        <w:trPr>
          <w:trHeight w:val="340"/>
        </w:trPr>
        <w:tc>
          <w:tcPr>
            <w:tcW w:w="2794" w:type="dxa"/>
          </w:tcPr>
          <w:p w14:paraId="4D59FBB5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478" w:type="dxa"/>
            <w:gridSpan w:val="3"/>
            <w:tcBorders>
              <w:bottom w:val="single" w:sz="4" w:space="0" w:color="auto"/>
            </w:tcBorders>
            <w:vAlign w:val="bottom"/>
          </w:tcPr>
          <w:p w14:paraId="2167053B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ขึ้นลงตามอัตรา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ตลาด</w:t>
            </w:r>
          </w:p>
        </w:tc>
        <w:tc>
          <w:tcPr>
            <w:tcW w:w="126" w:type="dxa"/>
            <w:vAlign w:val="bottom"/>
          </w:tcPr>
          <w:p w14:paraId="49767298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464" w:type="dxa"/>
            <w:gridSpan w:val="5"/>
            <w:tcBorders>
              <w:bottom w:val="single" w:sz="4" w:space="0" w:color="auto"/>
            </w:tcBorders>
            <w:vAlign w:val="bottom"/>
          </w:tcPr>
          <w:p w14:paraId="7F405E09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ind w:left="-58" w:right="-132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 xml:space="preserve">ภายใน </w:t>
            </w:r>
            <w:r w:rsidRPr="00B667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1 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106" w:type="dxa"/>
            <w:vAlign w:val="bottom"/>
          </w:tcPr>
          <w:p w14:paraId="3DEAC7CE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667" w:type="dxa"/>
            <w:gridSpan w:val="3"/>
            <w:tcBorders>
              <w:bottom w:val="single" w:sz="4" w:space="0" w:color="auto"/>
            </w:tcBorders>
            <w:vAlign w:val="bottom"/>
          </w:tcPr>
          <w:p w14:paraId="60E251DC" w14:textId="77777777" w:rsidR="003A0169" w:rsidRPr="00B6676C" w:rsidRDefault="003A0169">
            <w:pPr>
              <w:pStyle w:val="a"/>
              <w:tabs>
                <w:tab w:val="clear" w:pos="1080"/>
              </w:tabs>
              <w:ind w:left="-102" w:right="-12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Pr="00B667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- 5 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109" w:type="dxa"/>
            <w:vAlign w:val="bottom"/>
          </w:tcPr>
          <w:p w14:paraId="4D378ED3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29" w:type="dxa"/>
            <w:gridSpan w:val="3"/>
            <w:tcBorders>
              <w:bottom w:val="single" w:sz="4" w:space="0" w:color="auto"/>
            </w:tcBorders>
            <w:vAlign w:val="bottom"/>
          </w:tcPr>
          <w:p w14:paraId="4991E104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ind w:left="-51" w:right="-10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 xml:space="preserve">มากกว่า </w:t>
            </w:r>
            <w:r w:rsidRPr="00B6676C">
              <w:rPr>
                <w:rFonts w:ascii="Angsana New" w:hAnsi="Angsana New" w:cs="Angsana New"/>
                <w:sz w:val="23"/>
                <w:szCs w:val="23"/>
                <w:lang w:val="en-US"/>
              </w:rPr>
              <w:t>5</w:t>
            </w: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 xml:space="preserve"> ปี</w:t>
            </w:r>
          </w:p>
        </w:tc>
        <w:tc>
          <w:tcPr>
            <w:tcW w:w="108" w:type="dxa"/>
          </w:tcPr>
          <w:p w14:paraId="4C22D91B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717" w:type="dxa"/>
            <w:gridSpan w:val="4"/>
            <w:tcBorders>
              <w:bottom w:val="single" w:sz="4" w:space="0" w:color="auto"/>
            </w:tcBorders>
          </w:tcPr>
          <w:p w14:paraId="5B07D1F2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1" w:type="dxa"/>
          </w:tcPr>
          <w:p w14:paraId="63486D97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</w:tcPr>
          <w:p w14:paraId="0B7385DA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126" w:type="dxa"/>
            <w:vAlign w:val="bottom"/>
          </w:tcPr>
          <w:p w14:paraId="29A9B71D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899" w:type="dxa"/>
            <w:gridSpan w:val="3"/>
            <w:tcBorders>
              <w:bottom w:val="single" w:sz="4" w:space="0" w:color="auto"/>
            </w:tcBorders>
            <w:vAlign w:val="bottom"/>
          </w:tcPr>
          <w:p w14:paraId="47A4B8D7" w14:textId="77777777" w:rsidR="003A0169" w:rsidRPr="00B6676C" w:rsidRDefault="003A0169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(ร้อยละ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ต่อปี</w:t>
            </w: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)</w:t>
            </w:r>
          </w:p>
        </w:tc>
      </w:tr>
      <w:tr w:rsidR="00EE435D" w:rsidRPr="00B6676C" w14:paraId="74D0B957" w14:textId="77777777" w:rsidTr="47F5293E">
        <w:trPr>
          <w:trHeight w:val="302"/>
        </w:trPr>
        <w:tc>
          <w:tcPr>
            <w:tcW w:w="2794" w:type="dxa"/>
          </w:tcPr>
          <w:p w14:paraId="2A388814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15E37A11" w14:textId="2152001C" w:rsidR="00EE435D" w:rsidRPr="00B6676C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BDD69B9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</w:tcPr>
          <w:p w14:paraId="09429F65" w14:textId="49F1C588" w:rsidR="00EE435D" w:rsidRPr="00B6676C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26" w:type="dxa"/>
          </w:tcPr>
          <w:p w14:paraId="0F97FD8F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33C79D" w14:textId="6E361B07" w:rsidR="00EE435D" w:rsidRPr="00B6676C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3E16E82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14:paraId="58E906F3" w14:textId="5E572C0B" w:rsidR="00EE435D" w:rsidRPr="00B6676C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06" w:type="dxa"/>
          </w:tcPr>
          <w:p w14:paraId="46DD2FDD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14:paraId="4179863B" w14:textId="346DCAA4" w:rsidR="00EE435D" w:rsidRPr="00B6676C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80CADD7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14:paraId="2FBE1452" w14:textId="0A57EA7E" w:rsidR="00EE435D" w:rsidRPr="00B6676C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09" w:type="dxa"/>
          </w:tcPr>
          <w:p w14:paraId="36B3324A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49DA67C1" w14:textId="045915ED" w:rsidR="00EE435D" w:rsidRPr="00B6676C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76" w:type="dxa"/>
          </w:tcPr>
          <w:p w14:paraId="3A72171F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3F71CEBF" w14:textId="61B8D239" w:rsidR="00EE435D" w:rsidRPr="00B6676C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08" w:type="dxa"/>
          </w:tcPr>
          <w:p w14:paraId="616BB71F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</w:tcPr>
          <w:p w14:paraId="48A4F7AC" w14:textId="6089BD4E" w:rsidR="00EE435D" w:rsidRPr="00B6676C" w:rsidRDefault="47F5293E" w:rsidP="47F5293E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ACFC886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5D427" w14:textId="1443FC7A" w:rsidR="00EE435D" w:rsidRPr="00B6676C" w:rsidRDefault="47F5293E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11" w:type="dxa"/>
          </w:tcPr>
          <w:p w14:paraId="37A31539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3507DD5B" w14:textId="04CF5818" w:rsidR="00EE435D" w:rsidRPr="00B6676C" w:rsidRDefault="47F5293E" w:rsidP="47F5293E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210C829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3B6E3BD6" w14:textId="0483E02B" w:rsidR="00EE435D" w:rsidRPr="00B6676C" w:rsidRDefault="47F5293E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26" w:type="dxa"/>
          </w:tcPr>
          <w:p w14:paraId="7F22962A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006DD4E5" w14:textId="270CDD65" w:rsidR="00EE435D" w:rsidRPr="00B6676C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DE61F9A" w14:textId="77777777" w:rsidR="00EE435D" w:rsidRPr="00B6676C" w:rsidRDefault="00EE435D" w:rsidP="00EE435D">
            <w:pPr>
              <w:pStyle w:val="a"/>
              <w:tabs>
                <w:tab w:val="clear" w:pos="1080"/>
                <w:tab w:val="left" w:pos="549"/>
              </w:tabs>
              <w:ind w:left="-160" w:right="-12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1D4173E5" w14:textId="0CE57F02" w:rsidR="00EE435D" w:rsidRPr="00B6676C" w:rsidRDefault="47F5293E" w:rsidP="00EE435D">
            <w:pPr>
              <w:pStyle w:val="a"/>
              <w:tabs>
                <w:tab w:val="clear" w:pos="1080"/>
                <w:tab w:val="left" w:pos="549"/>
              </w:tabs>
              <w:ind w:left="-74"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2566</w:t>
            </w:r>
          </w:p>
        </w:tc>
      </w:tr>
      <w:tr w:rsidR="004A7E99" w:rsidRPr="00B6676C" w14:paraId="09FEE9F4" w14:textId="77777777" w:rsidTr="47F5293E">
        <w:trPr>
          <w:trHeight w:val="302"/>
        </w:trPr>
        <w:tc>
          <w:tcPr>
            <w:tcW w:w="2794" w:type="dxa"/>
          </w:tcPr>
          <w:p w14:paraId="771A4F69" w14:textId="77777777" w:rsidR="004A7E99" w:rsidRPr="00B6676C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เงิน</w:t>
            </w: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059189B" w14:textId="6C975888" w:rsidR="004A7E99" w:rsidRPr="004A7E99" w:rsidRDefault="00D13551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56,806</w:t>
            </w:r>
          </w:p>
        </w:tc>
        <w:tc>
          <w:tcPr>
            <w:tcW w:w="112" w:type="dxa"/>
          </w:tcPr>
          <w:p w14:paraId="3A18D61D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48D6FA48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24,200</w:t>
            </w:r>
          </w:p>
        </w:tc>
        <w:tc>
          <w:tcPr>
            <w:tcW w:w="126" w:type="dxa"/>
          </w:tcPr>
          <w:p w14:paraId="775BF4E8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</w:tcBorders>
          </w:tcPr>
          <w:p w14:paraId="3494D710" w14:textId="052C4455" w:rsidR="004A7E99" w:rsidRPr="004A7E99" w:rsidRDefault="00D13551" w:rsidP="004A7E9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" w:type="dxa"/>
          </w:tcPr>
          <w:p w14:paraId="5799F525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312C51B7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" w:type="dxa"/>
          </w:tcPr>
          <w:p w14:paraId="3A0FC3FE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58100513" w14:textId="0E462C27" w:rsidR="004A7E99" w:rsidRPr="004A7E99" w:rsidRDefault="00D13551" w:rsidP="004A7E9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65A2FCB4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6F704A4F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</w:tcPr>
          <w:p w14:paraId="1EB6A7EF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6737350E" w14:textId="35187B48" w:rsidR="004A7E99" w:rsidRPr="004A7E99" w:rsidRDefault="00D13551" w:rsidP="004A7E9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28C8B5C6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3F4C174D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3971C21B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4B053B4D" w14:textId="7270185D" w:rsidR="004A7E99" w:rsidRPr="004A7E99" w:rsidRDefault="00D13551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215</w:t>
            </w:r>
          </w:p>
        </w:tc>
        <w:tc>
          <w:tcPr>
            <w:tcW w:w="135" w:type="dxa"/>
          </w:tcPr>
          <w:p w14:paraId="69F73C53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</w:tcBorders>
          </w:tcPr>
          <w:p w14:paraId="385EB7C1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322</w:t>
            </w:r>
          </w:p>
        </w:tc>
        <w:tc>
          <w:tcPr>
            <w:tcW w:w="111" w:type="dxa"/>
          </w:tcPr>
          <w:p w14:paraId="0BA83361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33D223FF" w14:textId="0762ABDC" w:rsidR="004A7E99" w:rsidRPr="004A7E99" w:rsidRDefault="00D13551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57,021</w:t>
            </w:r>
          </w:p>
        </w:tc>
        <w:tc>
          <w:tcPr>
            <w:tcW w:w="112" w:type="dxa"/>
          </w:tcPr>
          <w:p w14:paraId="68810CE3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</w:tcPr>
          <w:p w14:paraId="21223F6D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24,522</w:t>
            </w:r>
          </w:p>
        </w:tc>
        <w:tc>
          <w:tcPr>
            <w:tcW w:w="126" w:type="dxa"/>
          </w:tcPr>
          <w:p w14:paraId="2A6E3EF7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4ABD30F" w14:textId="03CDD45A" w:rsidR="004A7E99" w:rsidRPr="004A7E99" w:rsidRDefault="00D13551" w:rsidP="004A7E99">
            <w:pPr>
              <w:pStyle w:val="a"/>
              <w:tabs>
                <w:tab w:val="clear" w:pos="1080"/>
              </w:tabs>
              <w:ind w:right="-1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0.40</w:t>
            </w:r>
          </w:p>
        </w:tc>
        <w:tc>
          <w:tcPr>
            <w:tcW w:w="112" w:type="dxa"/>
          </w:tcPr>
          <w:p w14:paraId="692371D0" w14:textId="77777777" w:rsidR="004A7E99" w:rsidRPr="004A7E99" w:rsidRDefault="004A7E99" w:rsidP="004A7E99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3ADD7C30" w14:textId="705E4CA9" w:rsidR="47F5293E" w:rsidRDefault="47F5293E" w:rsidP="47F5293E">
            <w:pPr>
              <w:pStyle w:val="a"/>
              <w:tabs>
                <w:tab w:val="clear" w:pos="1080"/>
              </w:tabs>
              <w:ind w:right="-12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0.50</w:t>
            </w:r>
            <w:r w:rsidR="008B2E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  <w:r w:rsidR="008B2E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0.60</w:t>
            </w:r>
          </w:p>
        </w:tc>
      </w:tr>
      <w:tr w:rsidR="004A7E99" w:rsidRPr="00B6676C" w14:paraId="0BDFF980" w14:textId="77777777" w:rsidTr="47F5293E">
        <w:trPr>
          <w:trHeight w:val="302"/>
        </w:trPr>
        <w:tc>
          <w:tcPr>
            <w:tcW w:w="2794" w:type="dxa"/>
          </w:tcPr>
          <w:p w14:paraId="2C183644" w14:textId="72824A4B" w:rsidR="004A7E99" w:rsidRPr="00B6676C" w:rsidRDefault="00EF2F4F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F2F4F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11" w:type="dxa"/>
          </w:tcPr>
          <w:p w14:paraId="5C8260AD" w14:textId="0A58457C" w:rsidR="004A7E99" w:rsidRPr="004A7E99" w:rsidRDefault="00D13551" w:rsidP="004A7E99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2" w:type="dxa"/>
          </w:tcPr>
          <w:p w14:paraId="67C2284B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</w:tcPr>
          <w:p w14:paraId="69F51C9D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6" w:type="dxa"/>
          </w:tcPr>
          <w:p w14:paraId="4B217F67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</w:tcPr>
          <w:p w14:paraId="1C8BD7FE" w14:textId="776E4FC7" w:rsidR="004A7E99" w:rsidRPr="004A7E99" w:rsidRDefault="00D13551" w:rsidP="004A7E9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" w:type="dxa"/>
          </w:tcPr>
          <w:p w14:paraId="0AC71822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6" w:type="dxa"/>
          </w:tcPr>
          <w:p w14:paraId="4F0253F8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" w:type="dxa"/>
          </w:tcPr>
          <w:p w14:paraId="70C57A50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</w:tcPr>
          <w:p w14:paraId="72009241" w14:textId="5DF78C2A" w:rsidR="004A7E99" w:rsidRPr="004A7E99" w:rsidRDefault="00D13551" w:rsidP="004A7E9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6CAB9325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</w:tcPr>
          <w:p w14:paraId="32CE261A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</w:tcPr>
          <w:p w14:paraId="74541AEC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</w:tcPr>
          <w:p w14:paraId="414EA21A" w14:textId="7CC8FF4C" w:rsidR="004A7E99" w:rsidRPr="004A7E99" w:rsidRDefault="00D13551" w:rsidP="004A7E9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3FD76B1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</w:tcPr>
          <w:p w14:paraId="27D6FD18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06AB571B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</w:tcPr>
          <w:p w14:paraId="3792A0D3" w14:textId="17868250" w:rsidR="004A7E99" w:rsidRPr="004A7E99" w:rsidRDefault="00D13551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58,768</w:t>
            </w:r>
          </w:p>
        </w:tc>
        <w:tc>
          <w:tcPr>
            <w:tcW w:w="135" w:type="dxa"/>
          </w:tcPr>
          <w:p w14:paraId="0BD332A5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52" w:type="dxa"/>
            <w:gridSpan w:val="2"/>
          </w:tcPr>
          <w:p w14:paraId="62086D1E" w14:textId="3505E78E" w:rsidR="47F5293E" w:rsidRDefault="00D13551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41,041</w:t>
            </w:r>
          </w:p>
        </w:tc>
        <w:tc>
          <w:tcPr>
            <w:tcW w:w="111" w:type="dxa"/>
          </w:tcPr>
          <w:p w14:paraId="1257048B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</w:tcPr>
          <w:p w14:paraId="271871AF" w14:textId="4343BD87" w:rsidR="004A7E99" w:rsidRPr="004A7E99" w:rsidRDefault="00D13551" w:rsidP="004A7E99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58,768</w:t>
            </w:r>
          </w:p>
        </w:tc>
        <w:tc>
          <w:tcPr>
            <w:tcW w:w="112" w:type="dxa"/>
          </w:tcPr>
          <w:p w14:paraId="73680FFB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</w:tcPr>
          <w:p w14:paraId="7B32B4E9" w14:textId="7CC74EA4" w:rsidR="47F5293E" w:rsidRDefault="00D13551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41,041</w:t>
            </w:r>
          </w:p>
        </w:tc>
        <w:tc>
          <w:tcPr>
            <w:tcW w:w="126" w:type="dxa"/>
          </w:tcPr>
          <w:p w14:paraId="137B1124" w14:textId="77777777" w:rsidR="004A7E99" w:rsidRPr="004A7E99" w:rsidRDefault="004A7E99" w:rsidP="004A7E99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</w:tcPr>
          <w:p w14:paraId="2FEBA2CF" w14:textId="0520D6E7" w:rsidR="004A7E99" w:rsidRPr="004A7E99" w:rsidRDefault="00D13551" w:rsidP="004A7E9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</w:tcPr>
          <w:p w14:paraId="2B9CDB7A" w14:textId="77777777" w:rsidR="004A7E99" w:rsidRPr="004A7E99" w:rsidRDefault="004A7E99" w:rsidP="004A7E99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</w:tcPr>
          <w:p w14:paraId="6D31D62C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11028" w:rsidRPr="00B6676C" w14:paraId="2D6EFF8A" w14:textId="77777777" w:rsidTr="47F5293E">
        <w:trPr>
          <w:trHeight w:val="302"/>
        </w:trPr>
        <w:tc>
          <w:tcPr>
            <w:tcW w:w="2794" w:type="dxa"/>
          </w:tcPr>
          <w:p w14:paraId="4D444306" w14:textId="14E2F859" w:rsidR="00711028" w:rsidRPr="00EF2F4F" w:rsidRDefault="00711028" w:rsidP="0071102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A32677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สินทรัพย์ที่เกิดจากสัญญา</w:t>
            </w:r>
            <w:r w:rsidR="008B2E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- </w:t>
            </w:r>
            <w:r w:rsidRPr="00A32677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หมุนเวียน</w:t>
            </w:r>
          </w:p>
        </w:tc>
        <w:tc>
          <w:tcPr>
            <w:tcW w:w="711" w:type="dxa"/>
          </w:tcPr>
          <w:p w14:paraId="4ECC2062" w14:textId="3A8D1474" w:rsidR="00711028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2" w:type="dxa"/>
          </w:tcPr>
          <w:p w14:paraId="08033C54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</w:tcPr>
          <w:p w14:paraId="7F2E0521" w14:textId="515671BE" w:rsidR="00711028" w:rsidRPr="47F5293E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6" w:type="dxa"/>
          </w:tcPr>
          <w:p w14:paraId="2387C00C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</w:tcPr>
          <w:p w14:paraId="29DF45FB" w14:textId="7C566A6D" w:rsidR="00711028" w:rsidRDefault="00711028" w:rsidP="0071102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" w:type="dxa"/>
          </w:tcPr>
          <w:p w14:paraId="758C7BCE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6" w:type="dxa"/>
          </w:tcPr>
          <w:p w14:paraId="297694EF" w14:textId="1A3DC0BA" w:rsidR="00711028" w:rsidRPr="47F5293E" w:rsidRDefault="00711028" w:rsidP="0071102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" w:type="dxa"/>
          </w:tcPr>
          <w:p w14:paraId="453C5B7B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</w:tcPr>
          <w:p w14:paraId="378E628A" w14:textId="4E174D0D" w:rsidR="00711028" w:rsidRDefault="00711028" w:rsidP="0071102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6C670E57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</w:tcPr>
          <w:p w14:paraId="489E0103" w14:textId="6EF3CF60" w:rsidR="00711028" w:rsidRPr="47F5293E" w:rsidRDefault="00711028" w:rsidP="0071102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</w:tcPr>
          <w:p w14:paraId="7099AF05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</w:tcPr>
          <w:p w14:paraId="52DC5856" w14:textId="1A67860C" w:rsidR="00711028" w:rsidRDefault="00711028" w:rsidP="0071102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A35CF74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</w:tcPr>
          <w:p w14:paraId="2D648AC8" w14:textId="108E2AB1" w:rsidR="00711028" w:rsidRPr="47F5293E" w:rsidRDefault="00711028" w:rsidP="0071102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052CD4E1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</w:tcPr>
          <w:p w14:paraId="23EF7463" w14:textId="390881D9" w:rsidR="00711028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8,468</w:t>
            </w:r>
          </w:p>
        </w:tc>
        <w:tc>
          <w:tcPr>
            <w:tcW w:w="135" w:type="dxa"/>
          </w:tcPr>
          <w:p w14:paraId="3450B9BB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52" w:type="dxa"/>
            <w:gridSpan w:val="2"/>
          </w:tcPr>
          <w:p w14:paraId="17F20484" w14:textId="166A287E" w:rsidR="00711028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9,413</w:t>
            </w:r>
          </w:p>
        </w:tc>
        <w:tc>
          <w:tcPr>
            <w:tcW w:w="111" w:type="dxa"/>
          </w:tcPr>
          <w:p w14:paraId="3AA3FDAA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</w:tcPr>
          <w:p w14:paraId="40474810" w14:textId="01A02845" w:rsidR="00711028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8,468</w:t>
            </w:r>
          </w:p>
        </w:tc>
        <w:tc>
          <w:tcPr>
            <w:tcW w:w="112" w:type="dxa"/>
          </w:tcPr>
          <w:p w14:paraId="09A45778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</w:tcPr>
          <w:p w14:paraId="00BC5F47" w14:textId="78357EE8" w:rsidR="00711028" w:rsidRDefault="00711028" w:rsidP="00711028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9,413</w:t>
            </w:r>
          </w:p>
        </w:tc>
        <w:tc>
          <w:tcPr>
            <w:tcW w:w="126" w:type="dxa"/>
          </w:tcPr>
          <w:p w14:paraId="559FE19C" w14:textId="77777777" w:rsidR="00711028" w:rsidRPr="004A7E99" w:rsidRDefault="00711028" w:rsidP="00711028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</w:tcPr>
          <w:p w14:paraId="719F0E10" w14:textId="1BAC6EFC" w:rsidR="00711028" w:rsidRDefault="00711028" w:rsidP="0071102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</w:tcPr>
          <w:p w14:paraId="7DEB72CC" w14:textId="77777777" w:rsidR="00711028" w:rsidRPr="004A7E99" w:rsidRDefault="00711028" w:rsidP="00711028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</w:tcPr>
          <w:p w14:paraId="4C9FE708" w14:textId="18231D20" w:rsidR="00711028" w:rsidRPr="47F5293E" w:rsidRDefault="00711028" w:rsidP="0071102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14A17" w:rsidRPr="00B6676C" w14:paraId="15D11B2E" w14:textId="77777777" w:rsidTr="47F5293E">
        <w:trPr>
          <w:trHeight w:val="302"/>
        </w:trPr>
        <w:tc>
          <w:tcPr>
            <w:tcW w:w="2794" w:type="dxa"/>
          </w:tcPr>
          <w:p w14:paraId="7FF29184" w14:textId="77777777" w:rsidR="00714A17" w:rsidRPr="00B6676C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เงินให้กู้ระยะสั้นและดอกเบี้ยค้างรับแก่กิจการที่เกี่ยวข้องกัน</w:t>
            </w:r>
          </w:p>
        </w:tc>
        <w:tc>
          <w:tcPr>
            <w:tcW w:w="711" w:type="dxa"/>
            <w:vAlign w:val="bottom"/>
          </w:tcPr>
          <w:p w14:paraId="68470F27" w14:textId="57E10FFE" w:rsidR="00714A17" w:rsidRPr="004A7E99" w:rsidRDefault="00D13551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2" w:type="dxa"/>
            <w:vAlign w:val="bottom"/>
          </w:tcPr>
          <w:p w14:paraId="7DD3D8BD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  <w:vAlign w:val="bottom"/>
          </w:tcPr>
          <w:p w14:paraId="17E77B96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GB"/>
              </w:rPr>
              <w:t>22,152</w:t>
            </w:r>
          </w:p>
        </w:tc>
        <w:tc>
          <w:tcPr>
            <w:tcW w:w="126" w:type="dxa"/>
            <w:vAlign w:val="bottom"/>
          </w:tcPr>
          <w:p w14:paraId="20EAA33E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  <w:vAlign w:val="bottom"/>
          </w:tcPr>
          <w:p w14:paraId="372A58A5" w14:textId="41C4DA72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5,427</w:t>
            </w:r>
          </w:p>
        </w:tc>
        <w:tc>
          <w:tcPr>
            <w:tcW w:w="97" w:type="dxa"/>
            <w:vAlign w:val="bottom"/>
          </w:tcPr>
          <w:p w14:paraId="33CE0480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2427A80A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" w:type="dxa"/>
            <w:vAlign w:val="bottom"/>
          </w:tcPr>
          <w:p w14:paraId="3DE21D19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  <w:vAlign w:val="bottom"/>
          </w:tcPr>
          <w:p w14:paraId="5193E42D" w14:textId="37FD1C4F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  <w:vAlign w:val="bottom"/>
          </w:tcPr>
          <w:p w14:paraId="4AB90DEB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  <w:vAlign w:val="bottom"/>
          </w:tcPr>
          <w:p w14:paraId="74D93BC2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  <w:vAlign w:val="bottom"/>
          </w:tcPr>
          <w:p w14:paraId="41A356B6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145C0C9C" w14:textId="0433D4D3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0B487950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11E7AC8C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  <w:vAlign w:val="bottom"/>
          </w:tcPr>
          <w:p w14:paraId="51EF94C8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  <w:vAlign w:val="bottom"/>
          </w:tcPr>
          <w:p w14:paraId="6FF6C3CD" w14:textId="53785920" w:rsidR="00714A17" w:rsidRPr="004A7E99" w:rsidRDefault="00D13551" w:rsidP="00D1355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" w:type="dxa"/>
            <w:vAlign w:val="bottom"/>
          </w:tcPr>
          <w:p w14:paraId="2665EDDA" w14:textId="77777777" w:rsidR="00714A17" w:rsidRPr="00D13551" w:rsidRDefault="00714A17" w:rsidP="00D1355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13A8E32A" w14:textId="77777777" w:rsidR="47F5293E" w:rsidRDefault="47F5293E" w:rsidP="00D1355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1" w:type="dxa"/>
            <w:vAlign w:val="bottom"/>
          </w:tcPr>
          <w:p w14:paraId="7D85F464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30CEA5D4" w14:textId="5799BA25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5,427</w:t>
            </w:r>
          </w:p>
        </w:tc>
        <w:tc>
          <w:tcPr>
            <w:tcW w:w="112" w:type="dxa"/>
            <w:vAlign w:val="bottom"/>
          </w:tcPr>
          <w:p w14:paraId="7DE53EB6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5FAAC6FA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22,152</w:t>
            </w:r>
          </w:p>
        </w:tc>
        <w:tc>
          <w:tcPr>
            <w:tcW w:w="126" w:type="dxa"/>
            <w:vAlign w:val="bottom"/>
          </w:tcPr>
          <w:p w14:paraId="69A4EA9F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407C85D" w14:textId="59748993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6.80</w:t>
            </w:r>
          </w:p>
        </w:tc>
        <w:tc>
          <w:tcPr>
            <w:tcW w:w="112" w:type="dxa"/>
            <w:vAlign w:val="bottom"/>
          </w:tcPr>
          <w:p w14:paraId="30239AB4" w14:textId="77777777" w:rsidR="00714A17" w:rsidRPr="004A7E99" w:rsidRDefault="00714A17" w:rsidP="00714A17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5BB96EE8" w14:textId="568C8335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 xml:space="preserve">MLR </w:t>
            </w:r>
            <w:r w:rsidR="006E340D">
              <w:rPr>
                <w:rFonts w:ascii="Angsana New" w:hAnsi="Angsana New"/>
                <w:sz w:val="23"/>
                <w:szCs w:val="23"/>
              </w:rPr>
              <w:t>-</w:t>
            </w:r>
            <w:r w:rsidRPr="47F5293E">
              <w:rPr>
                <w:rFonts w:ascii="Angsana New" w:hAnsi="Angsana New"/>
                <w:sz w:val="23"/>
                <w:szCs w:val="23"/>
              </w:rPr>
              <w:t xml:space="preserve"> 0.5</w:t>
            </w:r>
          </w:p>
        </w:tc>
      </w:tr>
      <w:tr w:rsidR="00714A17" w:rsidRPr="00B6676C" w14:paraId="503D8E72" w14:textId="77777777" w:rsidTr="47F5293E">
        <w:trPr>
          <w:trHeight w:val="302"/>
        </w:trPr>
        <w:tc>
          <w:tcPr>
            <w:tcW w:w="2794" w:type="dxa"/>
          </w:tcPr>
          <w:p w14:paraId="46EE78CE" w14:textId="77777777" w:rsidR="00714A17" w:rsidRPr="00B6676C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711" w:type="dxa"/>
          </w:tcPr>
          <w:p w14:paraId="2808ADE5" w14:textId="74FD0D55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4,758</w:t>
            </w:r>
          </w:p>
        </w:tc>
        <w:tc>
          <w:tcPr>
            <w:tcW w:w="112" w:type="dxa"/>
          </w:tcPr>
          <w:p w14:paraId="01B59F5E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</w:tcPr>
          <w:p w14:paraId="22BEFB4D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6" w:type="dxa"/>
          </w:tcPr>
          <w:p w14:paraId="6849203F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</w:tcPr>
          <w:p w14:paraId="495B84CE" w14:textId="31F560C3" w:rsidR="00714A17" w:rsidRPr="004A7E99" w:rsidRDefault="00D13551" w:rsidP="00D1355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" w:type="dxa"/>
          </w:tcPr>
          <w:p w14:paraId="390A12EC" w14:textId="77777777" w:rsidR="00714A17" w:rsidRPr="004A7E99" w:rsidRDefault="00714A17" w:rsidP="00D13551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6" w:type="dxa"/>
          </w:tcPr>
          <w:p w14:paraId="0D39308A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14,089</w:t>
            </w:r>
          </w:p>
        </w:tc>
        <w:tc>
          <w:tcPr>
            <w:tcW w:w="106" w:type="dxa"/>
          </w:tcPr>
          <w:p w14:paraId="31EADC1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</w:tcPr>
          <w:p w14:paraId="13C2362B" w14:textId="2D8DEC16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0DD93AD7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</w:tcPr>
          <w:p w14:paraId="1016C0AD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</w:tcPr>
          <w:p w14:paraId="7D9AD8AD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</w:tcPr>
          <w:p w14:paraId="3659653F" w14:textId="38A6DA44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04B6B78B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</w:tcPr>
          <w:p w14:paraId="78FC857B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6F2CEB73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</w:tcPr>
          <w:p w14:paraId="32199CFA" w14:textId="7410271C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" w:type="dxa"/>
          </w:tcPr>
          <w:p w14:paraId="591AA353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52" w:type="dxa"/>
            <w:gridSpan w:val="2"/>
          </w:tcPr>
          <w:p w14:paraId="3CCF73C0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1" w:type="dxa"/>
          </w:tcPr>
          <w:p w14:paraId="16E536B4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</w:tcPr>
          <w:p w14:paraId="2AFD812D" w14:textId="4C155672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4,758</w:t>
            </w:r>
          </w:p>
        </w:tc>
        <w:tc>
          <w:tcPr>
            <w:tcW w:w="112" w:type="dxa"/>
          </w:tcPr>
          <w:p w14:paraId="3BEDA3AC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</w:tcPr>
          <w:p w14:paraId="18E4AEBA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14,089</w:t>
            </w:r>
          </w:p>
        </w:tc>
        <w:tc>
          <w:tcPr>
            <w:tcW w:w="126" w:type="dxa"/>
          </w:tcPr>
          <w:p w14:paraId="6F4BE962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</w:tcPr>
          <w:p w14:paraId="5A702AC9" w14:textId="3F40E70F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0.9</w:t>
            </w:r>
            <w:r w:rsidR="00E64221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12" w:type="dxa"/>
          </w:tcPr>
          <w:p w14:paraId="19090546" w14:textId="77777777" w:rsidR="00714A17" w:rsidRPr="004A7E99" w:rsidRDefault="00714A17" w:rsidP="00714A17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</w:tcPr>
          <w:p w14:paraId="5F0BA924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0.95</w:t>
            </w:r>
          </w:p>
        </w:tc>
      </w:tr>
      <w:tr w:rsidR="00714A17" w:rsidRPr="00B6676C" w14:paraId="5789342D" w14:textId="77777777" w:rsidTr="47F5293E">
        <w:trPr>
          <w:trHeight w:val="302"/>
        </w:trPr>
        <w:tc>
          <w:tcPr>
            <w:tcW w:w="2794" w:type="dxa"/>
          </w:tcPr>
          <w:p w14:paraId="6DEBCD26" w14:textId="77777777" w:rsidR="00714A17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711" w:type="dxa"/>
          </w:tcPr>
          <w:p w14:paraId="1BE00FF2" w14:textId="16DDFE0B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GB"/>
              </w:rPr>
              <w:t>6,000</w:t>
            </w:r>
          </w:p>
        </w:tc>
        <w:tc>
          <w:tcPr>
            <w:tcW w:w="112" w:type="dxa"/>
          </w:tcPr>
          <w:p w14:paraId="5D7D1228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</w:tcPr>
          <w:p w14:paraId="3676DBB6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GB"/>
              </w:rPr>
              <w:t>33,340</w:t>
            </w:r>
          </w:p>
        </w:tc>
        <w:tc>
          <w:tcPr>
            <w:tcW w:w="126" w:type="dxa"/>
          </w:tcPr>
          <w:p w14:paraId="28DC8476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</w:tcPr>
          <w:p w14:paraId="29DCA202" w14:textId="43F486DD" w:rsidR="00714A17" w:rsidRPr="004A7E99" w:rsidRDefault="00D13551" w:rsidP="00D1355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" w:type="dxa"/>
          </w:tcPr>
          <w:p w14:paraId="520625A8" w14:textId="77777777" w:rsidR="00714A17" w:rsidRPr="004A7E99" w:rsidRDefault="00714A17" w:rsidP="00D1355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6" w:type="dxa"/>
          </w:tcPr>
          <w:p w14:paraId="214F248C" w14:textId="77777777" w:rsidR="47F5293E" w:rsidRDefault="47F5293E" w:rsidP="00D1355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" w:type="dxa"/>
          </w:tcPr>
          <w:p w14:paraId="462156DE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</w:tcPr>
          <w:p w14:paraId="1EACA08C" w14:textId="32A72AB0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1EDE89E1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</w:tcPr>
          <w:p w14:paraId="79A5CF58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</w:tcPr>
          <w:p w14:paraId="4FF2F462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</w:tcPr>
          <w:p w14:paraId="5B3C8872" w14:textId="521D6645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54FCE8D8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</w:tcPr>
          <w:p w14:paraId="5250B60A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6A2DDB0A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</w:tcPr>
          <w:p w14:paraId="4E56FEA2" w14:textId="4CE95815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" w:type="dxa"/>
          </w:tcPr>
          <w:p w14:paraId="0FCD27F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52" w:type="dxa"/>
            <w:gridSpan w:val="2"/>
          </w:tcPr>
          <w:p w14:paraId="4AA146DE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1" w:type="dxa"/>
          </w:tcPr>
          <w:p w14:paraId="5B1A21B4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</w:tcPr>
          <w:p w14:paraId="4F959E70" w14:textId="4DD5734E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6,000</w:t>
            </w:r>
          </w:p>
        </w:tc>
        <w:tc>
          <w:tcPr>
            <w:tcW w:w="112" w:type="dxa"/>
          </w:tcPr>
          <w:p w14:paraId="0FC23CB6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</w:tcPr>
          <w:p w14:paraId="7D85CF8C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33,340</w:t>
            </w:r>
          </w:p>
        </w:tc>
        <w:tc>
          <w:tcPr>
            <w:tcW w:w="126" w:type="dxa"/>
          </w:tcPr>
          <w:p w14:paraId="65730BA0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</w:tcPr>
          <w:p w14:paraId="5750760A" w14:textId="2C3A8E91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6.10</w:t>
            </w:r>
          </w:p>
        </w:tc>
        <w:tc>
          <w:tcPr>
            <w:tcW w:w="112" w:type="dxa"/>
          </w:tcPr>
          <w:p w14:paraId="4A4C616B" w14:textId="77777777" w:rsidR="00714A17" w:rsidRPr="004A7E99" w:rsidRDefault="00714A17" w:rsidP="00714A17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</w:tcPr>
          <w:p w14:paraId="17234175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6.20</w:t>
            </w:r>
          </w:p>
        </w:tc>
      </w:tr>
      <w:tr w:rsidR="00714A17" w:rsidRPr="00B6676C" w14:paraId="2BD6C371" w14:textId="77777777" w:rsidTr="47F5293E">
        <w:trPr>
          <w:trHeight w:val="302"/>
        </w:trPr>
        <w:tc>
          <w:tcPr>
            <w:tcW w:w="2794" w:type="dxa"/>
          </w:tcPr>
          <w:p w14:paraId="5F898914" w14:textId="0C69FD72" w:rsidR="00714A17" w:rsidRPr="00B6676C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เจ้าหนี้การค้าและเจ้าหนี้</w:t>
            </w:r>
            <w:r w:rsidR="00EF2F4F" w:rsidRPr="00EF2F4F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หมุนเวียน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อื่น</w:t>
            </w:r>
          </w:p>
        </w:tc>
        <w:tc>
          <w:tcPr>
            <w:tcW w:w="711" w:type="dxa"/>
          </w:tcPr>
          <w:p w14:paraId="425DA4F9" w14:textId="5D7C2DCF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2" w:type="dxa"/>
          </w:tcPr>
          <w:p w14:paraId="6C01AFFE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</w:tcPr>
          <w:p w14:paraId="382177ED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6" w:type="dxa"/>
          </w:tcPr>
          <w:p w14:paraId="2187945C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</w:tcPr>
          <w:p w14:paraId="50EF0AAB" w14:textId="7FF655EE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" w:type="dxa"/>
          </w:tcPr>
          <w:p w14:paraId="6F77FF0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6" w:type="dxa"/>
          </w:tcPr>
          <w:p w14:paraId="513122F1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" w:type="dxa"/>
          </w:tcPr>
          <w:p w14:paraId="15E435ED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</w:tcPr>
          <w:p w14:paraId="4DCD6563" w14:textId="284B95B5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436A94E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</w:tcPr>
          <w:p w14:paraId="6CD7F5B8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</w:tcPr>
          <w:p w14:paraId="03FD23FD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</w:tcPr>
          <w:p w14:paraId="7B9C93FA" w14:textId="76BAF92C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03CB6061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</w:tcPr>
          <w:p w14:paraId="2D98708F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" w:type="dxa"/>
          </w:tcPr>
          <w:p w14:paraId="4E580025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</w:tcPr>
          <w:p w14:paraId="3F34C934" w14:textId="4FD1AC67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73,123</w:t>
            </w:r>
          </w:p>
        </w:tc>
        <w:tc>
          <w:tcPr>
            <w:tcW w:w="135" w:type="dxa"/>
          </w:tcPr>
          <w:p w14:paraId="1E5B552B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52" w:type="dxa"/>
            <w:gridSpan w:val="2"/>
          </w:tcPr>
          <w:p w14:paraId="678F3817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34,126</w:t>
            </w:r>
          </w:p>
        </w:tc>
        <w:tc>
          <w:tcPr>
            <w:tcW w:w="111" w:type="dxa"/>
          </w:tcPr>
          <w:p w14:paraId="6B16E048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</w:tcPr>
          <w:p w14:paraId="4CE02D82" w14:textId="3C2C3A2B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73,123</w:t>
            </w:r>
          </w:p>
        </w:tc>
        <w:tc>
          <w:tcPr>
            <w:tcW w:w="112" w:type="dxa"/>
          </w:tcPr>
          <w:p w14:paraId="30AFC179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</w:tcPr>
          <w:p w14:paraId="678AB2FB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34,126</w:t>
            </w:r>
          </w:p>
        </w:tc>
        <w:tc>
          <w:tcPr>
            <w:tcW w:w="126" w:type="dxa"/>
          </w:tcPr>
          <w:p w14:paraId="1AE491D4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</w:tcPr>
          <w:p w14:paraId="0BADF49F" w14:textId="07C06196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</w:tcPr>
          <w:p w14:paraId="20DD8D2B" w14:textId="77777777" w:rsidR="00714A17" w:rsidRPr="004A7E99" w:rsidRDefault="00714A17" w:rsidP="00714A17">
            <w:pPr>
              <w:pStyle w:val="a"/>
              <w:tabs>
                <w:tab w:val="clear" w:pos="1080"/>
              </w:tabs>
              <w:ind w:right="84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</w:tcPr>
          <w:p w14:paraId="44013209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14A17" w:rsidRPr="00B6676C" w14:paraId="13C0B630" w14:textId="77777777" w:rsidTr="47F5293E">
        <w:tc>
          <w:tcPr>
            <w:tcW w:w="2794" w:type="dxa"/>
          </w:tcPr>
          <w:p w14:paraId="05C75390" w14:textId="77777777" w:rsidR="00714A17" w:rsidRPr="00B6676C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B6676C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หนี้สิน</w:t>
            </w:r>
            <w:r w:rsidRPr="00B6676C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ตามสัญญาเช่า</w:t>
            </w:r>
          </w:p>
        </w:tc>
        <w:tc>
          <w:tcPr>
            <w:tcW w:w="711" w:type="dxa"/>
          </w:tcPr>
          <w:p w14:paraId="05BE1FD8" w14:textId="7A6C626C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2" w:type="dxa"/>
          </w:tcPr>
          <w:p w14:paraId="5C3BABF0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55" w:type="dxa"/>
          </w:tcPr>
          <w:p w14:paraId="43AD7011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6" w:type="dxa"/>
          </w:tcPr>
          <w:p w14:paraId="071448E1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41" w:type="dxa"/>
            <w:gridSpan w:val="3"/>
          </w:tcPr>
          <w:p w14:paraId="2BED7DED" w14:textId="4554F571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20,960</w:t>
            </w:r>
          </w:p>
        </w:tc>
        <w:tc>
          <w:tcPr>
            <w:tcW w:w="97" w:type="dxa"/>
          </w:tcPr>
          <w:p w14:paraId="724D1373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26" w:type="dxa"/>
          </w:tcPr>
          <w:p w14:paraId="0C1DEDF3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19,109</w:t>
            </w:r>
          </w:p>
        </w:tc>
        <w:tc>
          <w:tcPr>
            <w:tcW w:w="106" w:type="dxa"/>
          </w:tcPr>
          <w:p w14:paraId="3671F3BA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0" w:type="dxa"/>
          </w:tcPr>
          <w:p w14:paraId="27CCC17A" w14:textId="77734A77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11,824</w:t>
            </w:r>
          </w:p>
        </w:tc>
        <w:tc>
          <w:tcPr>
            <w:tcW w:w="108" w:type="dxa"/>
          </w:tcPr>
          <w:p w14:paraId="108B10C9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79" w:type="dxa"/>
          </w:tcPr>
          <w:p w14:paraId="5A7693F9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19,557</w:t>
            </w:r>
          </w:p>
        </w:tc>
        <w:tc>
          <w:tcPr>
            <w:tcW w:w="109" w:type="dxa"/>
          </w:tcPr>
          <w:p w14:paraId="4F703346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8" w:type="dxa"/>
          </w:tcPr>
          <w:p w14:paraId="251AE706" w14:textId="3EBBBE70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76" w:type="dxa"/>
          </w:tcPr>
          <w:p w14:paraId="3C469E3E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15" w:type="dxa"/>
          </w:tcPr>
          <w:p w14:paraId="2F48BC65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1,666</w:t>
            </w:r>
          </w:p>
        </w:tc>
        <w:tc>
          <w:tcPr>
            <w:tcW w:w="108" w:type="dxa"/>
          </w:tcPr>
          <w:p w14:paraId="1F52DFA1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30" w:type="dxa"/>
          </w:tcPr>
          <w:p w14:paraId="44B50B99" w14:textId="4385B44A" w:rsidR="00714A17" w:rsidRPr="004A7E99" w:rsidRDefault="00D13551" w:rsidP="00714A1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" w:type="dxa"/>
          </w:tcPr>
          <w:p w14:paraId="76B2C54D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52" w:type="dxa"/>
            <w:gridSpan w:val="2"/>
          </w:tcPr>
          <w:p w14:paraId="7ED9478A" w14:textId="77777777" w:rsidR="47F5293E" w:rsidRDefault="47F5293E" w:rsidP="47F5293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47F5293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1" w:type="dxa"/>
          </w:tcPr>
          <w:p w14:paraId="0774E8A6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781" w:type="dxa"/>
          </w:tcPr>
          <w:p w14:paraId="7D93D180" w14:textId="1D001D67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32,784</w:t>
            </w:r>
          </w:p>
        </w:tc>
        <w:tc>
          <w:tcPr>
            <w:tcW w:w="112" w:type="dxa"/>
          </w:tcPr>
          <w:p w14:paraId="355FF383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23" w:type="dxa"/>
          </w:tcPr>
          <w:p w14:paraId="51BCAF06" w14:textId="77777777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105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40,332</w:t>
            </w:r>
          </w:p>
        </w:tc>
        <w:tc>
          <w:tcPr>
            <w:tcW w:w="126" w:type="dxa"/>
          </w:tcPr>
          <w:p w14:paraId="4ED2DBCC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20" w:type="dxa"/>
          </w:tcPr>
          <w:p w14:paraId="641EF976" w14:textId="50F8EBB9" w:rsidR="00714A17" w:rsidRPr="004A7E99" w:rsidRDefault="00D13551" w:rsidP="00714A17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4.97</w:t>
            </w:r>
            <w:r w:rsidR="008B2E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  <w:r w:rsidR="008B2E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5.18</w:t>
            </w:r>
          </w:p>
        </w:tc>
        <w:tc>
          <w:tcPr>
            <w:tcW w:w="112" w:type="dxa"/>
          </w:tcPr>
          <w:p w14:paraId="38B93FCC" w14:textId="77777777" w:rsidR="00714A17" w:rsidRPr="004A7E99" w:rsidRDefault="00714A17" w:rsidP="00714A17">
            <w:pPr>
              <w:pStyle w:val="a"/>
              <w:tabs>
                <w:tab w:val="clear" w:pos="1080"/>
                <w:tab w:val="left" w:pos="549"/>
              </w:tabs>
              <w:ind w:left="-120" w:right="-88"/>
              <w:jc w:val="both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67" w:type="dxa"/>
          </w:tcPr>
          <w:p w14:paraId="398DB22B" w14:textId="6A349C9E" w:rsidR="47F5293E" w:rsidRDefault="47F5293E" w:rsidP="47F5293E">
            <w:pPr>
              <w:pStyle w:val="a"/>
              <w:tabs>
                <w:tab w:val="clear" w:pos="1080"/>
                <w:tab w:val="left" w:pos="549"/>
              </w:tabs>
              <w:ind w:left="-86" w:right="-12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4.97</w:t>
            </w:r>
            <w:r w:rsidR="008B2E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  <w:r w:rsidR="008B2E6C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47F5293E">
              <w:rPr>
                <w:rFonts w:ascii="Angsana New" w:hAnsi="Angsana New" w:cs="Angsana New"/>
                <w:sz w:val="23"/>
                <w:szCs w:val="23"/>
                <w:lang w:val="en-US"/>
              </w:rPr>
              <w:t>5.18</w:t>
            </w:r>
          </w:p>
        </w:tc>
      </w:tr>
    </w:tbl>
    <w:p w14:paraId="18CBD23C" w14:textId="77777777" w:rsidR="003A0169" w:rsidRDefault="003A0169" w:rsidP="003A0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  <w:sectPr w:rsidR="003A0169" w:rsidSect="0058185A">
          <w:headerReference w:type="default" r:id="rId23"/>
          <w:pgSz w:w="16840" w:h="11907" w:orient="landscape" w:code="9"/>
          <w:pgMar w:top="862" w:right="896" w:bottom="1559" w:left="1559" w:header="1134" w:footer="289" w:gutter="0"/>
          <w:pgNumType w:start="75"/>
          <w:cols w:space="720"/>
          <w:docGrid w:linePitch="245"/>
        </w:sectPr>
      </w:pPr>
    </w:p>
    <w:p w14:paraId="15183C41" w14:textId="77777777" w:rsidR="003A0169" w:rsidRDefault="003A0169" w:rsidP="003A0169">
      <w:pPr>
        <w:pStyle w:val="a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  <w:r w:rsidRPr="00BD116D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lastRenderedPageBreak/>
        <w:t>ความเสี่ยงด้านสภาพคล่อง</w:t>
      </w:r>
    </w:p>
    <w:p w14:paraId="74E6C47D" w14:textId="77777777" w:rsidR="003A0169" w:rsidRPr="00B51182" w:rsidRDefault="003A0169" w:rsidP="003A0169">
      <w:pPr>
        <w:pStyle w:val="a"/>
        <w:tabs>
          <w:tab w:val="clear" w:pos="1080"/>
          <w:tab w:val="left" w:pos="549"/>
        </w:tabs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76FCBBD" w14:textId="77777777" w:rsidR="003A0169" w:rsidRDefault="003A0169" w:rsidP="003A0169">
      <w:pPr>
        <w:pStyle w:val="a"/>
        <w:tabs>
          <w:tab w:val="clear" w:pos="1080"/>
          <w:tab w:val="left" w:pos="549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กลุ่มบริษัทมีการติดตามความเสี่ยงจากการขาดสภาพคล่อง โดยการใช้เงินเบิกเกินบัญชี เงินกู้ยืมจากสถาบันการเงินและสัญญาเช่า กลุ่มบริษัทมีความสามารถในการเข้าถึงแหล่งของเงินทุนที่หลากหลายอย่างเพียงพอ ความเสี่ยงดังกล่าวอยู่ในระดับต่ำ</w:t>
      </w:r>
    </w:p>
    <w:p w14:paraId="04691E15" w14:textId="77777777" w:rsidR="003A0169" w:rsidRPr="00B51182" w:rsidRDefault="003A0169" w:rsidP="003A0169">
      <w:pPr>
        <w:pStyle w:val="a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D9A3176" w14:textId="77777777" w:rsidR="003A0169" w:rsidRPr="00A131F9" w:rsidRDefault="003A0169" w:rsidP="003A0169">
      <w:pPr>
        <w:pStyle w:val="a"/>
        <w:spacing w:line="40" w:lineRule="atLeast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  <w:r w:rsidRPr="00A131F9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14:paraId="4C1D267C" w14:textId="77777777" w:rsidR="003A0169" w:rsidRPr="00B51182" w:rsidRDefault="003A0169" w:rsidP="003A016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E633C5" w14:textId="6B1B5D1E" w:rsidR="003A0169" w:rsidRDefault="003A0169" w:rsidP="003A016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1451B1">
        <w:rPr>
          <w:rFonts w:ascii="Angsana New" w:hAnsi="Angsana New" w:cs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1533CA7" w14:textId="77777777" w:rsidR="00395B72" w:rsidRPr="00B51182" w:rsidRDefault="00395B72" w:rsidP="003A016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8670D4D" w14:textId="45D78776" w:rsidR="00395B72" w:rsidRDefault="00395B72" w:rsidP="00395B7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95B72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395B72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Pr="00395B72">
        <w:rPr>
          <w:rFonts w:ascii="Angsana New" w:hAnsi="Angsana New" w:cs="Angsana New"/>
          <w:sz w:val="28"/>
          <w:szCs w:val="28"/>
          <w:cs/>
          <w:lang w:val="en-US"/>
        </w:rPr>
        <w:t xml:space="preserve">ธันวาคม </w:t>
      </w:r>
      <w:r w:rsidRPr="00395B72">
        <w:rPr>
          <w:rFonts w:ascii="Angsana New" w:hAnsi="Angsana New" w:cs="Angsana New"/>
          <w:sz w:val="28"/>
          <w:szCs w:val="28"/>
          <w:lang w:val="en-US"/>
        </w:rPr>
        <w:t xml:space="preserve">2567 </w:t>
      </w:r>
      <w:r w:rsidRPr="00395B72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Pr="00395B72">
        <w:rPr>
          <w:rFonts w:ascii="Angsana New" w:hAnsi="Angsana New" w:cs="Angsana New"/>
          <w:sz w:val="28"/>
          <w:szCs w:val="28"/>
          <w:lang w:val="en-US"/>
        </w:rPr>
        <w:t xml:space="preserve">2566 </w:t>
      </w:r>
      <w:r w:rsidRPr="00395B72">
        <w:rPr>
          <w:rFonts w:ascii="Angsana New" w:hAnsi="Angsana New" w:cs="Angsana New"/>
          <w:sz w:val="28"/>
          <w:szCs w:val="28"/>
          <w:cs/>
          <w:lang w:val="en-US"/>
        </w:rPr>
        <w:t>มีดังต่อไปนี้</w:t>
      </w:r>
    </w:p>
    <w:p w14:paraId="1701B64B" w14:textId="77777777" w:rsidR="00B51182" w:rsidRPr="00B51182" w:rsidRDefault="00B51182" w:rsidP="00395B7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8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309"/>
        <w:gridCol w:w="241"/>
        <w:gridCol w:w="1602"/>
        <w:gridCol w:w="243"/>
        <w:gridCol w:w="1174"/>
        <w:gridCol w:w="239"/>
        <w:gridCol w:w="1666"/>
      </w:tblGrid>
      <w:tr w:rsidR="00395B72" w:rsidRPr="00395B72" w14:paraId="29482051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1AEB4BB3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bottom w:val="single" w:sz="4" w:space="0" w:color="auto"/>
            </w:tcBorders>
            <w:vAlign w:val="bottom"/>
          </w:tcPr>
          <w:p w14:paraId="4FC3E57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95B72" w:rsidRPr="00395B72" w14:paraId="1A86AE94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4F0C7B79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9A5B4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395B72" w:rsidRPr="00395B72" w14:paraId="6B979E27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3BE4227B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BA3C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5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5B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95B72" w:rsidRPr="00395B72" w14:paraId="359A2A5D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329B1E3A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36BD1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6ABF51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4DE71840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5B72" w:rsidRPr="00395B72" w14:paraId="7C0AD008" w14:textId="77777777" w:rsidTr="00EB5BC1">
        <w:trPr>
          <w:cantSplit/>
          <w:trHeight w:val="238"/>
          <w:tblHeader/>
        </w:trPr>
        <w:tc>
          <w:tcPr>
            <w:tcW w:w="3403" w:type="dxa"/>
            <w:vAlign w:val="bottom"/>
          </w:tcPr>
          <w:p w14:paraId="765806D3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D313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7C5054A5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C287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233A28A4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5DE45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39" w:type="dxa"/>
          </w:tcPr>
          <w:p w14:paraId="729CA380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7E396CAB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95B72" w:rsidRPr="00395B72" w14:paraId="4DABC5F5" w14:textId="77777777" w:rsidTr="00EB5BC1">
        <w:trPr>
          <w:cantSplit/>
        </w:trPr>
        <w:tc>
          <w:tcPr>
            <w:tcW w:w="3403" w:type="dxa"/>
            <w:vAlign w:val="bottom"/>
          </w:tcPr>
          <w:p w14:paraId="45DBC31C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AD8DAEC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C5349BB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72405509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90B2CC3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CC0FD4C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2C218E4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6B4192DB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61107647" w14:textId="77777777" w:rsidTr="00EB5BC1">
        <w:trPr>
          <w:cantSplit/>
        </w:trPr>
        <w:tc>
          <w:tcPr>
            <w:tcW w:w="3403" w:type="dxa"/>
            <w:vAlign w:val="bottom"/>
          </w:tcPr>
          <w:p w14:paraId="51D63639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21EB09F7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0EA19BA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FE9DBF9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9A8AC69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6EB0087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169,125</w:t>
            </w:r>
          </w:p>
        </w:tc>
        <w:tc>
          <w:tcPr>
            <w:tcW w:w="239" w:type="dxa"/>
          </w:tcPr>
          <w:p w14:paraId="2080005B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699A5735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169,125</w:t>
            </w:r>
          </w:p>
        </w:tc>
      </w:tr>
      <w:tr w:rsidR="00395B72" w:rsidRPr="00395B72" w14:paraId="5E3AF515" w14:textId="77777777" w:rsidTr="00EB5BC1">
        <w:trPr>
          <w:cantSplit/>
        </w:trPr>
        <w:tc>
          <w:tcPr>
            <w:tcW w:w="3403" w:type="dxa"/>
            <w:vAlign w:val="bottom"/>
          </w:tcPr>
          <w:p w14:paraId="4F965C75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9" w:type="dxa"/>
            <w:vAlign w:val="bottom"/>
          </w:tcPr>
          <w:p w14:paraId="5665C61A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196DA5D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E8107F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571C8D03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D5AA1F3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61,562</w:t>
            </w:r>
          </w:p>
        </w:tc>
        <w:tc>
          <w:tcPr>
            <w:tcW w:w="239" w:type="dxa"/>
          </w:tcPr>
          <w:p w14:paraId="1903DCC5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44391DD9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61,562</w:t>
            </w:r>
          </w:p>
        </w:tc>
      </w:tr>
      <w:tr w:rsidR="00395B72" w:rsidRPr="00395B72" w14:paraId="3E838CC2" w14:textId="77777777" w:rsidTr="00EB5BC1">
        <w:trPr>
          <w:cantSplit/>
        </w:trPr>
        <w:tc>
          <w:tcPr>
            <w:tcW w:w="3403" w:type="dxa"/>
            <w:vAlign w:val="bottom"/>
          </w:tcPr>
          <w:p w14:paraId="16D90C02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395B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95B72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9" w:type="dxa"/>
            <w:vAlign w:val="bottom"/>
          </w:tcPr>
          <w:p w14:paraId="1FAE795A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03723642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F983D2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1E6F877F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7ADC3B1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  <w:tc>
          <w:tcPr>
            <w:tcW w:w="239" w:type="dxa"/>
          </w:tcPr>
          <w:p w14:paraId="20392BC1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4C504568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</w:tr>
      <w:tr w:rsidR="00395B72" w:rsidRPr="00395B72" w14:paraId="4D255938" w14:textId="77777777" w:rsidTr="00EB5BC1">
        <w:trPr>
          <w:cantSplit/>
        </w:trPr>
        <w:tc>
          <w:tcPr>
            <w:tcW w:w="3403" w:type="dxa"/>
            <w:vAlign w:val="bottom"/>
          </w:tcPr>
          <w:p w14:paraId="57BBD07B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5B39EF00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892B78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F989349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B57230C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08E860CC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239" w:type="dxa"/>
          </w:tcPr>
          <w:p w14:paraId="55D63911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16581B8B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</w:tr>
      <w:tr w:rsidR="00395B72" w:rsidRPr="00395B72" w14:paraId="21329A86" w14:textId="77777777" w:rsidTr="00EB5BC1">
        <w:trPr>
          <w:cantSplit/>
        </w:trPr>
        <w:tc>
          <w:tcPr>
            <w:tcW w:w="3403" w:type="dxa"/>
            <w:vAlign w:val="bottom"/>
          </w:tcPr>
          <w:p w14:paraId="2CDC9C40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26631419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206DC8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C47BC0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7062CB9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2EE5B33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19,896</w:t>
            </w:r>
          </w:p>
        </w:tc>
        <w:tc>
          <w:tcPr>
            <w:tcW w:w="239" w:type="dxa"/>
          </w:tcPr>
          <w:p w14:paraId="5D2D6A86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325C7CF5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19,896</w:t>
            </w:r>
          </w:p>
        </w:tc>
      </w:tr>
      <w:tr w:rsidR="00395B72" w:rsidRPr="00395B72" w14:paraId="6D2C3B30" w14:textId="77777777" w:rsidTr="00EB5BC1">
        <w:trPr>
          <w:cantSplit/>
        </w:trPr>
        <w:tc>
          <w:tcPr>
            <w:tcW w:w="3403" w:type="dxa"/>
            <w:vAlign w:val="bottom"/>
          </w:tcPr>
          <w:p w14:paraId="2D5EC02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309" w:type="dxa"/>
            <w:vAlign w:val="bottom"/>
          </w:tcPr>
          <w:p w14:paraId="26FE57D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67D5589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1472E9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2D3AEDF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DE8948D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4,758</w:t>
            </w:r>
          </w:p>
        </w:tc>
        <w:tc>
          <w:tcPr>
            <w:tcW w:w="239" w:type="dxa"/>
          </w:tcPr>
          <w:p w14:paraId="1E97C2A9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3F139447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4,758</w:t>
            </w:r>
          </w:p>
        </w:tc>
      </w:tr>
      <w:tr w:rsidR="00395B72" w:rsidRPr="00395B72" w14:paraId="5551DFE5" w14:textId="77777777" w:rsidTr="00EB5BC1">
        <w:trPr>
          <w:cantSplit/>
        </w:trPr>
        <w:tc>
          <w:tcPr>
            <w:tcW w:w="3403" w:type="dxa"/>
            <w:vAlign w:val="bottom"/>
          </w:tcPr>
          <w:p w14:paraId="54E780A5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9" w:type="dxa"/>
            <w:vAlign w:val="bottom"/>
          </w:tcPr>
          <w:p w14:paraId="503F1C79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0342254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B15B83A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62,530</w:t>
            </w:r>
          </w:p>
        </w:tc>
        <w:tc>
          <w:tcPr>
            <w:tcW w:w="243" w:type="dxa"/>
            <w:vAlign w:val="bottom"/>
          </w:tcPr>
          <w:p w14:paraId="5B493607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2AA83C9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28E7650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2E5D88B2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62,530</w:t>
            </w:r>
          </w:p>
        </w:tc>
      </w:tr>
      <w:tr w:rsidR="00395B72" w:rsidRPr="00395B72" w14:paraId="262CD054" w14:textId="77777777" w:rsidTr="00EB5BC1">
        <w:trPr>
          <w:cantSplit/>
        </w:trPr>
        <w:tc>
          <w:tcPr>
            <w:tcW w:w="3403" w:type="dxa"/>
            <w:vAlign w:val="bottom"/>
          </w:tcPr>
          <w:p w14:paraId="18B6DA60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39E444E8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5343C52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FFAC691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2A08C09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428E334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FA102A2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7EEEB1ED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324BEBAC" w14:textId="77777777" w:rsidTr="00EB5BC1">
        <w:trPr>
          <w:cantSplit/>
        </w:trPr>
        <w:tc>
          <w:tcPr>
            <w:tcW w:w="3403" w:type="dxa"/>
            <w:vAlign w:val="bottom"/>
          </w:tcPr>
          <w:p w14:paraId="2040EA7A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9" w:type="dxa"/>
            <w:vAlign w:val="bottom"/>
          </w:tcPr>
          <w:p w14:paraId="75701A7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8B53B3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BAEDA40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DF76E1D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8483676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39" w:type="dxa"/>
          </w:tcPr>
          <w:p w14:paraId="755E243B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37A0E3B2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395B72" w:rsidRPr="00395B72" w14:paraId="31F70569" w14:textId="77777777" w:rsidTr="00EB5BC1">
        <w:trPr>
          <w:cantSplit/>
        </w:trPr>
        <w:tc>
          <w:tcPr>
            <w:tcW w:w="3403" w:type="dxa"/>
            <w:vAlign w:val="bottom"/>
          </w:tcPr>
          <w:p w14:paraId="259CEE51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9" w:type="dxa"/>
            <w:vAlign w:val="bottom"/>
          </w:tcPr>
          <w:p w14:paraId="106F622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C1666D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274F232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B7C2DB2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5F1F515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82,027</w:t>
            </w:r>
          </w:p>
        </w:tc>
        <w:tc>
          <w:tcPr>
            <w:tcW w:w="239" w:type="dxa"/>
          </w:tcPr>
          <w:p w14:paraId="0E54045E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4838468A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82,027</w:t>
            </w:r>
          </w:p>
        </w:tc>
      </w:tr>
      <w:tr w:rsidR="00395B72" w:rsidRPr="00395B72" w14:paraId="7C0E975E" w14:textId="77777777" w:rsidTr="00EB5BC1">
        <w:trPr>
          <w:cantSplit/>
        </w:trPr>
        <w:tc>
          <w:tcPr>
            <w:tcW w:w="3403" w:type="dxa"/>
            <w:vAlign w:val="bottom"/>
          </w:tcPr>
          <w:p w14:paraId="6C97487C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vAlign w:val="bottom"/>
          </w:tcPr>
          <w:p w14:paraId="02C4B7D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4FCE1B4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0FA7BD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46EE026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C99C5E0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33,159</w:t>
            </w:r>
          </w:p>
        </w:tc>
        <w:tc>
          <w:tcPr>
            <w:tcW w:w="239" w:type="dxa"/>
          </w:tcPr>
          <w:p w14:paraId="32492BCB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3C21E9AE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33,159</w:t>
            </w:r>
          </w:p>
        </w:tc>
      </w:tr>
    </w:tbl>
    <w:p w14:paraId="1A7879F4" w14:textId="77777777" w:rsidR="00395B72" w:rsidRDefault="00395B72" w:rsidP="00395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C1D40DB" w14:textId="77777777" w:rsidR="00395B72" w:rsidRDefault="00395B72" w:rsidP="00395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8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309"/>
        <w:gridCol w:w="241"/>
        <w:gridCol w:w="1602"/>
        <w:gridCol w:w="243"/>
        <w:gridCol w:w="1174"/>
        <w:gridCol w:w="239"/>
        <w:gridCol w:w="1666"/>
      </w:tblGrid>
      <w:tr w:rsidR="00395B72" w:rsidRPr="00395B72" w14:paraId="569A4607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7DC635C2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bottom w:val="single" w:sz="4" w:space="0" w:color="auto"/>
            </w:tcBorders>
            <w:vAlign w:val="bottom"/>
          </w:tcPr>
          <w:p w14:paraId="3809449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95B72" w:rsidRPr="00395B72" w14:paraId="0FAC2911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777D5235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7A907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395B72" w:rsidRPr="00395B72" w14:paraId="12ADC7A6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5AB03B81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7A4E5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5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5B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95B72" w:rsidRPr="00395B72" w14:paraId="25E29D86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2FD0F8B5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20394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FB03E13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674A3BB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5B72" w:rsidRPr="00395B72" w14:paraId="5B34B1A7" w14:textId="77777777" w:rsidTr="00EB5BC1">
        <w:trPr>
          <w:cantSplit/>
          <w:trHeight w:val="238"/>
          <w:tblHeader/>
        </w:trPr>
        <w:tc>
          <w:tcPr>
            <w:tcW w:w="3403" w:type="dxa"/>
            <w:vAlign w:val="bottom"/>
          </w:tcPr>
          <w:p w14:paraId="01C1EBAF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B4F6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20A2BA94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C9028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3193154D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50718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39" w:type="dxa"/>
          </w:tcPr>
          <w:p w14:paraId="400E1D4A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788681F6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95B72" w:rsidRPr="00395B72" w14:paraId="4E40F143" w14:textId="77777777" w:rsidTr="00EB5BC1">
        <w:trPr>
          <w:cantSplit/>
        </w:trPr>
        <w:tc>
          <w:tcPr>
            <w:tcW w:w="3403" w:type="dxa"/>
            <w:vAlign w:val="bottom"/>
          </w:tcPr>
          <w:p w14:paraId="0F90341B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A2B9A85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5D3A852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3ED40FD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FE2CC4D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AC48E1F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8D2788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7F327860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2C4F422B" w14:textId="77777777" w:rsidTr="00EB5BC1">
        <w:trPr>
          <w:cantSplit/>
        </w:trPr>
        <w:tc>
          <w:tcPr>
            <w:tcW w:w="3403" w:type="dxa"/>
            <w:vAlign w:val="bottom"/>
          </w:tcPr>
          <w:p w14:paraId="2C7470E1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0A1B43E7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308B86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09820B1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72AD9C7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01F178F8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66,100</w:t>
            </w:r>
          </w:p>
        </w:tc>
        <w:tc>
          <w:tcPr>
            <w:tcW w:w="239" w:type="dxa"/>
          </w:tcPr>
          <w:p w14:paraId="27BA751F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372BF47D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66,100</w:t>
            </w:r>
          </w:p>
        </w:tc>
      </w:tr>
      <w:tr w:rsidR="00395B72" w:rsidRPr="00395B72" w14:paraId="2BB75580" w14:textId="77777777" w:rsidTr="00EB5BC1">
        <w:trPr>
          <w:cantSplit/>
        </w:trPr>
        <w:tc>
          <w:tcPr>
            <w:tcW w:w="3403" w:type="dxa"/>
            <w:vAlign w:val="bottom"/>
          </w:tcPr>
          <w:p w14:paraId="77AA2E8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9" w:type="dxa"/>
            <w:vAlign w:val="bottom"/>
          </w:tcPr>
          <w:p w14:paraId="56C7F91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50ACA1F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9CEE8D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61C80F1F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2F8F1E0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41,619</w:t>
            </w:r>
          </w:p>
        </w:tc>
        <w:tc>
          <w:tcPr>
            <w:tcW w:w="239" w:type="dxa"/>
          </w:tcPr>
          <w:p w14:paraId="33640182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1E9A979E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41,619</w:t>
            </w:r>
          </w:p>
        </w:tc>
      </w:tr>
      <w:tr w:rsidR="00E64221" w:rsidRPr="00395B72" w14:paraId="1466BBA5" w14:textId="77777777" w:rsidTr="00EB5BC1">
        <w:trPr>
          <w:cantSplit/>
        </w:trPr>
        <w:tc>
          <w:tcPr>
            <w:tcW w:w="3403" w:type="dxa"/>
            <w:vAlign w:val="bottom"/>
          </w:tcPr>
          <w:p w14:paraId="3357E5D2" w14:textId="77777777" w:rsidR="00E64221" w:rsidRPr="00395B72" w:rsidRDefault="00E64221" w:rsidP="00E6422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395B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95B72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9" w:type="dxa"/>
            <w:vAlign w:val="bottom"/>
          </w:tcPr>
          <w:p w14:paraId="4E18665B" w14:textId="4A795DC6" w:rsidR="00E64221" w:rsidRPr="00395B72" w:rsidRDefault="00E64221" w:rsidP="00E6422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191B8C53" w14:textId="77777777" w:rsidR="00E64221" w:rsidRPr="00395B72" w:rsidRDefault="00E64221" w:rsidP="00E6422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50E308C5" w14:textId="2D0F52AB" w:rsidR="00E64221" w:rsidRPr="00395B72" w:rsidRDefault="00E64221" w:rsidP="00E6422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0D44562" w14:textId="77777777" w:rsidR="00E64221" w:rsidRPr="00395B72" w:rsidRDefault="00E64221" w:rsidP="00E6422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A7695F2" w14:textId="77777777" w:rsidR="00E64221" w:rsidRPr="00395B72" w:rsidRDefault="00E64221" w:rsidP="00E6422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9,413</w:t>
            </w:r>
          </w:p>
        </w:tc>
        <w:tc>
          <w:tcPr>
            <w:tcW w:w="239" w:type="dxa"/>
          </w:tcPr>
          <w:p w14:paraId="12633A7C" w14:textId="77777777" w:rsidR="00E64221" w:rsidRPr="00395B72" w:rsidRDefault="00E64221" w:rsidP="00E6422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03C76B29" w14:textId="77777777" w:rsidR="00E64221" w:rsidRPr="00395B72" w:rsidRDefault="00E64221" w:rsidP="00E6422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9,413</w:t>
            </w:r>
          </w:p>
        </w:tc>
      </w:tr>
      <w:tr w:rsidR="00395B72" w:rsidRPr="00395B72" w14:paraId="2C6EAD08" w14:textId="77777777" w:rsidTr="00EB5BC1">
        <w:trPr>
          <w:cantSplit/>
        </w:trPr>
        <w:tc>
          <w:tcPr>
            <w:tcW w:w="3403" w:type="dxa"/>
            <w:vAlign w:val="bottom"/>
          </w:tcPr>
          <w:p w14:paraId="443961D0" w14:textId="77777777" w:rsidR="00395B72" w:rsidRPr="00395B72" w:rsidRDefault="00395B72" w:rsidP="00EB5BC1">
            <w:pPr>
              <w:tabs>
                <w:tab w:val="left" w:pos="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686A3D3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4EBBE403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927304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F7461A0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ED1E953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36,256</w:t>
            </w:r>
          </w:p>
        </w:tc>
        <w:tc>
          <w:tcPr>
            <w:tcW w:w="239" w:type="dxa"/>
          </w:tcPr>
          <w:p w14:paraId="55F109D1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1B1269B9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36,256</w:t>
            </w:r>
          </w:p>
        </w:tc>
      </w:tr>
      <w:tr w:rsidR="00395B72" w:rsidRPr="00395B72" w14:paraId="23C5C886" w14:textId="77777777" w:rsidTr="00EB5BC1">
        <w:trPr>
          <w:cantSplit/>
        </w:trPr>
        <w:tc>
          <w:tcPr>
            <w:tcW w:w="3403" w:type="dxa"/>
            <w:vAlign w:val="bottom"/>
          </w:tcPr>
          <w:p w14:paraId="2CF0E90B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09" w:type="dxa"/>
            <w:vAlign w:val="bottom"/>
          </w:tcPr>
          <w:p w14:paraId="31291C5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1322608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BE9B940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074BCDE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97E6AB6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39" w:type="dxa"/>
          </w:tcPr>
          <w:p w14:paraId="01D0AEB3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3DCAAFC4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395B72" w:rsidRPr="00395B72" w14:paraId="73B447CA" w14:textId="77777777" w:rsidTr="00EB5BC1">
        <w:trPr>
          <w:cantSplit/>
        </w:trPr>
        <w:tc>
          <w:tcPr>
            <w:tcW w:w="3403" w:type="dxa"/>
            <w:vAlign w:val="bottom"/>
          </w:tcPr>
          <w:p w14:paraId="75AA90BF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2B7FE7F3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4F212C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5C7D475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E2E56C2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2C32A8A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20,353</w:t>
            </w:r>
          </w:p>
        </w:tc>
        <w:tc>
          <w:tcPr>
            <w:tcW w:w="239" w:type="dxa"/>
          </w:tcPr>
          <w:p w14:paraId="7443D6B5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6990D124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20,353</w:t>
            </w:r>
          </w:p>
        </w:tc>
      </w:tr>
      <w:tr w:rsidR="00395B72" w:rsidRPr="00395B72" w14:paraId="7F08C91E" w14:textId="77777777" w:rsidTr="00EB5BC1">
        <w:trPr>
          <w:cantSplit/>
        </w:trPr>
        <w:tc>
          <w:tcPr>
            <w:tcW w:w="3403" w:type="dxa"/>
            <w:vAlign w:val="bottom"/>
          </w:tcPr>
          <w:p w14:paraId="6632F7EF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309" w:type="dxa"/>
            <w:vAlign w:val="bottom"/>
          </w:tcPr>
          <w:p w14:paraId="4C5E66D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C9CFA5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0D3D7F9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B550B2B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89A2A64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14,089</w:t>
            </w:r>
          </w:p>
        </w:tc>
        <w:tc>
          <w:tcPr>
            <w:tcW w:w="239" w:type="dxa"/>
          </w:tcPr>
          <w:p w14:paraId="2D5919E4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4E431851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14,089</w:t>
            </w:r>
          </w:p>
        </w:tc>
      </w:tr>
      <w:tr w:rsidR="00395B72" w:rsidRPr="00395B72" w14:paraId="2B874D9B" w14:textId="77777777" w:rsidTr="00EB5BC1">
        <w:trPr>
          <w:cantSplit/>
        </w:trPr>
        <w:tc>
          <w:tcPr>
            <w:tcW w:w="3403" w:type="dxa"/>
            <w:vAlign w:val="bottom"/>
          </w:tcPr>
          <w:p w14:paraId="0F18811B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9" w:type="dxa"/>
            <w:vAlign w:val="bottom"/>
          </w:tcPr>
          <w:p w14:paraId="3A1DB05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003CB89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4CA401E3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43,474</w:t>
            </w:r>
          </w:p>
        </w:tc>
        <w:tc>
          <w:tcPr>
            <w:tcW w:w="243" w:type="dxa"/>
            <w:vAlign w:val="bottom"/>
          </w:tcPr>
          <w:p w14:paraId="4AE9475E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263BC2F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374B82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1F58C4EC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43,474</w:t>
            </w:r>
          </w:p>
        </w:tc>
      </w:tr>
      <w:tr w:rsidR="00395B72" w:rsidRPr="00395B72" w14:paraId="19A101F7" w14:textId="77777777" w:rsidTr="00EB5BC1">
        <w:trPr>
          <w:cantSplit/>
        </w:trPr>
        <w:tc>
          <w:tcPr>
            <w:tcW w:w="3403" w:type="dxa"/>
            <w:vAlign w:val="bottom"/>
          </w:tcPr>
          <w:p w14:paraId="0C5758B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0DF311AA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0F96E8A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3C127E6C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C88CA5B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6C7C5B9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8F91AAF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57816232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3711386D" w14:textId="77777777" w:rsidTr="00EB5BC1">
        <w:trPr>
          <w:cantSplit/>
        </w:trPr>
        <w:tc>
          <w:tcPr>
            <w:tcW w:w="3403" w:type="dxa"/>
            <w:vAlign w:val="bottom"/>
          </w:tcPr>
          <w:p w14:paraId="50D5267D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9" w:type="dxa"/>
            <w:vAlign w:val="bottom"/>
          </w:tcPr>
          <w:p w14:paraId="1C32675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4B478C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A8B7A1D" w14:textId="77777777" w:rsidR="00395B72" w:rsidRPr="00395B72" w:rsidRDefault="00395B72" w:rsidP="00E64221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3D86701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FF45B3E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33,340</w:t>
            </w:r>
          </w:p>
        </w:tc>
        <w:tc>
          <w:tcPr>
            <w:tcW w:w="239" w:type="dxa"/>
          </w:tcPr>
          <w:p w14:paraId="3C5D371C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5F1801FD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33,340</w:t>
            </w:r>
          </w:p>
        </w:tc>
      </w:tr>
      <w:tr w:rsidR="00395B72" w:rsidRPr="00395B72" w14:paraId="387DB8BB" w14:textId="77777777" w:rsidTr="00EB5BC1">
        <w:trPr>
          <w:cantSplit/>
        </w:trPr>
        <w:tc>
          <w:tcPr>
            <w:tcW w:w="3403" w:type="dxa"/>
            <w:vAlign w:val="bottom"/>
          </w:tcPr>
          <w:p w14:paraId="2AAE8E8E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9" w:type="dxa"/>
            <w:vAlign w:val="bottom"/>
          </w:tcPr>
          <w:p w14:paraId="059FB914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B8BDF6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007240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CFEDD30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8786BCD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41,558</w:t>
            </w:r>
          </w:p>
        </w:tc>
        <w:tc>
          <w:tcPr>
            <w:tcW w:w="239" w:type="dxa"/>
          </w:tcPr>
          <w:p w14:paraId="6ECC90DB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38DE054A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41,558</w:t>
            </w:r>
          </w:p>
        </w:tc>
      </w:tr>
      <w:tr w:rsidR="00395B72" w:rsidRPr="00395B72" w14:paraId="74D7C253" w14:textId="77777777" w:rsidTr="00EB5BC1">
        <w:trPr>
          <w:cantSplit/>
        </w:trPr>
        <w:tc>
          <w:tcPr>
            <w:tcW w:w="3403" w:type="dxa"/>
            <w:vAlign w:val="bottom"/>
          </w:tcPr>
          <w:p w14:paraId="4A24B766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vAlign w:val="bottom"/>
          </w:tcPr>
          <w:p w14:paraId="7D9C993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BAFF3E1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282BF175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8DACC94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CE710A6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  <w:tc>
          <w:tcPr>
            <w:tcW w:w="239" w:type="dxa"/>
          </w:tcPr>
          <w:p w14:paraId="077683B4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14:paraId="68A74A3C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</w:tr>
    </w:tbl>
    <w:p w14:paraId="3CAE1772" w14:textId="77777777" w:rsidR="00395B72" w:rsidRPr="00B51182" w:rsidRDefault="00395B72" w:rsidP="00395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8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309"/>
        <w:gridCol w:w="241"/>
        <w:gridCol w:w="1605"/>
        <w:gridCol w:w="247"/>
        <w:gridCol w:w="1167"/>
        <w:gridCol w:w="250"/>
        <w:gridCol w:w="1655"/>
      </w:tblGrid>
      <w:tr w:rsidR="00395B72" w:rsidRPr="00395B72" w14:paraId="6E2BBA2E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182A2B29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bottom w:val="single" w:sz="4" w:space="0" w:color="auto"/>
            </w:tcBorders>
            <w:vAlign w:val="bottom"/>
          </w:tcPr>
          <w:p w14:paraId="24C68010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95B72" w:rsidRPr="00395B72" w14:paraId="04A772EF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1E9264C8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1200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72" w:rsidRPr="00395B72" w14:paraId="0D497BA7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26F0F6FE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42A6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5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5B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95B72" w:rsidRPr="00395B72" w14:paraId="63D7D7CD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571962A0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96D5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D156F70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A60EFA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5B72" w:rsidRPr="00395B72" w14:paraId="1EFA05BB" w14:textId="77777777" w:rsidTr="00EB5BC1">
        <w:trPr>
          <w:cantSplit/>
          <w:trHeight w:val="238"/>
          <w:tblHeader/>
        </w:trPr>
        <w:tc>
          <w:tcPr>
            <w:tcW w:w="3403" w:type="dxa"/>
            <w:vAlign w:val="bottom"/>
          </w:tcPr>
          <w:p w14:paraId="6A7EBB65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0F6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53A47421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80448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7" w:type="dxa"/>
            <w:vAlign w:val="bottom"/>
          </w:tcPr>
          <w:p w14:paraId="39992662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24A7A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50" w:type="dxa"/>
          </w:tcPr>
          <w:p w14:paraId="2CD01219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vAlign w:val="bottom"/>
          </w:tcPr>
          <w:p w14:paraId="45531283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95B72" w:rsidRPr="00395B72" w14:paraId="182A3D72" w14:textId="77777777" w:rsidTr="00EB5BC1">
        <w:trPr>
          <w:cantSplit/>
        </w:trPr>
        <w:tc>
          <w:tcPr>
            <w:tcW w:w="3403" w:type="dxa"/>
            <w:vAlign w:val="bottom"/>
          </w:tcPr>
          <w:p w14:paraId="78BA9E1D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A50ADCE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42887A2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vAlign w:val="bottom"/>
          </w:tcPr>
          <w:p w14:paraId="51E83CD9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5573395B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06C40CF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13FF1C7E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</w:tcPr>
          <w:p w14:paraId="3CF4D8B4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1C3E2116" w14:textId="77777777" w:rsidTr="00EB5BC1">
        <w:trPr>
          <w:cantSplit/>
        </w:trPr>
        <w:tc>
          <w:tcPr>
            <w:tcW w:w="3403" w:type="dxa"/>
            <w:vAlign w:val="bottom"/>
          </w:tcPr>
          <w:p w14:paraId="2783FFE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0DFD1152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408E2672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2865AAF9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5F5CD7D7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7D13497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57,021</w:t>
            </w:r>
          </w:p>
        </w:tc>
        <w:tc>
          <w:tcPr>
            <w:tcW w:w="250" w:type="dxa"/>
          </w:tcPr>
          <w:p w14:paraId="7FDB4464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19DBB1BB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57,021</w:t>
            </w:r>
          </w:p>
        </w:tc>
      </w:tr>
      <w:tr w:rsidR="00395B72" w:rsidRPr="00395B72" w14:paraId="20212732" w14:textId="77777777" w:rsidTr="00EB5BC1">
        <w:trPr>
          <w:cantSplit/>
        </w:trPr>
        <w:tc>
          <w:tcPr>
            <w:tcW w:w="3403" w:type="dxa"/>
            <w:vAlign w:val="bottom"/>
          </w:tcPr>
          <w:p w14:paraId="16880DC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9" w:type="dxa"/>
            <w:vAlign w:val="bottom"/>
          </w:tcPr>
          <w:p w14:paraId="7C855B63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30FEBD6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34D748C9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42100AE8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C7F2F7C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58,768</w:t>
            </w:r>
          </w:p>
        </w:tc>
        <w:tc>
          <w:tcPr>
            <w:tcW w:w="250" w:type="dxa"/>
          </w:tcPr>
          <w:p w14:paraId="364D93A5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925F47C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58,768</w:t>
            </w:r>
          </w:p>
        </w:tc>
      </w:tr>
      <w:tr w:rsidR="00395B72" w:rsidRPr="00395B72" w14:paraId="74C5B972" w14:textId="77777777" w:rsidTr="00EB5BC1">
        <w:trPr>
          <w:cantSplit/>
        </w:trPr>
        <w:tc>
          <w:tcPr>
            <w:tcW w:w="3403" w:type="dxa"/>
            <w:vAlign w:val="bottom"/>
          </w:tcPr>
          <w:p w14:paraId="32E95D1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309" w:type="dxa"/>
            <w:vAlign w:val="bottom"/>
          </w:tcPr>
          <w:p w14:paraId="3DA51079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075D8F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44120C05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0363F8CF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D4CC5BD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  <w:tc>
          <w:tcPr>
            <w:tcW w:w="250" w:type="dxa"/>
          </w:tcPr>
          <w:p w14:paraId="754AA166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4B1EB9AB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</w:tr>
      <w:tr w:rsidR="00395B72" w:rsidRPr="00395B72" w14:paraId="47F1BF03" w14:textId="77777777" w:rsidTr="00EB5BC1">
        <w:trPr>
          <w:cantSplit/>
        </w:trPr>
        <w:tc>
          <w:tcPr>
            <w:tcW w:w="3403" w:type="dxa"/>
            <w:vAlign w:val="bottom"/>
          </w:tcPr>
          <w:p w14:paraId="606852EF" w14:textId="77777777" w:rsidR="00395B72" w:rsidRPr="00395B72" w:rsidRDefault="00395B72" w:rsidP="00EB5BC1">
            <w:pPr>
              <w:tabs>
                <w:tab w:val="left" w:pos="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1D4272DE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93D7289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655FBAF9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2494CE0E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BB1C2A1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250" w:type="dxa"/>
          </w:tcPr>
          <w:p w14:paraId="6D8488A1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107A894B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</w:tr>
      <w:tr w:rsidR="00395B72" w:rsidRPr="00395B72" w14:paraId="7C33F2F5" w14:textId="77777777" w:rsidTr="00EB5BC1">
        <w:trPr>
          <w:cantSplit/>
        </w:trPr>
        <w:tc>
          <w:tcPr>
            <w:tcW w:w="3403" w:type="dxa"/>
            <w:vAlign w:val="bottom"/>
          </w:tcPr>
          <w:p w14:paraId="2039BBD8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309" w:type="dxa"/>
            <w:vAlign w:val="bottom"/>
          </w:tcPr>
          <w:p w14:paraId="61E81A91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050295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3E4F6B7D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07DB75AD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93E2A78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4,758</w:t>
            </w:r>
          </w:p>
        </w:tc>
        <w:tc>
          <w:tcPr>
            <w:tcW w:w="250" w:type="dxa"/>
          </w:tcPr>
          <w:p w14:paraId="30EFEF0C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7FB274B3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4,758</w:t>
            </w:r>
          </w:p>
        </w:tc>
      </w:tr>
      <w:tr w:rsidR="00395B72" w:rsidRPr="00395B72" w14:paraId="5B4C1643" w14:textId="77777777" w:rsidTr="00EB5BC1">
        <w:trPr>
          <w:cantSplit/>
        </w:trPr>
        <w:tc>
          <w:tcPr>
            <w:tcW w:w="3403" w:type="dxa"/>
            <w:vAlign w:val="bottom"/>
          </w:tcPr>
          <w:p w14:paraId="6FFC8BA0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9" w:type="dxa"/>
            <w:vAlign w:val="bottom"/>
          </w:tcPr>
          <w:p w14:paraId="4685653F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0689FFE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772BD8FF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62,530</w:t>
            </w:r>
          </w:p>
        </w:tc>
        <w:tc>
          <w:tcPr>
            <w:tcW w:w="247" w:type="dxa"/>
            <w:vAlign w:val="bottom"/>
          </w:tcPr>
          <w:p w14:paraId="6830ADCA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E8801AA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2B4A416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707A4DA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62,530</w:t>
            </w:r>
          </w:p>
        </w:tc>
      </w:tr>
      <w:tr w:rsidR="00395B72" w:rsidRPr="00395B72" w14:paraId="1D8258A2" w14:textId="77777777" w:rsidTr="00EB5BC1">
        <w:trPr>
          <w:cantSplit/>
        </w:trPr>
        <w:tc>
          <w:tcPr>
            <w:tcW w:w="3403" w:type="dxa"/>
            <w:vAlign w:val="bottom"/>
          </w:tcPr>
          <w:p w14:paraId="10FEE4BB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1D998BFD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69C2947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4FE83D64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1B8812CD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E460469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6F2403FD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3B9E490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17806858" w14:textId="77777777" w:rsidTr="00EB5BC1">
        <w:trPr>
          <w:cantSplit/>
        </w:trPr>
        <w:tc>
          <w:tcPr>
            <w:tcW w:w="3403" w:type="dxa"/>
            <w:vAlign w:val="bottom"/>
          </w:tcPr>
          <w:p w14:paraId="2C8EFD0B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9" w:type="dxa"/>
            <w:vAlign w:val="bottom"/>
          </w:tcPr>
          <w:p w14:paraId="048E5FB3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4F9FB31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6526643C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0CE03F0C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1DF5C65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50" w:type="dxa"/>
          </w:tcPr>
          <w:p w14:paraId="40E84889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2A33924D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395B72" w:rsidRPr="00395B72" w14:paraId="208BD346" w14:textId="77777777" w:rsidTr="00EB5BC1">
        <w:trPr>
          <w:cantSplit/>
        </w:trPr>
        <w:tc>
          <w:tcPr>
            <w:tcW w:w="3403" w:type="dxa"/>
            <w:vAlign w:val="bottom"/>
          </w:tcPr>
          <w:p w14:paraId="342FBFAD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9" w:type="dxa"/>
            <w:vAlign w:val="bottom"/>
          </w:tcPr>
          <w:p w14:paraId="26D9232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32701D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3A7F3B93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3E1D4A8C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4C1B607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73,123</w:t>
            </w:r>
          </w:p>
        </w:tc>
        <w:tc>
          <w:tcPr>
            <w:tcW w:w="250" w:type="dxa"/>
          </w:tcPr>
          <w:p w14:paraId="1670E3DE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03E26D68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73,123</w:t>
            </w:r>
          </w:p>
        </w:tc>
      </w:tr>
      <w:tr w:rsidR="00395B72" w:rsidRPr="00395B72" w14:paraId="39613FD2" w14:textId="77777777" w:rsidTr="00EB5BC1">
        <w:trPr>
          <w:cantSplit/>
        </w:trPr>
        <w:tc>
          <w:tcPr>
            <w:tcW w:w="3403" w:type="dxa"/>
            <w:vAlign w:val="bottom"/>
          </w:tcPr>
          <w:p w14:paraId="2F34E984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vAlign w:val="bottom"/>
          </w:tcPr>
          <w:p w14:paraId="1BEF3290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42738E56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662852C8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33FC9ED2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D65A1CC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32,783</w:t>
            </w:r>
          </w:p>
        </w:tc>
        <w:tc>
          <w:tcPr>
            <w:tcW w:w="250" w:type="dxa"/>
          </w:tcPr>
          <w:p w14:paraId="3EFD0233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0B4A385F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32,783</w:t>
            </w:r>
          </w:p>
        </w:tc>
      </w:tr>
    </w:tbl>
    <w:p w14:paraId="6E069710" w14:textId="77777777" w:rsidR="00395B72" w:rsidRPr="00B51182" w:rsidRDefault="00395B72" w:rsidP="00395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8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309"/>
        <w:gridCol w:w="241"/>
        <w:gridCol w:w="1605"/>
        <w:gridCol w:w="247"/>
        <w:gridCol w:w="1167"/>
        <w:gridCol w:w="250"/>
        <w:gridCol w:w="1655"/>
      </w:tblGrid>
      <w:tr w:rsidR="00395B72" w:rsidRPr="00395B72" w14:paraId="252431A4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55B8B268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bottom w:val="single" w:sz="4" w:space="0" w:color="auto"/>
            </w:tcBorders>
            <w:vAlign w:val="bottom"/>
          </w:tcPr>
          <w:p w14:paraId="29A11EB8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95B72" w:rsidRPr="00395B72" w14:paraId="1C42679A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78912E4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9417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72" w:rsidRPr="00395B72" w14:paraId="1FFFB11D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3A8D36EB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0A325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5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5B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5B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95B72" w:rsidRPr="00395B72" w14:paraId="53C6EB78" w14:textId="77777777" w:rsidTr="00EB5BC1">
        <w:trPr>
          <w:cantSplit/>
          <w:tblHeader/>
        </w:trPr>
        <w:tc>
          <w:tcPr>
            <w:tcW w:w="3403" w:type="dxa"/>
            <w:vAlign w:val="bottom"/>
          </w:tcPr>
          <w:p w14:paraId="2F3A63E0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66702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C7AA160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378DBE36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5B72" w:rsidRPr="00395B72" w14:paraId="1699D4BE" w14:textId="77777777" w:rsidTr="00EB5BC1">
        <w:trPr>
          <w:cantSplit/>
          <w:trHeight w:val="238"/>
          <w:tblHeader/>
        </w:trPr>
        <w:tc>
          <w:tcPr>
            <w:tcW w:w="3403" w:type="dxa"/>
            <w:vAlign w:val="bottom"/>
          </w:tcPr>
          <w:p w14:paraId="114429DF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70A3A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C205871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CD2E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7" w:type="dxa"/>
            <w:vAlign w:val="bottom"/>
          </w:tcPr>
          <w:p w14:paraId="30E5274B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129F5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50" w:type="dxa"/>
          </w:tcPr>
          <w:p w14:paraId="2D53814F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vAlign w:val="bottom"/>
          </w:tcPr>
          <w:p w14:paraId="77947D5A" w14:textId="77777777" w:rsidR="00395B72" w:rsidRPr="00395B72" w:rsidRDefault="00395B72" w:rsidP="00EB5BC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95B72" w:rsidRPr="00395B72" w14:paraId="384208B5" w14:textId="77777777" w:rsidTr="00EB5BC1">
        <w:trPr>
          <w:cantSplit/>
        </w:trPr>
        <w:tc>
          <w:tcPr>
            <w:tcW w:w="3403" w:type="dxa"/>
            <w:vAlign w:val="bottom"/>
          </w:tcPr>
          <w:p w14:paraId="268337FE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307E33E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0A57E71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vAlign w:val="bottom"/>
          </w:tcPr>
          <w:p w14:paraId="57F08260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40C68819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B5FFE27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4CA5D431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</w:tcPr>
          <w:p w14:paraId="10CA3438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5D0E5BFC" w14:textId="77777777" w:rsidTr="00EB5BC1">
        <w:trPr>
          <w:cantSplit/>
        </w:trPr>
        <w:tc>
          <w:tcPr>
            <w:tcW w:w="3403" w:type="dxa"/>
            <w:vAlign w:val="bottom"/>
          </w:tcPr>
          <w:p w14:paraId="5854E2B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4B8A73F3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198F1995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21D5169D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06D14255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4EA5A52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24,522</w:t>
            </w:r>
          </w:p>
        </w:tc>
        <w:tc>
          <w:tcPr>
            <w:tcW w:w="250" w:type="dxa"/>
          </w:tcPr>
          <w:p w14:paraId="4D97D268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46FB8B8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24,522</w:t>
            </w:r>
          </w:p>
        </w:tc>
      </w:tr>
      <w:tr w:rsidR="00395B72" w:rsidRPr="00395B72" w14:paraId="14A8450F" w14:textId="77777777" w:rsidTr="00EB5BC1">
        <w:trPr>
          <w:cantSplit/>
        </w:trPr>
        <w:tc>
          <w:tcPr>
            <w:tcW w:w="3403" w:type="dxa"/>
            <w:vAlign w:val="bottom"/>
          </w:tcPr>
          <w:p w14:paraId="0AEBB70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9" w:type="dxa"/>
            <w:vAlign w:val="bottom"/>
          </w:tcPr>
          <w:p w14:paraId="0FD95147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F0FBA15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39626E54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102F56EC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3265D60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41,041</w:t>
            </w:r>
          </w:p>
        </w:tc>
        <w:tc>
          <w:tcPr>
            <w:tcW w:w="250" w:type="dxa"/>
          </w:tcPr>
          <w:p w14:paraId="71D8E3D8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28A9C99D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41,041</w:t>
            </w:r>
          </w:p>
        </w:tc>
      </w:tr>
      <w:tr w:rsidR="00395B72" w:rsidRPr="00395B72" w14:paraId="0F653AD3" w14:textId="77777777" w:rsidTr="00EB5BC1">
        <w:trPr>
          <w:cantSplit/>
        </w:trPr>
        <w:tc>
          <w:tcPr>
            <w:tcW w:w="3403" w:type="dxa"/>
            <w:vAlign w:val="bottom"/>
          </w:tcPr>
          <w:p w14:paraId="166E0CB2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309" w:type="dxa"/>
            <w:vAlign w:val="bottom"/>
          </w:tcPr>
          <w:p w14:paraId="16E9BDA4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01D002A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139C1EF5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675C4C5B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AEA3778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9,413</w:t>
            </w:r>
          </w:p>
        </w:tc>
        <w:tc>
          <w:tcPr>
            <w:tcW w:w="250" w:type="dxa"/>
          </w:tcPr>
          <w:p w14:paraId="665ECC76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DD6AAD9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9,413</w:t>
            </w:r>
          </w:p>
        </w:tc>
      </w:tr>
      <w:tr w:rsidR="00395B72" w:rsidRPr="00395B72" w14:paraId="4681E4AC" w14:textId="77777777" w:rsidTr="00EB5BC1">
        <w:trPr>
          <w:cantSplit/>
        </w:trPr>
        <w:tc>
          <w:tcPr>
            <w:tcW w:w="3403" w:type="dxa"/>
            <w:vAlign w:val="bottom"/>
          </w:tcPr>
          <w:p w14:paraId="398E6B06" w14:textId="77777777" w:rsidR="00395B72" w:rsidRPr="00395B72" w:rsidRDefault="00395B72" w:rsidP="00EB5BC1">
            <w:pPr>
              <w:tabs>
                <w:tab w:val="left" w:pos="0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27AC8BC4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17A95BA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76CECAE5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764ABA95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BE4EF06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22,152</w:t>
            </w:r>
          </w:p>
        </w:tc>
        <w:tc>
          <w:tcPr>
            <w:tcW w:w="250" w:type="dxa"/>
          </w:tcPr>
          <w:p w14:paraId="08B28DA1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44F001CD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22,152</w:t>
            </w:r>
          </w:p>
        </w:tc>
      </w:tr>
      <w:tr w:rsidR="00395B72" w:rsidRPr="00395B72" w14:paraId="2E6D1662" w14:textId="77777777" w:rsidTr="00EB5BC1">
        <w:trPr>
          <w:cantSplit/>
        </w:trPr>
        <w:tc>
          <w:tcPr>
            <w:tcW w:w="3403" w:type="dxa"/>
            <w:vAlign w:val="bottom"/>
          </w:tcPr>
          <w:p w14:paraId="002E741A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309" w:type="dxa"/>
            <w:vAlign w:val="bottom"/>
          </w:tcPr>
          <w:p w14:paraId="1128C637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448EB5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5C7A76FB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61335492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94059A2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14,089</w:t>
            </w:r>
          </w:p>
        </w:tc>
        <w:tc>
          <w:tcPr>
            <w:tcW w:w="250" w:type="dxa"/>
          </w:tcPr>
          <w:p w14:paraId="04BB413F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1EC2B381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14,089</w:t>
            </w:r>
          </w:p>
        </w:tc>
      </w:tr>
      <w:tr w:rsidR="00395B72" w:rsidRPr="00395B72" w14:paraId="5EF914A8" w14:textId="77777777" w:rsidTr="00EB5BC1">
        <w:trPr>
          <w:cantSplit/>
        </w:trPr>
        <w:tc>
          <w:tcPr>
            <w:tcW w:w="3403" w:type="dxa"/>
            <w:vAlign w:val="bottom"/>
          </w:tcPr>
          <w:p w14:paraId="2A00821F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9" w:type="dxa"/>
            <w:vAlign w:val="bottom"/>
          </w:tcPr>
          <w:p w14:paraId="708CB4E7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6104F35C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15F8EA90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395B72">
              <w:rPr>
                <w:rFonts w:ascii="Angsana New" w:hAnsi="Angsana New"/>
                <w:sz w:val="28"/>
                <w:szCs w:val="28"/>
              </w:rPr>
              <w:t>,</w:t>
            </w:r>
            <w:r w:rsidRPr="00395B72">
              <w:rPr>
                <w:rFonts w:ascii="Angsana New" w:hAnsi="Angsana New"/>
                <w:sz w:val="28"/>
                <w:szCs w:val="28"/>
                <w:cs/>
              </w:rPr>
              <w:t>474</w:t>
            </w:r>
          </w:p>
        </w:tc>
        <w:tc>
          <w:tcPr>
            <w:tcW w:w="247" w:type="dxa"/>
            <w:vAlign w:val="bottom"/>
          </w:tcPr>
          <w:p w14:paraId="094B5D7F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B4E9A0B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17867B9" w14:textId="77777777" w:rsidR="00395B72" w:rsidRPr="00395B72" w:rsidRDefault="00395B7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032FE1E1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43,474</w:t>
            </w:r>
          </w:p>
        </w:tc>
      </w:tr>
      <w:tr w:rsidR="00B51182" w:rsidRPr="00395B72" w14:paraId="793FCF00" w14:textId="77777777" w:rsidTr="00EB5BC1">
        <w:trPr>
          <w:cantSplit/>
        </w:trPr>
        <w:tc>
          <w:tcPr>
            <w:tcW w:w="3403" w:type="dxa"/>
            <w:vAlign w:val="bottom"/>
          </w:tcPr>
          <w:p w14:paraId="54015C58" w14:textId="77777777" w:rsidR="00B51182" w:rsidRPr="00395B72" w:rsidRDefault="00B5118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53408E29" w14:textId="77777777" w:rsidR="00B51182" w:rsidRPr="00395B72" w:rsidRDefault="00B5118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6E9A8DD6" w14:textId="77777777" w:rsidR="00B51182" w:rsidRPr="00395B72" w:rsidRDefault="00B5118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3A404DDE" w14:textId="77777777" w:rsidR="00B51182" w:rsidRPr="00395B72" w:rsidRDefault="00B51182" w:rsidP="00EB5BC1">
            <w:pPr>
              <w:tabs>
                <w:tab w:val="left" w:pos="1023"/>
              </w:tabs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" w:type="dxa"/>
            <w:vAlign w:val="bottom"/>
          </w:tcPr>
          <w:p w14:paraId="4FF812B1" w14:textId="77777777" w:rsidR="00B51182" w:rsidRPr="00395B72" w:rsidRDefault="00B5118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AF1F05B" w14:textId="77777777" w:rsidR="00B51182" w:rsidRPr="00395B72" w:rsidRDefault="00B51182" w:rsidP="00EB5BC1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2E9ECE04" w14:textId="77777777" w:rsidR="00B51182" w:rsidRPr="00395B72" w:rsidRDefault="00B5118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1D524C24" w14:textId="77777777" w:rsidR="00B51182" w:rsidRPr="00395B72" w:rsidRDefault="00B5118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182" w:rsidRPr="00395B72" w14:paraId="71506C98" w14:textId="77777777" w:rsidTr="00EB5BC1">
        <w:trPr>
          <w:cantSplit/>
        </w:trPr>
        <w:tc>
          <w:tcPr>
            <w:tcW w:w="3403" w:type="dxa"/>
            <w:vAlign w:val="bottom"/>
          </w:tcPr>
          <w:p w14:paraId="42D543F3" w14:textId="77777777" w:rsidR="00B51182" w:rsidRPr="00395B72" w:rsidRDefault="00B5118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0A9C8BAF" w14:textId="77777777" w:rsidR="00B51182" w:rsidRPr="00395B72" w:rsidRDefault="00B5118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32A77A36" w14:textId="77777777" w:rsidR="00B51182" w:rsidRPr="00395B72" w:rsidRDefault="00B5118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5E0847F3" w14:textId="77777777" w:rsidR="00B51182" w:rsidRPr="00395B72" w:rsidRDefault="00B51182" w:rsidP="00EB5BC1">
            <w:pPr>
              <w:tabs>
                <w:tab w:val="left" w:pos="1023"/>
              </w:tabs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" w:type="dxa"/>
            <w:vAlign w:val="bottom"/>
          </w:tcPr>
          <w:p w14:paraId="7EBD296A" w14:textId="77777777" w:rsidR="00B51182" w:rsidRPr="00395B72" w:rsidRDefault="00B5118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9EAB62D" w14:textId="77777777" w:rsidR="00B51182" w:rsidRPr="00395B72" w:rsidRDefault="00B51182" w:rsidP="00EB5BC1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7C5BC11F" w14:textId="77777777" w:rsidR="00B51182" w:rsidRPr="00395B72" w:rsidRDefault="00B5118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670CCE3A" w14:textId="77777777" w:rsidR="00B51182" w:rsidRPr="00395B72" w:rsidRDefault="00B5118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182" w:rsidRPr="00395B72" w14:paraId="442833E7" w14:textId="77777777" w:rsidTr="00EB5BC1">
        <w:trPr>
          <w:cantSplit/>
        </w:trPr>
        <w:tc>
          <w:tcPr>
            <w:tcW w:w="3403" w:type="dxa"/>
            <w:vAlign w:val="bottom"/>
          </w:tcPr>
          <w:p w14:paraId="5BE8DA84" w14:textId="77777777" w:rsidR="00B51182" w:rsidRPr="00395B72" w:rsidRDefault="00B51182" w:rsidP="00EB5BC1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0F13D106" w14:textId="77777777" w:rsidR="00B51182" w:rsidRPr="00395B72" w:rsidRDefault="00B5118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06468935" w14:textId="77777777" w:rsidR="00B51182" w:rsidRPr="00395B72" w:rsidRDefault="00B5118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5B0A684E" w14:textId="77777777" w:rsidR="00B51182" w:rsidRPr="00395B72" w:rsidRDefault="00B51182" w:rsidP="00EB5BC1">
            <w:pPr>
              <w:tabs>
                <w:tab w:val="left" w:pos="1023"/>
              </w:tabs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" w:type="dxa"/>
            <w:vAlign w:val="bottom"/>
          </w:tcPr>
          <w:p w14:paraId="39505F10" w14:textId="77777777" w:rsidR="00B51182" w:rsidRPr="00395B72" w:rsidRDefault="00B5118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B5BC3C6" w14:textId="77777777" w:rsidR="00B51182" w:rsidRPr="00395B72" w:rsidRDefault="00B51182" w:rsidP="00EB5BC1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6A727066" w14:textId="77777777" w:rsidR="00B51182" w:rsidRPr="00395B72" w:rsidRDefault="00B51182" w:rsidP="00EB5BC1">
            <w:pPr>
              <w:ind w:left="-90" w:right="-25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434EE15B" w14:textId="77777777" w:rsidR="00B51182" w:rsidRPr="00395B72" w:rsidRDefault="00B5118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017EAEC5" w14:textId="77777777" w:rsidTr="00EB5BC1">
        <w:trPr>
          <w:cantSplit/>
        </w:trPr>
        <w:tc>
          <w:tcPr>
            <w:tcW w:w="3403" w:type="dxa"/>
            <w:vAlign w:val="bottom"/>
          </w:tcPr>
          <w:p w14:paraId="149A64E9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021DEAC8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0C4AD9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244500EF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06419157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C717925" w14:textId="77777777" w:rsidR="00395B72" w:rsidRPr="00395B72" w:rsidRDefault="00395B72" w:rsidP="00EB5BC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48413F4E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0A267C64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72" w:rsidRPr="00395B72" w14:paraId="1907B57C" w14:textId="77777777" w:rsidTr="00EB5BC1">
        <w:trPr>
          <w:cantSplit/>
        </w:trPr>
        <w:tc>
          <w:tcPr>
            <w:tcW w:w="3403" w:type="dxa"/>
            <w:vAlign w:val="bottom"/>
          </w:tcPr>
          <w:p w14:paraId="74037602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9" w:type="dxa"/>
            <w:vAlign w:val="bottom"/>
          </w:tcPr>
          <w:p w14:paraId="43D31EA4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54B5EF6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0786ADA1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54BFBE0C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AEAB3EA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33,340</w:t>
            </w:r>
          </w:p>
        </w:tc>
        <w:tc>
          <w:tcPr>
            <w:tcW w:w="250" w:type="dxa"/>
          </w:tcPr>
          <w:p w14:paraId="790504E0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509902A8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33,340</w:t>
            </w:r>
          </w:p>
        </w:tc>
      </w:tr>
      <w:tr w:rsidR="00395B72" w:rsidRPr="00395B72" w14:paraId="3D05EB31" w14:textId="77777777" w:rsidTr="00EB5BC1">
        <w:trPr>
          <w:cantSplit/>
        </w:trPr>
        <w:tc>
          <w:tcPr>
            <w:tcW w:w="3403" w:type="dxa"/>
            <w:vAlign w:val="bottom"/>
          </w:tcPr>
          <w:p w14:paraId="57CA1057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9" w:type="dxa"/>
            <w:vAlign w:val="bottom"/>
          </w:tcPr>
          <w:p w14:paraId="7DE1BF94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87F9922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32229DAC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75078DAC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DD2F68C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34,126</w:t>
            </w:r>
          </w:p>
        </w:tc>
        <w:tc>
          <w:tcPr>
            <w:tcW w:w="250" w:type="dxa"/>
          </w:tcPr>
          <w:p w14:paraId="61492476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4E08A745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34,126</w:t>
            </w:r>
          </w:p>
        </w:tc>
      </w:tr>
      <w:tr w:rsidR="00395B72" w:rsidRPr="00395B72" w14:paraId="10AB65F2" w14:textId="77777777" w:rsidTr="00EB5BC1">
        <w:trPr>
          <w:cantSplit/>
        </w:trPr>
        <w:tc>
          <w:tcPr>
            <w:tcW w:w="3403" w:type="dxa"/>
            <w:vAlign w:val="bottom"/>
          </w:tcPr>
          <w:p w14:paraId="271C8A93" w14:textId="77777777" w:rsidR="00395B72" w:rsidRPr="00395B72" w:rsidRDefault="00395B72" w:rsidP="00EB5BC1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95B7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vAlign w:val="bottom"/>
          </w:tcPr>
          <w:p w14:paraId="0CFCDFBB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C1FB07F" w14:textId="77777777" w:rsidR="00395B72" w:rsidRPr="00395B72" w:rsidRDefault="00395B72" w:rsidP="00EB5BC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14:paraId="46C2CE61" w14:textId="77777777" w:rsidR="00395B72" w:rsidRPr="00395B72" w:rsidRDefault="00395B72" w:rsidP="00EB5BC1">
            <w:pPr>
              <w:tabs>
                <w:tab w:val="left" w:pos="1023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3A743BB3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823216A" w14:textId="77777777" w:rsidR="00395B72" w:rsidRPr="00395B72" w:rsidRDefault="00395B72" w:rsidP="00EB5BC1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  <w:tc>
          <w:tcPr>
            <w:tcW w:w="250" w:type="dxa"/>
          </w:tcPr>
          <w:p w14:paraId="16C59BC1" w14:textId="77777777" w:rsidR="00395B72" w:rsidRPr="00395B72" w:rsidRDefault="00395B72" w:rsidP="00EB5BC1">
            <w:pPr>
              <w:ind w:left="-90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14:paraId="35F4F017" w14:textId="77777777" w:rsidR="00395B72" w:rsidRPr="00395B72" w:rsidRDefault="00395B72" w:rsidP="00EB5BC1">
            <w:pPr>
              <w:ind w:left="-90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B72">
              <w:rPr>
                <w:rFonts w:ascii="Angsana New" w:hAnsi="Angsana New"/>
                <w:sz w:val="28"/>
                <w:szCs w:val="28"/>
              </w:rPr>
              <w:t>40,332</w:t>
            </w:r>
          </w:p>
        </w:tc>
      </w:tr>
    </w:tbl>
    <w:p w14:paraId="1FD62635" w14:textId="77777777" w:rsidR="00395B72" w:rsidRPr="00E85C3B" w:rsidRDefault="00395B72" w:rsidP="00395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4BF616F2" w14:textId="77777777" w:rsidR="00510E93" w:rsidRDefault="00510E93" w:rsidP="008516C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</w:p>
    <w:p w14:paraId="6C0E5FDD" w14:textId="77777777" w:rsidR="000608C4" w:rsidRPr="00E85C3B" w:rsidRDefault="000608C4" w:rsidP="00060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16"/>
          <w:szCs w:val="16"/>
        </w:rPr>
      </w:pPr>
    </w:p>
    <w:p w14:paraId="47B7884A" w14:textId="0F213AB6" w:rsidR="000608C4" w:rsidRDefault="000608C4" w:rsidP="00E64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0608C4">
        <w:rPr>
          <w:rFonts w:ascii="Angsana New" w:hAnsi="Angsana New"/>
          <w:sz w:val="28"/>
          <w:szCs w:val="28"/>
          <w:cs/>
        </w:rPr>
        <w:t>วัตถุประสงค์หลักของกลุ่มบริษัทในการบริหารจัดการทุน คือ การจัดให้มีซึ่งโครงสร้างทางการเงินที่เหมาะสม</w:t>
      </w:r>
      <w:r w:rsidR="00E64221">
        <w:rPr>
          <w:rFonts w:ascii="Angsana New" w:hAnsi="Angsana New" w:hint="cs"/>
          <w:sz w:val="28"/>
          <w:szCs w:val="28"/>
          <w:cs/>
        </w:rPr>
        <w:t xml:space="preserve"> เพื่อสนับสนุน</w:t>
      </w:r>
      <w:r w:rsidR="00E64221" w:rsidRPr="00E64221">
        <w:rPr>
          <w:rFonts w:ascii="Angsana New" w:hAnsi="Angsana New"/>
          <w:sz w:val="28"/>
          <w:szCs w:val="28"/>
          <w:cs/>
        </w:rPr>
        <w:t>การดำเนินธุรกิจ</w:t>
      </w:r>
      <w:r w:rsidR="00E64221">
        <w:rPr>
          <w:rFonts w:ascii="Angsana New" w:hAnsi="Angsana New" w:hint="cs"/>
          <w:sz w:val="28"/>
          <w:szCs w:val="28"/>
          <w:cs/>
        </w:rPr>
        <w:t>ของกลุ่มบริษัทและเสริมสร้างมูลค่าการถือหุ้น โดย</w:t>
      </w:r>
      <w:r w:rsidR="001E1398">
        <w:rPr>
          <w:rFonts w:ascii="Angsana New" w:hAnsi="Angsana New"/>
          <w:sz w:val="28"/>
          <w:szCs w:val="28"/>
        </w:rPr>
        <w:t xml:space="preserve"> </w:t>
      </w:r>
      <w:r w:rsidR="00EE667A">
        <w:rPr>
          <w:rFonts w:ascii="Angsana New" w:hAnsi="Angsana New" w:hint="cs"/>
          <w:sz w:val="28"/>
          <w:szCs w:val="28"/>
          <w:cs/>
        </w:rPr>
        <w:t xml:space="preserve">ณ </w:t>
      </w:r>
      <w:r w:rsidRPr="00EF2F4F">
        <w:rPr>
          <w:rFonts w:ascii="Angsana New" w:hAnsi="Angsana New"/>
          <w:sz w:val="28"/>
          <w:szCs w:val="28"/>
          <w:cs/>
        </w:rPr>
        <w:t xml:space="preserve">วันที่ </w:t>
      </w:r>
      <w:r w:rsidR="009025B7" w:rsidRPr="00EF2F4F">
        <w:rPr>
          <w:rFonts w:ascii="Angsana New" w:hAnsi="Angsana New"/>
          <w:sz w:val="28"/>
          <w:szCs w:val="28"/>
        </w:rPr>
        <w:t>31</w:t>
      </w:r>
      <w:r w:rsidRPr="00EF2F4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025B7" w:rsidRPr="00EF2F4F">
        <w:rPr>
          <w:rFonts w:ascii="Angsana New" w:hAnsi="Angsana New"/>
          <w:sz w:val="28"/>
          <w:szCs w:val="28"/>
        </w:rPr>
        <w:t>2567</w:t>
      </w:r>
      <w:r w:rsidRPr="009C3FD8">
        <w:rPr>
          <w:rFonts w:ascii="Angsana New" w:hAnsi="Angsana New"/>
          <w:sz w:val="28"/>
          <w:szCs w:val="28"/>
          <w:cs/>
        </w:rPr>
        <w:t xml:space="preserve"> และ </w:t>
      </w:r>
      <w:r w:rsidR="009025B7" w:rsidRPr="009C3FD8">
        <w:rPr>
          <w:rFonts w:ascii="Angsana New" w:hAnsi="Angsana New"/>
          <w:sz w:val="28"/>
          <w:szCs w:val="28"/>
        </w:rPr>
        <w:t>2566</w:t>
      </w:r>
      <w:r w:rsidRPr="009C3FD8">
        <w:rPr>
          <w:rFonts w:ascii="Angsana New" w:hAnsi="Angsana New"/>
          <w:sz w:val="28"/>
          <w:szCs w:val="28"/>
          <w:cs/>
        </w:rPr>
        <w:t xml:space="preserve"> </w:t>
      </w:r>
      <w:r w:rsidR="001E1398">
        <w:rPr>
          <w:rFonts w:ascii="Angsana New" w:hAnsi="Angsana New" w:hint="cs"/>
          <w:sz w:val="28"/>
          <w:szCs w:val="28"/>
          <w:cs/>
        </w:rPr>
        <w:t>กลุ่มบริษัทมี</w:t>
      </w:r>
      <w:r w:rsidRPr="009C3FD8">
        <w:rPr>
          <w:rFonts w:ascii="Angsana New" w:hAnsi="Angsana New"/>
          <w:sz w:val="28"/>
          <w:szCs w:val="28"/>
          <w:cs/>
        </w:rPr>
        <w:t>อัตราส่วน</w:t>
      </w:r>
      <w:r w:rsidR="001E1398">
        <w:rPr>
          <w:rFonts w:ascii="Angsana New" w:hAnsi="Angsana New" w:hint="cs"/>
          <w:sz w:val="28"/>
          <w:szCs w:val="28"/>
          <w:cs/>
        </w:rPr>
        <w:t>หนี้สินต่อทุน</w:t>
      </w:r>
      <w:r w:rsidRPr="00B51182">
        <w:rPr>
          <w:rFonts w:ascii="Angsana New" w:hAnsi="Angsana New"/>
          <w:sz w:val="28"/>
          <w:szCs w:val="28"/>
          <w:cs/>
        </w:rPr>
        <w:t xml:space="preserve">เท่ากับ </w:t>
      </w:r>
      <w:r w:rsidR="009025B7" w:rsidRPr="00B51182">
        <w:rPr>
          <w:rFonts w:ascii="Angsana New" w:hAnsi="Angsana New"/>
          <w:sz w:val="28"/>
          <w:szCs w:val="28"/>
        </w:rPr>
        <w:t>0.1</w:t>
      </w:r>
      <w:r w:rsidR="00B51182" w:rsidRPr="00B51182">
        <w:rPr>
          <w:rFonts w:ascii="Angsana New" w:hAnsi="Angsana New"/>
          <w:sz w:val="28"/>
          <w:szCs w:val="28"/>
        </w:rPr>
        <w:t>8</w:t>
      </w:r>
      <w:r w:rsidR="009025B7" w:rsidRPr="00B51182">
        <w:rPr>
          <w:rFonts w:ascii="Angsana New" w:hAnsi="Angsana New"/>
          <w:sz w:val="28"/>
          <w:szCs w:val="28"/>
        </w:rPr>
        <w:t>:1</w:t>
      </w:r>
      <w:r w:rsidRPr="009C3FD8">
        <w:rPr>
          <w:rFonts w:ascii="Angsana New" w:hAnsi="Angsana New"/>
          <w:sz w:val="28"/>
          <w:szCs w:val="28"/>
          <w:cs/>
        </w:rPr>
        <w:t xml:space="preserve"> และ </w:t>
      </w:r>
      <w:r w:rsidR="47F5293E" w:rsidRPr="47F5293E">
        <w:rPr>
          <w:rFonts w:ascii="Angsana New" w:hAnsi="Angsana New"/>
          <w:sz w:val="28"/>
          <w:szCs w:val="28"/>
        </w:rPr>
        <w:t>0.15:1</w:t>
      </w:r>
      <w:r w:rsidRPr="009C3FD8">
        <w:rPr>
          <w:rFonts w:ascii="Angsana New" w:hAnsi="Angsana New"/>
          <w:sz w:val="28"/>
          <w:szCs w:val="28"/>
          <w:cs/>
        </w:rPr>
        <w:t xml:space="preserve">ตามลำดับ (งบการเงินเฉพาะกิจการ: </w:t>
      </w:r>
      <w:r w:rsidR="009025B7" w:rsidRPr="00B51182">
        <w:rPr>
          <w:rFonts w:ascii="Angsana New" w:hAnsi="Angsana New"/>
          <w:sz w:val="28"/>
          <w:szCs w:val="28"/>
        </w:rPr>
        <w:t>0.1</w:t>
      </w:r>
      <w:r w:rsidR="00B51182" w:rsidRPr="00B51182">
        <w:rPr>
          <w:rFonts w:ascii="Angsana New" w:hAnsi="Angsana New"/>
          <w:sz w:val="28"/>
          <w:szCs w:val="28"/>
        </w:rPr>
        <w:t>5</w:t>
      </w:r>
      <w:r w:rsidR="009025B7" w:rsidRPr="00B51182">
        <w:rPr>
          <w:rFonts w:ascii="Angsana New" w:hAnsi="Angsana New"/>
          <w:sz w:val="28"/>
          <w:szCs w:val="28"/>
        </w:rPr>
        <w:t>:1</w:t>
      </w:r>
      <w:r w:rsidRPr="009C3FD8">
        <w:rPr>
          <w:rFonts w:ascii="Angsana New" w:hAnsi="Angsana New"/>
          <w:sz w:val="28"/>
          <w:szCs w:val="28"/>
          <w:cs/>
        </w:rPr>
        <w:t xml:space="preserve"> และ </w:t>
      </w:r>
      <w:r w:rsidR="47F5293E" w:rsidRPr="47F5293E">
        <w:rPr>
          <w:rFonts w:ascii="Angsana New" w:hAnsi="Angsana New"/>
          <w:sz w:val="28"/>
          <w:szCs w:val="28"/>
        </w:rPr>
        <w:t>0.14:1</w:t>
      </w:r>
      <w:r w:rsidRPr="009C3FD8">
        <w:rPr>
          <w:rFonts w:ascii="Angsana New" w:hAnsi="Angsana New"/>
          <w:sz w:val="28"/>
          <w:szCs w:val="28"/>
          <w:cs/>
        </w:rPr>
        <w:t xml:space="preserve"> ตามลำดับ)</w:t>
      </w:r>
    </w:p>
    <w:p w14:paraId="3D3234F4" w14:textId="77777777" w:rsidR="00E64221" w:rsidRPr="00E64221" w:rsidRDefault="00E64221" w:rsidP="00E64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317217C" w14:textId="77777777" w:rsidR="00216542" w:rsidRDefault="00216542" w:rsidP="008516C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bookmarkStart w:id="16" w:name="_Hlk159359823"/>
      <w:r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bookmarkEnd w:id="16"/>
    <w:p w14:paraId="2AB5F2B1" w14:textId="77777777" w:rsidR="00E46F9D" w:rsidRPr="00E85C3B" w:rsidRDefault="00E46F9D" w:rsidP="00EE4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napToGri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3DCA52B" w14:textId="77777777" w:rsidR="00EE435D" w:rsidRPr="00901483" w:rsidRDefault="00EE435D" w:rsidP="00EE4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napToGri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901483">
        <w:rPr>
          <w:rFonts w:ascii="Angsana New" w:hAnsi="Angsana New"/>
          <w:sz w:val="28"/>
          <w:szCs w:val="28"/>
          <w:cs/>
        </w:rPr>
        <w:t>ณ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901483">
        <w:rPr>
          <w:rFonts w:ascii="Angsana New" w:hAnsi="Angsana New"/>
          <w:sz w:val="28"/>
          <w:szCs w:val="28"/>
          <w:cs/>
        </w:rPr>
        <w:t xml:space="preserve">วันที่ </w:t>
      </w:r>
      <w:r w:rsidRPr="00901483">
        <w:rPr>
          <w:rFonts w:ascii="Angsana New" w:hAnsi="Angsana New"/>
          <w:sz w:val="28"/>
          <w:szCs w:val="28"/>
        </w:rPr>
        <w:t>3</w:t>
      </w:r>
      <w:r w:rsidR="00E46F9D">
        <w:rPr>
          <w:rFonts w:ascii="Angsana New" w:hAnsi="Angsana New"/>
          <w:sz w:val="28"/>
          <w:szCs w:val="28"/>
        </w:rPr>
        <w:t>1</w:t>
      </w:r>
      <w:r w:rsidRPr="00901483">
        <w:rPr>
          <w:rFonts w:ascii="Angsana New" w:hAnsi="Angsana New"/>
          <w:sz w:val="28"/>
          <w:szCs w:val="28"/>
          <w:cs/>
        </w:rPr>
        <w:t xml:space="preserve"> </w:t>
      </w:r>
      <w:r w:rsidR="00E46F9D">
        <w:rPr>
          <w:rFonts w:ascii="Angsana New" w:hAnsi="Angsana New"/>
          <w:sz w:val="28"/>
          <w:szCs w:val="28"/>
          <w:cs/>
        </w:rPr>
        <w:t>ธันวาคม</w:t>
      </w:r>
      <w:r w:rsidRPr="00901483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  <w:r w:rsidRPr="00901483">
        <w:rPr>
          <w:rFonts w:ascii="Angsana New" w:hAnsi="Angsana New"/>
          <w:sz w:val="28"/>
          <w:szCs w:val="28"/>
          <w:cs/>
        </w:rPr>
        <w:t xml:space="preserve"> และ</w:t>
      </w:r>
      <w:r w:rsidR="0007039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2566</w:t>
      </w:r>
      <w:r w:rsidRPr="00901483">
        <w:rPr>
          <w:rFonts w:ascii="Angsana New" w:hAnsi="Angsana New"/>
          <w:sz w:val="28"/>
          <w:szCs w:val="28"/>
          <w:cs/>
        </w:rPr>
        <w:t xml:space="preserve"> กลุ่มบริษัทมี</w:t>
      </w:r>
    </w:p>
    <w:p w14:paraId="22EB7D59" w14:textId="77777777" w:rsidR="00216542" w:rsidRPr="00E85C3B" w:rsidRDefault="00216542" w:rsidP="00216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9A09090" w14:textId="3A70275E" w:rsidR="00216542" w:rsidRPr="00EE435D" w:rsidRDefault="00EE435D" w:rsidP="00EE435D">
      <w:pPr>
        <w:numPr>
          <w:ilvl w:val="0"/>
          <w:numId w:val="19"/>
        </w:numPr>
        <w:tabs>
          <w:tab w:val="clear" w:pos="907"/>
        </w:tabs>
        <w:snapToGrid w:val="0"/>
        <w:spacing w:line="240" w:lineRule="auto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C87D09">
        <w:rPr>
          <w:rFonts w:ascii="Angsana New" w:hAnsi="Angsana New"/>
          <w:sz w:val="28"/>
          <w:szCs w:val="28"/>
          <w:cs/>
        </w:rPr>
        <w:t>ภาระผูกพันรายจ่ายฝ่ายทุนรวมทั้งสัญญาการจัดซื้อวัสดุและสัญญาจ้างผู้รับเหมา เป็น</w:t>
      </w:r>
      <w:r w:rsidRPr="009148A4">
        <w:rPr>
          <w:rFonts w:ascii="Angsana New" w:hAnsi="Angsana New"/>
          <w:sz w:val="28"/>
          <w:szCs w:val="28"/>
          <w:cs/>
        </w:rPr>
        <w:t>จำนวน</w:t>
      </w:r>
      <w:r w:rsidRPr="009148A4">
        <w:rPr>
          <w:rFonts w:ascii="Angsana New" w:hAnsi="Angsana New"/>
          <w:sz w:val="28"/>
          <w:szCs w:val="28"/>
        </w:rPr>
        <w:t xml:space="preserve"> </w:t>
      </w:r>
      <w:r w:rsidR="00C2280C">
        <w:rPr>
          <w:rFonts w:ascii="Angsana New" w:hAnsi="Angsana New"/>
          <w:sz w:val="28"/>
          <w:szCs w:val="28"/>
        </w:rPr>
        <w:t>2.2</w:t>
      </w:r>
      <w:r w:rsidRPr="0094601C">
        <w:rPr>
          <w:rFonts w:ascii="Angsana New" w:hAnsi="Angsana New"/>
          <w:sz w:val="28"/>
          <w:szCs w:val="28"/>
        </w:rPr>
        <w:t xml:space="preserve"> </w:t>
      </w:r>
      <w:r w:rsidRPr="00EF2F4F">
        <w:rPr>
          <w:rFonts w:ascii="Angsana New" w:hAnsi="Angsana New"/>
          <w:sz w:val="28"/>
          <w:szCs w:val="28"/>
          <w:cs/>
        </w:rPr>
        <w:t>ล้านบาท</w:t>
      </w:r>
      <w:r w:rsidRPr="0094601C">
        <w:rPr>
          <w:rFonts w:ascii="Angsana New" w:hAnsi="Angsana New"/>
          <w:sz w:val="28"/>
          <w:szCs w:val="28"/>
          <w:cs/>
        </w:rPr>
        <w:t xml:space="preserve"> และ </w:t>
      </w:r>
      <w:r w:rsidR="47F5293E" w:rsidRPr="47F5293E">
        <w:rPr>
          <w:rFonts w:ascii="Angsana New" w:hAnsi="Angsana New"/>
          <w:sz w:val="28"/>
          <w:szCs w:val="28"/>
        </w:rPr>
        <w:t>0.8</w:t>
      </w:r>
      <w:r w:rsidRPr="00C87D09">
        <w:rPr>
          <w:rFonts w:ascii="Angsana New" w:hAnsi="Angsana New"/>
          <w:sz w:val="28"/>
          <w:szCs w:val="28"/>
          <w:cs/>
        </w:rPr>
        <w:t xml:space="preserve"> ล้านบาทตามลำดับ</w:t>
      </w:r>
    </w:p>
    <w:p w14:paraId="3578F4A5" w14:textId="77777777" w:rsidR="00216542" w:rsidRPr="00E85C3B" w:rsidRDefault="00216542" w:rsidP="00216542">
      <w:pPr>
        <w:tabs>
          <w:tab w:val="clear" w:pos="227"/>
          <w:tab w:val="clear" w:pos="454"/>
          <w:tab w:val="clear" w:pos="907"/>
          <w:tab w:val="left" w:pos="567"/>
        </w:tabs>
        <w:spacing w:line="160" w:lineRule="atLeast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AC811D5" w14:textId="77777777" w:rsidR="00216542" w:rsidRDefault="000608C4" w:rsidP="00216542">
      <w:pPr>
        <w:numPr>
          <w:ilvl w:val="0"/>
          <w:numId w:val="19"/>
        </w:numPr>
        <w:tabs>
          <w:tab w:val="clear" w:pos="907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กลุ่มบริษัทมี</w:t>
      </w:r>
      <w:r w:rsidR="00216542" w:rsidRPr="00D13DAB">
        <w:rPr>
          <w:rFonts w:ascii="Angsana New" w:hAnsi="Angsana New"/>
          <w:sz w:val="28"/>
          <w:szCs w:val="28"/>
          <w:cs/>
        </w:rPr>
        <w:t>หนี้สินที่อาจเกิดขึ้นจากการที่ธนาคารในประเทศได้ออกหนังสือค้ำประกันบริษัท</w:t>
      </w:r>
      <w:r w:rsidR="00216542">
        <w:rPr>
          <w:rFonts w:ascii="Angsana New" w:hAnsi="Angsana New" w:hint="cs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p w14:paraId="255CDFDB" w14:textId="77777777" w:rsidR="00216542" w:rsidRPr="00E85C3B" w:rsidRDefault="00216542" w:rsidP="00E7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560"/>
        <w:gridCol w:w="283"/>
        <w:gridCol w:w="1593"/>
      </w:tblGrid>
      <w:tr w:rsidR="00216542" w:rsidRPr="00E87404" w14:paraId="2188D726" w14:textId="77777777" w:rsidTr="47F5293E">
        <w:tc>
          <w:tcPr>
            <w:tcW w:w="5812" w:type="dxa"/>
            <w:vAlign w:val="bottom"/>
          </w:tcPr>
          <w:p w14:paraId="13333F2C" w14:textId="77777777" w:rsidR="00216542" w:rsidRPr="00E87404" w:rsidRDefault="00216542" w:rsidP="00A20385">
            <w:pPr>
              <w:tabs>
                <w:tab w:val="decimal" w:pos="76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36" w:type="dxa"/>
            <w:gridSpan w:val="3"/>
            <w:tcBorders>
              <w:bottom w:val="single" w:sz="4" w:space="0" w:color="auto"/>
            </w:tcBorders>
          </w:tcPr>
          <w:p w14:paraId="128CD6EB" w14:textId="77777777" w:rsidR="00216542" w:rsidRPr="00E87404" w:rsidRDefault="00216542" w:rsidP="00A20385">
            <w:pPr>
              <w:tabs>
                <w:tab w:val="decimal" w:pos="765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16542" w:rsidRPr="00E87404" w14:paraId="3D165EDC" w14:textId="77777777" w:rsidTr="47F5293E">
        <w:tc>
          <w:tcPr>
            <w:tcW w:w="5812" w:type="dxa"/>
            <w:vAlign w:val="bottom"/>
          </w:tcPr>
          <w:p w14:paraId="44D2DB82" w14:textId="77777777" w:rsidR="00216542" w:rsidRPr="00E87404" w:rsidRDefault="00216542" w:rsidP="00A20385">
            <w:pPr>
              <w:tabs>
                <w:tab w:val="decimal" w:pos="765"/>
              </w:tabs>
              <w:spacing w:line="260" w:lineRule="atLeas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4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1943C1" w14:textId="77777777" w:rsidR="00216542" w:rsidRPr="00E87404" w:rsidRDefault="00216542" w:rsidP="00A20385">
            <w:pPr>
              <w:tabs>
                <w:tab w:val="decimal" w:pos="765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16542" w:rsidRPr="00E87404" w14:paraId="4553CE79" w14:textId="77777777" w:rsidTr="47F5293E">
        <w:tc>
          <w:tcPr>
            <w:tcW w:w="5812" w:type="dxa"/>
            <w:vAlign w:val="bottom"/>
          </w:tcPr>
          <w:p w14:paraId="47093563" w14:textId="77777777" w:rsidR="00216542" w:rsidRPr="00E87404" w:rsidRDefault="00216542" w:rsidP="00216542">
            <w:pPr>
              <w:tabs>
                <w:tab w:val="decimal" w:pos="76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74C31" w14:textId="23396372" w:rsidR="00216542" w:rsidRPr="00E87404" w:rsidRDefault="47F5293E" w:rsidP="47F5293E">
            <w:pPr>
              <w:spacing w:line="260" w:lineRule="atLeast"/>
              <w:ind w:right="-8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F2F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BD59376" w14:textId="77777777" w:rsidR="00216542" w:rsidRPr="00E87404" w:rsidRDefault="00216542" w:rsidP="00216542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77079" w14:textId="6C03FF70" w:rsidR="00216542" w:rsidRPr="00E87404" w:rsidRDefault="47F5293E" w:rsidP="00216542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46F9D" w:rsidRPr="00E87404" w14:paraId="300147E4" w14:textId="77777777" w:rsidTr="47F5293E">
        <w:tc>
          <w:tcPr>
            <w:tcW w:w="5812" w:type="dxa"/>
            <w:vAlign w:val="bottom"/>
          </w:tcPr>
          <w:p w14:paraId="67F3B8F7" w14:textId="77777777" w:rsidR="00E46F9D" w:rsidRPr="00E87404" w:rsidRDefault="00E46F9D" w:rsidP="00E46F9D">
            <w:pPr>
              <w:tabs>
                <w:tab w:val="decimal" w:pos="76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หนังสือค้ำประกันสัญญาเช่าและสัญญาการให้บริการบำบัดกาก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83AE902" w14:textId="75E541E5" w:rsidR="00E46F9D" w:rsidRPr="009148A4" w:rsidRDefault="008E5AB8" w:rsidP="00E46F9D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36.6</w:t>
            </w:r>
          </w:p>
        </w:tc>
        <w:tc>
          <w:tcPr>
            <w:tcW w:w="283" w:type="dxa"/>
          </w:tcPr>
          <w:p w14:paraId="3331176C" w14:textId="77777777" w:rsidR="00E46F9D" w:rsidRPr="00E87404" w:rsidRDefault="00E46F9D" w:rsidP="00E46F9D">
            <w:pPr>
              <w:tabs>
                <w:tab w:val="decimal" w:pos="765"/>
              </w:tabs>
              <w:spacing w:line="260" w:lineRule="atLeas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D851D21" w14:textId="77777777" w:rsidR="47F5293E" w:rsidRDefault="47F5293E" w:rsidP="47F5293E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  <w:lang w:val="en-GB"/>
              </w:rPr>
              <w:t>36.3</w:t>
            </w:r>
          </w:p>
        </w:tc>
      </w:tr>
      <w:tr w:rsidR="00E46F9D" w:rsidRPr="00E87404" w14:paraId="04EFCBBA" w14:textId="77777777" w:rsidTr="47F5293E">
        <w:tc>
          <w:tcPr>
            <w:tcW w:w="5812" w:type="dxa"/>
            <w:vAlign w:val="bottom"/>
          </w:tcPr>
          <w:p w14:paraId="4D28C04D" w14:textId="77777777" w:rsidR="00E46F9D" w:rsidRPr="00E87404" w:rsidRDefault="00E46F9D" w:rsidP="00E46F9D">
            <w:pPr>
              <w:tabs>
                <w:tab w:val="decimal" w:pos="76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หนังสือค้ำประกันการใช้สาธารณูปโภค</w:t>
            </w:r>
          </w:p>
        </w:tc>
        <w:tc>
          <w:tcPr>
            <w:tcW w:w="1560" w:type="dxa"/>
            <w:vAlign w:val="bottom"/>
          </w:tcPr>
          <w:p w14:paraId="4F7F8EC2" w14:textId="00C0D058" w:rsidR="00E46F9D" w:rsidRPr="009148A4" w:rsidRDefault="008E5AB8" w:rsidP="00E46F9D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0.8</w:t>
            </w:r>
          </w:p>
        </w:tc>
        <w:tc>
          <w:tcPr>
            <w:tcW w:w="283" w:type="dxa"/>
          </w:tcPr>
          <w:p w14:paraId="652AEB4A" w14:textId="77777777" w:rsidR="00E46F9D" w:rsidRPr="00E87404" w:rsidRDefault="00E46F9D" w:rsidP="00E46F9D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6EF726F5" w14:textId="77777777" w:rsidR="47F5293E" w:rsidRDefault="47F5293E" w:rsidP="47F5293E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  <w:lang w:val="en-GB"/>
              </w:rPr>
              <w:t>0.8</w:t>
            </w:r>
          </w:p>
        </w:tc>
      </w:tr>
      <w:tr w:rsidR="009C3FD8" w:rsidRPr="00E87404" w14:paraId="305288A8" w14:textId="77777777" w:rsidTr="47F5293E">
        <w:tc>
          <w:tcPr>
            <w:tcW w:w="5812" w:type="dxa"/>
            <w:vAlign w:val="bottom"/>
          </w:tcPr>
          <w:p w14:paraId="2A9A13E4" w14:textId="77777777" w:rsidR="009C3FD8" w:rsidRDefault="009C3FD8" w:rsidP="009C3FD8">
            <w:pPr>
              <w:tabs>
                <w:tab w:val="decimal" w:pos="76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หนังสือค้ำประกันสัญญาก่อสร้างโครงการระบบบำบัดน้ำเสีย</w:t>
            </w:r>
          </w:p>
        </w:tc>
        <w:tc>
          <w:tcPr>
            <w:tcW w:w="1560" w:type="dxa"/>
            <w:vAlign w:val="bottom"/>
          </w:tcPr>
          <w:p w14:paraId="7684771A" w14:textId="15B12B78" w:rsidR="009C3FD8" w:rsidRPr="009148A4" w:rsidRDefault="008E5AB8" w:rsidP="009C3FD8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13.3</w:t>
            </w:r>
          </w:p>
        </w:tc>
        <w:tc>
          <w:tcPr>
            <w:tcW w:w="283" w:type="dxa"/>
          </w:tcPr>
          <w:p w14:paraId="68FEEB89" w14:textId="77777777" w:rsidR="009C3FD8" w:rsidRPr="00E87404" w:rsidRDefault="009C3FD8" w:rsidP="009C3FD8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659698BD" w14:textId="77777777" w:rsidR="47F5293E" w:rsidRDefault="47F5293E" w:rsidP="47F5293E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47F5293E">
              <w:rPr>
                <w:rFonts w:ascii="Angsana New" w:hAnsi="Angsana New"/>
                <w:sz w:val="28"/>
                <w:szCs w:val="28"/>
                <w:lang w:val="en-GB"/>
              </w:rPr>
              <w:t>26.9</w:t>
            </w:r>
          </w:p>
        </w:tc>
      </w:tr>
      <w:tr w:rsidR="009C3FD8" w:rsidRPr="00E87404" w14:paraId="4216B78B" w14:textId="77777777" w:rsidTr="47F5293E">
        <w:trPr>
          <w:trHeight w:val="229"/>
        </w:trPr>
        <w:tc>
          <w:tcPr>
            <w:tcW w:w="5812" w:type="dxa"/>
            <w:vAlign w:val="bottom"/>
          </w:tcPr>
          <w:p w14:paraId="65874916" w14:textId="77777777" w:rsidR="009C3FD8" w:rsidRDefault="009C3FD8" w:rsidP="009C3FD8">
            <w:pPr>
              <w:spacing w:line="26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FEE3A" w14:textId="49D63E46" w:rsidR="009C3FD8" w:rsidRPr="009148A4" w:rsidRDefault="000C3DC8" w:rsidP="009C3FD8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50.7</w:t>
            </w:r>
          </w:p>
        </w:tc>
        <w:tc>
          <w:tcPr>
            <w:tcW w:w="283" w:type="dxa"/>
          </w:tcPr>
          <w:p w14:paraId="467DBAF0" w14:textId="77777777" w:rsidR="009C3FD8" w:rsidRPr="00E87404" w:rsidRDefault="009C3FD8" w:rsidP="009C3FD8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89C17" w14:textId="77777777" w:rsidR="47F5293E" w:rsidRDefault="47F5293E" w:rsidP="47F5293E">
            <w:pPr>
              <w:tabs>
                <w:tab w:val="decimal" w:pos="765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47F5293E">
              <w:rPr>
                <w:rFonts w:ascii="Angsana New" w:hAnsi="Angsana New"/>
                <w:sz w:val="28"/>
                <w:szCs w:val="28"/>
              </w:rPr>
              <w:t>64.0</w:t>
            </w:r>
          </w:p>
        </w:tc>
      </w:tr>
    </w:tbl>
    <w:p w14:paraId="58811A3A" w14:textId="77777777" w:rsidR="004D4D7A" w:rsidRPr="004D4D7A" w:rsidRDefault="004D4D7A" w:rsidP="004D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/>
        <w:jc w:val="both"/>
        <w:rPr>
          <w:rFonts w:ascii="Angsana New" w:hAnsi="Angsana New"/>
          <w:b/>
          <w:bCs/>
          <w:sz w:val="28"/>
          <w:szCs w:val="28"/>
        </w:rPr>
      </w:pPr>
    </w:p>
    <w:p w14:paraId="461BFC10" w14:textId="11467EF4" w:rsidR="00EF2F4F" w:rsidRDefault="00EF2F4F" w:rsidP="008516C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 w:rsidRPr="00EF2F4F">
        <w:rPr>
          <w:rFonts w:ascii="Angsana New" w:hAnsi="Angsana New"/>
          <w:b/>
          <w:bCs/>
          <w:sz w:val="28"/>
          <w:szCs w:val="28"/>
          <w:cs/>
        </w:rPr>
        <w:lastRenderedPageBreak/>
        <w:t>การจัดประเภทรายการในงบการเงิน</w:t>
      </w:r>
    </w:p>
    <w:p w14:paraId="468AE7C5" w14:textId="2EC0B8A8" w:rsidR="00EF2F4F" w:rsidRPr="00E85C3B" w:rsidRDefault="00E85C3B" w:rsidP="00E85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tab/>
      </w:r>
    </w:p>
    <w:p w14:paraId="06B107C7" w14:textId="77777777" w:rsidR="00EF2F4F" w:rsidRDefault="00EF2F4F" w:rsidP="00EF2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EF2F4F">
        <w:rPr>
          <w:rFonts w:ascii="Angsana New" w:hAnsi="Angsana New"/>
          <w:sz w:val="28"/>
          <w:szCs w:val="28"/>
          <w:cs/>
        </w:rPr>
        <w:t>ตัวเลขที่นำมาแสดงเปรียบเทียบในงบการเงินสำหรับปีสิ้นสุดวันที่</w:t>
      </w:r>
      <w:r w:rsidRPr="00EF2F4F">
        <w:rPr>
          <w:rFonts w:ascii="Angsana New" w:hAnsi="Angsana New"/>
          <w:sz w:val="28"/>
          <w:szCs w:val="28"/>
        </w:rPr>
        <w:t xml:space="preserve"> 31</w:t>
      </w:r>
      <w:r w:rsidRPr="00EF2F4F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F2F4F">
        <w:rPr>
          <w:rFonts w:ascii="Angsana New" w:hAnsi="Angsana New"/>
          <w:sz w:val="28"/>
          <w:szCs w:val="28"/>
        </w:rPr>
        <w:t>2566</w:t>
      </w:r>
      <w:r w:rsidRPr="00EF2F4F">
        <w:rPr>
          <w:rFonts w:ascii="Angsana New" w:hAnsi="Angsana New"/>
          <w:sz w:val="28"/>
          <w:szCs w:val="28"/>
          <w:cs/>
        </w:rPr>
        <w:t xml:space="preserve"> ได้มีการจัดประเภทรายการใหม่เพื่อให้เปรียบเทียบได้กับการแสดงรายการในปีปัจจุบันดังนี้</w:t>
      </w:r>
    </w:p>
    <w:p w14:paraId="0F3F6AA0" w14:textId="77777777" w:rsidR="00EF2F4F" w:rsidRPr="00EF2F4F" w:rsidRDefault="00EF2F4F" w:rsidP="00EF2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65" w:type="dxa"/>
        <w:tblInd w:w="-34" w:type="dxa"/>
        <w:tblLook w:val="04A0" w:firstRow="1" w:lastRow="0" w:firstColumn="1" w:lastColumn="0" w:noHBand="0" w:noVBand="1"/>
      </w:tblPr>
      <w:tblGrid>
        <w:gridCol w:w="4253"/>
        <w:gridCol w:w="1585"/>
        <w:gridCol w:w="282"/>
        <w:gridCol w:w="1701"/>
        <w:gridCol w:w="284"/>
        <w:gridCol w:w="1560"/>
      </w:tblGrid>
      <w:tr w:rsidR="00EF2F4F" w:rsidRPr="007A1564" w14:paraId="53456ED9" w14:textId="77777777" w:rsidTr="00EE7493">
        <w:trPr>
          <w:trHeight w:val="312"/>
          <w:tblHeader/>
        </w:trPr>
        <w:tc>
          <w:tcPr>
            <w:tcW w:w="2200" w:type="pct"/>
            <w:vAlign w:val="bottom"/>
          </w:tcPr>
          <w:p w14:paraId="6C66EA0D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0" w:type="pct"/>
            <w:gridSpan w:val="5"/>
            <w:tcBorders>
              <w:bottom w:val="single" w:sz="4" w:space="0" w:color="auto"/>
            </w:tcBorders>
          </w:tcPr>
          <w:p w14:paraId="432DE8B6" w14:textId="77777777" w:rsidR="00EF2F4F" w:rsidRPr="007A1564" w:rsidRDefault="00EF2F4F" w:rsidP="003D179B">
            <w:pPr>
              <w:tabs>
                <w:tab w:val="left" w:pos="1440"/>
              </w:tabs>
              <w:ind w:left="16" w:right="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พัน</w:t>
            </w:r>
            <w:r w:rsidRPr="00AB49AC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F2F4F" w:rsidRPr="007A1564" w14:paraId="0A1B7E0B" w14:textId="77777777" w:rsidTr="003D179B">
        <w:trPr>
          <w:trHeight w:val="312"/>
          <w:tblHeader/>
        </w:trPr>
        <w:tc>
          <w:tcPr>
            <w:tcW w:w="2200" w:type="pct"/>
            <w:vAlign w:val="bottom"/>
          </w:tcPr>
          <w:p w14:paraId="29BA67C8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2C1B2D" w14:textId="77777777" w:rsidR="00EF2F4F" w:rsidRPr="000F7CC6" w:rsidRDefault="00EF2F4F" w:rsidP="003D179B">
            <w:pPr>
              <w:tabs>
                <w:tab w:val="left" w:pos="1440"/>
              </w:tabs>
              <w:ind w:left="16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49AC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F2F4F" w:rsidRPr="007A1564" w14:paraId="2BCF4D62" w14:textId="77777777" w:rsidTr="003D179B">
        <w:trPr>
          <w:trHeight w:val="312"/>
          <w:tblHeader/>
        </w:trPr>
        <w:tc>
          <w:tcPr>
            <w:tcW w:w="2200" w:type="pct"/>
            <w:vAlign w:val="bottom"/>
          </w:tcPr>
          <w:p w14:paraId="5BBF26AA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B2A37" w14:textId="77777777" w:rsidR="00EF2F4F" w:rsidRPr="000F7CC6" w:rsidRDefault="00EF2F4F" w:rsidP="003D179B">
            <w:pPr>
              <w:tabs>
                <w:tab w:val="left" w:pos="1440"/>
              </w:tabs>
              <w:ind w:left="16" w:right="3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7CC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0F7CC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</w:tr>
      <w:tr w:rsidR="00EF2F4F" w:rsidRPr="007A1564" w14:paraId="425F42B2" w14:textId="77777777" w:rsidTr="00C97C81">
        <w:trPr>
          <w:trHeight w:val="113"/>
          <w:tblHeader/>
        </w:trPr>
        <w:tc>
          <w:tcPr>
            <w:tcW w:w="2200" w:type="pct"/>
          </w:tcPr>
          <w:p w14:paraId="4AD8746E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CF772E7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  <w:cs/>
              </w:rPr>
              <w:t>ตามที่รายงานเดิม</w:t>
            </w:r>
          </w:p>
        </w:tc>
        <w:tc>
          <w:tcPr>
            <w:tcW w:w="146" w:type="pct"/>
          </w:tcPr>
          <w:p w14:paraId="6C000B0A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Map Symbols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8B47A0A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7" w:type="pct"/>
          </w:tcPr>
          <w:p w14:paraId="1EBAB1C5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Map Symbols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4287C3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  <w:cs/>
              </w:rPr>
              <w:t>ตามที่รายงานใหม่</w:t>
            </w:r>
          </w:p>
        </w:tc>
      </w:tr>
      <w:tr w:rsidR="00EF2F4F" w:rsidRPr="007A1564" w14:paraId="6CABBB47" w14:textId="77777777" w:rsidTr="00C97C81">
        <w:trPr>
          <w:trHeight w:val="387"/>
        </w:trPr>
        <w:tc>
          <w:tcPr>
            <w:tcW w:w="2200" w:type="pct"/>
            <w:hideMark/>
          </w:tcPr>
          <w:p w14:paraId="5B8E6E12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564">
              <w:rPr>
                <w:rFonts w:ascii="Angsana New" w:eastAsia="Map Symbols" w:hAnsi="Angsana New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0221865A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B2BEE0E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</w:tcPr>
          <w:p w14:paraId="3F58743E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F70413F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5083D5BE" w14:textId="77777777" w:rsidR="00EF2F4F" w:rsidRPr="007A1564" w:rsidRDefault="00EF2F4F" w:rsidP="003D179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F4F" w:rsidRPr="007A1564" w14:paraId="51C3ADDE" w14:textId="77777777" w:rsidTr="00C97C81">
        <w:trPr>
          <w:trHeight w:val="376"/>
        </w:trPr>
        <w:tc>
          <w:tcPr>
            <w:tcW w:w="2200" w:type="pct"/>
          </w:tcPr>
          <w:p w14:paraId="133C8A28" w14:textId="77777777" w:rsidR="00EF2F4F" w:rsidRPr="007A1564" w:rsidRDefault="00EF2F4F" w:rsidP="003D179B">
            <w:pPr>
              <w:tabs>
                <w:tab w:val="decimal" w:pos="765"/>
              </w:tabs>
              <w:spacing w:line="260" w:lineRule="atLeast"/>
              <w:rPr>
                <w:rFonts w:ascii="Angsana New" w:eastAsia="Map Symbols" w:hAnsi="Angsana New"/>
                <w:sz w:val="28"/>
                <w:szCs w:val="28"/>
                <w:cs/>
              </w:rPr>
            </w:pPr>
            <w:r w:rsidRPr="007A1564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กำไรสะสม</w:t>
            </w:r>
          </w:p>
        </w:tc>
        <w:tc>
          <w:tcPr>
            <w:tcW w:w="820" w:type="pct"/>
          </w:tcPr>
          <w:p w14:paraId="148CE1A6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BB94ADC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  <w:tc>
          <w:tcPr>
            <w:tcW w:w="880" w:type="pct"/>
          </w:tcPr>
          <w:p w14:paraId="0E79C48C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075F49D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  <w:tc>
          <w:tcPr>
            <w:tcW w:w="807" w:type="pct"/>
          </w:tcPr>
          <w:p w14:paraId="78362F5B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</w:tr>
      <w:tr w:rsidR="00EF2F4F" w:rsidRPr="007A1564" w14:paraId="74F8C689" w14:textId="77777777" w:rsidTr="00C97C81">
        <w:trPr>
          <w:trHeight w:val="376"/>
        </w:trPr>
        <w:tc>
          <w:tcPr>
            <w:tcW w:w="2200" w:type="pct"/>
          </w:tcPr>
          <w:p w14:paraId="5AF20892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rPr>
                <w:rFonts w:ascii="Angsana New" w:eastAsia="Map Symbols" w:hAnsi="Angsana New"/>
                <w:sz w:val="28"/>
                <w:szCs w:val="28"/>
                <w:cs/>
              </w:rPr>
            </w:pPr>
            <w:r w:rsidRPr="007A1564">
              <w:rPr>
                <w:rFonts w:ascii="Angsana New" w:hAnsi="Angsana New"/>
                <w:sz w:val="28"/>
                <w:szCs w:val="28"/>
              </w:rPr>
              <w:t xml:space="preserve"> -  </w:t>
            </w:r>
            <w:r w:rsidRPr="007A1564">
              <w:rPr>
                <w:rFonts w:ascii="Angsana New" w:hAnsi="Angsana New"/>
                <w:sz w:val="28"/>
                <w:szCs w:val="28"/>
                <w:cs/>
              </w:rPr>
              <w:t>ยังไม่ได้จัดสรร (ขาดทุนสะสม)</w:t>
            </w:r>
          </w:p>
        </w:tc>
        <w:tc>
          <w:tcPr>
            <w:tcW w:w="820" w:type="pct"/>
          </w:tcPr>
          <w:p w14:paraId="123FAA99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</w:rPr>
              <w:t>(91,826)</w:t>
            </w:r>
          </w:p>
        </w:tc>
        <w:tc>
          <w:tcPr>
            <w:tcW w:w="146" w:type="pct"/>
          </w:tcPr>
          <w:p w14:paraId="2F807617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  <w:tc>
          <w:tcPr>
            <w:tcW w:w="880" w:type="pct"/>
          </w:tcPr>
          <w:p w14:paraId="6E3F2745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</w:rPr>
              <w:t>1,239</w:t>
            </w:r>
          </w:p>
        </w:tc>
        <w:tc>
          <w:tcPr>
            <w:tcW w:w="147" w:type="pct"/>
          </w:tcPr>
          <w:p w14:paraId="07D276E2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  <w:tc>
          <w:tcPr>
            <w:tcW w:w="807" w:type="pct"/>
          </w:tcPr>
          <w:p w14:paraId="30277679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</w:rPr>
              <w:t>(90,587)</w:t>
            </w:r>
          </w:p>
        </w:tc>
      </w:tr>
      <w:tr w:rsidR="00EF2F4F" w:rsidRPr="007A1564" w14:paraId="3D39A8CF" w14:textId="77777777" w:rsidTr="00C97C81">
        <w:trPr>
          <w:trHeight w:val="376"/>
        </w:trPr>
        <w:tc>
          <w:tcPr>
            <w:tcW w:w="2200" w:type="pct"/>
          </w:tcPr>
          <w:p w14:paraId="06E57A06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rPr>
                <w:rFonts w:ascii="Angsana New" w:eastAsia="Map Symbols" w:hAnsi="Angsana New"/>
                <w:sz w:val="28"/>
                <w:szCs w:val="28"/>
                <w:cs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20" w:type="pct"/>
          </w:tcPr>
          <w:p w14:paraId="2C86DC39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</w:rPr>
              <w:t>(13,751)</w:t>
            </w:r>
          </w:p>
        </w:tc>
        <w:tc>
          <w:tcPr>
            <w:tcW w:w="146" w:type="pct"/>
          </w:tcPr>
          <w:p w14:paraId="4CBB3858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  <w:tc>
          <w:tcPr>
            <w:tcW w:w="880" w:type="pct"/>
          </w:tcPr>
          <w:p w14:paraId="456D664E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ind w:right="-63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</w:rPr>
              <w:t>(1,239)</w:t>
            </w:r>
          </w:p>
        </w:tc>
        <w:tc>
          <w:tcPr>
            <w:tcW w:w="147" w:type="pct"/>
          </w:tcPr>
          <w:p w14:paraId="10FA8C1D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</w:p>
        </w:tc>
        <w:tc>
          <w:tcPr>
            <w:tcW w:w="807" w:type="pct"/>
          </w:tcPr>
          <w:p w14:paraId="76DDFCD7" w14:textId="77777777" w:rsidR="00EF2F4F" w:rsidRPr="007A1564" w:rsidRDefault="00EF2F4F" w:rsidP="003D179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Map Symbols" w:hAnsi="Angsana New"/>
                <w:sz w:val="28"/>
                <w:szCs w:val="28"/>
              </w:rPr>
            </w:pPr>
            <w:r w:rsidRPr="007A1564">
              <w:rPr>
                <w:rFonts w:ascii="Angsana New" w:eastAsia="Map Symbols" w:hAnsi="Angsana New"/>
                <w:sz w:val="28"/>
                <w:szCs w:val="28"/>
              </w:rPr>
              <w:t>(14,990)</w:t>
            </w:r>
          </w:p>
        </w:tc>
      </w:tr>
    </w:tbl>
    <w:p w14:paraId="45AF2D3A" w14:textId="77777777" w:rsidR="00EF2F4F" w:rsidRPr="00C97C81" w:rsidRDefault="00EF2F4F" w:rsidP="00EF2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187BE7" w14:textId="50A33AAA" w:rsidR="00C97C81" w:rsidRDefault="000348EF" w:rsidP="00C97C81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22" w:hanging="564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9DE3EFC" w14:textId="77777777" w:rsidR="00C97C81" w:rsidRPr="000348EF" w:rsidRDefault="00C97C81" w:rsidP="00C97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" w:right="122"/>
        <w:jc w:val="both"/>
        <w:rPr>
          <w:rFonts w:ascii="Angsana New" w:hAnsi="Angsana New"/>
          <w:sz w:val="16"/>
          <w:szCs w:val="16"/>
        </w:rPr>
      </w:pPr>
    </w:p>
    <w:p w14:paraId="0FC01284" w14:textId="5B96DD5B" w:rsidR="00C97C81" w:rsidRDefault="00C97C81" w:rsidP="00EF2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ที่ประชุมคณะกรรมการบริษัทครั้งที่ </w:t>
      </w:r>
      <w:r>
        <w:rPr>
          <w:rFonts w:ascii="Angsana New" w:hAnsi="Angsana New"/>
          <w:sz w:val="28"/>
          <w:szCs w:val="28"/>
        </w:rPr>
        <w:t xml:space="preserve">1/2568 </w:t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25 </w:t>
      </w:r>
      <w:r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 w:hint="cs"/>
          <w:sz w:val="28"/>
          <w:szCs w:val="28"/>
          <w:cs/>
        </w:rPr>
        <w:t>ที่ประชุมมีมติอนุมัติ</w:t>
      </w:r>
    </w:p>
    <w:p w14:paraId="2091B0ED" w14:textId="77777777" w:rsidR="00A51CF3" w:rsidRPr="00A51CF3" w:rsidRDefault="00A51CF3" w:rsidP="00EF2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30738BE" w14:textId="0244B59D" w:rsidR="00EF2F4F" w:rsidRDefault="00C97C81" w:rsidP="00C97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1) </w:t>
      </w:r>
      <w:r w:rsidR="00AA6529">
        <w:rPr>
          <w:rFonts w:ascii="Angsana New" w:hAnsi="Angsana New" w:hint="cs"/>
          <w:sz w:val="28"/>
          <w:szCs w:val="28"/>
          <w:cs/>
        </w:rPr>
        <w:t>การ</w:t>
      </w:r>
      <w:r>
        <w:rPr>
          <w:rFonts w:ascii="Angsana New" w:hAnsi="Angsana New" w:hint="cs"/>
          <w:sz w:val="28"/>
          <w:szCs w:val="28"/>
          <w:cs/>
        </w:rPr>
        <w:t xml:space="preserve">โอนทุนสำรองตามกฎหมายจำนวน </w:t>
      </w:r>
      <w:r>
        <w:rPr>
          <w:rFonts w:ascii="Angsana New" w:hAnsi="Angsana New"/>
          <w:sz w:val="28"/>
          <w:szCs w:val="28"/>
        </w:rPr>
        <w:t>14,126,358</w:t>
      </w:r>
      <w:r w:rsidR="000348EF">
        <w:rPr>
          <w:rFonts w:ascii="Angsana New" w:hAnsi="Angsana New"/>
          <w:sz w:val="28"/>
          <w:szCs w:val="28"/>
        </w:rPr>
        <w:t xml:space="preserve"> </w:t>
      </w:r>
      <w:r w:rsidR="000348EF">
        <w:rPr>
          <w:rFonts w:ascii="Angsana New" w:hAnsi="Angsana New" w:hint="cs"/>
          <w:sz w:val="28"/>
          <w:szCs w:val="28"/>
          <w:cs/>
        </w:rPr>
        <w:t xml:space="preserve">บาท และโอนส่วนเกินมูลค่าหุ้นสามัญจำนวน </w:t>
      </w:r>
      <w:r w:rsidR="000348EF">
        <w:rPr>
          <w:rFonts w:ascii="Angsana New" w:hAnsi="Angsana New"/>
          <w:sz w:val="28"/>
          <w:szCs w:val="28"/>
        </w:rPr>
        <w:t xml:space="preserve">197,797,047 </w:t>
      </w:r>
      <w:r w:rsidR="000348EF">
        <w:rPr>
          <w:rFonts w:ascii="Angsana New" w:hAnsi="Angsana New" w:hint="cs"/>
          <w:sz w:val="28"/>
          <w:szCs w:val="28"/>
          <w:cs/>
        </w:rPr>
        <w:t>บาท เพื่อชดเชยขาดทุนสะสมของบริษัท</w:t>
      </w:r>
    </w:p>
    <w:p w14:paraId="722A22DB" w14:textId="77777777" w:rsidR="000348EF" w:rsidRPr="000348EF" w:rsidRDefault="000348EF" w:rsidP="00C97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3F6FB1A" w14:textId="1C7CA901" w:rsidR="000348EF" w:rsidRDefault="000348EF" w:rsidP="0003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 xml:space="preserve">2) </w:t>
      </w:r>
      <w:r>
        <w:rPr>
          <w:rFonts w:ascii="Angsana New" w:hAnsi="Angsana New" w:hint="cs"/>
          <w:sz w:val="28"/>
          <w:szCs w:val="28"/>
          <w:cs/>
        </w:rPr>
        <w:t>การขายหุ้นสามัญทั้งหมดของบริษัท เจนโก้ เมดิคอล จำกัด ให้กับบริษัทที่ไม่เกี่ยวข้องกันแห่งหนึ่ง</w:t>
      </w:r>
    </w:p>
    <w:p w14:paraId="6122E5CF" w14:textId="481BCFDE" w:rsidR="000348EF" w:rsidRPr="00EF2F4F" w:rsidRDefault="000348EF" w:rsidP="00C97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DF9E74" w14:textId="77777777" w:rsidR="00EF2F4F" w:rsidRPr="00EF2F4F" w:rsidRDefault="00EF2F4F" w:rsidP="00476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63D4DC" w14:textId="77777777" w:rsidR="004768B4" w:rsidRPr="00E72C81" w:rsidRDefault="004768B4" w:rsidP="00E7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sectPr w:rsidR="004768B4" w:rsidRPr="00E72C81" w:rsidSect="00EE667A">
      <w:headerReference w:type="default" r:id="rId24"/>
      <w:footerReference w:type="default" r:id="rId25"/>
      <w:pgSz w:w="11907" w:h="16840" w:code="9"/>
      <w:pgMar w:top="1559" w:right="862" w:bottom="896" w:left="1559" w:header="1134" w:footer="289" w:gutter="0"/>
      <w:pgNumType w:start="7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59539" w14:textId="77777777" w:rsidR="005073CE" w:rsidRDefault="005073CE">
      <w:r>
        <w:separator/>
      </w:r>
    </w:p>
  </w:endnote>
  <w:endnote w:type="continuationSeparator" w:id="0">
    <w:p w14:paraId="2860727C" w14:textId="77777777" w:rsidR="005073CE" w:rsidRDefault="00507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4FC8" w14:textId="77777777" w:rsidR="00AE5C49" w:rsidRPr="00B03803" w:rsidRDefault="00AE5C49">
    <w:pPr>
      <w:pStyle w:val="Footer"/>
      <w:jc w:val="right"/>
      <w:rPr>
        <w:rFonts w:ascii="Angsana New" w:hAnsi="Angsana New"/>
        <w:sz w:val="28"/>
        <w:szCs w:val="28"/>
      </w:rPr>
    </w:pPr>
    <w:r w:rsidRPr="00B03803">
      <w:rPr>
        <w:rFonts w:ascii="Angsana New" w:hAnsi="Angsana New"/>
        <w:sz w:val="28"/>
        <w:szCs w:val="28"/>
      </w:rPr>
      <w:fldChar w:fldCharType="begin"/>
    </w:r>
    <w:r w:rsidRPr="00B03803">
      <w:rPr>
        <w:rFonts w:ascii="Angsana New" w:hAnsi="Angsana New"/>
        <w:sz w:val="28"/>
        <w:szCs w:val="28"/>
      </w:rPr>
      <w:instrText xml:space="preserve"> PAGE   \* MERGEFORMAT </w:instrText>
    </w:r>
    <w:r w:rsidRPr="00B03803">
      <w:rPr>
        <w:rFonts w:ascii="Angsana New" w:hAnsi="Angsana New"/>
        <w:sz w:val="28"/>
        <w:szCs w:val="28"/>
      </w:rPr>
      <w:fldChar w:fldCharType="separate"/>
    </w:r>
    <w:r w:rsidR="00D860CA">
      <w:rPr>
        <w:rFonts w:ascii="Angsana New" w:hAnsi="Angsana New"/>
        <w:noProof/>
        <w:sz w:val="28"/>
        <w:szCs w:val="28"/>
      </w:rPr>
      <w:t>4</w:t>
    </w:r>
    <w:r w:rsidR="00D860CA">
      <w:rPr>
        <w:rFonts w:ascii="Angsana New" w:hAnsi="Angsana New"/>
        <w:noProof/>
        <w:sz w:val="28"/>
        <w:szCs w:val="28"/>
      </w:rPr>
      <w:t>6</w:t>
    </w:r>
    <w:r w:rsidRPr="00B03803">
      <w:rPr>
        <w:rFonts w:ascii="Angsana New" w:hAnsi="Angsana New"/>
        <w:noProof/>
        <w:sz w:val="28"/>
        <w:szCs w:val="28"/>
      </w:rPr>
      <w:fldChar w:fldCharType="end"/>
    </w:r>
  </w:p>
  <w:p w14:paraId="71BD1572" w14:textId="77777777" w:rsidR="00AE5C49" w:rsidRDefault="00AE5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6A1F2" w14:textId="77777777" w:rsidR="00AE5C49" w:rsidRPr="0058277D" w:rsidRDefault="00AE5C49">
    <w:pPr>
      <w:pStyle w:val="Footer"/>
      <w:jc w:val="right"/>
      <w:rPr>
        <w:rFonts w:ascii="Angsana New" w:hAnsi="Angsana New"/>
        <w:sz w:val="28"/>
        <w:szCs w:val="28"/>
      </w:rPr>
    </w:pPr>
    <w:r w:rsidRPr="0058277D">
      <w:rPr>
        <w:rFonts w:ascii="Angsana New" w:hAnsi="Angsana New"/>
        <w:sz w:val="28"/>
        <w:szCs w:val="28"/>
      </w:rPr>
      <w:fldChar w:fldCharType="begin"/>
    </w:r>
    <w:r w:rsidRPr="0058277D">
      <w:rPr>
        <w:rFonts w:ascii="Angsana New" w:hAnsi="Angsana New"/>
        <w:sz w:val="28"/>
        <w:szCs w:val="28"/>
      </w:rPr>
      <w:instrText xml:space="preserve"> PAGE   \* MERGEFORMAT </w:instrText>
    </w:r>
    <w:r w:rsidRPr="0058277D">
      <w:rPr>
        <w:rFonts w:ascii="Angsana New" w:hAnsi="Angsana New"/>
        <w:sz w:val="28"/>
        <w:szCs w:val="28"/>
      </w:rPr>
      <w:fldChar w:fldCharType="separate"/>
    </w:r>
    <w:r w:rsidR="00D860CA">
      <w:rPr>
        <w:rFonts w:ascii="Angsana New" w:hAnsi="Angsana New"/>
        <w:noProof/>
        <w:sz w:val="28"/>
        <w:szCs w:val="28"/>
      </w:rPr>
      <w:t>1</w:t>
    </w:r>
    <w:r w:rsidR="00D860CA">
      <w:rPr>
        <w:rFonts w:ascii="Angsana New" w:hAnsi="Angsana New"/>
        <w:noProof/>
        <w:sz w:val="28"/>
        <w:szCs w:val="28"/>
      </w:rPr>
      <w:t>4</w:t>
    </w:r>
    <w:r w:rsidRPr="0058277D">
      <w:rPr>
        <w:rFonts w:ascii="Angsana New" w:hAnsi="Angsana New"/>
        <w:noProof/>
        <w:sz w:val="28"/>
        <w:szCs w:val="28"/>
      </w:rPr>
      <w:fldChar w:fldCharType="end"/>
    </w:r>
  </w:p>
  <w:p w14:paraId="45133402" w14:textId="77777777" w:rsidR="00AE5C49" w:rsidRDefault="00AE5C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BD11F" w14:textId="60614F54" w:rsidR="00E23A16" w:rsidRPr="00320941" w:rsidRDefault="00532894" w:rsidP="00320941">
    <w:pPr>
      <w:pStyle w:val="Footer"/>
      <w:jc w:val="right"/>
      <w:rPr>
        <w:lang w:val="en-US"/>
      </w:rPr>
    </w:pPr>
    <w:r>
      <w:rPr>
        <w:rFonts w:ascii="Angsana New" w:hAnsi="Angsana New"/>
        <w:sz w:val="28"/>
        <w:szCs w:val="28"/>
        <w:lang w:val="en-US"/>
      </w:rPr>
      <w:t>49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30D1" w14:textId="77777777" w:rsidR="00AE5C49" w:rsidRDefault="00AE5C49">
    <w:pPr>
      <w:pStyle w:val="Footer"/>
    </w:pPr>
  </w:p>
  <w:p w14:paraId="4A148D3F" w14:textId="77777777" w:rsidR="00AE5C49" w:rsidRDefault="00AE5C4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0094" w14:textId="77777777" w:rsidR="00E23A16" w:rsidRPr="0054028D" w:rsidRDefault="00E23A16">
    <w:pPr>
      <w:pStyle w:val="Footer"/>
      <w:jc w:val="right"/>
      <w:rPr>
        <w:rFonts w:ascii="Angsana New" w:hAnsi="Angsana New"/>
        <w:sz w:val="28"/>
        <w:szCs w:val="28"/>
        <w:lang w:val="en-GB"/>
      </w:rPr>
    </w:pPr>
    <w:r w:rsidRPr="00B03803">
      <w:rPr>
        <w:rFonts w:ascii="Angsana New" w:hAnsi="Angsana New"/>
        <w:sz w:val="28"/>
        <w:szCs w:val="28"/>
      </w:rPr>
      <w:fldChar w:fldCharType="begin"/>
    </w:r>
    <w:r w:rsidRPr="00B03803">
      <w:rPr>
        <w:rFonts w:ascii="Angsana New" w:hAnsi="Angsana New"/>
        <w:sz w:val="28"/>
        <w:szCs w:val="28"/>
      </w:rPr>
      <w:instrText xml:space="preserve"> PAGE   \* MERGEFORMAT </w:instrText>
    </w:r>
    <w:r w:rsidRPr="00B03803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4</w:t>
    </w:r>
    <w:r>
      <w:rPr>
        <w:rFonts w:ascii="Angsana New" w:hAnsi="Angsana New"/>
        <w:noProof/>
        <w:sz w:val="28"/>
        <w:szCs w:val="28"/>
      </w:rPr>
      <w:t>6</w:t>
    </w:r>
    <w:r w:rsidRPr="00B03803">
      <w:rPr>
        <w:rFonts w:ascii="Angsana New" w:hAnsi="Angsana New"/>
        <w:noProof/>
        <w:sz w:val="28"/>
        <w:szCs w:val="28"/>
      </w:rPr>
      <w:fldChar w:fldCharType="end"/>
    </w:r>
  </w:p>
  <w:p w14:paraId="46E954FE" w14:textId="77777777" w:rsidR="00E23A16" w:rsidRDefault="00E23A1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7CF4B" w14:textId="77777777" w:rsidR="00AE5C49" w:rsidRDefault="00AE5C49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B7AC" w14:textId="77777777" w:rsidR="00AE5C49" w:rsidRPr="007F66DC" w:rsidRDefault="00AE5C49">
    <w:pPr>
      <w:pStyle w:val="Footer"/>
      <w:jc w:val="right"/>
      <w:rPr>
        <w:rFonts w:ascii="Angsana New" w:hAnsi="Angsana New"/>
        <w:sz w:val="28"/>
        <w:szCs w:val="28"/>
      </w:rPr>
    </w:pPr>
    <w:r w:rsidRPr="007F66DC">
      <w:rPr>
        <w:rFonts w:ascii="Angsana New" w:hAnsi="Angsana New"/>
        <w:sz w:val="28"/>
        <w:szCs w:val="28"/>
      </w:rPr>
      <w:fldChar w:fldCharType="begin"/>
    </w:r>
    <w:r w:rsidRPr="007F66DC">
      <w:rPr>
        <w:rFonts w:ascii="Angsana New" w:hAnsi="Angsana New"/>
        <w:sz w:val="28"/>
        <w:szCs w:val="28"/>
      </w:rPr>
      <w:instrText xml:space="preserve"> PAGE   \* MERGEFORMAT </w:instrText>
    </w:r>
    <w:r w:rsidRPr="007F66DC">
      <w:rPr>
        <w:rFonts w:ascii="Angsana New" w:hAnsi="Angsana New"/>
        <w:sz w:val="28"/>
        <w:szCs w:val="28"/>
      </w:rPr>
      <w:fldChar w:fldCharType="separate"/>
    </w:r>
    <w:r w:rsidR="00D860CA">
      <w:rPr>
        <w:rFonts w:ascii="Angsana New" w:hAnsi="Angsana New"/>
        <w:noProof/>
        <w:sz w:val="28"/>
        <w:szCs w:val="28"/>
      </w:rPr>
      <w:t>5</w:t>
    </w:r>
    <w:r w:rsidR="00D860CA">
      <w:rPr>
        <w:rFonts w:ascii="Angsana New" w:hAnsi="Angsana New"/>
        <w:noProof/>
        <w:sz w:val="28"/>
        <w:szCs w:val="28"/>
      </w:rPr>
      <w:t>6</w:t>
    </w:r>
    <w:r w:rsidRPr="007F66DC">
      <w:rPr>
        <w:rFonts w:ascii="Angsana New" w:hAnsi="Angsana New"/>
        <w:noProof/>
        <w:sz w:val="28"/>
        <w:szCs w:val="28"/>
      </w:rPr>
      <w:fldChar w:fldCharType="end"/>
    </w:r>
  </w:p>
  <w:p w14:paraId="07979ABD" w14:textId="77777777" w:rsidR="00AE5C49" w:rsidRDefault="00AE5C49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3A0169" w:rsidRDefault="00C0171D" w:rsidP="00C0171D">
    <w:pPr>
      <w:pStyle w:val="Footer"/>
      <w:jc w:val="right"/>
      <w:rPr>
        <w:rFonts w:ascii="Angsana New" w:hAnsi="Angsana New"/>
        <w:noProof/>
        <w:sz w:val="28"/>
        <w:szCs w:val="28"/>
      </w:rPr>
    </w:pPr>
    <w:r w:rsidRPr="00C0171D">
      <w:rPr>
        <w:rFonts w:ascii="Angsana New" w:hAnsi="Angsana New"/>
        <w:sz w:val="28"/>
        <w:szCs w:val="28"/>
      </w:rPr>
      <w:fldChar w:fldCharType="begin"/>
    </w:r>
    <w:r w:rsidRPr="00C0171D">
      <w:rPr>
        <w:rFonts w:ascii="Angsana New" w:hAnsi="Angsana New"/>
        <w:sz w:val="28"/>
        <w:szCs w:val="28"/>
      </w:rPr>
      <w:instrText xml:space="preserve"> PAGE   \* MERGEFORMAT </w:instrText>
    </w:r>
    <w:r w:rsidRPr="00C0171D">
      <w:rPr>
        <w:rFonts w:ascii="Angsana New" w:hAnsi="Angsana New"/>
        <w:sz w:val="28"/>
        <w:szCs w:val="28"/>
      </w:rPr>
      <w:fldChar w:fldCharType="separate"/>
    </w:r>
    <w:r w:rsidRPr="00C0171D">
      <w:rPr>
        <w:rFonts w:ascii="Angsana New" w:hAnsi="Angsana New"/>
        <w:noProof/>
        <w:sz w:val="28"/>
        <w:szCs w:val="28"/>
      </w:rPr>
      <w:t>2</w:t>
    </w:r>
    <w:r w:rsidRPr="00C0171D">
      <w:rPr>
        <w:rFonts w:ascii="Angsana New" w:hAnsi="Angsana New"/>
        <w:noProof/>
        <w:sz w:val="28"/>
        <w:szCs w:val="28"/>
      </w:rPr>
      <w:fldChar w:fldCharType="end"/>
    </w:r>
  </w:p>
  <w:p w14:paraId="0AE5A578" w14:textId="77777777" w:rsidR="00F25329" w:rsidRPr="00A118F1" w:rsidRDefault="00F25329" w:rsidP="00C0171D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9ED6" w14:textId="77777777" w:rsidR="00973582" w:rsidRPr="009036C8" w:rsidRDefault="00973582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7F66DC">
      <w:rPr>
        <w:rFonts w:ascii="Angsana New" w:hAnsi="Angsana New"/>
        <w:sz w:val="28"/>
        <w:szCs w:val="28"/>
      </w:rPr>
      <w:fldChar w:fldCharType="begin"/>
    </w:r>
    <w:r w:rsidRPr="007F66DC">
      <w:rPr>
        <w:rFonts w:ascii="Angsana New" w:hAnsi="Angsana New"/>
        <w:sz w:val="28"/>
        <w:szCs w:val="28"/>
      </w:rPr>
      <w:instrText xml:space="preserve"> PAGE   \* MERGEFORMAT </w:instrText>
    </w:r>
    <w:r w:rsidRPr="007F66DC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6</w:t>
    </w:r>
    <w:r>
      <w:rPr>
        <w:rFonts w:ascii="Angsana New" w:hAnsi="Angsana New"/>
        <w:noProof/>
        <w:sz w:val="28"/>
        <w:szCs w:val="28"/>
      </w:rPr>
      <w:t>7</w:t>
    </w:r>
    <w:r w:rsidRPr="007F66DC">
      <w:rPr>
        <w:rFonts w:ascii="Angsana New" w:hAnsi="Angsana New"/>
        <w:noProof/>
        <w:sz w:val="28"/>
        <w:szCs w:val="28"/>
      </w:rPr>
      <w:fldChar w:fldCharType="end"/>
    </w:r>
  </w:p>
  <w:p w14:paraId="162581E8" w14:textId="77777777" w:rsidR="00973582" w:rsidRPr="00A118F1" w:rsidRDefault="00973582">
    <w:pPr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C8BCC" w14:textId="77777777" w:rsidR="005073CE" w:rsidRDefault="005073CE">
      <w:r>
        <w:separator/>
      </w:r>
    </w:p>
  </w:footnote>
  <w:footnote w:type="continuationSeparator" w:id="0">
    <w:p w14:paraId="42401FD5" w14:textId="77777777" w:rsidR="005073CE" w:rsidRDefault="00507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FF91" w14:textId="77777777" w:rsidR="00AE5C49" w:rsidRPr="009F3E00" w:rsidRDefault="00AE5C49" w:rsidP="005238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9F3E00">
      <w:rPr>
        <w:rFonts w:ascii="Angsana New" w:hAnsi="Angsana New"/>
        <w:b/>
        <w:bCs/>
        <w:sz w:val="30"/>
        <w:szCs w:val="30"/>
        <w:cs/>
      </w:rPr>
      <w:t xml:space="preserve">บริษัท บริหารและพัฒนาเพื่อการอนุรักษ์สิ่งแวดล้อม จำกัด </w:t>
    </w:r>
    <w:r w:rsidRPr="009F3E00">
      <w:rPr>
        <w:rFonts w:ascii="Angsana New" w:hAnsi="Angsana New"/>
        <w:b/>
        <w:bCs/>
        <w:sz w:val="30"/>
        <w:szCs w:val="30"/>
      </w:rPr>
      <w:t>(</w:t>
    </w:r>
    <w:r w:rsidRPr="009F3E00">
      <w:rPr>
        <w:rFonts w:ascii="Angsana New" w:hAnsi="Angsana New"/>
        <w:b/>
        <w:bCs/>
        <w:sz w:val="30"/>
        <w:szCs w:val="30"/>
        <w:cs/>
      </w:rPr>
      <w:t>มหาชน</w:t>
    </w:r>
    <w:r w:rsidRPr="009F3E00">
      <w:rPr>
        <w:rFonts w:ascii="Angsana New" w:hAnsi="Angsana New"/>
        <w:b/>
        <w:bCs/>
        <w:sz w:val="30"/>
        <w:szCs w:val="30"/>
      </w:rPr>
      <w:t>)</w:t>
    </w:r>
    <w:r w:rsidRPr="009F3E00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57BD482A" w14:textId="77777777" w:rsidR="00AE5C49" w:rsidRDefault="00AE5C49" w:rsidP="00DE29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  <w:cs/>
      </w:rPr>
    </w:pPr>
    <w:r w:rsidRPr="009F3E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(ต่อ)</w:t>
    </w:r>
  </w:p>
  <w:p w14:paraId="33881DB9" w14:textId="77777777" w:rsidR="00AE5C49" w:rsidRDefault="00AE5C49" w:rsidP="3A9E64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 xml:space="preserve">สำหรับปีสิ้นสุดวันที่ </w:t>
    </w:r>
    <w:r w:rsidRPr="009F3E00">
      <w:rPr>
        <w:rFonts w:ascii="Angsana New" w:hAnsi="Angsana New"/>
        <w:b/>
        <w:bCs/>
        <w:sz w:val="30"/>
        <w:szCs w:val="30"/>
      </w:rPr>
      <w:t xml:space="preserve">31 </w:t>
    </w:r>
    <w:r w:rsidRPr="009F3E00">
      <w:rPr>
        <w:rFonts w:ascii="Angsana New" w:hAnsi="Angsana New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2567</w:t>
    </w:r>
  </w:p>
  <w:p w14:paraId="4EC71FD0" w14:textId="77777777" w:rsidR="00AE5C49" w:rsidRPr="006F3784" w:rsidRDefault="00AE5C49" w:rsidP="00283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6244B" w14:textId="77777777" w:rsidR="00AE5C49" w:rsidRPr="009F3E00" w:rsidRDefault="00AE5C49" w:rsidP="00DE29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9F3E00">
      <w:rPr>
        <w:rFonts w:ascii="Angsana New" w:hAnsi="Angsana New"/>
        <w:b/>
        <w:bCs/>
        <w:sz w:val="30"/>
        <w:szCs w:val="30"/>
        <w:cs/>
      </w:rPr>
      <w:t xml:space="preserve">บริษัท บริหารและพัฒนาเพื่อการอนุรักษ์สิ่งแวดล้อม จำกัด </w:t>
    </w:r>
    <w:r w:rsidRPr="009F3E00">
      <w:rPr>
        <w:rFonts w:ascii="Angsana New" w:hAnsi="Angsana New"/>
        <w:b/>
        <w:bCs/>
        <w:sz w:val="30"/>
        <w:szCs w:val="30"/>
      </w:rPr>
      <w:t>(</w:t>
    </w:r>
    <w:r w:rsidRPr="009F3E00">
      <w:rPr>
        <w:rFonts w:ascii="Angsana New" w:hAnsi="Angsana New"/>
        <w:b/>
        <w:bCs/>
        <w:sz w:val="30"/>
        <w:szCs w:val="30"/>
        <w:cs/>
      </w:rPr>
      <w:t>มหาชน</w:t>
    </w:r>
    <w:r w:rsidRPr="009F3E00">
      <w:rPr>
        <w:rFonts w:ascii="Angsana New" w:hAnsi="Angsana New"/>
        <w:b/>
        <w:bCs/>
        <w:sz w:val="30"/>
        <w:szCs w:val="30"/>
      </w:rPr>
      <w:t>)</w:t>
    </w:r>
    <w:r w:rsidRPr="009F3E00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5D5BDF3D" w14:textId="77777777" w:rsidR="00AE5C49" w:rsidRDefault="00AE5C49" w:rsidP="00DE29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</w:rPr>
    </w:pPr>
    <w:r w:rsidRPr="009F3E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38FA6D0D" w14:textId="77777777" w:rsidR="00AE5C49" w:rsidRDefault="00AE5C49" w:rsidP="3A9E64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 xml:space="preserve">สำหรับปีสิ้นสุดวันที่ </w:t>
    </w:r>
    <w:r w:rsidRPr="009F3E00">
      <w:rPr>
        <w:rFonts w:ascii="Angsana New" w:hAnsi="Angsana New"/>
        <w:b/>
        <w:bCs/>
        <w:sz w:val="30"/>
        <w:szCs w:val="30"/>
      </w:rPr>
      <w:t xml:space="preserve">31 </w:t>
    </w:r>
    <w:r w:rsidRPr="009F3E00">
      <w:rPr>
        <w:rFonts w:ascii="Angsana New" w:hAnsi="Angsana New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2567</w:t>
    </w:r>
  </w:p>
  <w:p w14:paraId="02D0C908" w14:textId="77777777" w:rsidR="00AE5C49" w:rsidRPr="00DE2992" w:rsidRDefault="00AE5C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16462" w14:textId="77777777" w:rsidR="00AE5C49" w:rsidRPr="009F3E00" w:rsidRDefault="00AE5C49" w:rsidP="005238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9F3E00">
      <w:rPr>
        <w:rFonts w:ascii="Angsana New" w:hAnsi="Angsana New"/>
        <w:b/>
        <w:bCs/>
        <w:sz w:val="30"/>
        <w:szCs w:val="30"/>
        <w:cs/>
      </w:rPr>
      <w:t xml:space="preserve">บริษัท บริหารและพัฒนาเพื่อการอนุรักษ์สิ่งแวดล้อม จำกัด </w:t>
    </w:r>
    <w:r w:rsidRPr="009F3E00">
      <w:rPr>
        <w:rFonts w:ascii="Angsana New" w:hAnsi="Angsana New"/>
        <w:b/>
        <w:bCs/>
        <w:sz w:val="30"/>
        <w:szCs w:val="30"/>
      </w:rPr>
      <w:t>(</w:t>
    </w:r>
    <w:r w:rsidRPr="009F3E00">
      <w:rPr>
        <w:rFonts w:ascii="Angsana New" w:hAnsi="Angsana New"/>
        <w:b/>
        <w:bCs/>
        <w:sz w:val="30"/>
        <w:szCs w:val="30"/>
        <w:cs/>
      </w:rPr>
      <w:t>มหาชน</w:t>
    </w:r>
    <w:r w:rsidRPr="009F3E00">
      <w:rPr>
        <w:rFonts w:ascii="Angsana New" w:hAnsi="Angsana New"/>
        <w:b/>
        <w:bCs/>
        <w:sz w:val="30"/>
        <w:szCs w:val="30"/>
      </w:rPr>
      <w:t>)</w:t>
    </w:r>
    <w:r w:rsidRPr="009F3E00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311C66DE" w14:textId="77777777" w:rsidR="00AE5C49" w:rsidRPr="009F3E00" w:rsidRDefault="00AE5C49" w:rsidP="005238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  <w:cs/>
      </w:rPr>
    </w:pPr>
    <w:r w:rsidRPr="009F3E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(ต่อ)</w:t>
    </w:r>
  </w:p>
  <w:p w14:paraId="3E770DB0" w14:textId="77777777" w:rsidR="00AE5C49" w:rsidRDefault="00AE5C49" w:rsidP="00A37B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 xml:space="preserve">สำหรับปีสิ้นสุดวันที่ </w:t>
    </w:r>
    <w:r w:rsidRPr="009F3E00">
      <w:rPr>
        <w:rFonts w:ascii="Angsana New" w:hAnsi="Angsana New"/>
        <w:b/>
        <w:bCs/>
        <w:sz w:val="30"/>
        <w:szCs w:val="30"/>
      </w:rPr>
      <w:t xml:space="preserve">31 </w:t>
    </w:r>
    <w:r w:rsidRPr="009F3E00">
      <w:rPr>
        <w:rFonts w:ascii="Angsana New" w:hAnsi="Angsana New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2567</w:t>
    </w:r>
  </w:p>
  <w:p w14:paraId="3BC290E7" w14:textId="77777777" w:rsidR="00AE5C49" w:rsidRPr="00A37B34" w:rsidRDefault="00AE5C49" w:rsidP="00102C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C0A96" w14:textId="77777777" w:rsidR="00AE5C49" w:rsidRPr="009F3E00" w:rsidRDefault="00AE5C49" w:rsidP="00FF71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9F3E00">
      <w:rPr>
        <w:rFonts w:ascii="Angsana New" w:hAnsi="Angsana New"/>
        <w:b/>
        <w:bCs/>
        <w:sz w:val="30"/>
        <w:szCs w:val="30"/>
        <w:cs/>
      </w:rPr>
      <w:t xml:space="preserve">บริษัท บริหารและพัฒนาเพื่อการอนุรักษ์สิ่งแวดล้อม จำกัด </w:t>
    </w:r>
    <w:r w:rsidRPr="009F3E00">
      <w:rPr>
        <w:rFonts w:ascii="Angsana New" w:hAnsi="Angsana New"/>
        <w:b/>
        <w:bCs/>
        <w:sz w:val="30"/>
        <w:szCs w:val="30"/>
      </w:rPr>
      <w:t>(</w:t>
    </w:r>
    <w:r w:rsidRPr="009F3E00">
      <w:rPr>
        <w:rFonts w:ascii="Angsana New" w:hAnsi="Angsana New"/>
        <w:b/>
        <w:bCs/>
        <w:sz w:val="30"/>
        <w:szCs w:val="30"/>
        <w:cs/>
      </w:rPr>
      <w:t>มหาชน</w:t>
    </w:r>
    <w:r w:rsidRPr="009F3E00">
      <w:rPr>
        <w:rFonts w:ascii="Angsana New" w:hAnsi="Angsana New"/>
        <w:b/>
        <w:bCs/>
        <w:sz w:val="30"/>
        <w:szCs w:val="30"/>
      </w:rPr>
      <w:t>)</w:t>
    </w:r>
    <w:r w:rsidRPr="009F3E00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3AC2A817" w14:textId="77777777" w:rsidR="00AE5C49" w:rsidRPr="009F3E00" w:rsidRDefault="00AE5C49" w:rsidP="00FF71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  <w:cs/>
      </w:rPr>
    </w:pPr>
    <w:r w:rsidRPr="009F3E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(ต่อ)</w:t>
    </w:r>
  </w:p>
  <w:p w14:paraId="1221C74C" w14:textId="77777777" w:rsidR="00AE5C49" w:rsidRDefault="00AE5C49" w:rsidP="00FF71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0"/>
        <w:szCs w:val="30"/>
        <w:cs/>
      </w:rPr>
      <w:t>สำหรับปีสิ้นสุด</w:t>
    </w:r>
    <w:r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9F3E00">
      <w:rPr>
        <w:rFonts w:ascii="Angsana New" w:hAnsi="Angsana New"/>
        <w:b/>
        <w:bCs/>
        <w:sz w:val="30"/>
        <w:szCs w:val="30"/>
      </w:rPr>
      <w:t xml:space="preserve">31 </w:t>
    </w:r>
    <w:r w:rsidRPr="009F3E00">
      <w:rPr>
        <w:rFonts w:ascii="Angsana New" w:hAnsi="Angsana New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2560</w:t>
    </w:r>
    <w:r w:rsidRPr="009F3E00">
      <w:rPr>
        <w:rFonts w:ascii="Angsana New" w:hAnsi="Angsana New"/>
        <w:b/>
        <w:bCs/>
        <w:sz w:val="30"/>
        <w:szCs w:val="30"/>
      </w:rPr>
      <w:t xml:space="preserve"> </w:t>
    </w:r>
  </w:p>
  <w:p w14:paraId="0F18E885" w14:textId="77777777" w:rsidR="00AE5C49" w:rsidRPr="00FF710A" w:rsidRDefault="00AE5C49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A71CC" w14:textId="77777777" w:rsidR="00AE5C49" w:rsidRDefault="00AE5C49">
    <w:pPr>
      <w:pStyle w:val="Header"/>
    </w:pPr>
  </w:p>
  <w:p w14:paraId="2DB8D042" w14:textId="77777777" w:rsidR="00AE5C49" w:rsidRDefault="00AE5C49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CA8A" w14:textId="77777777" w:rsidR="00AE5C49" w:rsidRPr="009F3E00" w:rsidRDefault="00AE5C49" w:rsidP="00065C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9F3E00">
      <w:rPr>
        <w:rFonts w:ascii="Angsana New" w:hAnsi="Angsana New"/>
        <w:b/>
        <w:bCs/>
        <w:sz w:val="30"/>
        <w:szCs w:val="30"/>
        <w:cs/>
      </w:rPr>
      <w:t xml:space="preserve">บริษัท บริหารและพัฒนาเพื่อการอนุรักษ์สิ่งแวดล้อม จำกัด </w:t>
    </w:r>
    <w:r w:rsidRPr="009F3E00">
      <w:rPr>
        <w:rFonts w:ascii="Angsana New" w:hAnsi="Angsana New"/>
        <w:b/>
        <w:bCs/>
        <w:sz w:val="30"/>
        <w:szCs w:val="30"/>
      </w:rPr>
      <w:t>(</w:t>
    </w:r>
    <w:r w:rsidRPr="009F3E00">
      <w:rPr>
        <w:rFonts w:ascii="Angsana New" w:hAnsi="Angsana New"/>
        <w:b/>
        <w:bCs/>
        <w:sz w:val="30"/>
        <w:szCs w:val="30"/>
        <w:cs/>
      </w:rPr>
      <w:t>มหาชน</w:t>
    </w:r>
    <w:r w:rsidRPr="009F3E00">
      <w:rPr>
        <w:rFonts w:ascii="Angsana New" w:hAnsi="Angsana New"/>
        <w:b/>
        <w:bCs/>
        <w:sz w:val="30"/>
        <w:szCs w:val="30"/>
      </w:rPr>
      <w:t>)</w:t>
    </w:r>
    <w:r w:rsidRPr="009F3E00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4400A2B8" w14:textId="77777777" w:rsidR="00AE5C49" w:rsidRPr="009F3E00" w:rsidRDefault="00AE5C49" w:rsidP="00065C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  <w:cs/>
      </w:rPr>
    </w:pPr>
    <w:r w:rsidRPr="009F3E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(ต่อ)</w:t>
    </w:r>
  </w:p>
  <w:p w14:paraId="2AF97388" w14:textId="77777777" w:rsidR="00AE5C49" w:rsidRDefault="00AE5C49" w:rsidP="00065C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84" w:hanging="84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 xml:space="preserve">สำหรับปีสิ้นสุดวันที่ </w:t>
    </w:r>
    <w:r w:rsidRPr="009F3E00">
      <w:rPr>
        <w:rFonts w:ascii="Angsana New" w:hAnsi="Angsana New"/>
        <w:b/>
        <w:bCs/>
        <w:sz w:val="30"/>
        <w:szCs w:val="30"/>
      </w:rPr>
      <w:t xml:space="preserve">31 </w:t>
    </w:r>
    <w:r w:rsidRPr="009F3E00">
      <w:rPr>
        <w:rFonts w:ascii="Angsana New" w:hAnsi="Angsana New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2567</w:t>
    </w:r>
  </w:p>
  <w:p w14:paraId="50F99517" w14:textId="77777777" w:rsidR="00AE5C49" w:rsidRPr="00102CA9" w:rsidRDefault="00AE5C49" w:rsidP="00102C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9DF9" w14:textId="77777777" w:rsidR="00AE5C49" w:rsidRDefault="00AE5C4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FE53" w14:textId="77777777" w:rsidR="003A0169" w:rsidRPr="009F3E00" w:rsidRDefault="003A0169" w:rsidP="00065C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9F3E00">
      <w:rPr>
        <w:rFonts w:ascii="Angsana New" w:hAnsi="Angsana New"/>
        <w:b/>
        <w:bCs/>
        <w:sz w:val="30"/>
        <w:szCs w:val="30"/>
        <w:cs/>
      </w:rPr>
      <w:t xml:space="preserve">บริษัท บริหารและพัฒนาเพื่อการอนุรักษ์สิ่งแวดล้อม จำกัด </w:t>
    </w:r>
    <w:r w:rsidRPr="009F3E00">
      <w:rPr>
        <w:rFonts w:ascii="Angsana New" w:hAnsi="Angsana New"/>
        <w:b/>
        <w:bCs/>
        <w:sz w:val="30"/>
        <w:szCs w:val="30"/>
      </w:rPr>
      <w:t>(</w:t>
    </w:r>
    <w:r w:rsidRPr="009F3E00">
      <w:rPr>
        <w:rFonts w:ascii="Angsana New" w:hAnsi="Angsana New"/>
        <w:b/>
        <w:bCs/>
        <w:sz w:val="30"/>
        <w:szCs w:val="30"/>
        <w:cs/>
      </w:rPr>
      <w:t>มหาชน</w:t>
    </w:r>
    <w:r w:rsidRPr="009F3E00">
      <w:rPr>
        <w:rFonts w:ascii="Angsana New" w:hAnsi="Angsana New"/>
        <w:b/>
        <w:bCs/>
        <w:sz w:val="30"/>
        <w:szCs w:val="30"/>
      </w:rPr>
      <w:t>)</w:t>
    </w:r>
    <w:r w:rsidRPr="009F3E00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0A71E393" w14:textId="77777777" w:rsidR="003A0169" w:rsidRPr="009F3E00" w:rsidRDefault="003A0169" w:rsidP="00065C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  <w:cs/>
      </w:rPr>
    </w:pPr>
    <w:r w:rsidRPr="009F3E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(ต่อ)</w:t>
    </w:r>
  </w:p>
  <w:p w14:paraId="0F26AD84" w14:textId="77777777" w:rsidR="003A0169" w:rsidRPr="00B6676C" w:rsidRDefault="003A0169" w:rsidP="00B667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84" w:hanging="84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 xml:space="preserve">สำหรับปีสิ้นสุดวันที่ </w:t>
    </w:r>
    <w:r w:rsidRPr="009F3E00">
      <w:rPr>
        <w:rFonts w:ascii="Angsana New" w:hAnsi="Angsana New"/>
        <w:b/>
        <w:bCs/>
        <w:sz w:val="30"/>
        <w:szCs w:val="30"/>
      </w:rPr>
      <w:t xml:space="preserve">31 </w:t>
    </w:r>
    <w:r w:rsidRPr="009F3E00">
      <w:rPr>
        <w:rFonts w:ascii="Angsana New" w:hAnsi="Angsana New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2AAF8" w14:textId="77777777" w:rsidR="00216542" w:rsidRPr="009F3E00" w:rsidRDefault="00216542" w:rsidP="00216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9F3E00">
      <w:rPr>
        <w:rFonts w:ascii="Angsana New" w:hAnsi="Angsana New"/>
        <w:b/>
        <w:bCs/>
        <w:sz w:val="30"/>
        <w:szCs w:val="30"/>
        <w:cs/>
      </w:rPr>
      <w:t xml:space="preserve">บริษัท บริหารและพัฒนาเพื่อการอนุรักษ์สิ่งแวดล้อม จำกัด </w:t>
    </w:r>
    <w:r w:rsidRPr="009F3E00">
      <w:rPr>
        <w:rFonts w:ascii="Angsana New" w:hAnsi="Angsana New"/>
        <w:b/>
        <w:bCs/>
        <w:sz w:val="30"/>
        <w:szCs w:val="30"/>
      </w:rPr>
      <w:t>(</w:t>
    </w:r>
    <w:r w:rsidRPr="009F3E00">
      <w:rPr>
        <w:rFonts w:ascii="Angsana New" w:hAnsi="Angsana New"/>
        <w:b/>
        <w:bCs/>
        <w:sz w:val="30"/>
        <w:szCs w:val="30"/>
        <w:cs/>
      </w:rPr>
      <w:t>มหาชน</w:t>
    </w:r>
    <w:r w:rsidRPr="009F3E00">
      <w:rPr>
        <w:rFonts w:ascii="Angsana New" w:hAnsi="Angsana New"/>
        <w:b/>
        <w:bCs/>
        <w:sz w:val="30"/>
        <w:szCs w:val="30"/>
      </w:rPr>
      <w:t>)</w:t>
    </w:r>
    <w:r w:rsidRPr="009F3E00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651089FE" w14:textId="77777777" w:rsidR="00216542" w:rsidRPr="009F3E00" w:rsidRDefault="00216542" w:rsidP="00216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0"/>
        <w:szCs w:val="30"/>
        <w:cs/>
      </w:rPr>
    </w:pPr>
    <w:r w:rsidRPr="009F3E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(ต่อ)</w:t>
    </w:r>
  </w:p>
  <w:p w14:paraId="07E91B8D" w14:textId="77777777" w:rsidR="00216542" w:rsidRDefault="00216542" w:rsidP="00216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84" w:hanging="84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 xml:space="preserve">สำหรับปีสิ้นสุดวันที่ </w:t>
    </w:r>
    <w:r w:rsidRPr="009F3E00">
      <w:rPr>
        <w:rFonts w:ascii="Angsana New" w:hAnsi="Angsana New"/>
        <w:b/>
        <w:bCs/>
        <w:sz w:val="30"/>
        <w:szCs w:val="30"/>
      </w:rPr>
      <w:t xml:space="preserve">31 </w:t>
    </w:r>
    <w:r w:rsidRPr="009F3E00">
      <w:rPr>
        <w:rFonts w:ascii="Angsana New" w:hAnsi="Angsana New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2567</w:t>
    </w:r>
  </w:p>
  <w:p w14:paraId="518F97D3" w14:textId="77777777" w:rsidR="00B6676C" w:rsidRPr="00B6676C" w:rsidRDefault="00B6676C" w:rsidP="00B667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84" w:hanging="84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E326F2"/>
    <w:multiLevelType w:val="hybridMultilevel"/>
    <w:tmpl w:val="82B85748"/>
    <w:lvl w:ilvl="0" w:tplc="9454CAE6">
      <w:start w:val="1"/>
      <w:numFmt w:val="thaiLetters"/>
      <w:lvlText w:val="%1)"/>
      <w:lvlJc w:val="left"/>
      <w:pPr>
        <w:ind w:left="7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07B25F6D"/>
    <w:multiLevelType w:val="hybridMultilevel"/>
    <w:tmpl w:val="C456ABA0"/>
    <w:lvl w:ilvl="0" w:tplc="E5EC460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C49AF"/>
    <w:multiLevelType w:val="hybridMultilevel"/>
    <w:tmpl w:val="989037D8"/>
    <w:lvl w:ilvl="0" w:tplc="1B60743C">
      <w:start w:val="1"/>
      <w:numFmt w:val="thaiLetters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54E50"/>
    <w:multiLevelType w:val="multilevel"/>
    <w:tmpl w:val="5EAED6BE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820" w:hanging="4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14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8C66F43"/>
    <w:multiLevelType w:val="multilevel"/>
    <w:tmpl w:val="FCC24442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  <w:b/>
        <w:lang w:val="en-US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336D19"/>
    <w:multiLevelType w:val="hybridMultilevel"/>
    <w:tmpl w:val="28B4E3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D740C"/>
    <w:multiLevelType w:val="hybridMultilevel"/>
    <w:tmpl w:val="70200D1E"/>
    <w:lvl w:ilvl="0" w:tplc="5B928D9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43846241"/>
    <w:multiLevelType w:val="hybridMultilevel"/>
    <w:tmpl w:val="829AC11C"/>
    <w:lvl w:ilvl="0" w:tplc="D3167E18">
      <w:start w:val="1"/>
      <w:numFmt w:val="thaiLetters"/>
      <w:lvlText w:val="(%1)"/>
      <w:lvlJc w:val="left"/>
      <w:pPr>
        <w:ind w:left="360" w:hanging="360"/>
      </w:pPr>
      <w:rPr>
        <w:rFonts w:cs="Angsana New" w:hint="default"/>
        <w:b w:val="0"/>
        <w:b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445E1DAD"/>
    <w:multiLevelType w:val="hybridMultilevel"/>
    <w:tmpl w:val="84F2D1DE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528804A1"/>
    <w:multiLevelType w:val="hybridMultilevel"/>
    <w:tmpl w:val="84F2D1DE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7" w15:restartNumberingAfterBreak="0">
    <w:nsid w:val="609B6B12"/>
    <w:multiLevelType w:val="hybridMultilevel"/>
    <w:tmpl w:val="53E29118"/>
    <w:lvl w:ilvl="0" w:tplc="0C40318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232D3"/>
    <w:multiLevelType w:val="hybridMultilevel"/>
    <w:tmpl w:val="E392EFFE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EED3DF0"/>
    <w:multiLevelType w:val="hybridMultilevel"/>
    <w:tmpl w:val="021C45C6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2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3" w15:restartNumberingAfterBreak="0">
    <w:nsid w:val="74CF075D"/>
    <w:multiLevelType w:val="hybridMultilevel"/>
    <w:tmpl w:val="3110A172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2300F"/>
    <w:multiLevelType w:val="multilevel"/>
    <w:tmpl w:val="F63E5BE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E8B793E"/>
    <w:multiLevelType w:val="hybridMultilevel"/>
    <w:tmpl w:val="84F2D1DE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num w:numId="1" w16cid:durableId="482165168">
    <w:abstractNumId w:val="6"/>
  </w:num>
  <w:num w:numId="2" w16cid:durableId="784932879">
    <w:abstractNumId w:val="5"/>
  </w:num>
  <w:num w:numId="3" w16cid:durableId="338971314">
    <w:abstractNumId w:val="9"/>
  </w:num>
  <w:num w:numId="4" w16cid:durableId="1320814917">
    <w:abstractNumId w:val="7"/>
  </w:num>
  <w:num w:numId="5" w16cid:durableId="1493257776">
    <w:abstractNumId w:val="8"/>
  </w:num>
  <w:num w:numId="6" w16cid:durableId="1524049016">
    <w:abstractNumId w:val="3"/>
  </w:num>
  <w:num w:numId="7" w16cid:durableId="1436559867">
    <w:abstractNumId w:val="2"/>
  </w:num>
  <w:num w:numId="8" w16cid:durableId="1153714305">
    <w:abstractNumId w:val="0"/>
  </w:num>
  <w:num w:numId="9" w16cid:durableId="1034576701">
    <w:abstractNumId w:val="1"/>
  </w:num>
  <w:num w:numId="10" w16cid:durableId="1736469135">
    <w:abstractNumId w:val="4"/>
  </w:num>
  <w:num w:numId="11" w16cid:durableId="1277909833">
    <w:abstractNumId w:val="21"/>
  </w:num>
  <w:num w:numId="12" w16cid:durableId="1366522467">
    <w:abstractNumId w:val="16"/>
  </w:num>
  <w:num w:numId="13" w16cid:durableId="1944798954">
    <w:abstractNumId w:val="30"/>
  </w:num>
  <w:num w:numId="14" w16cid:durableId="1213078844">
    <w:abstractNumId w:val="18"/>
  </w:num>
  <w:num w:numId="15" w16cid:durableId="1000036146">
    <w:abstractNumId w:val="22"/>
  </w:num>
  <w:num w:numId="16" w16cid:durableId="1714035283">
    <w:abstractNumId w:val="20"/>
  </w:num>
  <w:num w:numId="17" w16cid:durableId="661197709">
    <w:abstractNumId w:val="33"/>
  </w:num>
  <w:num w:numId="18" w16cid:durableId="1043940805">
    <w:abstractNumId w:val="26"/>
  </w:num>
  <w:num w:numId="19" w16cid:durableId="1347755947">
    <w:abstractNumId w:val="11"/>
  </w:num>
  <w:num w:numId="20" w16cid:durableId="197158283">
    <w:abstractNumId w:val="12"/>
  </w:num>
  <w:num w:numId="21" w16cid:durableId="1379207117">
    <w:abstractNumId w:val="10"/>
  </w:num>
  <w:num w:numId="22" w16cid:durableId="118884389">
    <w:abstractNumId w:val="34"/>
  </w:num>
  <w:num w:numId="23" w16cid:durableId="811410032">
    <w:abstractNumId w:val="14"/>
  </w:num>
  <w:num w:numId="24" w16cid:durableId="1341929719">
    <w:abstractNumId w:val="25"/>
  </w:num>
  <w:num w:numId="25" w16cid:durableId="628826941">
    <w:abstractNumId w:val="15"/>
  </w:num>
  <w:num w:numId="26" w16cid:durableId="329061720">
    <w:abstractNumId w:val="31"/>
  </w:num>
  <w:num w:numId="27" w16cid:durableId="2130540905">
    <w:abstractNumId w:val="29"/>
  </w:num>
  <w:num w:numId="28" w16cid:durableId="314770522">
    <w:abstractNumId w:val="23"/>
  </w:num>
  <w:num w:numId="29" w16cid:durableId="375549544">
    <w:abstractNumId w:val="13"/>
  </w:num>
  <w:num w:numId="30" w16cid:durableId="1715815367">
    <w:abstractNumId w:val="19"/>
  </w:num>
  <w:num w:numId="31" w16cid:durableId="1648431472">
    <w:abstractNumId w:val="17"/>
  </w:num>
  <w:num w:numId="32" w16cid:durableId="542866331">
    <w:abstractNumId w:val="27"/>
  </w:num>
  <w:num w:numId="33" w16cid:durableId="1123035951">
    <w:abstractNumId w:val="32"/>
  </w:num>
  <w:num w:numId="34" w16cid:durableId="671952244">
    <w:abstractNumId w:val="35"/>
  </w:num>
  <w:num w:numId="35" w16cid:durableId="104614628">
    <w:abstractNumId w:val="28"/>
  </w:num>
  <w:num w:numId="36" w16cid:durableId="491605807">
    <w:abstractNumId w:val="24"/>
  </w:num>
  <w:num w:numId="37" w16cid:durableId="618755583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F7A"/>
    <w:rsid w:val="000000B3"/>
    <w:rsid w:val="00000AC0"/>
    <w:rsid w:val="00000ACB"/>
    <w:rsid w:val="00000F7B"/>
    <w:rsid w:val="0000129E"/>
    <w:rsid w:val="0000139D"/>
    <w:rsid w:val="000015E7"/>
    <w:rsid w:val="0000185D"/>
    <w:rsid w:val="00002232"/>
    <w:rsid w:val="000022C0"/>
    <w:rsid w:val="00002556"/>
    <w:rsid w:val="0000280C"/>
    <w:rsid w:val="0000284D"/>
    <w:rsid w:val="00002E30"/>
    <w:rsid w:val="00002E5C"/>
    <w:rsid w:val="000030BF"/>
    <w:rsid w:val="00003323"/>
    <w:rsid w:val="00003DAA"/>
    <w:rsid w:val="00003EAB"/>
    <w:rsid w:val="000045C7"/>
    <w:rsid w:val="0000563F"/>
    <w:rsid w:val="000061D5"/>
    <w:rsid w:val="000063B4"/>
    <w:rsid w:val="000069B1"/>
    <w:rsid w:val="00006C0A"/>
    <w:rsid w:val="00006E12"/>
    <w:rsid w:val="00006E7E"/>
    <w:rsid w:val="000074C4"/>
    <w:rsid w:val="000076C3"/>
    <w:rsid w:val="0000791C"/>
    <w:rsid w:val="000079B8"/>
    <w:rsid w:val="00007A7D"/>
    <w:rsid w:val="00007E54"/>
    <w:rsid w:val="000100E3"/>
    <w:rsid w:val="0001010C"/>
    <w:rsid w:val="0001012D"/>
    <w:rsid w:val="000103EF"/>
    <w:rsid w:val="0001067F"/>
    <w:rsid w:val="000114C8"/>
    <w:rsid w:val="000119D4"/>
    <w:rsid w:val="00011D47"/>
    <w:rsid w:val="00011E78"/>
    <w:rsid w:val="00012059"/>
    <w:rsid w:val="000120ED"/>
    <w:rsid w:val="00012300"/>
    <w:rsid w:val="0001247E"/>
    <w:rsid w:val="000125F8"/>
    <w:rsid w:val="000129AC"/>
    <w:rsid w:val="00012D2F"/>
    <w:rsid w:val="00012FF9"/>
    <w:rsid w:val="000137D1"/>
    <w:rsid w:val="00013860"/>
    <w:rsid w:val="00013B83"/>
    <w:rsid w:val="00013BE1"/>
    <w:rsid w:val="0001403E"/>
    <w:rsid w:val="00014CBF"/>
    <w:rsid w:val="00015113"/>
    <w:rsid w:val="0001517B"/>
    <w:rsid w:val="00015390"/>
    <w:rsid w:val="000153D1"/>
    <w:rsid w:val="000153F2"/>
    <w:rsid w:val="00015954"/>
    <w:rsid w:val="00015D16"/>
    <w:rsid w:val="000160CF"/>
    <w:rsid w:val="0001649A"/>
    <w:rsid w:val="000167A2"/>
    <w:rsid w:val="00016D3B"/>
    <w:rsid w:val="00017726"/>
    <w:rsid w:val="00017ADE"/>
    <w:rsid w:val="000203E8"/>
    <w:rsid w:val="00020508"/>
    <w:rsid w:val="00020F3A"/>
    <w:rsid w:val="00020F6C"/>
    <w:rsid w:val="00021085"/>
    <w:rsid w:val="000211CC"/>
    <w:rsid w:val="00021294"/>
    <w:rsid w:val="000213D9"/>
    <w:rsid w:val="00021AAD"/>
    <w:rsid w:val="00021ADE"/>
    <w:rsid w:val="000221BA"/>
    <w:rsid w:val="000221F1"/>
    <w:rsid w:val="00022634"/>
    <w:rsid w:val="00022977"/>
    <w:rsid w:val="00022AC1"/>
    <w:rsid w:val="00022C53"/>
    <w:rsid w:val="00022DBA"/>
    <w:rsid w:val="0002326D"/>
    <w:rsid w:val="000234CB"/>
    <w:rsid w:val="00024304"/>
    <w:rsid w:val="000243FF"/>
    <w:rsid w:val="0002505E"/>
    <w:rsid w:val="00025794"/>
    <w:rsid w:val="00025D84"/>
    <w:rsid w:val="00025FF1"/>
    <w:rsid w:val="0002615A"/>
    <w:rsid w:val="0002634F"/>
    <w:rsid w:val="00026968"/>
    <w:rsid w:val="00026EF9"/>
    <w:rsid w:val="000271E7"/>
    <w:rsid w:val="00027BBA"/>
    <w:rsid w:val="00027C46"/>
    <w:rsid w:val="000300D2"/>
    <w:rsid w:val="00030329"/>
    <w:rsid w:val="00030410"/>
    <w:rsid w:val="0003044C"/>
    <w:rsid w:val="00030673"/>
    <w:rsid w:val="00030733"/>
    <w:rsid w:val="00030A8B"/>
    <w:rsid w:val="00030B24"/>
    <w:rsid w:val="00030B51"/>
    <w:rsid w:val="00030C09"/>
    <w:rsid w:val="00030DE9"/>
    <w:rsid w:val="0003132F"/>
    <w:rsid w:val="0003135C"/>
    <w:rsid w:val="0003146A"/>
    <w:rsid w:val="00031B08"/>
    <w:rsid w:val="00031C5F"/>
    <w:rsid w:val="00031F85"/>
    <w:rsid w:val="00031FF2"/>
    <w:rsid w:val="000320BF"/>
    <w:rsid w:val="000324A3"/>
    <w:rsid w:val="000324FA"/>
    <w:rsid w:val="00032F63"/>
    <w:rsid w:val="00032F8C"/>
    <w:rsid w:val="0003332C"/>
    <w:rsid w:val="00033A14"/>
    <w:rsid w:val="00033B43"/>
    <w:rsid w:val="00033DC7"/>
    <w:rsid w:val="00033EE0"/>
    <w:rsid w:val="00034828"/>
    <w:rsid w:val="000348EF"/>
    <w:rsid w:val="00035154"/>
    <w:rsid w:val="00035A6A"/>
    <w:rsid w:val="00035A76"/>
    <w:rsid w:val="00035D51"/>
    <w:rsid w:val="00035FEA"/>
    <w:rsid w:val="0003626A"/>
    <w:rsid w:val="0003676B"/>
    <w:rsid w:val="000367D9"/>
    <w:rsid w:val="00036888"/>
    <w:rsid w:val="00036A99"/>
    <w:rsid w:val="00036DFF"/>
    <w:rsid w:val="00036F43"/>
    <w:rsid w:val="00036F6C"/>
    <w:rsid w:val="000370CC"/>
    <w:rsid w:val="00037242"/>
    <w:rsid w:val="00037251"/>
    <w:rsid w:val="0003733A"/>
    <w:rsid w:val="00037651"/>
    <w:rsid w:val="00037830"/>
    <w:rsid w:val="00037E8D"/>
    <w:rsid w:val="00037EB8"/>
    <w:rsid w:val="0004096E"/>
    <w:rsid w:val="00040AFA"/>
    <w:rsid w:val="00040B9F"/>
    <w:rsid w:val="00041533"/>
    <w:rsid w:val="000417A7"/>
    <w:rsid w:val="0004181E"/>
    <w:rsid w:val="00041B84"/>
    <w:rsid w:val="0004226F"/>
    <w:rsid w:val="000422D3"/>
    <w:rsid w:val="000424D7"/>
    <w:rsid w:val="0004283E"/>
    <w:rsid w:val="000428A6"/>
    <w:rsid w:val="00042A8E"/>
    <w:rsid w:val="00042BD9"/>
    <w:rsid w:val="00042C2D"/>
    <w:rsid w:val="00042D79"/>
    <w:rsid w:val="00042F58"/>
    <w:rsid w:val="00043168"/>
    <w:rsid w:val="000433A5"/>
    <w:rsid w:val="000433B5"/>
    <w:rsid w:val="000437C3"/>
    <w:rsid w:val="00043D2E"/>
    <w:rsid w:val="00043E28"/>
    <w:rsid w:val="000441B6"/>
    <w:rsid w:val="0004431F"/>
    <w:rsid w:val="00044881"/>
    <w:rsid w:val="00044D16"/>
    <w:rsid w:val="00044E48"/>
    <w:rsid w:val="00045524"/>
    <w:rsid w:val="0004596A"/>
    <w:rsid w:val="00045A97"/>
    <w:rsid w:val="00045D0B"/>
    <w:rsid w:val="00045F09"/>
    <w:rsid w:val="000463B0"/>
    <w:rsid w:val="00046B02"/>
    <w:rsid w:val="00046CBA"/>
    <w:rsid w:val="0004779B"/>
    <w:rsid w:val="00047E67"/>
    <w:rsid w:val="00047F7C"/>
    <w:rsid w:val="00050114"/>
    <w:rsid w:val="0005052B"/>
    <w:rsid w:val="00050DBF"/>
    <w:rsid w:val="000512A4"/>
    <w:rsid w:val="00051466"/>
    <w:rsid w:val="000519A3"/>
    <w:rsid w:val="000519C3"/>
    <w:rsid w:val="00051C58"/>
    <w:rsid w:val="00051DF1"/>
    <w:rsid w:val="00051F65"/>
    <w:rsid w:val="0005226B"/>
    <w:rsid w:val="000522AD"/>
    <w:rsid w:val="000524DE"/>
    <w:rsid w:val="00052908"/>
    <w:rsid w:val="000532ED"/>
    <w:rsid w:val="00053590"/>
    <w:rsid w:val="00054166"/>
    <w:rsid w:val="00054787"/>
    <w:rsid w:val="00054E0C"/>
    <w:rsid w:val="00054E7C"/>
    <w:rsid w:val="000550AD"/>
    <w:rsid w:val="00055417"/>
    <w:rsid w:val="0005549E"/>
    <w:rsid w:val="0005593F"/>
    <w:rsid w:val="000559A3"/>
    <w:rsid w:val="00055A99"/>
    <w:rsid w:val="00055B18"/>
    <w:rsid w:val="00055DAF"/>
    <w:rsid w:val="00055DF9"/>
    <w:rsid w:val="000560B8"/>
    <w:rsid w:val="00056271"/>
    <w:rsid w:val="000562A1"/>
    <w:rsid w:val="000568ED"/>
    <w:rsid w:val="00056C71"/>
    <w:rsid w:val="00057072"/>
    <w:rsid w:val="00057210"/>
    <w:rsid w:val="00057212"/>
    <w:rsid w:val="00057403"/>
    <w:rsid w:val="0005756C"/>
    <w:rsid w:val="0005757B"/>
    <w:rsid w:val="0005774E"/>
    <w:rsid w:val="00057842"/>
    <w:rsid w:val="00057858"/>
    <w:rsid w:val="00057916"/>
    <w:rsid w:val="00057C25"/>
    <w:rsid w:val="00057D38"/>
    <w:rsid w:val="00057FA1"/>
    <w:rsid w:val="000608C4"/>
    <w:rsid w:val="000611C8"/>
    <w:rsid w:val="00061368"/>
    <w:rsid w:val="0006137B"/>
    <w:rsid w:val="0006139A"/>
    <w:rsid w:val="000613C4"/>
    <w:rsid w:val="00061864"/>
    <w:rsid w:val="00061987"/>
    <w:rsid w:val="00061D7A"/>
    <w:rsid w:val="00061EBA"/>
    <w:rsid w:val="000622C8"/>
    <w:rsid w:val="000628FB"/>
    <w:rsid w:val="0006291F"/>
    <w:rsid w:val="00062A89"/>
    <w:rsid w:val="00062FE6"/>
    <w:rsid w:val="00063064"/>
    <w:rsid w:val="000630D0"/>
    <w:rsid w:val="00063B2C"/>
    <w:rsid w:val="00063BFD"/>
    <w:rsid w:val="00064318"/>
    <w:rsid w:val="00064660"/>
    <w:rsid w:val="00064663"/>
    <w:rsid w:val="00064B73"/>
    <w:rsid w:val="00064CC1"/>
    <w:rsid w:val="00065303"/>
    <w:rsid w:val="00065475"/>
    <w:rsid w:val="0006578B"/>
    <w:rsid w:val="0006582A"/>
    <w:rsid w:val="00065C4F"/>
    <w:rsid w:val="00066197"/>
    <w:rsid w:val="000666C8"/>
    <w:rsid w:val="00066A4A"/>
    <w:rsid w:val="00066D28"/>
    <w:rsid w:val="00066F2E"/>
    <w:rsid w:val="00067406"/>
    <w:rsid w:val="0006745B"/>
    <w:rsid w:val="0006762D"/>
    <w:rsid w:val="00067633"/>
    <w:rsid w:val="0006778C"/>
    <w:rsid w:val="0006793A"/>
    <w:rsid w:val="00067C88"/>
    <w:rsid w:val="00067D13"/>
    <w:rsid w:val="0007002D"/>
    <w:rsid w:val="000702FD"/>
    <w:rsid w:val="00070399"/>
    <w:rsid w:val="000705A6"/>
    <w:rsid w:val="000705DA"/>
    <w:rsid w:val="000706EA"/>
    <w:rsid w:val="000706FC"/>
    <w:rsid w:val="00070725"/>
    <w:rsid w:val="00070B39"/>
    <w:rsid w:val="00070C23"/>
    <w:rsid w:val="000712A4"/>
    <w:rsid w:val="000715AD"/>
    <w:rsid w:val="00071BF7"/>
    <w:rsid w:val="00071F58"/>
    <w:rsid w:val="00071F63"/>
    <w:rsid w:val="00072850"/>
    <w:rsid w:val="0007294F"/>
    <w:rsid w:val="0007297A"/>
    <w:rsid w:val="00072986"/>
    <w:rsid w:val="0007309E"/>
    <w:rsid w:val="000734AB"/>
    <w:rsid w:val="000736B5"/>
    <w:rsid w:val="000749FC"/>
    <w:rsid w:val="00074BFA"/>
    <w:rsid w:val="00074C70"/>
    <w:rsid w:val="00074D86"/>
    <w:rsid w:val="00074DED"/>
    <w:rsid w:val="00074EDC"/>
    <w:rsid w:val="0007552B"/>
    <w:rsid w:val="00075757"/>
    <w:rsid w:val="00075AE3"/>
    <w:rsid w:val="00075F6B"/>
    <w:rsid w:val="00076B20"/>
    <w:rsid w:val="00076BF9"/>
    <w:rsid w:val="00076D65"/>
    <w:rsid w:val="00076E7A"/>
    <w:rsid w:val="0007717B"/>
    <w:rsid w:val="00077AB4"/>
    <w:rsid w:val="00077D30"/>
    <w:rsid w:val="00077F78"/>
    <w:rsid w:val="00080743"/>
    <w:rsid w:val="00080D6F"/>
    <w:rsid w:val="00080DAF"/>
    <w:rsid w:val="00080FE5"/>
    <w:rsid w:val="0008105B"/>
    <w:rsid w:val="00081066"/>
    <w:rsid w:val="000817A3"/>
    <w:rsid w:val="0008180B"/>
    <w:rsid w:val="00081CFE"/>
    <w:rsid w:val="00081E78"/>
    <w:rsid w:val="000820AB"/>
    <w:rsid w:val="0008269E"/>
    <w:rsid w:val="0008282D"/>
    <w:rsid w:val="00082D3B"/>
    <w:rsid w:val="00082E9A"/>
    <w:rsid w:val="00082FCC"/>
    <w:rsid w:val="000832C9"/>
    <w:rsid w:val="00083668"/>
    <w:rsid w:val="00083B92"/>
    <w:rsid w:val="00083C02"/>
    <w:rsid w:val="00083D2F"/>
    <w:rsid w:val="00084B06"/>
    <w:rsid w:val="00084C19"/>
    <w:rsid w:val="0008560E"/>
    <w:rsid w:val="00085910"/>
    <w:rsid w:val="00085943"/>
    <w:rsid w:val="00085B6A"/>
    <w:rsid w:val="00085E74"/>
    <w:rsid w:val="000860D1"/>
    <w:rsid w:val="000861D1"/>
    <w:rsid w:val="000861E6"/>
    <w:rsid w:val="00086521"/>
    <w:rsid w:val="00086C83"/>
    <w:rsid w:val="00086E10"/>
    <w:rsid w:val="0008700C"/>
    <w:rsid w:val="000870F2"/>
    <w:rsid w:val="000872E7"/>
    <w:rsid w:val="00090033"/>
    <w:rsid w:val="000908D9"/>
    <w:rsid w:val="00090C1D"/>
    <w:rsid w:val="00090E2F"/>
    <w:rsid w:val="000910E0"/>
    <w:rsid w:val="000910EF"/>
    <w:rsid w:val="00091453"/>
    <w:rsid w:val="000918E7"/>
    <w:rsid w:val="0009190D"/>
    <w:rsid w:val="00091CF4"/>
    <w:rsid w:val="000922AF"/>
    <w:rsid w:val="00092540"/>
    <w:rsid w:val="000926F3"/>
    <w:rsid w:val="00092AD4"/>
    <w:rsid w:val="00092D8C"/>
    <w:rsid w:val="00092ECE"/>
    <w:rsid w:val="000939E2"/>
    <w:rsid w:val="00093B91"/>
    <w:rsid w:val="00094037"/>
    <w:rsid w:val="0009405B"/>
    <w:rsid w:val="000940F0"/>
    <w:rsid w:val="000943AA"/>
    <w:rsid w:val="00094ACC"/>
    <w:rsid w:val="00094D9C"/>
    <w:rsid w:val="00095281"/>
    <w:rsid w:val="000953D0"/>
    <w:rsid w:val="000958B4"/>
    <w:rsid w:val="00095E15"/>
    <w:rsid w:val="00095ED0"/>
    <w:rsid w:val="000964CE"/>
    <w:rsid w:val="0009669F"/>
    <w:rsid w:val="000969D8"/>
    <w:rsid w:val="000969F2"/>
    <w:rsid w:val="00096A2F"/>
    <w:rsid w:val="00096BCD"/>
    <w:rsid w:val="00097DAC"/>
    <w:rsid w:val="00097F91"/>
    <w:rsid w:val="000A020F"/>
    <w:rsid w:val="000A02F4"/>
    <w:rsid w:val="000A0506"/>
    <w:rsid w:val="000A0620"/>
    <w:rsid w:val="000A0689"/>
    <w:rsid w:val="000A1384"/>
    <w:rsid w:val="000A167D"/>
    <w:rsid w:val="000A1A87"/>
    <w:rsid w:val="000A1C8B"/>
    <w:rsid w:val="000A1CAC"/>
    <w:rsid w:val="000A1E7E"/>
    <w:rsid w:val="000A1E91"/>
    <w:rsid w:val="000A2314"/>
    <w:rsid w:val="000A2F55"/>
    <w:rsid w:val="000A316D"/>
    <w:rsid w:val="000A3277"/>
    <w:rsid w:val="000A35E7"/>
    <w:rsid w:val="000A38B3"/>
    <w:rsid w:val="000A3A4C"/>
    <w:rsid w:val="000A3AAD"/>
    <w:rsid w:val="000A3F0D"/>
    <w:rsid w:val="000A424E"/>
    <w:rsid w:val="000A4461"/>
    <w:rsid w:val="000A4596"/>
    <w:rsid w:val="000A48B5"/>
    <w:rsid w:val="000A4A19"/>
    <w:rsid w:val="000A5763"/>
    <w:rsid w:val="000A5843"/>
    <w:rsid w:val="000A5A73"/>
    <w:rsid w:val="000A5B35"/>
    <w:rsid w:val="000A5CB1"/>
    <w:rsid w:val="000A64D4"/>
    <w:rsid w:val="000A6B21"/>
    <w:rsid w:val="000A6E1B"/>
    <w:rsid w:val="000A74C2"/>
    <w:rsid w:val="000A74E5"/>
    <w:rsid w:val="000A7548"/>
    <w:rsid w:val="000B005B"/>
    <w:rsid w:val="000B016A"/>
    <w:rsid w:val="000B0415"/>
    <w:rsid w:val="000B087D"/>
    <w:rsid w:val="000B0982"/>
    <w:rsid w:val="000B09BC"/>
    <w:rsid w:val="000B0BF8"/>
    <w:rsid w:val="000B0CAB"/>
    <w:rsid w:val="000B0D82"/>
    <w:rsid w:val="000B10E2"/>
    <w:rsid w:val="000B1385"/>
    <w:rsid w:val="000B18F8"/>
    <w:rsid w:val="000B1B68"/>
    <w:rsid w:val="000B1D8A"/>
    <w:rsid w:val="000B1EFF"/>
    <w:rsid w:val="000B2481"/>
    <w:rsid w:val="000B27A6"/>
    <w:rsid w:val="000B2953"/>
    <w:rsid w:val="000B2996"/>
    <w:rsid w:val="000B29EF"/>
    <w:rsid w:val="000B2A6E"/>
    <w:rsid w:val="000B2AD3"/>
    <w:rsid w:val="000B306A"/>
    <w:rsid w:val="000B30BC"/>
    <w:rsid w:val="000B3318"/>
    <w:rsid w:val="000B36FD"/>
    <w:rsid w:val="000B3C18"/>
    <w:rsid w:val="000B3DD2"/>
    <w:rsid w:val="000B46F9"/>
    <w:rsid w:val="000B48AD"/>
    <w:rsid w:val="000B4958"/>
    <w:rsid w:val="000B4998"/>
    <w:rsid w:val="000B49F4"/>
    <w:rsid w:val="000B4A48"/>
    <w:rsid w:val="000B4FFB"/>
    <w:rsid w:val="000B5C75"/>
    <w:rsid w:val="000B6299"/>
    <w:rsid w:val="000B62CD"/>
    <w:rsid w:val="000B671E"/>
    <w:rsid w:val="000B6A90"/>
    <w:rsid w:val="000B6B9B"/>
    <w:rsid w:val="000B6BD8"/>
    <w:rsid w:val="000B6EBC"/>
    <w:rsid w:val="000B7177"/>
    <w:rsid w:val="000B72F7"/>
    <w:rsid w:val="000B7363"/>
    <w:rsid w:val="000B7706"/>
    <w:rsid w:val="000B7764"/>
    <w:rsid w:val="000B7806"/>
    <w:rsid w:val="000B7B33"/>
    <w:rsid w:val="000C0305"/>
    <w:rsid w:val="000C0514"/>
    <w:rsid w:val="000C054F"/>
    <w:rsid w:val="000C0DB6"/>
    <w:rsid w:val="000C0DF4"/>
    <w:rsid w:val="000C1B01"/>
    <w:rsid w:val="000C1B0E"/>
    <w:rsid w:val="000C1B95"/>
    <w:rsid w:val="000C204B"/>
    <w:rsid w:val="000C21D7"/>
    <w:rsid w:val="000C24E6"/>
    <w:rsid w:val="000C2831"/>
    <w:rsid w:val="000C2922"/>
    <w:rsid w:val="000C294C"/>
    <w:rsid w:val="000C2F29"/>
    <w:rsid w:val="000C3054"/>
    <w:rsid w:val="000C3407"/>
    <w:rsid w:val="000C35BB"/>
    <w:rsid w:val="000C3DC8"/>
    <w:rsid w:val="000C3E32"/>
    <w:rsid w:val="000C3EA3"/>
    <w:rsid w:val="000C494E"/>
    <w:rsid w:val="000C4DBA"/>
    <w:rsid w:val="000C4FFA"/>
    <w:rsid w:val="000C5123"/>
    <w:rsid w:val="000C557B"/>
    <w:rsid w:val="000C58D9"/>
    <w:rsid w:val="000C5B10"/>
    <w:rsid w:val="000C5BA3"/>
    <w:rsid w:val="000C619A"/>
    <w:rsid w:val="000C62E7"/>
    <w:rsid w:val="000C66A5"/>
    <w:rsid w:val="000C6806"/>
    <w:rsid w:val="000C68D1"/>
    <w:rsid w:val="000C6BA4"/>
    <w:rsid w:val="000C6BE7"/>
    <w:rsid w:val="000C6C7C"/>
    <w:rsid w:val="000C6C94"/>
    <w:rsid w:val="000C6E3E"/>
    <w:rsid w:val="000C7435"/>
    <w:rsid w:val="000C76F8"/>
    <w:rsid w:val="000C7705"/>
    <w:rsid w:val="000C7778"/>
    <w:rsid w:val="000C7D4A"/>
    <w:rsid w:val="000C7D7A"/>
    <w:rsid w:val="000C7EAE"/>
    <w:rsid w:val="000D0221"/>
    <w:rsid w:val="000D057A"/>
    <w:rsid w:val="000D0783"/>
    <w:rsid w:val="000D0A32"/>
    <w:rsid w:val="000D1041"/>
    <w:rsid w:val="000D1358"/>
    <w:rsid w:val="000D15D1"/>
    <w:rsid w:val="000D1900"/>
    <w:rsid w:val="000D1A0A"/>
    <w:rsid w:val="000D1C92"/>
    <w:rsid w:val="000D1E70"/>
    <w:rsid w:val="000D2385"/>
    <w:rsid w:val="000D23A1"/>
    <w:rsid w:val="000D30F6"/>
    <w:rsid w:val="000D33D6"/>
    <w:rsid w:val="000D33FA"/>
    <w:rsid w:val="000D3430"/>
    <w:rsid w:val="000D3D86"/>
    <w:rsid w:val="000D3FB1"/>
    <w:rsid w:val="000D3FFD"/>
    <w:rsid w:val="000D47A0"/>
    <w:rsid w:val="000D49A8"/>
    <w:rsid w:val="000D4A69"/>
    <w:rsid w:val="000D4ECF"/>
    <w:rsid w:val="000D4F64"/>
    <w:rsid w:val="000D56DB"/>
    <w:rsid w:val="000D57DF"/>
    <w:rsid w:val="000D60EC"/>
    <w:rsid w:val="000D625A"/>
    <w:rsid w:val="000D6696"/>
    <w:rsid w:val="000D6A33"/>
    <w:rsid w:val="000D6BBE"/>
    <w:rsid w:val="000D6BEB"/>
    <w:rsid w:val="000D6DF4"/>
    <w:rsid w:val="000D6EFF"/>
    <w:rsid w:val="000D7093"/>
    <w:rsid w:val="000D7420"/>
    <w:rsid w:val="000D7739"/>
    <w:rsid w:val="000D7BE0"/>
    <w:rsid w:val="000D7C27"/>
    <w:rsid w:val="000D7FFB"/>
    <w:rsid w:val="000E0299"/>
    <w:rsid w:val="000E0718"/>
    <w:rsid w:val="000E0BCD"/>
    <w:rsid w:val="000E1432"/>
    <w:rsid w:val="000E2183"/>
    <w:rsid w:val="000E260D"/>
    <w:rsid w:val="000E286B"/>
    <w:rsid w:val="000E28BF"/>
    <w:rsid w:val="000E2AB2"/>
    <w:rsid w:val="000E2E9F"/>
    <w:rsid w:val="000E304A"/>
    <w:rsid w:val="000E3267"/>
    <w:rsid w:val="000E33E6"/>
    <w:rsid w:val="000E34EA"/>
    <w:rsid w:val="000E35B4"/>
    <w:rsid w:val="000E35BD"/>
    <w:rsid w:val="000E3782"/>
    <w:rsid w:val="000E393C"/>
    <w:rsid w:val="000E418B"/>
    <w:rsid w:val="000E4404"/>
    <w:rsid w:val="000E442B"/>
    <w:rsid w:val="000E4869"/>
    <w:rsid w:val="000E496D"/>
    <w:rsid w:val="000E4B34"/>
    <w:rsid w:val="000E4B6D"/>
    <w:rsid w:val="000E4D69"/>
    <w:rsid w:val="000E4D91"/>
    <w:rsid w:val="000E5196"/>
    <w:rsid w:val="000E5A6A"/>
    <w:rsid w:val="000E5B10"/>
    <w:rsid w:val="000E5C86"/>
    <w:rsid w:val="000E67CD"/>
    <w:rsid w:val="000E6C8F"/>
    <w:rsid w:val="000E6D66"/>
    <w:rsid w:val="000E7059"/>
    <w:rsid w:val="000E7094"/>
    <w:rsid w:val="000E7A5A"/>
    <w:rsid w:val="000E7DA7"/>
    <w:rsid w:val="000F0123"/>
    <w:rsid w:val="000F0497"/>
    <w:rsid w:val="000F05F1"/>
    <w:rsid w:val="000F0D6A"/>
    <w:rsid w:val="000F11FE"/>
    <w:rsid w:val="000F1DD3"/>
    <w:rsid w:val="000F1F73"/>
    <w:rsid w:val="000F2771"/>
    <w:rsid w:val="000F2B3B"/>
    <w:rsid w:val="000F2C8C"/>
    <w:rsid w:val="000F34FE"/>
    <w:rsid w:val="000F3A92"/>
    <w:rsid w:val="000F3B46"/>
    <w:rsid w:val="000F3CBD"/>
    <w:rsid w:val="000F5043"/>
    <w:rsid w:val="000F511F"/>
    <w:rsid w:val="000F5215"/>
    <w:rsid w:val="000F5436"/>
    <w:rsid w:val="000F56B4"/>
    <w:rsid w:val="000F58F7"/>
    <w:rsid w:val="000F5AD4"/>
    <w:rsid w:val="000F5EFC"/>
    <w:rsid w:val="000F5FDF"/>
    <w:rsid w:val="000F6D30"/>
    <w:rsid w:val="000F6F76"/>
    <w:rsid w:val="000F766B"/>
    <w:rsid w:val="000F7896"/>
    <w:rsid w:val="000F791C"/>
    <w:rsid w:val="000F7B0F"/>
    <w:rsid w:val="000F7C5B"/>
    <w:rsid w:val="000F7E70"/>
    <w:rsid w:val="00100515"/>
    <w:rsid w:val="001005B2"/>
    <w:rsid w:val="00100CE5"/>
    <w:rsid w:val="00100E87"/>
    <w:rsid w:val="001015DA"/>
    <w:rsid w:val="00101808"/>
    <w:rsid w:val="00101961"/>
    <w:rsid w:val="00101BB3"/>
    <w:rsid w:val="00101C0D"/>
    <w:rsid w:val="00101DEB"/>
    <w:rsid w:val="001021F6"/>
    <w:rsid w:val="00102CA9"/>
    <w:rsid w:val="001033D8"/>
    <w:rsid w:val="00103743"/>
    <w:rsid w:val="00103793"/>
    <w:rsid w:val="0010380A"/>
    <w:rsid w:val="00103BE9"/>
    <w:rsid w:val="00104439"/>
    <w:rsid w:val="00104A07"/>
    <w:rsid w:val="0010532A"/>
    <w:rsid w:val="00105796"/>
    <w:rsid w:val="001059D9"/>
    <w:rsid w:val="00105A37"/>
    <w:rsid w:val="001062DC"/>
    <w:rsid w:val="0010654F"/>
    <w:rsid w:val="00106598"/>
    <w:rsid w:val="0010664B"/>
    <w:rsid w:val="0010672B"/>
    <w:rsid w:val="0010683B"/>
    <w:rsid w:val="00106E45"/>
    <w:rsid w:val="00106E93"/>
    <w:rsid w:val="00107080"/>
    <w:rsid w:val="00107137"/>
    <w:rsid w:val="00107172"/>
    <w:rsid w:val="00107A13"/>
    <w:rsid w:val="00107C84"/>
    <w:rsid w:val="0011075D"/>
    <w:rsid w:val="0011084D"/>
    <w:rsid w:val="001110A7"/>
    <w:rsid w:val="001113A6"/>
    <w:rsid w:val="00111453"/>
    <w:rsid w:val="0011183C"/>
    <w:rsid w:val="001125FE"/>
    <w:rsid w:val="001127E0"/>
    <w:rsid w:val="00112A1F"/>
    <w:rsid w:val="00112B85"/>
    <w:rsid w:val="00112BA6"/>
    <w:rsid w:val="00112DA6"/>
    <w:rsid w:val="00112DF5"/>
    <w:rsid w:val="00112F28"/>
    <w:rsid w:val="00112F8B"/>
    <w:rsid w:val="0011311D"/>
    <w:rsid w:val="0011321B"/>
    <w:rsid w:val="00113237"/>
    <w:rsid w:val="00113241"/>
    <w:rsid w:val="00113557"/>
    <w:rsid w:val="001137A5"/>
    <w:rsid w:val="00113BBD"/>
    <w:rsid w:val="00114113"/>
    <w:rsid w:val="0011452E"/>
    <w:rsid w:val="001146B5"/>
    <w:rsid w:val="001149C8"/>
    <w:rsid w:val="00115207"/>
    <w:rsid w:val="00115714"/>
    <w:rsid w:val="00115798"/>
    <w:rsid w:val="001158B9"/>
    <w:rsid w:val="00116052"/>
    <w:rsid w:val="001160A1"/>
    <w:rsid w:val="001164FF"/>
    <w:rsid w:val="0011686E"/>
    <w:rsid w:val="00116DF2"/>
    <w:rsid w:val="00116E11"/>
    <w:rsid w:val="00117434"/>
    <w:rsid w:val="0011797D"/>
    <w:rsid w:val="00117BE1"/>
    <w:rsid w:val="00117CA9"/>
    <w:rsid w:val="001205C0"/>
    <w:rsid w:val="001206AB"/>
    <w:rsid w:val="0012078E"/>
    <w:rsid w:val="001208CF"/>
    <w:rsid w:val="00120946"/>
    <w:rsid w:val="00120CF9"/>
    <w:rsid w:val="00120D0F"/>
    <w:rsid w:val="00120F69"/>
    <w:rsid w:val="00121339"/>
    <w:rsid w:val="001217ED"/>
    <w:rsid w:val="00121B61"/>
    <w:rsid w:val="00121BB2"/>
    <w:rsid w:val="00122275"/>
    <w:rsid w:val="001222E3"/>
    <w:rsid w:val="00122620"/>
    <w:rsid w:val="001226D1"/>
    <w:rsid w:val="00122B79"/>
    <w:rsid w:val="00122D56"/>
    <w:rsid w:val="00122E81"/>
    <w:rsid w:val="001231CA"/>
    <w:rsid w:val="001232B7"/>
    <w:rsid w:val="00123626"/>
    <w:rsid w:val="00123C04"/>
    <w:rsid w:val="00123D50"/>
    <w:rsid w:val="0012431C"/>
    <w:rsid w:val="001249C4"/>
    <w:rsid w:val="00124B9F"/>
    <w:rsid w:val="00124BFD"/>
    <w:rsid w:val="0012530E"/>
    <w:rsid w:val="0012536F"/>
    <w:rsid w:val="00125F3B"/>
    <w:rsid w:val="001260DA"/>
    <w:rsid w:val="00126128"/>
    <w:rsid w:val="001264DD"/>
    <w:rsid w:val="001267A0"/>
    <w:rsid w:val="00126DEC"/>
    <w:rsid w:val="00126E32"/>
    <w:rsid w:val="0012750F"/>
    <w:rsid w:val="001275CF"/>
    <w:rsid w:val="00127E9A"/>
    <w:rsid w:val="00130907"/>
    <w:rsid w:val="0013139F"/>
    <w:rsid w:val="00131CE5"/>
    <w:rsid w:val="0013215F"/>
    <w:rsid w:val="00132766"/>
    <w:rsid w:val="00132E05"/>
    <w:rsid w:val="00132E19"/>
    <w:rsid w:val="00132E28"/>
    <w:rsid w:val="00133005"/>
    <w:rsid w:val="0013316B"/>
    <w:rsid w:val="00133234"/>
    <w:rsid w:val="001337AA"/>
    <w:rsid w:val="00133B7C"/>
    <w:rsid w:val="00133DB5"/>
    <w:rsid w:val="001341A7"/>
    <w:rsid w:val="001342BA"/>
    <w:rsid w:val="001342CA"/>
    <w:rsid w:val="00134573"/>
    <w:rsid w:val="00134646"/>
    <w:rsid w:val="00134789"/>
    <w:rsid w:val="00134C3D"/>
    <w:rsid w:val="00134C7E"/>
    <w:rsid w:val="00134CCD"/>
    <w:rsid w:val="0013517A"/>
    <w:rsid w:val="001355C8"/>
    <w:rsid w:val="00135630"/>
    <w:rsid w:val="00135739"/>
    <w:rsid w:val="001357ED"/>
    <w:rsid w:val="001359A3"/>
    <w:rsid w:val="00136138"/>
    <w:rsid w:val="00136150"/>
    <w:rsid w:val="001361AC"/>
    <w:rsid w:val="001365C4"/>
    <w:rsid w:val="00136681"/>
    <w:rsid w:val="00136935"/>
    <w:rsid w:val="00136D76"/>
    <w:rsid w:val="00136EB9"/>
    <w:rsid w:val="00136FB6"/>
    <w:rsid w:val="0013704A"/>
    <w:rsid w:val="0013719B"/>
    <w:rsid w:val="001378A7"/>
    <w:rsid w:val="0013793C"/>
    <w:rsid w:val="0013796D"/>
    <w:rsid w:val="00137C75"/>
    <w:rsid w:val="00137C96"/>
    <w:rsid w:val="0014019A"/>
    <w:rsid w:val="00140C78"/>
    <w:rsid w:val="00140D7F"/>
    <w:rsid w:val="00140E91"/>
    <w:rsid w:val="00140ED7"/>
    <w:rsid w:val="00140F4A"/>
    <w:rsid w:val="00141480"/>
    <w:rsid w:val="00141AEF"/>
    <w:rsid w:val="00141ED1"/>
    <w:rsid w:val="001424EE"/>
    <w:rsid w:val="00142FD0"/>
    <w:rsid w:val="001431CC"/>
    <w:rsid w:val="00143481"/>
    <w:rsid w:val="00143545"/>
    <w:rsid w:val="001435F9"/>
    <w:rsid w:val="00143A06"/>
    <w:rsid w:val="00144060"/>
    <w:rsid w:val="001440C9"/>
    <w:rsid w:val="001442B7"/>
    <w:rsid w:val="0014449A"/>
    <w:rsid w:val="00144772"/>
    <w:rsid w:val="001449AB"/>
    <w:rsid w:val="00144A1A"/>
    <w:rsid w:val="00144B0E"/>
    <w:rsid w:val="00144B4F"/>
    <w:rsid w:val="00144C3D"/>
    <w:rsid w:val="001451B1"/>
    <w:rsid w:val="00145413"/>
    <w:rsid w:val="00145660"/>
    <w:rsid w:val="00145729"/>
    <w:rsid w:val="00145A24"/>
    <w:rsid w:val="00145D7E"/>
    <w:rsid w:val="00146087"/>
    <w:rsid w:val="0014613F"/>
    <w:rsid w:val="001463AB"/>
    <w:rsid w:val="001464C1"/>
    <w:rsid w:val="001466F9"/>
    <w:rsid w:val="00146C96"/>
    <w:rsid w:val="00147235"/>
    <w:rsid w:val="001474E1"/>
    <w:rsid w:val="001474FC"/>
    <w:rsid w:val="001475C2"/>
    <w:rsid w:val="00147A4E"/>
    <w:rsid w:val="00150897"/>
    <w:rsid w:val="00150C69"/>
    <w:rsid w:val="00150F97"/>
    <w:rsid w:val="0015120F"/>
    <w:rsid w:val="001514CC"/>
    <w:rsid w:val="001515B3"/>
    <w:rsid w:val="001515CE"/>
    <w:rsid w:val="00151715"/>
    <w:rsid w:val="00151AA9"/>
    <w:rsid w:val="00151C72"/>
    <w:rsid w:val="0015200D"/>
    <w:rsid w:val="00152115"/>
    <w:rsid w:val="001526B5"/>
    <w:rsid w:val="001526B7"/>
    <w:rsid w:val="00152A2A"/>
    <w:rsid w:val="00152E11"/>
    <w:rsid w:val="001539B5"/>
    <w:rsid w:val="00153A1F"/>
    <w:rsid w:val="00153A59"/>
    <w:rsid w:val="00153CFB"/>
    <w:rsid w:val="001541AA"/>
    <w:rsid w:val="001541F4"/>
    <w:rsid w:val="00154420"/>
    <w:rsid w:val="001545EE"/>
    <w:rsid w:val="001546EB"/>
    <w:rsid w:val="00154F10"/>
    <w:rsid w:val="00155A03"/>
    <w:rsid w:val="00155B20"/>
    <w:rsid w:val="00155B6A"/>
    <w:rsid w:val="00155F01"/>
    <w:rsid w:val="00156087"/>
    <w:rsid w:val="0015615D"/>
    <w:rsid w:val="001562E1"/>
    <w:rsid w:val="001569F5"/>
    <w:rsid w:val="00156F9E"/>
    <w:rsid w:val="0015718B"/>
    <w:rsid w:val="00157750"/>
    <w:rsid w:val="001578C3"/>
    <w:rsid w:val="001578D5"/>
    <w:rsid w:val="00157BCD"/>
    <w:rsid w:val="00160200"/>
    <w:rsid w:val="00160776"/>
    <w:rsid w:val="00160804"/>
    <w:rsid w:val="00160CBE"/>
    <w:rsid w:val="00161710"/>
    <w:rsid w:val="0016179B"/>
    <w:rsid w:val="00161D90"/>
    <w:rsid w:val="00161E23"/>
    <w:rsid w:val="001621B9"/>
    <w:rsid w:val="00162264"/>
    <w:rsid w:val="00162D96"/>
    <w:rsid w:val="00162E1C"/>
    <w:rsid w:val="00162FC0"/>
    <w:rsid w:val="001634C0"/>
    <w:rsid w:val="00163994"/>
    <w:rsid w:val="00163A53"/>
    <w:rsid w:val="00163B72"/>
    <w:rsid w:val="00163C77"/>
    <w:rsid w:val="00163D3C"/>
    <w:rsid w:val="00163E56"/>
    <w:rsid w:val="0016444C"/>
    <w:rsid w:val="001645A3"/>
    <w:rsid w:val="00164B9D"/>
    <w:rsid w:val="00165E36"/>
    <w:rsid w:val="00165E94"/>
    <w:rsid w:val="00166125"/>
    <w:rsid w:val="001662D4"/>
    <w:rsid w:val="00166943"/>
    <w:rsid w:val="00166A83"/>
    <w:rsid w:val="00166BBC"/>
    <w:rsid w:val="00166E3F"/>
    <w:rsid w:val="00167382"/>
    <w:rsid w:val="00167926"/>
    <w:rsid w:val="00167D51"/>
    <w:rsid w:val="00167E34"/>
    <w:rsid w:val="00167E73"/>
    <w:rsid w:val="00167EA0"/>
    <w:rsid w:val="00167F39"/>
    <w:rsid w:val="001700AB"/>
    <w:rsid w:val="00170249"/>
    <w:rsid w:val="00170292"/>
    <w:rsid w:val="00170A22"/>
    <w:rsid w:val="00170C48"/>
    <w:rsid w:val="00170F31"/>
    <w:rsid w:val="0017100D"/>
    <w:rsid w:val="0017148B"/>
    <w:rsid w:val="001715A2"/>
    <w:rsid w:val="001715B5"/>
    <w:rsid w:val="00171A54"/>
    <w:rsid w:val="00171A72"/>
    <w:rsid w:val="00171B8C"/>
    <w:rsid w:val="00171BF7"/>
    <w:rsid w:val="00172225"/>
    <w:rsid w:val="0017222D"/>
    <w:rsid w:val="001722BC"/>
    <w:rsid w:val="0017272A"/>
    <w:rsid w:val="00172AA7"/>
    <w:rsid w:val="00173116"/>
    <w:rsid w:val="0017385A"/>
    <w:rsid w:val="001739BA"/>
    <w:rsid w:val="00173A27"/>
    <w:rsid w:val="00173AD5"/>
    <w:rsid w:val="00173DD7"/>
    <w:rsid w:val="00174175"/>
    <w:rsid w:val="00174B13"/>
    <w:rsid w:val="0017529E"/>
    <w:rsid w:val="00175892"/>
    <w:rsid w:val="00175AFB"/>
    <w:rsid w:val="00175D00"/>
    <w:rsid w:val="0017612F"/>
    <w:rsid w:val="001761AE"/>
    <w:rsid w:val="0017620B"/>
    <w:rsid w:val="00176549"/>
    <w:rsid w:val="00176586"/>
    <w:rsid w:val="001766D4"/>
    <w:rsid w:val="001770B4"/>
    <w:rsid w:val="00177240"/>
    <w:rsid w:val="001774B0"/>
    <w:rsid w:val="00177543"/>
    <w:rsid w:val="00177A01"/>
    <w:rsid w:val="00180E36"/>
    <w:rsid w:val="0018130F"/>
    <w:rsid w:val="0018149C"/>
    <w:rsid w:val="001814CD"/>
    <w:rsid w:val="00181899"/>
    <w:rsid w:val="00181A7B"/>
    <w:rsid w:val="00181C68"/>
    <w:rsid w:val="00181E53"/>
    <w:rsid w:val="00181EC0"/>
    <w:rsid w:val="00182C57"/>
    <w:rsid w:val="00182ED9"/>
    <w:rsid w:val="00183676"/>
    <w:rsid w:val="0018386A"/>
    <w:rsid w:val="00183EFF"/>
    <w:rsid w:val="00184657"/>
    <w:rsid w:val="0018484B"/>
    <w:rsid w:val="00184C30"/>
    <w:rsid w:val="00184FFE"/>
    <w:rsid w:val="001850B1"/>
    <w:rsid w:val="0018554E"/>
    <w:rsid w:val="00185AA4"/>
    <w:rsid w:val="00185B35"/>
    <w:rsid w:val="00185E3D"/>
    <w:rsid w:val="001860C7"/>
    <w:rsid w:val="001867C1"/>
    <w:rsid w:val="00186CFB"/>
    <w:rsid w:val="00186F00"/>
    <w:rsid w:val="00186FB1"/>
    <w:rsid w:val="00186FE9"/>
    <w:rsid w:val="00186FF7"/>
    <w:rsid w:val="00187067"/>
    <w:rsid w:val="001870D7"/>
    <w:rsid w:val="0018752F"/>
    <w:rsid w:val="001875DD"/>
    <w:rsid w:val="00187A74"/>
    <w:rsid w:val="00187E55"/>
    <w:rsid w:val="001905FA"/>
    <w:rsid w:val="00190A30"/>
    <w:rsid w:val="00190A6F"/>
    <w:rsid w:val="00190B18"/>
    <w:rsid w:val="00190CD7"/>
    <w:rsid w:val="00191190"/>
    <w:rsid w:val="001912A9"/>
    <w:rsid w:val="00191476"/>
    <w:rsid w:val="001918F8"/>
    <w:rsid w:val="00192065"/>
    <w:rsid w:val="00192318"/>
    <w:rsid w:val="001925B3"/>
    <w:rsid w:val="00192B65"/>
    <w:rsid w:val="00192DB6"/>
    <w:rsid w:val="00192DC5"/>
    <w:rsid w:val="00192E14"/>
    <w:rsid w:val="00192E34"/>
    <w:rsid w:val="0019326E"/>
    <w:rsid w:val="00193582"/>
    <w:rsid w:val="001937C1"/>
    <w:rsid w:val="001938A5"/>
    <w:rsid w:val="00193C07"/>
    <w:rsid w:val="00194032"/>
    <w:rsid w:val="00194136"/>
    <w:rsid w:val="001941E1"/>
    <w:rsid w:val="001941E5"/>
    <w:rsid w:val="0019443B"/>
    <w:rsid w:val="00194629"/>
    <w:rsid w:val="001948AE"/>
    <w:rsid w:val="0019508E"/>
    <w:rsid w:val="0019519A"/>
    <w:rsid w:val="00195463"/>
    <w:rsid w:val="00195A3A"/>
    <w:rsid w:val="00195D68"/>
    <w:rsid w:val="001960A5"/>
    <w:rsid w:val="00196331"/>
    <w:rsid w:val="00196423"/>
    <w:rsid w:val="0019656E"/>
    <w:rsid w:val="00196880"/>
    <w:rsid w:val="00196EE0"/>
    <w:rsid w:val="00197067"/>
    <w:rsid w:val="001973D2"/>
    <w:rsid w:val="00197AF0"/>
    <w:rsid w:val="00197DB1"/>
    <w:rsid w:val="001A0204"/>
    <w:rsid w:val="001A03C4"/>
    <w:rsid w:val="001A05BB"/>
    <w:rsid w:val="001A064B"/>
    <w:rsid w:val="001A08A6"/>
    <w:rsid w:val="001A0B53"/>
    <w:rsid w:val="001A110F"/>
    <w:rsid w:val="001A1135"/>
    <w:rsid w:val="001A17B5"/>
    <w:rsid w:val="001A20C7"/>
    <w:rsid w:val="001A29A5"/>
    <w:rsid w:val="001A2D99"/>
    <w:rsid w:val="001A318C"/>
    <w:rsid w:val="001A32F2"/>
    <w:rsid w:val="001A38EB"/>
    <w:rsid w:val="001A3BF5"/>
    <w:rsid w:val="001A3EB8"/>
    <w:rsid w:val="001A4323"/>
    <w:rsid w:val="001A4E82"/>
    <w:rsid w:val="001A52DA"/>
    <w:rsid w:val="001A5674"/>
    <w:rsid w:val="001A57B5"/>
    <w:rsid w:val="001A58F3"/>
    <w:rsid w:val="001A60A7"/>
    <w:rsid w:val="001A637C"/>
    <w:rsid w:val="001A6676"/>
    <w:rsid w:val="001A6C1E"/>
    <w:rsid w:val="001A6C6C"/>
    <w:rsid w:val="001A6FD1"/>
    <w:rsid w:val="001A7033"/>
    <w:rsid w:val="001A79F4"/>
    <w:rsid w:val="001B0419"/>
    <w:rsid w:val="001B04F0"/>
    <w:rsid w:val="001B1905"/>
    <w:rsid w:val="001B1991"/>
    <w:rsid w:val="001B1AB3"/>
    <w:rsid w:val="001B1F76"/>
    <w:rsid w:val="001B1F95"/>
    <w:rsid w:val="001B2030"/>
    <w:rsid w:val="001B20E4"/>
    <w:rsid w:val="001B2152"/>
    <w:rsid w:val="001B271D"/>
    <w:rsid w:val="001B2A94"/>
    <w:rsid w:val="001B2B05"/>
    <w:rsid w:val="001B2B86"/>
    <w:rsid w:val="001B4232"/>
    <w:rsid w:val="001B43E8"/>
    <w:rsid w:val="001B450F"/>
    <w:rsid w:val="001B483B"/>
    <w:rsid w:val="001B483D"/>
    <w:rsid w:val="001B48A2"/>
    <w:rsid w:val="001B54CE"/>
    <w:rsid w:val="001B5853"/>
    <w:rsid w:val="001B58A1"/>
    <w:rsid w:val="001B5E8E"/>
    <w:rsid w:val="001B62EB"/>
    <w:rsid w:val="001B630C"/>
    <w:rsid w:val="001B6677"/>
    <w:rsid w:val="001B674E"/>
    <w:rsid w:val="001B6897"/>
    <w:rsid w:val="001B6E17"/>
    <w:rsid w:val="001B6F4C"/>
    <w:rsid w:val="001B6F7E"/>
    <w:rsid w:val="001B7119"/>
    <w:rsid w:val="001B71D1"/>
    <w:rsid w:val="001B7263"/>
    <w:rsid w:val="001B743B"/>
    <w:rsid w:val="001B7DCC"/>
    <w:rsid w:val="001B7E55"/>
    <w:rsid w:val="001C09A4"/>
    <w:rsid w:val="001C09D7"/>
    <w:rsid w:val="001C0E2E"/>
    <w:rsid w:val="001C0EB5"/>
    <w:rsid w:val="001C1AAC"/>
    <w:rsid w:val="001C1B23"/>
    <w:rsid w:val="001C1C74"/>
    <w:rsid w:val="001C1C75"/>
    <w:rsid w:val="001C1DA9"/>
    <w:rsid w:val="001C1F57"/>
    <w:rsid w:val="001C20BB"/>
    <w:rsid w:val="001C247A"/>
    <w:rsid w:val="001C25C7"/>
    <w:rsid w:val="001C274C"/>
    <w:rsid w:val="001C28B1"/>
    <w:rsid w:val="001C2963"/>
    <w:rsid w:val="001C2AFB"/>
    <w:rsid w:val="001C3388"/>
    <w:rsid w:val="001C33A6"/>
    <w:rsid w:val="001C36F4"/>
    <w:rsid w:val="001C3793"/>
    <w:rsid w:val="001C3DFF"/>
    <w:rsid w:val="001C3ECE"/>
    <w:rsid w:val="001C3F53"/>
    <w:rsid w:val="001C40CE"/>
    <w:rsid w:val="001C4348"/>
    <w:rsid w:val="001C4572"/>
    <w:rsid w:val="001C5316"/>
    <w:rsid w:val="001C54CA"/>
    <w:rsid w:val="001C5713"/>
    <w:rsid w:val="001C5A47"/>
    <w:rsid w:val="001C638B"/>
    <w:rsid w:val="001C64BB"/>
    <w:rsid w:val="001C68C3"/>
    <w:rsid w:val="001C68F4"/>
    <w:rsid w:val="001C6992"/>
    <w:rsid w:val="001C69C8"/>
    <w:rsid w:val="001C69F6"/>
    <w:rsid w:val="001C73B6"/>
    <w:rsid w:val="001C7F1B"/>
    <w:rsid w:val="001D0062"/>
    <w:rsid w:val="001D02DD"/>
    <w:rsid w:val="001D0849"/>
    <w:rsid w:val="001D0B89"/>
    <w:rsid w:val="001D0CAF"/>
    <w:rsid w:val="001D1536"/>
    <w:rsid w:val="001D1680"/>
    <w:rsid w:val="001D16F7"/>
    <w:rsid w:val="001D1870"/>
    <w:rsid w:val="001D19D7"/>
    <w:rsid w:val="001D1C4C"/>
    <w:rsid w:val="001D1C83"/>
    <w:rsid w:val="001D20DC"/>
    <w:rsid w:val="001D2675"/>
    <w:rsid w:val="001D2ED8"/>
    <w:rsid w:val="001D2FBF"/>
    <w:rsid w:val="001D30E0"/>
    <w:rsid w:val="001D3392"/>
    <w:rsid w:val="001D3828"/>
    <w:rsid w:val="001D4590"/>
    <w:rsid w:val="001D46DD"/>
    <w:rsid w:val="001D49DE"/>
    <w:rsid w:val="001D511D"/>
    <w:rsid w:val="001D529D"/>
    <w:rsid w:val="001D576A"/>
    <w:rsid w:val="001D58CD"/>
    <w:rsid w:val="001D5A61"/>
    <w:rsid w:val="001D5AB4"/>
    <w:rsid w:val="001D5FCB"/>
    <w:rsid w:val="001D600D"/>
    <w:rsid w:val="001D606E"/>
    <w:rsid w:val="001D615F"/>
    <w:rsid w:val="001D696C"/>
    <w:rsid w:val="001D710C"/>
    <w:rsid w:val="001D72EA"/>
    <w:rsid w:val="001D7500"/>
    <w:rsid w:val="001D7784"/>
    <w:rsid w:val="001D7FC3"/>
    <w:rsid w:val="001E0209"/>
    <w:rsid w:val="001E020B"/>
    <w:rsid w:val="001E0A37"/>
    <w:rsid w:val="001E0D20"/>
    <w:rsid w:val="001E0E67"/>
    <w:rsid w:val="001E0EEE"/>
    <w:rsid w:val="001E0FB0"/>
    <w:rsid w:val="001E105F"/>
    <w:rsid w:val="001E1129"/>
    <w:rsid w:val="001E1398"/>
    <w:rsid w:val="001E1634"/>
    <w:rsid w:val="001E1849"/>
    <w:rsid w:val="001E1C19"/>
    <w:rsid w:val="001E1CD9"/>
    <w:rsid w:val="001E2237"/>
    <w:rsid w:val="001E26A4"/>
    <w:rsid w:val="001E2D31"/>
    <w:rsid w:val="001E2E95"/>
    <w:rsid w:val="001E2EAA"/>
    <w:rsid w:val="001E3442"/>
    <w:rsid w:val="001E3763"/>
    <w:rsid w:val="001E38A4"/>
    <w:rsid w:val="001E3C9F"/>
    <w:rsid w:val="001E3D05"/>
    <w:rsid w:val="001E3D42"/>
    <w:rsid w:val="001E41E0"/>
    <w:rsid w:val="001E4266"/>
    <w:rsid w:val="001E4472"/>
    <w:rsid w:val="001E4648"/>
    <w:rsid w:val="001E46C6"/>
    <w:rsid w:val="001E46D7"/>
    <w:rsid w:val="001E4875"/>
    <w:rsid w:val="001E4AB3"/>
    <w:rsid w:val="001E4D02"/>
    <w:rsid w:val="001E566F"/>
    <w:rsid w:val="001E56DA"/>
    <w:rsid w:val="001E5780"/>
    <w:rsid w:val="001E581B"/>
    <w:rsid w:val="001E5879"/>
    <w:rsid w:val="001E5A18"/>
    <w:rsid w:val="001E5B37"/>
    <w:rsid w:val="001E5DC8"/>
    <w:rsid w:val="001E5DF5"/>
    <w:rsid w:val="001E6163"/>
    <w:rsid w:val="001E689A"/>
    <w:rsid w:val="001E692B"/>
    <w:rsid w:val="001E69A1"/>
    <w:rsid w:val="001E6EDC"/>
    <w:rsid w:val="001E7139"/>
    <w:rsid w:val="001E71A6"/>
    <w:rsid w:val="001E7312"/>
    <w:rsid w:val="001E7673"/>
    <w:rsid w:val="001E7DE3"/>
    <w:rsid w:val="001F00C8"/>
    <w:rsid w:val="001F00F1"/>
    <w:rsid w:val="001F0253"/>
    <w:rsid w:val="001F026A"/>
    <w:rsid w:val="001F0594"/>
    <w:rsid w:val="001F072A"/>
    <w:rsid w:val="001F0817"/>
    <w:rsid w:val="001F0EC1"/>
    <w:rsid w:val="001F0FAB"/>
    <w:rsid w:val="001F147C"/>
    <w:rsid w:val="001F15DF"/>
    <w:rsid w:val="001F1E16"/>
    <w:rsid w:val="001F1E59"/>
    <w:rsid w:val="001F240D"/>
    <w:rsid w:val="001F25D8"/>
    <w:rsid w:val="001F25E2"/>
    <w:rsid w:val="001F2637"/>
    <w:rsid w:val="001F2920"/>
    <w:rsid w:val="001F29AB"/>
    <w:rsid w:val="001F2ADA"/>
    <w:rsid w:val="001F2DF4"/>
    <w:rsid w:val="001F33DF"/>
    <w:rsid w:val="001F3516"/>
    <w:rsid w:val="001F3672"/>
    <w:rsid w:val="001F3B56"/>
    <w:rsid w:val="001F401F"/>
    <w:rsid w:val="001F40B5"/>
    <w:rsid w:val="001F42B9"/>
    <w:rsid w:val="001F453E"/>
    <w:rsid w:val="001F470A"/>
    <w:rsid w:val="001F4C41"/>
    <w:rsid w:val="001F5114"/>
    <w:rsid w:val="001F55A0"/>
    <w:rsid w:val="001F5B88"/>
    <w:rsid w:val="001F5BFD"/>
    <w:rsid w:val="001F5DF1"/>
    <w:rsid w:val="001F637A"/>
    <w:rsid w:val="001F6433"/>
    <w:rsid w:val="001F6542"/>
    <w:rsid w:val="001F6660"/>
    <w:rsid w:val="001F680C"/>
    <w:rsid w:val="001F6CD8"/>
    <w:rsid w:val="001F722B"/>
    <w:rsid w:val="001F72D1"/>
    <w:rsid w:val="001F756A"/>
    <w:rsid w:val="001F78C8"/>
    <w:rsid w:val="001F7960"/>
    <w:rsid w:val="001F79F2"/>
    <w:rsid w:val="001F7C54"/>
    <w:rsid w:val="001F7DBE"/>
    <w:rsid w:val="001F7E33"/>
    <w:rsid w:val="001F7F0E"/>
    <w:rsid w:val="00200097"/>
    <w:rsid w:val="00200119"/>
    <w:rsid w:val="00200971"/>
    <w:rsid w:val="002009D6"/>
    <w:rsid w:val="00200B53"/>
    <w:rsid w:val="00200BF2"/>
    <w:rsid w:val="00200C03"/>
    <w:rsid w:val="0020110F"/>
    <w:rsid w:val="0020179B"/>
    <w:rsid w:val="002020C1"/>
    <w:rsid w:val="002023F6"/>
    <w:rsid w:val="002024CF"/>
    <w:rsid w:val="00202C0D"/>
    <w:rsid w:val="00202E66"/>
    <w:rsid w:val="00203601"/>
    <w:rsid w:val="002037D2"/>
    <w:rsid w:val="00203A37"/>
    <w:rsid w:val="00203C49"/>
    <w:rsid w:val="002040AA"/>
    <w:rsid w:val="00204B68"/>
    <w:rsid w:val="00204E05"/>
    <w:rsid w:val="00205101"/>
    <w:rsid w:val="00205582"/>
    <w:rsid w:val="002057B5"/>
    <w:rsid w:val="00205B70"/>
    <w:rsid w:val="00205F54"/>
    <w:rsid w:val="0020607C"/>
    <w:rsid w:val="002060DB"/>
    <w:rsid w:val="0020613C"/>
    <w:rsid w:val="00206402"/>
    <w:rsid w:val="002073B5"/>
    <w:rsid w:val="0020757B"/>
    <w:rsid w:val="002076B9"/>
    <w:rsid w:val="002077BA"/>
    <w:rsid w:val="00207E3F"/>
    <w:rsid w:val="00210199"/>
    <w:rsid w:val="002101CC"/>
    <w:rsid w:val="0021020B"/>
    <w:rsid w:val="00210894"/>
    <w:rsid w:val="00210C5C"/>
    <w:rsid w:val="00211262"/>
    <w:rsid w:val="0021136C"/>
    <w:rsid w:val="002117BC"/>
    <w:rsid w:val="002117D5"/>
    <w:rsid w:val="00211A68"/>
    <w:rsid w:val="00211E0A"/>
    <w:rsid w:val="00211EFD"/>
    <w:rsid w:val="002125A1"/>
    <w:rsid w:val="00212F3A"/>
    <w:rsid w:val="00213071"/>
    <w:rsid w:val="0021314C"/>
    <w:rsid w:val="0021369F"/>
    <w:rsid w:val="002141AE"/>
    <w:rsid w:val="002144AC"/>
    <w:rsid w:val="002146C5"/>
    <w:rsid w:val="00214BD9"/>
    <w:rsid w:val="00214F36"/>
    <w:rsid w:val="00215CE9"/>
    <w:rsid w:val="00215D1B"/>
    <w:rsid w:val="00215D2D"/>
    <w:rsid w:val="00216059"/>
    <w:rsid w:val="002160A6"/>
    <w:rsid w:val="00216370"/>
    <w:rsid w:val="00216542"/>
    <w:rsid w:val="002169AA"/>
    <w:rsid w:val="00216CCE"/>
    <w:rsid w:val="00216EE1"/>
    <w:rsid w:val="00216FC2"/>
    <w:rsid w:val="0021738F"/>
    <w:rsid w:val="002176BB"/>
    <w:rsid w:val="002179C0"/>
    <w:rsid w:val="00217A4E"/>
    <w:rsid w:val="00217C32"/>
    <w:rsid w:val="00217F73"/>
    <w:rsid w:val="00217FD4"/>
    <w:rsid w:val="002200D1"/>
    <w:rsid w:val="00220E3D"/>
    <w:rsid w:val="002214E2"/>
    <w:rsid w:val="002217EB"/>
    <w:rsid w:val="00221DEE"/>
    <w:rsid w:val="00221F67"/>
    <w:rsid w:val="00222798"/>
    <w:rsid w:val="00222FB3"/>
    <w:rsid w:val="00223898"/>
    <w:rsid w:val="00223B94"/>
    <w:rsid w:val="00223BB2"/>
    <w:rsid w:val="00223D35"/>
    <w:rsid w:val="00224602"/>
    <w:rsid w:val="00224A72"/>
    <w:rsid w:val="00224AF3"/>
    <w:rsid w:val="00224B27"/>
    <w:rsid w:val="00224CBD"/>
    <w:rsid w:val="00224EC6"/>
    <w:rsid w:val="00224FF4"/>
    <w:rsid w:val="00225395"/>
    <w:rsid w:val="002254DD"/>
    <w:rsid w:val="00225A52"/>
    <w:rsid w:val="00225A5D"/>
    <w:rsid w:val="002260E5"/>
    <w:rsid w:val="002262DF"/>
    <w:rsid w:val="00226539"/>
    <w:rsid w:val="0022665D"/>
    <w:rsid w:val="00226997"/>
    <w:rsid w:val="00226ABC"/>
    <w:rsid w:val="00226C20"/>
    <w:rsid w:val="00226F87"/>
    <w:rsid w:val="0022708C"/>
    <w:rsid w:val="002272DA"/>
    <w:rsid w:val="00227772"/>
    <w:rsid w:val="00227B71"/>
    <w:rsid w:val="00227FBA"/>
    <w:rsid w:val="00230063"/>
    <w:rsid w:val="002305D5"/>
    <w:rsid w:val="00230620"/>
    <w:rsid w:val="00230886"/>
    <w:rsid w:val="00230C58"/>
    <w:rsid w:val="00230EFD"/>
    <w:rsid w:val="00230F63"/>
    <w:rsid w:val="0023130D"/>
    <w:rsid w:val="002316D9"/>
    <w:rsid w:val="00231780"/>
    <w:rsid w:val="002317C3"/>
    <w:rsid w:val="002317D1"/>
    <w:rsid w:val="00231858"/>
    <w:rsid w:val="00231B55"/>
    <w:rsid w:val="00231E45"/>
    <w:rsid w:val="00231EFC"/>
    <w:rsid w:val="00231F32"/>
    <w:rsid w:val="00232226"/>
    <w:rsid w:val="0023261E"/>
    <w:rsid w:val="002327B6"/>
    <w:rsid w:val="00232EDE"/>
    <w:rsid w:val="002330C7"/>
    <w:rsid w:val="00233431"/>
    <w:rsid w:val="00233708"/>
    <w:rsid w:val="00233751"/>
    <w:rsid w:val="00233A51"/>
    <w:rsid w:val="00233C3D"/>
    <w:rsid w:val="00233D0D"/>
    <w:rsid w:val="0023473A"/>
    <w:rsid w:val="002347ED"/>
    <w:rsid w:val="00234B0D"/>
    <w:rsid w:val="00234BF1"/>
    <w:rsid w:val="00234CBC"/>
    <w:rsid w:val="002354D4"/>
    <w:rsid w:val="00235A55"/>
    <w:rsid w:val="00235B9D"/>
    <w:rsid w:val="00235D4B"/>
    <w:rsid w:val="002360A6"/>
    <w:rsid w:val="0023643E"/>
    <w:rsid w:val="00236B43"/>
    <w:rsid w:val="00236CF1"/>
    <w:rsid w:val="00236EC7"/>
    <w:rsid w:val="00236FD8"/>
    <w:rsid w:val="00237203"/>
    <w:rsid w:val="0023723C"/>
    <w:rsid w:val="00237A03"/>
    <w:rsid w:val="0024031A"/>
    <w:rsid w:val="00240385"/>
    <w:rsid w:val="00240E04"/>
    <w:rsid w:val="00240FA5"/>
    <w:rsid w:val="00241073"/>
    <w:rsid w:val="002410A9"/>
    <w:rsid w:val="0024124F"/>
    <w:rsid w:val="0024129F"/>
    <w:rsid w:val="00241E5A"/>
    <w:rsid w:val="00241E76"/>
    <w:rsid w:val="0024205C"/>
    <w:rsid w:val="002421D5"/>
    <w:rsid w:val="002422A4"/>
    <w:rsid w:val="002424B0"/>
    <w:rsid w:val="002425FB"/>
    <w:rsid w:val="00242FB7"/>
    <w:rsid w:val="00243057"/>
    <w:rsid w:val="0024345E"/>
    <w:rsid w:val="00243BC7"/>
    <w:rsid w:val="00243BEE"/>
    <w:rsid w:val="00243F1C"/>
    <w:rsid w:val="0024413D"/>
    <w:rsid w:val="002448A1"/>
    <w:rsid w:val="00244E54"/>
    <w:rsid w:val="00244EC8"/>
    <w:rsid w:val="00244ED0"/>
    <w:rsid w:val="00244FF1"/>
    <w:rsid w:val="002451CC"/>
    <w:rsid w:val="00245229"/>
    <w:rsid w:val="002452B5"/>
    <w:rsid w:val="002457E5"/>
    <w:rsid w:val="00245A31"/>
    <w:rsid w:val="00245A9B"/>
    <w:rsid w:val="0024600C"/>
    <w:rsid w:val="002464DB"/>
    <w:rsid w:val="00246AE0"/>
    <w:rsid w:val="00246D34"/>
    <w:rsid w:val="00246EB1"/>
    <w:rsid w:val="002474CA"/>
    <w:rsid w:val="00247B58"/>
    <w:rsid w:val="00250157"/>
    <w:rsid w:val="00250255"/>
    <w:rsid w:val="00250934"/>
    <w:rsid w:val="0025122D"/>
    <w:rsid w:val="00251449"/>
    <w:rsid w:val="00251546"/>
    <w:rsid w:val="0025199B"/>
    <w:rsid w:val="00251DA8"/>
    <w:rsid w:val="00252BCF"/>
    <w:rsid w:val="00252C05"/>
    <w:rsid w:val="00252C5E"/>
    <w:rsid w:val="00253269"/>
    <w:rsid w:val="002532A7"/>
    <w:rsid w:val="002536F4"/>
    <w:rsid w:val="00253ACD"/>
    <w:rsid w:val="00253E81"/>
    <w:rsid w:val="0025479E"/>
    <w:rsid w:val="002549E1"/>
    <w:rsid w:val="00254AF2"/>
    <w:rsid w:val="00254DFF"/>
    <w:rsid w:val="00254E35"/>
    <w:rsid w:val="00254F4C"/>
    <w:rsid w:val="002556A9"/>
    <w:rsid w:val="00255E04"/>
    <w:rsid w:val="00255F34"/>
    <w:rsid w:val="002560E1"/>
    <w:rsid w:val="0025664A"/>
    <w:rsid w:val="002569C5"/>
    <w:rsid w:val="002569E0"/>
    <w:rsid w:val="00256A17"/>
    <w:rsid w:val="00256A56"/>
    <w:rsid w:val="00256F6E"/>
    <w:rsid w:val="0025735A"/>
    <w:rsid w:val="002577DE"/>
    <w:rsid w:val="0025789C"/>
    <w:rsid w:val="00257A27"/>
    <w:rsid w:val="00257D1C"/>
    <w:rsid w:val="00257EB6"/>
    <w:rsid w:val="002607CF"/>
    <w:rsid w:val="00260D35"/>
    <w:rsid w:val="00261076"/>
    <w:rsid w:val="002610AC"/>
    <w:rsid w:val="002618E3"/>
    <w:rsid w:val="00262285"/>
    <w:rsid w:val="0026254A"/>
    <w:rsid w:val="00262A42"/>
    <w:rsid w:val="00262D15"/>
    <w:rsid w:val="002635E1"/>
    <w:rsid w:val="00263D4B"/>
    <w:rsid w:val="00263EFC"/>
    <w:rsid w:val="0026412D"/>
    <w:rsid w:val="00264615"/>
    <w:rsid w:val="002646C5"/>
    <w:rsid w:val="00264E96"/>
    <w:rsid w:val="00264ED5"/>
    <w:rsid w:val="002655B5"/>
    <w:rsid w:val="002655C8"/>
    <w:rsid w:val="00265D81"/>
    <w:rsid w:val="00265E38"/>
    <w:rsid w:val="00266998"/>
    <w:rsid w:val="00266AFC"/>
    <w:rsid w:val="00267372"/>
    <w:rsid w:val="00267660"/>
    <w:rsid w:val="00267E5C"/>
    <w:rsid w:val="00267E60"/>
    <w:rsid w:val="00270109"/>
    <w:rsid w:val="0027032F"/>
    <w:rsid w:val="0027076F"/>
    <w:rsid w:val="00270873"/>
    <w:rsid w:val="00270BE2"/>
    <w:rsid w:val="00271281"/>
    <w:rsid w:val="0027143F"/>
    <w:rsid w:val="00271598"/>
    <w:rsid w:val="002716D9"/>
    <w:rsid w:val="0027171C"/>
    <w:rsid w:val="00271EA5"/>
    <w:rsid w:val="00271F24"/>
    <w:rsid w:val="002724BB"/>
    <w:rsid w:val="002728A6"/>
    <w:rsid w:val="00272AF6"/>
    <w:rsid w:val="0027333C"/>
    <w:rsid w:val="0027338B"/>
    <w:rsid w:val="00273471"/>
    <w:rsid w:val="00273500"/>
    <w:rsid w:val="00273743"/>
    <w:rsid w:val="00273DDE"/>
    <w:rsid w:val="00273F9A"/>
    <w:rsid w:val="00274008"/>
    <w:rsid w:val="00274029"/>
    <w:rsid w:val="00274535"/>
    <w:rsid w:val="00274A10"/>
    <w:rsid w:val="00274B8F"/>
    <w:rsid w:val="00274EBC"/>
    <w:rsid w:val="00274EFA"/>
    <w:rsid w:val="00275130"/>
    <w:rsid w:val="00275241"/>
    <w:rsid w:val="00275753"/>
    <w:rsid w:val="00275769"/>
    <w:rsid w:val="00275816"/>
    <w:rsid w:val="00275BFC"/>
    <w:rsid w:val="00275D65"/>
    <w:rsid w:val="0027633E"/>
    <w:rsid w:val="00276A13"/>
    <w:rsid w:val="00276B9A"/>
    <w:rsid w:val="00276C51"/>
    <w:rsid w:val="00276EED"/>
    <w:rsid w:val="002770FC"/>
    <w:rsid w:val="00277815"/>
    <w:rsid w:val="0027785F"/>
    <w:rsid w:val="002779D9"/>
    <w:rsid w:val="00277ADD"/>
    <w:rsid w:val="0028089F"/>
    <w:rsid w:val="00280D58"/>
    <w:rsid w:val="00280D59"/>
    <w:rsid w:val="00280E8A"/>
    <w:rsid w:val="00280E9E"/>
    <w:rsid w:val="00281342"/>
    <w:rsid w:val="0028152C"/>
    <w:rsid w:val="00281604"/>
    <w:rsid w:val="00281622"/>
    <w:rsid w:val="0028163E"/>
    <w:rsid w:val="00281D74"/>
    <w:rsid w:val="0028200A"/>
    <w:rsid w:val="00282842"/>
    <w:rsid w:val="0028291F"/>
    <w:rsid w:val="00282934"/>
    <w:rsid w:val="002830F7"/>
    <w:rsid w:val="00283341"/>
    <w:rsid w:val="00283448"/>
    <w:rsid w:val="002834D9"/>
    <w:rsid w:val="00283A9F"/>
    <w:rsid w:val="00284324"/>
    <w:rsid w:val="002847D9"/>
    <w:rsid w:val="00284A9D"/>
    <w:rsid w:val="00284BDA"/>
    <w:rsid w:val="00284CD3"/>
    <w:rsid w:val="002852DB"/>
    <w:rsid w:val="00285BCA"/>
    <w:rsid w:val="00286791"/>
    <w:rsid w:val="002867A5"/>
    <w:rsid w:val="00286DA0"/>
    <w:rsid w:val="002871EE"/>
    <w:rsid w:val="0028724E"/>
    <w:rsid w:val="002872C0"/>
    <w:rsid w:val="002874E2"/>
    <w:rsid w:val="0028759A"/>
    <w:rsid w:val="002878E6"/>
    <w:rsid w:val="002901C5"/>
    <w:rsid w:val="002902D7"/>
    <w:rsid w:val="002902DA"/>
    <w:rsid w:val="00290519"/>
    <w:rsid w:val="002909AC"/>
    <w:rsid w:val="00290D89"/>
    <w:rsid w:val="00291257"/>
    <w:rsid w:val="00291602"/>
    <w:rsid w:val="0029180B"/>
    <w:rsid w:val="00291DAB"/>
    <w:rsid w:val="00291E9F"/>
    <w:rsid w:val="002921A4"/>
    <w:rsid w:val="002923FA"/>
    <w:rsid w:val="002924A0"/>
    <w:rsid w:val="00292D74"/>
    <w:rsid w:val="00293035"/>
    <w:rsid w:val="0029311B"/>
    <w:rsid w:val="002932C4"/>
    <w:rsid w:val="0029371F"/>
    <w:rsid w:val="00293BDC"/>
    <w:rsid w:val="00293D05"/>
    <w:rsid w:val="00294197"/>
    <w:rsid w:val="00294933"/>
    <w:rsid w:val="00294C00"/>
    <w:rsid w:val="00294D8F"/>
    <w:rsid w:val="002950FB"/>
    <w:rsid w:val="002951CC"/>
    <w:rsid w:val="002953A3"/>
    <w:rsid w:val="0029543C"/>
    <w:rsid w:val="00295E5B"/>
    <w:rsid w:val="00295F82"/>
    <w:rsid w:val="002966D8"/>
    <w:rsid w:val="00296734"/>
    <w:rsid w:val="0029688C"/>
    <w:rsid w:val="00296BF5"/>
    <w:rsid w:val="0029710A"/>
    <w:rsid w:val="002972B8"/>
    <w:rsid w:val="00297433"/>
    <w:rsid w:val="002975A6"/>
    <w:rsid w:val="00297D91"/>
    <w:rsid w:val="00297FD1"/>
    <w:rsid w:val="002A00B0"/>
    <w:rsid w:val="002A04C9"/>
    <w:rsid w:val="002A0CB2"/>
    <w:rsid w:val="002A0E03"/>
    <w:rsid w:val="002A0FA6"/>
    <w:rsid w:val="002A0FF1"/>
    <w:rsid w:val="002A100D"/>
    <w:rsid w:val="002A1365"/>
    <w:rsid w:val="002A137C"/>
    <w:rsid w:val="002A16FA"/>
    <w:rsid w:val="002A17F5"/>
    <w:rsid w:val="002A191E"/>
    <w:rsid w:val="002A2068"/>
    <w:rsid w:val="002A21ED"/>
    <w:rsid w:val="002A22C7"/>
    <w:rsid w:val="002A22FC"/>
    <w:rsid w:val="002A2DA7"/>
    <w:rsid w:val="002A2FAD"/>
    <w:rsid w:val="002A2FD4"/>
    <w:rsid w:val="002A30C9"/>
    <w:rsid w:val="002A355F"/>
    <w:rsid w:val="002A367E"/>
    <w:rsid w:val="002A3F4F"/>
    <w:rsid w:val="002A483F"/>
    <w:rsid w:val="002A5051"/>
    <w:rsid w:val="002A54B9"/>
    <w:rsid w:val="002A557B"/>
    <w:rsid w:val="002A5866"/>
    <w:rsid w:val="002A5D73"/>
    <w:rsid w:val="002A64BC"/>
    <w:rsid w:val="002A65EE"/>
    <w:rsid w:val="002A685A"/>
    <w:rsid w:val="002A69C9"/>
    <w:rsid w:val="002A69FB"/>
    <w:rsid w:val="002A6A41"/>
    <w:rsid w:val="002A6C22"/>
    <w:rsid w:val="002A75D9"/>
    <w:rsid w:val="002A7A8D"/>
    <w:rsid w:val="002A7AF1"/>
    <w:rsid w:val="002A7B89"/>
    <w:rsid w:val="002A7EDA"/>
    <w:rsid w:val="002B00EA"/>
    <w:rsid w:val="002B0348"/>
    <w:rsid w:val="002B071E"/>
    <w:rsid w:val="002B0988"/>
    <w:rsid w:val="002B0DE4"/>
    <w:rsid w:val="002B1115"/>
    <w:rsid w:val="002B124E"/>
    <w:rsid w:val="002B139D"/>
    <w:rsid w:val="002B148F"/>
    <w:rsid w:val="002B1897"/>
    <w:rsid w:val="002B1B62"/>
    <w:rsid w:val="002B29A1"/>
    <w:rsid w:val="002B2A02"/>
    <w:rsid w:val="002B2EC3"/>
    <w:rsid w:val="002B2F87"/>
    <w:rsid w:val="002B3219"/>
    <w:rsid w:val="002B375A"/>
    <w:rsid w:val="002B3AB4"/>
    <w:rsid w:val="002B4334"/>
    <w:rsid w:val="002B4977"/>
    <w:rsid w:val="002B4AED"/>
    <w:rsid w:val="002B4AF2"/>
    <w:rsid w:val="002B5672"/>
    <w:rsid w:val="002B5723"/>
    <w:rsid w:val="002B58D5"/>
    <w:rsid w:val="002B613F"/>
    <w:rsid w:val="002B63D5"/>
    <w:rsid w:val="002B644B"/>
    <w:rsid w:val="002B64D2"/>
    <w:rsid w:val="002B6FB0"/>
    <w:rsid w:val="002B6FB5"/>
    <w:rsid w:val="002B7158"/>
    <w:rsid w:val="002B7366"/>
    <w:rsid w:val="002B7575"/>
    <w:rsid w:val="002B7CED"/>
    <w:rsid w:val="002C023A"/>
    <w:rsid w:val="002C06B0"/>
    <w:rsid w:val="002C0910"/>
    <w:rsid w:val="002C091B"/>
    <w:rsid w:val="002C09BE"/>
    <w:rsid w:val="002C10EF"/>
    <w:rsid w:val="002C14B3"/>
    <w:rsid w:val="002C1800"/>
    <w:rsid w:val="002C1E8C"/>
    <w:rsid w:val="002C2426"/>
    <w:rsid w:val="002C2636"/>
    <w:rsid w:val="002C27EC"/>
    <w:rsid w:val="002C2844"/>
    <w:rsid w:val="002C2996"/>
    <w:rsid w:val="002C3154"/>
    <w:rsid w:val="002C3250"/>
    <w:rsid w:val="002C33A4"/>
    <w:rsid w:val="002C3ED1"/>
    <w:rsid w:val="002C43CF"/>
    <w:rsid w:val="002C4BEF"/>
    <w:rsid w:val="002C4D4D"/>
    <w:rsid w:val="002C593A"/>
    <w:rsid w:val="002C5BDD"/>
    <w:rsid w:val="002C5CEE"/>
    <w:rsid w:val="002C5F85"/>
    <w:rsid w:val="002C62EF"/>
    <w:rsid w:val="002C64BA"/>
    <w:rsid w:val="002C6506"/>
    <w:rsid w:val="002C7273"/>
    <w:rsid w:val="002C76A8"/>
    <w:rsid w:val="002C7AE4"/>
    <w:rsid w:val="002C7C46"/>
    <w:rsid w:val="002D0799"/>
    <w:rsid w:val="002D0A4F"/>
    <w:rsid w:val="002D0AB9"/>
    <w:rsid w:val="002D10F6"/>
    <w:rsid w:val="002D14A3"/>
    <w:rsid w:val="002D1CE8"/>
    <w:rsid w:val="002D1F34"/>
    <w:rsid w:val="002D2075"/>
    <w:rsid w:val="002D2493"/>
    <w:rsid w:val="002D251F"/>
    <w:rsid w:val="002D26C6"/>
    <w:rsid w:val="002D27F9"/>
    <w:rsid w:val="002D2BD3"/>
    <w:rsid w:val="002D2DE7"/>
    <w:rsid w:val="002D2E9A"/>
    <w:rsid w:val="002D3240"/>
    <w:rsid w:val="002D345A"/>
    <w:rsid w:val="002D3598"/>
    <w:rsid w:val="002D3C4D"/>
    <w:rsid w:val="002D3C6D"/>
    <w:rsid w:val="002D4091"/>
    <w:rsid w:val="002D4093"/>
    <w:rsid w:val="002D40A0"/>
    <w:rsid w:val="002D4957"/>
    <w:rsid w:val="002D4C95"/>
    <w:rsid w:val="002D4D7A"/>
    <w:rsid w:val="002D4E9A"/>
    <w:rsid w:val="002D53A5"/>
    <w:rsid w:val="002D54C3"/>
    <w:rsid w:val="002D5C93"/>
    <w:rsid w:val="002D5CCA"/>
    <w:rsid w:val="002D5DA3"/>
    <w:rsid w:val="002D6331"/>
    <w:rsid w:val="002D655B"/>
    <w:rsid w:val="002D7458"/>
    <w:rsid w:val="002D75F0"/>
    <w:rsid w:val="002D7845"/>
    <w:rsid w:val="002D7934"/>
    <w:rsid w:val="002D7E60"/>
    <w:rsid w:val="002E006D"/>
    <w:rsid w:val="002E0175"/>
    <w:rsid w:val="002E0376"/>
    <w:rsid w:val="002E0538"/>
    <w:rsid w:val="002E0716"/>
    <w:rsid w:val="002E0818"/>
    <w:rsid w:val="002E095A"/>
    <w:rsid w:val="002E097D"/>
    <w:rsid w:val="002E0CAB"/>
    <w:rsid w:val="002E0F7C"/>
    <w:rsid w:val="002E0FCE"/>
    <w:rsid w:val="002E1499"/>
    <w:rsid w:val="002E152C"/>
    <w:rsid w:val="002E1542"/>
    <w:rsid w:val="002E1732"/>
    <w:rsid w:val="002E175E"/>
    <w:rsid w:val="002E17A0"/>
    <w:rsid w:val="002E195A"/>
    <w:rsid w:val="002E2CB8"/>
    <w:rsid w:val="002E2EFF"/>
    <w:rsid w:val="002E324F"/>
    <w:rsid w:val="002E330F"/>
    <w:rsid w:val="002E34F1"/>
    <w:rsid w:val="002E3985"/>
    <w:rsid w:val="002E3F29"/>
    <w:rsid w:val="002E43AE"/>
    <w:rsid w:val="002E447D"/>
    <w:rsid w:val="002E459C"/>
    <w:rsid w:val="002E4795"/>
    <w:rsid w:val="002E50AF"/>
    <w:rsid w:val="002E51C1"/>
    <w:rsid w:val="002E5368"/>
    <w:rsid w:val="002E55BA"/>
    <w:rsid w:val="002E5674"/>
    <w:rsid w:val="002E581A"/>
    <w:rsid w:val="002E5E3C"/>
    <w:rsid w:val="002E6140"/>
    <w:rsid w:val="002E65AD"/>
    <w:rsid w:val="002E6D6A"/>
    <w:rsid w:val="002E6F5B"/>
    <w:rsid w:val="002E74B2"/>
    <w:rsid w:val="002E7994"/>
    <w:rsid w:val="002E7E8D"/>
    <w:rsid w:val="002F015F"/>
    <w:rsid w:val="002F030E"/>
    <w:rsid w:val="002F10FC"/>
    <w:rsid w:val="002F135F"/>
    <w:rsid w:val="002F1B2D"/>
    <w:rsid w:val="002F1C59"/>
    <w:rsid w:val="002F1CB5"/>
    <w:rsid w:val="002F1EE2"/>
    <w:rsid w:val="002F1FDC"/>
    <w:rsid w:val="002F22E7"/>
    <w:rsid w:val="002F230C"/>
    <w:rsid w:val="002F23AF"/>
    <w:rsid w:val="002F27AA"/>
    <w:rsid w:val="002F285B"/>
    <w:rsid w:val="002F297C"/>
    <w:rsid w:val="002F29F5"/>
    <w:rsid w:val="002F2EC5"/>
    <w:rsid w:val="002F3003"/>
    <w:rsid w:val="002F3298"/>
    <w:rsid w:val="002F3304"/>
    <w:rsid w:val="002F33A4"/>
    <w:rsid w:val="002F34AA"/>
    <w:rsid w:val="002F3919"/>
    <w:rsid w:val="002F481F"/>
    <w:rsid w:val="002F4957"/>
    <w:rsid w:val="002F4DB0"/>
    <w:rsid w:val="002F5302"/>
    <w:rsid w:val="002F53C8"/>
    <w:rsid w:val="002F545F"/>
    <w:rsid w:val="002F5B45"/>
    <w:rsid w:val="002F5B57"/>
    <w:rsid w:val="002F5E84"/>
    <w:rsid w:val="002F5EF9"/>
    <w:rsid w:val="002F5FDB"/>
    <w:rsid w:val="002F6179"/>
    <w:rsid w:val="002F620B"/>
    <w:rsid w:val="002F6538"/>
    <w:rsid w:val="002F65D9"/>
    <w:rsid w:val="002F675E"/>
    <w:rsid w:val="002F6F9C"/>
    <w:rsid w:val="002F709A"/>
    <w:rsid w:val="002F7CA8"/>
    <w:rsid w:val="00300013"/>
    <w:rsid w:val="003000DA"/>
    <w:rsid w:val="003000EC"/>
    <w:rsid w:val="0030038F"/>
    <w:rsid w:val="00300547"/>
    <w:rsid w:val="00300572"/>
    <w:rsid w:val="0030088F"/>
    <w:rsid w:val="003008CF"/>
    <w:rsid w:val="00300B32"/>
    <w:rsid w:val="00300EAE"/>
    <w:rsid w:val="003011B7"/>
    <w:rsid w:val="003015A0"/>
    <w:rsid w:val="0030171B"/>
    <w:rsid w:val="00301826"/>
    <w:rsid w:val="0030259B"/>
    <w:rsid w:val="00302A70"/>
    <w:rsid w:val="00302D97"/>
    <w:rsid w:val="00302F47"/>
    <w:rsid w:val="00302F96"/>
    <w:rsid w:val="003039E4"/>
    <w:rsid w:val="00303ADE"/>
    <w:rsid w:val="00303BE7"/>
    <w:rsid w:val="00304048"/>
    <w:rsid w:val="003042E0"/>
    <w:rsid w:val="003044B7"/>
    <w:rsid w:val="00304E00"/>
    <w:rsid w:val="00304EC3"/>
    <w:rsid w:val="003050D6"/>
    <w:rsid w:val="00305332"/>
    <w:rsid w:val="003057BD"/>
    <w:rsid w:val="003058A1"/>
    <w:rsid w:val="00305BAC"/>
    <w:rsid w:val="00305EBA"/>
    <w:rsid w:val="003061D5"/>
    <w:rsid w:val="003062C7"/>
    <w:rsid w:val="003074F3"/>
    <w:rsid w:val="00307544"/>
    <w:rsid w:val="0030768B"/>
    <w:rsid w:val="003076C9"/>
    <w:rsid w:val="00307FBF"/>
    <w:rsid w:val="003101A3"/>
    <w:rsid w:val="00310638"/>
    <w:rsid w:val="00310657"/>
    <w:rsid w:val="00310677"/>
    <w:rsid w:val="00310BD7"/>
    <w:rsid w:val="00310D69"/>
    <w:rsid w:val="003113FC"/>
    <w:rsid w:val="0031192D"/>
    <w:rsid w:val="00311E71"/>
    <w:rsid w:val="003120FE"/>
    <w:rsid w:val="00312201"/>
    <w:rsid w:val="00312310"/>
    <w:rsid w:val="00312364"/>
    <w:rsid w:val="00312819"/>
    <w:rsid w:val="00312B8A"/>
    <w:rsid w:val="0031306E"/>
    <w:rsid w:val="0031352C"/>
    <w:rsid w:val="00313954"/>
    <w:rsid w:val="00313BA7"/>
    <w:rsid w:val="00313D4A"/>
    <w:rsid w:val="00314872"/>
    <w:rsid w:val="00314A5B"/>
    <w:rsid w:val="00314D04"/>
    <w:rsid w:val="00314FD8"/>
    <w:rsid w:val="0031507B"/>
    <w:rsid w:val="003158CB"/>
    <w:rsid w:val="003159B9"/>
    <w:rsid w:val="00315EEA"/>
    <w:rsid w:val="0031630B"/>
    <w:rsid w:val="0031647F"/>
    <w:rsid w:val="00316A61"/>
    <w:rsid w:val="00316ADD"/>
    <w:rsid w:val="00317100"/>
    <w:rsid w:val="003175A4"/>
    <w:rsid w:val="00317694"/>
    <w:rsid w:val="003177CA"/>
    <w:rsid w:val="00317825"/>
    <w:rsid w:val="0031787A"/>
    <w:rsid w:val="003200B7"/>
    <w:rsid w:val="003201B6"/>
    <w:rsid w:val="00320226"/>
    <w:rsid w:val="0032026F"/>
    <w:rsid w:val="003207A9"/>
    <w:rsid w:val="00320941"/>
    <w:rsid w:val="00320B49"/>
    <w:rsid w:val="003212E1"/>
    <w:rsid w:val="00321A27"/>
    <w:rsid w:val="00321BB4"/>
    <w:rsid w:val="00321C0A"/>
    <w:rsid w:val="00321FD0"/>
    <w:rsid w:val="00322168"/>
    <w:rsid w:val="0032225B"/>
    <w:rsid w:val="00322A59"/>
    <w:rsid w:val="00323089"/>
    <w:rsid w:val="00323773"/>
    <w:rsid w:val="00324787"/>
    <w:rsid w:val="003249EF"/>
    <w:rsid w:val="00324C77"/>
    <w:rsid w:val="0032527D"/>
    <w:rsid w:val="003253CE"/>
    <w:rsid w:val="0032561E"/>
    <w:rsid w:val="0032585E"/>
    <w:rsid w:val="003259B2"/>
    <w:rsid w:val="00325AAB"/>
    <w:rsid w:val="00325ED7"/>
    <w:rsid w:val="0032624B"/>
    <w:rsid w:val="003265B2"/>
    <w:rsid w:val="00326AC5"/>
    <w:rsid w:val="00326D84"/>
    <w:rsid w:val="003272F8"/>
    <w:rsid w:val="00327333"/>
    <w:rsid w:val="00327344"/>
    <w:rsid w:val="003273BC"/>
    <w:rsid w:val="003277E4"/>
    <w:rsid w:val="00327A11"/>
    <w:rsid w:val="00327AA0"/>
    <w:rsid w:val="00327EC5"/>
    <w:rsid w:val="00327EE1"/>
    <w:rsid w:val="00330439"/>
    <w:rsid w:val="0033070C"/>
    <w:rsid w:val="003309A7"/>
    <w:rsid w:val="00330B61"/>
    <w:rsid w:val="00330C2D"/>
    <w:rsid w:val="00331306"/>
    <w:rsid w:val="00331327"/>
    <w:rsid w:val="003318E7"/>
    <w:rsid w:val="00331991"/>
    <w:rsid w:val="00331A38"/>
    <w:rsid w:val="00331A4C"/>
    <w:rsid w:val="00331DEA"/>
    <w:rsid w:val="00332005"/>
    <w:rsid w:val="003326FD"/>
    <w:rsid w:val="00332868"/>
    <w:rsid w:val="0033289F"/>
    <w:rsid w:val="00332E86"/>
    <w:rsid w:val="00332F5F"/>
    <w:rsid w:val="00333174"/>
    <w:rsid w:val="003331DD"/>
    <w:rsid w:val="003339A8"/>
    <w:rsid w:val="00333C41"/>
    <w:rsid w:val="00333DC5"/>
    <w:rsid w:val="00333E38"/>
    <w:rsid w:val="00333E5C"/>
    <w:rsid w:val="003340F7"/>
    <w:rsid w:val="003343E0"/>
    <w:rsid w:val="0033535D"/>
    <w:rsid w:val="003353C3"/>
    <w:rsid w:val="003355EE"/>
    <w:rsid w:val="00335812"/>
    <w:rsid w:val="0033585C"/>
    <w:rsid w:val="003359F1"/>
    <w:rsid w:val="00335CD6"/>
    <w:rsid w:val="00336309"/>
    <w:rsid w:val="00336454"/>
    <w:rsid w:val="003366D0"/>
    <w:rsid w:val="003367D7"/>
    <w:rsid w:val="00336973"/>
    <w:rsid w:val="00336FBF"/>
    <w:rsid w:val="003376ED"/>
    <w:rsid w:val="00337EC6"/>
    <w:rsid w:val="003401C7"/>
    <w:rsid w:val="003401FD"/>
    <w:rsid w:val="00340215"/>
    <w:rsid w:val="003408E7"/>
    <w:rsid w:val="00340CEA"/>
    <w:rsid w:val="00340DEE"/>
    <w:rsid w:val="00340E80"/>
    <w:rsid w:val="003414CF"/>
    <w:rsid w:val="0034150F"/>
    <w:rsid w:val="00341593"/>
    <w:rsid w:val="00341611"/>
    <w:rsid w:val="0034178A"/>
    <w:rsid w:val="003417AF"/>
    <w:rsid w:val="00341F62"/>
    <w:rsid w:val="00342DA9"/>
    <w:rsid w:val="00342E1F"/>
    <w:rsid w:val="00342E7A"/>
    <w:rsid w:val="00342E96"/>
    <w:rsid w:val="00343153"/>
    <w:rsid w:val="003431AC"/>
    <w:rsid w:val="0034369C"/>
    <w:rsid w:val="00343B8B"/>
    <w:rsid w:val="00343CF5"/>
    <w:rsid w:val="003440F7"/>
    <w:rsid w:val="00344490"/>
    <w:rsid w:val="00344577"/>
    <w:rsid w:val="00344872"/>
    <w:rsid w:val="00344A10"/>
    <w:rsid w:val="00344B0E"/>
    <w:rsid w:val="00344CD8"/>
    <w:rsid w:val="00345289"/>
    <w:rsid w:val="00345949"/>
    <w:rsid w:val="00345F9F"/>
    <w:rsid w:val="00345FCA"/>
    <w:rsid w:val="00346453"/>
    <w:rsid w:val="003465DB"/>
    <w:rsid w:val="00346E0B"/>
    <w:rsid w:val="00346F6E"/>
    <w:rsid w:val="00347348"/>
    <w:rsid w:val="003474CA"/>
    <w:rsid w:val="00347867"/>
    <w:rsid w:val="00347F92"/>
    <w:rsid w:val="0035003C"/>
    <w:rsid w:val="003500BC"/>
    <w:rsid w:val="00350209"/>
    <w:rsid w:val="00350829"/>
    <w:rsid w:val="00350A26"/>
    <w:rsid w:val="00350A99"/>
    <w:rsid w:val="00350B2A"/>
    <w:rsid w:val="00351269"/>
    <w:rsid w:val="003512CC"/>
    <w:rsid w:val="003514BD"/>
    <w:rsid w:val="00351854"/>
    <w:rsid w:val="00351AAA"/>
    <w:rsid w:val="00351D82"/>
    <w:rsid w:val="0035224D"/>
    <w:rsid w:val="00352523"/>
    <w:rsid w:val="003527C2"/>
    <w:rsid w:val="00352B76"/>
    <w:rsid w:val="00353250"/>
    <w:rsid w:val="00353369"/>
    <w:rsid w:val="003538CE"/>
    <w:rsid w:val="003538E5"/>
    <w:rsid w:val="00353C8A"/>
    <w:rsid w:val="00353D7B"/>
    <w:rsid w:val="0035424A"/>
    <w:rsid w:val="003543C6"/>
    <w:rsid w:val="00354502"/>
    <w:rsid w:val="00355252"/>
    <w:rsid w:val="003554A2"/>
    <w:rsid w:val="00355501"/>
    <w:rsid w:val="00355724"/>
    <w:rsid w:val="003557F6"/>
    <w:rsid w:val="00355CB8"/>
    <w:rsid w:val="00356121"/>
    <w:rsid w:val="0035699D"/>
    <w:rsid w:val="00356B38"/>
    <w:rsid w:val="00356C06"/>
    <w:rsid w:val="00356C17"/>
    <w:rsid w:val="003575CE"/>
    <w:rsid w:val="00357C0A"/>
    <w:rsid w:val="003603E9"/>
    <w:rsid w:val="003606BD"/>
    <w:rsid w:val="0036084D"/>
    <w:rsid w:val="00360ED5"/>
    <w:rsid w:val="00362877"/>
    <w:rsid w:val="003634AC"/>
    <w:rsid w:val="00363825"/>
    <w:rsid w:val="00363C39"/>
    <w:rsid w:val="00363CA7"/>
    <w:rsid w:val="00364004"/>
    <w:rsid w:val="00364078"/>
    <w:rsid w:val="00364A08"/>
    <w:rsid w:val="00364A58"/>
    <w:rsid w:val="00364AE2"/>
    <w:rsid w:val="00364CA5"/>
    <w:rsid w:val="00364D2A"/>
    <w:rsid w:val="00364D85"/>
    <w:rsid w:val="00365066"/>
    <w:rsid w:val="00365088"/>
    <w:rsid w:val="00365416"/>
    <w:rsid w:val="00365469"/>
    <w:rsid w:val="0036557C"/>
    <w:rsid w:val="00365620"/>
    <w:rsid w:val="00365ACB"/>
    <w:rsid w:val="00365E6D"/>
    <w:rsid w:val="00365EAB"/>
    <w:rsid w:val="00366642"/>
    <w:rsid w:val="0036676C"/>
    <w:rsid w:val="00366B66"/>
    <w:rsid w:val="00367124"/>
    <w:rsid w:val="0036755A"/>
    <w:rsid w:val="00367941"/>
    <w:rsid w:val="00367F90"/>
    <w:rsid w:val="0037021B"/>
    <w:rsid w:val="00370307"/>
    <w:rsid w:val="00370B31"/>
    <w:rsid w:val="00370DA5"/>
    <w:rsid w:val="003712BF"/>
    <w:rsid w:val="0037153B"/>
    <w:rsid w:val="003715BB"/>
    <w:rsid w:val="00371737"/>
    <w:rsid w:val="00371E9D"/>
    <w:rsid w:val="00372006"/>
    <w:rsid w:val="00372035"/>
    <w:rsid w:val="00372114"/>
    <w:rsid w:val="003726CF"/>
    <w:rsid w:val="003731DC"/>
    <w:rsid w:val="003733AA"/>
    <w:rsid w:val="003733D0"/>
    <w:rsid w:val="00373BA3"/>
    <w:rsid w:val="00373BD8"/>
    <w:rsid w:val="00373D2F"/>
    <w:rsid w:val="00374478"/>
    <w:rsid w:val="0037542F"/>
    <w:rsid w:val="00375528"/>
    <w:rsid w:val="00375540"/>
    <w:rsid w:val="00375778"/>
    <w:rsid w:val="003757F2"/>
    <w:rsid w:val="00375C94"/>
    <w:rsid w:val="00375CEF"/>
    <w:rsid w:val="00375F8C"/>
    <w:rsid w:val="0037638D"/>
    <w:rsid w:val="003764A0"/>
    <w:rsid w:val="00376C20"/>
    <w:rsid w:val="00376F52"/>
    <w:rsid w:val="0037714A"/>
    <w:rsid w:val="0037718B"/>
    <w:rsid w:val="003777C1"/>
    <w:rsid w:val="00377BBC"/>
    <w:rsid w:val="00377BEC"/>
    <w:rsid w:val="00377BFD"/>
    <w:rsid w:val="003801C8"/>
    <w:rsid w:val="0038089D"/>
    <w:rsid w:val="00381148"/>
    <w:rsid w:val="00381873"/>
    <w:rsid w:val="00381907"/>
    <w:rsid w:val="00381FBE"/>
    <w:rsid w:val="003821C3"/>
    <w:rsid w:val="00382443"/>
    <w:rsid w:val="003833AF"/>
    <w:rsid w:val="0038376F"/>
    <w:rsid w:val="00384257"/>
    <w:rsid w:val="00384B29"/>
    <w:rsid w:val="00384C30"/>
    <w:rsid w:val="00384EC0"/>
    <w:rsid w:val="0038504B"/>
    <w:rsid w:val="00385698"/>
    <w:rsid w:val="00385750"/>
    <w:rsid w:val="00385807"/>
    <w:rsid w:val="00385930"/>
    <w:rsid w:val="00385AD0"/>
    <w:rsid w:val="00385C75"/>
    <w:rsid w:val="00386262"/>
    <w:rsid w:val="003864C7"/>
    <w:rsid w:val="00386C98"/>
    <w:rsid w:val="00386EFF"/>
    <w:rsid w:val="0038735E"/>
    <w:rsid w:val="00387451"/>
    <w:rsid w:val="00387527"/>
    <w:rsid w:val="003878C4"/>
    <w:rsid w:val="00387983"/>
    <w:rsid w:val="00387FE8"/>
    <w:rsid w:val="003900F5"/>
    <w:rsid w:val="003900F6"/>
    <w:rsid w:val="0039020C"/>
    <w:rsid w:val="0039047A"/>
    <w:rsid w:val="00390664"/>
    <w:rsid w:val="0039077B"/>
    <w:rsid w:val="00390916"/>
    <w:rsid w:val="00390B8B"/>
    <w:rsid w:val="00391550"/>
    <w:rsid w:val="00391585"/>
    <w:rsid w:val="0039189C"/>
    <w:rsid w:val="003918C0"/>
    <w:rsid w:val="003923BA"/>
    <w:rsid w:val="003927CF"/>
    <w:rsid w:val="003927E8"/>
    <w:rsid w:val="00392A95"/>
    <w:rsid w:val="0039305A"/>
    <w:rsid w:val="003935B9"/>
    <w:rsid w:val="00393A37"/>
    <w:rsid w:val="00393CC6"/>
    <w:rsid w:val="00393D41"/>
    <w:rsid w:val="00393ED4"/>
    <w:rsid w:val="00393EF0"/>
    <w:rsid w:val="00393F6B"/>
    <w:rsid w:val="00394415"/>
    <w:rsid w:val="003945D8"/>
    <w:rsid w:val="00394A75"/>
    <w:rsid w:val="00394C39"/>
    <w:rsid w:val="00394F27"/>
    <w:rsid w:val="00395087"/>
    <w:rsid w:val="00395A6B"/>
    <w:rsid w:val="00395B19"/>
    <w:rsid w:val="00395B72"/>
    <w:rsid w:val="00396589"/>
    <w:rsid w:val="00396E08"/>
    <w:rsid w:val="003970C9"/>
    <w:rsid w:val="00397183"/>
    <w:rsid w:val="003A0169"/>
    <w:rsid w:val="003A034A"/>
    <w:rsid w:val="003A067A"/>
    <w:rsid w:val="003A0EAF"/>
    <w:rsid w:val="003A116D"/>
    <w:rsid w:val="003A1179"/>
    <w:rsid w:val="003A1191"/>
    <w:rsid w:val="003A159E"/>
    <w:rsid w:val="003A1763"/>
    <w:rsid w:val="003A2273"/>
    <w:rsid w:val="003A2704"/>
    <w:rsid w:val="003A2B14"/>
    <w:rsid w:val="003A2B5A"/>
    <w:rsid w:val="003A2EFC"/>
    <w:rsid w:val="003A3132"/>
    <w:rsid w:val="003A31F9"/>
    <w:rsid w:val="003A32DD"/>
    <w:rsid w:val="003A330B"/>
    <w:rsid w:val="003A3904"/>
    <w:rsid w:val="003A41F8"/>
    <w:rsid w:val="003A4535"/>
    <w:rsid w:val="003A473A"/>
    <w:rsid w:val="003A4B7E"/>
    <w:rsid w:val="003A4D47"/>
    <w:rsid w:val="003A4D6D"/>
    <w:rsid w:val="003A5482"/>
    <w:rsid w:val="003A5819"/>
    <w:rsid w:val="003A5B73"/>
    <w:rsid w:val="003A5DF0"/>
    <w:rsid w:val="003A5ECA"/>
    <w:rsid w:val="003A654D"/>
    <w:rsid w:val="003A67F4"/>
    <w:rsid w:val="003A6835"/>
    <w:rsid w:val="003A6A24"/>
    <w:rsid w:val="003A6CA4"/>
    <w:rsid w:val="003A75F8"/>
    <w:rsid w:val="003A7612"/>
    <w:rsid w:val="003A77DC"/>
    <w:rsid w:val="003A7981"/>
    <w:rsid w:val="003A7B7E"/>
    <w:rsid w:val="003A7F85"/>
    <w:rsid w:val="003B00C2"/>
    <w:rsid w:val="003B0A8E"/>
    <w:rsid w:val="003B0AA4"/>
    <w:rsid w:val="003B0E0C"/>
    <w:rsid w:val="003B1787"/>
    <w:rsid w:val="003B1A7F"/>
    <w:rsid w:val="003B1AA6"/>
    <w:rsid w:val="003B1AF4"/>
    <w:rsid w:val="003B1BBC"/>
    <w:rsid w:val="003B1ECC"/>
    <w:rsid w:val="003B210A"/>
    <w:rsid w:val="003B2B4A"/>
    <w:rsid w:val="003B2B7E"/>
    <w:rsid w:val="003B2E2A"/>
    <w:rsid w:val="003B35A8"/>
    <w:rsid w:val="003B401A"/>
    <w:rsid w:val="003B460F"/>
    <w:rsid w:val="003B4D32"/>
    <w:rsid w:val="003B52D9"/>
    <w:rsid w:val="003B56FA"/>
    <w:rsid w:val="003B57DC"/>
    <w:rsid w:val="003B59FF"/>
    <w:rsid w:val="003B5C00"/>
    <w:rsid w:val="003B5C06"/>
    <w:rsid w:val="003B5DF2"/>
    <w:rsid w:val="003B6198"/>
    <w:rsid w:val="003B641A"/>
    <w:rsid w:val="003B6717"/>
    <w:rsid w:val="003B6884"/>
    <w:rsid w:val="003B715A"/>
    <w:rsid w:val="003B7586"/>
    <w:rsid w:val="003C0109"/>
    <w:rsid w:val="003C07A7"/>
    <w:rsid w:val="003C0838"/>
    <w:rsid w:val="003C088F"/>
    <w:rsid w:val="003C0C4C"/>
    <w:rsid w:val="003C11FE"/>
    <w:rsid w:val="003C13F3"/>
    <w:rsid w:val="003C15E2"/>
    <w:rsid w:val="003C1CB0"/>
    <w:rsid w:val="003C1F84"/>
    <w:rsid w:val="003C2230"/>
    <w:rsid w:val="003C22FA"/>
    <w:rsid w:val="003C2550"/>
    <w:rsid w:val="003C26F2"/>
    <w:rsid w:val="003C288B"/>
    <w:rsid w:val="003C292D"/>
    <w:rsid w:val="003C2ACC"/>
    <w:rsid w:val="003C2DFA"/>
    <w:rsid w:val="003C2F20"/>
    <w:rsid w:val="003C3218"/>
    <w:rsid w:val="003C374E"/>
    <w:rsid w:val="003C3A0C"/>
    <w:rsid w:val="003C3F9B"/>
    <w:rsid w:val="003C46EA"/>
    <w:rsid w:val="003C47BC"/>
    <w:rsid w:val="003C48A7"/>
    <w:rsid w:val="003C49B3"/>
    <w:rsid w:val="003C4A03"/>
    <w:rsid w:val="003C51D8"/>
    <w:rsid w:val="003C5666"/>
    <w:rsid w:val="003C58E3"/>
    <w:rsid w:val="003C599D"/>
    <w:rsid w:val="003C60E3"/>
    <w:rsid w:val="003C6137"/>
    <w:rsid w:val="003C63B7"/>
    <w:rsid w:val="003C63E2"/>
    <w:rsid w:val="003C6962"/>
    <w:rsid w:val="003C6AB7"/>
    <w:rsid w:val="003C6EFF"/>
    <w:rsid w:val="003C7084"/>
    <w:rsid w:val="003C7101"/>
    <w:rsid w:val="003C73EF"/>
    <w:rsid w:val="003C76CB"/>
    <w:rsid w:val="003C7BF9"/>
    <w:rsid w:val="003C7D20"/>
    <w:rsid w:val="003C7DDC"/>
    <w:rsid w:val="003C7FCE"/>
    <w:rsid w:val="003D00DD"/>
    <w:rsid w:val="003D07CB"/>
    <w:rsid w:val="003D0C27"/>
    <w:rsid w:val="003D0DD4"/>
    <w:rsid w:val="003D1010"/>
    <w:rsid w:val="003D14BB"/>
    <w:rsid w:val="003D1F4B"/>
    <w:rsid w:val="003D258B"/>
    <w:rsid w:val="003D2A1C"/>
    <w:rsid w:val="003D2D22"/>
    <w:rsid w:val="003D2D31"/>
    <w:rsid w:val="003D2F4A"/>
    <w:rsid w:val="003D2F7F"/>
    <w:rsid w:val="003D33B5"/>
    <w:rsid w:val="003D36C5"/>
    <w:rsid w:val="003D3ACC"/>
    <w:rsid w:val="003D3B1D"/>
    <w:rsid w:val="003D3BA7"/>
    <w:rsid w:val="003D3BD4"/>
    <w:rsid w:val="003D3F81"/>
    <w:rsid w:val="003D4084"/>
    <w:rsid w:val="003D4CB9"/>
    <w:rsid w:val="003D4F71"/>
    <w:rsid w:val="003D51C6"/>
    <w:rsid w:val="003D53E3"/>
    <w:rsid w:val="003D56E7"/>
    <w:rsid w:val="003D5900"/>
    <w:rsid w:val="003D5A51"/>
    <w:rsid w:val="003D5B44"/>
    <w:rsid w:val="003D6001"/>
    <w:rsid w:val="003D643C"/>
    <w:rsid w:val="003D6573"/>
    <w:rsid w:val="003D67EB"/>
    <w:rsid w:val="003D6CD8"/>
    <w:rsid w:val="003D6DE6"/>
    <w:rsid w:val="003D75F5"/>
    <w:rsid w:val="003D783F"/>
    <w:rsid w:val="003D7994"/>
    <w:rsid w:val="003D7ADD"/>
    <w:rsid w:val="003D7C3A"/>
    <w:rsid w:val="003E0033"/>
    <w:rsid w:val="003E0170"/>
    <w:rsid w:val="003E0174"/>
    <w:rsid w:val="003E06F8"/>
    <w:rsid w:val="003E0FCF"/>
    <w:rsid w:val="003E0FF3"/>
    <w:rsid w:val="003E10CD"/>
    <w:rsid w:val="003E1610"/>
    <w:rsid w:val="003E1B50"/>
    <w:rsid w:val="003E1E51"/>
    <w:rsid w:val="003E24E7"/>
    <w:rsid w:val="003E28AE"/>
    <w:rsid w:val="003E30E9"/>
    <w:rsid w:val="003E3484"/>
    <w:rsid w:val="003E367E"/>
    <w:rsid w:val="003E3A55"/>
    <w:rsid w:val="003E3BD1"/>
    <w:rsid w:val="003E3E56"/>
    <w:rsid w:val="003E451B"/>
    <w:rsid w:val="003E4997"/>
    <w:rsid w:val="003E4C1C"/>
    <w:rsid w:val="003E572A"/>
    <w:rsid w:val="003E60E1"/>
    <w:rsid w:val="003E61F4"/>
    <w:rsid w:val="003E626E"/>
    <w:rsid w:val="003E6371"/>
    <w:rsid w:val="003E641D"/>
    <w:rsid w:val="003E6657"/>
    <w:rsid w:val="003E6B0D"/>
    <w:rsid w:val="003E7107"/>
    <w:rsid w:val="003E7414"/>
    <w:rsid w:val="003E75D2"/>
    <w:rsid w:val="003E7836"/>
    <w:rsid w:val="003E7D70"/>
    <w:rsid w:val="003E7EF3"/>
    <w:rsid w:val="003F006F"/>
    <w:rsid w:val="003F024A"/>
    <w:rsid w:val="003F02F7"/>
    <w:rsid w:val="003F0413"/>
    <w:rsid w:val="003F085E"/>
    <w:rsid w:val="003F0CB2"/>
    <w:rsid w:val="003F0ECF"/>
    <w:rsid w:val="003F100F"/>
    <w:rsid w:val="003F10F7"/>
    <w:rsid w:val="003F126B"/>
    <w:rsid w:val="003F13DD"/>
    <w:rsid w:val="003F1951"/>
    <w:rsid w:val="003F1AE6"/>
    <w:rsid w:val="003F1C31"/>
    <w:rsid w:val="003F1C4D"/>
    <w:rsid w:val="003F1CB0"/>
    <w:rsid w:val="003F1D9D"/>
    <w:rsid w:val="003F1E44"/>
    <w:rsid w:val="003F2445"/>
    <w:rsid w:val="003F26AE"/>
    <w:rsid w:val="003F293B"/>
    <w:rsid w:val="003F2CD5"/>
    <w:rsid w:val="003F2FEE"/>
    <w:rsid w:val="003F3211"/>
    <w:rsid w:val="003F3C35"/>
    <w:rsid w:val="003F3E75"/>
    <w:rsid w:val="003F3F01"/>
    <w:rsid w:val="003F40CD"/>
    <w:rsid w:val="003F41D6"/>
    <w:rsid w:val="003F4316"/>
    <w:rsid w:val="003F464C"/>
    <w:rsid w:val="003F524C"/>
    <w:rsid w:val="003F5512"/>
    <w:rsid w:val="003F553D"/>
    <w:rsid w:val="003F5560"/>
    <w:rsid w:val="003F5CE9"/>
    <w:rsid w:val="003F5FD7"/>
    <w:rsid w:val="003F6037"/>
    <w:rsid w:val="003F62A4"/>
    <w:rsid w:val="003F66EF"/>
    <w:rsid w:val="003F67E4"/>
    <w:rsid w:val="003F6E7D"/>
    <w:rsid w:val="003F6EBC"/>
    <w:rsid w:val="003F6F7E"/>
    <w:rsid w:val="003F7027"/>
    <w:rsid w:val="003F71D5"/>
    <w:rsid w:val="003F752D"/>
    <w:rsid w:val="003F7654"/>
    <w:rsid w:val="003F76FB"/>
    <w:rsid w:val="003F7D86"/>
    <w:rsid w:val="003F7E2A"/>
    <w:rsid w:val="003F7E33"/>
    <w:rsid w:val="0040014D"/>
    <w:rsid w:val="00400236"/>
    <w:rsid w:val="0040041F"/>
    <w:rsid w:val="0040182B"/>
    <w:rsid w:val="004020C4"/>
    <w:rsid w:val="004024A6"/>
    <w:rsid w:val="00402629"/>
    <w:rsid w:val="004026DF"/>
    <w:rsid w:val="0040286F"/>
    <w:rsid w:val="00402AAF"/>
    <w:rsid w:val="00402BBA"/>
    <w:rsid w:val="00402C90"/>
    <w:rsid w:val="004033AF"/>
    <w:rsid w:val="004033DE"/>
    <w:rsid w:val="004033F3"/>
    <w:rsid w:val="004035A7"/>
    <w:rsid w:val="004036CB"/>
    <w:rsid w:val="00403AB3"/>
    <w:rsid w:val="00403C07"/>
    <w:rsid w:val="00403CA0"/>
    <w:rsid w:val="00403E6D"/>
    <w:rsid w:val="0040402C"/>
    <w:rsid w:val="004042A0"/>
    <w:rsid w:val="00404A2E"/>
    <w:rsid w:val="00404C2A"/>
    <w:rsid w:val="004050AD"/>
    <w:rsid w:val="0040526D"/>
    <w:rsid w:val="00405660"/>
    <w:rsid w:val="00405AE2"/>
    <w:rsid w:val="00405BAB"/>
    <w:rsid w:val="00405DDF"/>
    <w:rsid w:val="00406819"/>
    <w:rsid w:val="004075CB"/>
    <w:rsid w:val="00407704"/>
    <w:rsid w:val="00407A6C"/>
    <w:rsid w:val="0041030B"/>
    <w:rsid w:val="004105CA"/>
    <w:rsid w:val="004106BE"/>
    <w:rsid w:val="00410914"/>
    <w:rsid w:val="00410C64"/>
    <w:rsid w:val="00410F17"/>
    <w:rsid w:val="00410F8B"/>
    <w:rsid w:val="0041107F"/>
    <w:rsid w:val="00411361"/>
    <w:rsid w:val="00411AE4"/>
    <w:rsid w:val="00411CD3"/>
    <w:rsid w:val="00411D46"/>
    <w:rsid w:val="004121F2"/>
    <w:rsid w:val="0041283E"/>
    <w:rsid w:val="004128A9"/>
    <w:rsid w:val="00412C62"/>
    <w:rsid w:val="00412DBB"/>
    <w:rsid w:val="00412F7F"/>
    <w:rsid w:val="00413460"/>
    <w:rsid w:val="004136CA"/>
    <w:rsid w:val="00413EAD"/>
    <w:rsid w:val="00414341"/>
    <w:rsid w:val="004146CA"/>
    <w:rsid w:val="00414828"/>
    <w:rsid w:val="0041506C"/>
    <w:rsid w:val="00415675"/>
    <w:rsid w:val="004163C6"/>
    <w:rsid w:val="004164AE"/>
    <w:rsid w:val="00416510"/>
    <w:rsid w:val="00416896"/>
    <w:rsid w:val="00416E14"/>
    <w:rsid w:val="00417448"/>
    <w:rsid w:val="00417485"/>
    <w:rsid w:val="00417494"/>
    <w:rsid w:val="0041792B"/>
    <w:rsid w:val="00417CEA"/>
    <w:rsid w:val="00417D84"/>
    <w:rsid w:val="004200D7"/>
    <w:rsid w:val="004201B2"/>
    <w:rsid w:val="00420903"/>
    <w:rsid w:val="0042096C"/>
    <w:rsid w:val="00420CC6"/>
    <w:rsid w:val="00420EA1"/>
    <w:rsid w:val="00420EE8"/>
    <w:rsid w:val="004210A3"/>
    <w:rsid w:val="004212EB"/>
    <w:rsid w:val="00421512"/>
    <w:rsid w:val="004216B8"/>
    <w:rsid w:val="00421BF9"/>
    <w:rsid w:val="00421CA2"/>
    <w:rsid w:val="00422007"/>
    <w:rsid w:val="004222F2"/>
    <w:rsid w:val="004223FD"/>
    <w:rsid w:val="004227C5"/>
    <w:rsid w:val="00422D51"/>
    <w:rsid w:val="00422FED"/>
    <w:rsid w:val="00423064"/>
    <w:rsid w:val="004236D6"/>
    <w:rsid w:val="004238B3"/>
    <w:rsid w:val="00423AF3"/>
    <w:rsid w:val="00424015"/>
    <w:rsid w:val="00424089"/>
    <w:rsid w:val="004240C9"/>
    <w:rsid w:val="004241E9"/>
    <w:rsid w:val="0042426D"/>
    <w:rsid w:val="00424A13"/>
    <w:rsid w:val="00424CA7"/>
    <w:rsid w:val="00424E9E"/>
    <w:rsid w:val="004253B3"/>
    <w:rsid w:val="004253B6"/>
    <w:rsid w:val="00425B97"/>
    <w:rsid w:val="00425C2A"/>
    <w:rsid w:val="00426402"/>
    <w:rsid w:val="00426521"/>
    <w:rsid w:val="00426697"/>
    <w:rsid w:val="00426C02"/>
    <w:rsid w:val="00426D87"/>
    <w:rsid w:val="00426DB0"/>
    <w:rsid w:val="00427492"/>
    <w:rsid w:val="004276DA"/>
    <w:rsid w:val="00427784"/>
    <w:rsid w:val="004278B7"/>
    <w:rsid w:val="00427930"/>
    <w:rsid w:val="0042796A"/>
    <w:rsid w:val="00427FDD"/>
    <w:rsid w:val="0043019A"/>
    <w:rsid w:val="004303A8"/>
    <w:rsid w:val="0043040B"/>
    <w:rsid w:val="00430455"/>
    <w:rsid w:val="00430645"/>
    <w:rsid w:val="00430679"/>
    <w:rsid w:val="004306B7"/>
    <w:rsid w:val="00430AEF"/>
    <w:rsid w:val="00430C46"/>
    <w:rsid w:val="0043102C"/>
    <w:rsid w:val="004311F8"/>
    <w:rsid w:val="00431292"/>
    <w:rsid w:val="00431E72"/>
    <w:rsid w:val="004327B4"/>
    <w:rsid w:val="0043285C"/>
    <w:rsid w:val="00432D71"/>
    <w:rsid w:val="00432F60"/>
    <w:rsid w:val="00432FC9"/>
    <w:rsid w:val="004332D8"/>
    <w:rsid w:val="004333C8"/>
    <w:rsid w:val="00433547"/>
    <w:rsid w:val="004335FF"/>
    <w:rsid w:val="00433627"/>
    <w:rsid w:val="00433892"/>
    <w:rsid w:val="00433B3C"/>
    <w:rsid w:val="004342D6"/>
    <w:rsid w:val="004343A7"/>
    <w:rsid w:val="0043442D"/>
    <w:rsid w:val="004344D1"/>
    <w:rsid w:val="00434708"/>
    <w:rsid w:val="00434750"/>
    <w:rsid w:val="00434776"/>
    <w:rsid w:val="00434A8B"/>
    <w:rsid w:val="00435197"/>
    <w:rsid w:val="0043519B"/>
    <w:rsid w:val="00435657"/>
    <w:rsid w:val="004358F0"/>
    <w:rsid w:val="0043599E"/>
    <w:rsid w:val="00435ACA"/>
    <w:rsid w:val="00435C93"/>
    <w:rsid w:val="00436127"/>
    <w:rsid w:val="00436547"/>
    <w:rsid w:val="00436833"/>
    <w:rsid w:val="00436A84"/>
    <w:rsid w:val="00436D9D"/>
    <w:rsid w:val="00436DB1"/>
    <w:rsid w:val="004377E8"/>
    <w:rsid w:val="004378BB"/>
    <w:rsid w:val="00437AEF"/>
    <w:rsid w:val="00437B31"/>
    <w:rsid w:val="00437BEC"/>
    <w:rsid w:val="00437CAF"/>
    <w:rsid w:val="00437CBA"/>
    <w:rsid w:val="004400CD"/>
    <w:rsid w:val="0044010C"/>
    <w:rsid w:val="00440807"/>
    <w:rsid w:val="00440A8B"/>
    <w:rsid w:val="00440AD5"/>
    <w:rsid w:val="004414CC"/>
    <w:rsid w:val="00441619"/>
    <w:rsid w:val="00441BA4"/>
    <w:rsid w:val="00441BDD"/>
    <w:rsid w:val="00442562"/>
    <w:rsid w:val="004429FA"/>
    <w:rsid w:val="00442BCA"/>
    <w:rsid w:val="0044327B"/>
    <w:rsid w:val="0044371B"/>
    <w:rsid w:val="004442C1"/>
    <w:rsid w:val="00444DB0"/>
    <w:rsid w:val="00444FE4"/>
    <w:rsid w:val="004451A0"/>
    <w:rsid w:val="004453B7"/>
    <w:rsid w:val="00445546"/>
    <w:rsid w:val="00445602"/>
    <w:rsid w:val="004458AD"/>
    <w:rsid w:val="004459E9"/>
    <w:rsid w:val="00445BAA"/>
    <w:rsid w:val="00445F10"/>
    <w:rsid w:val="004465D2"/>
    <w:rsid w:val="00446687"/>
    <w:rsid w:val="004469F0"/>
    <w:rsid w:val="00446A58"/>
    <w:rsid w:val="00447063"/>
    <w:rsid w:val="00447070"/>
    <w:rsid w:val="00447817"/>
    <w:rsid w:val="00447F3A"/>
    <w:rsid w:val="0045009C"/>
    <w:rsid w:val="00450226"/>
    <w:rsid w:val="00450A83"/>
    <w:rsid w:val="00450C92"/>
    <w:rsid w:val="00450E5D"/>
    <w:rsid w:val="00450FA9"/>
    <w:rsid w:val="0045103C"/>
    <w:rsid w:val="00451460"/>
    <w:rsid w:val="00451606"/>
    <w:rsid w:val="0045166C"/>
    <w:rsid w:val="004519B3"/>
    <w:rsid w:val="00451D75"/>
    <w:rsid w:val="004520DA"/>
    <w:rsid w:val="004522A4"/>
    <w:rsid w:val="0045288F"/>
    <w:rsid w:val="00452E8F"/>
    <w:rsid w:val="0045307A"/>
    <w:rsid w:val="00453586"/>
    <w:rsid w:val="004535B5"/>
    <w:rsid w:val="00453C1D"/>
    <w:rsid w:val="004540E6"/>
    <w:rsid w:val="00454300"/>
    <w:rsid w:val="00454438"/>
    <w:rsid w:val="004544C4"/>
    <w:rsid w:val="004545C0"/>
    <w:rsid w:val="004547BC"/>
    <w:rsid w:val="00454AAD"/>
    <w:rsid w:val="00454D4E"/>
    <w:rsid w:val="0045513C"/>
    <w:rsid w:val="004552D2"/>
    <w:rsid w:val="0045532D"/>
    <w:rsid w:val="0045545C"/>
    <w:rsid w:val="00455F1B"/>
    <w:rsid w:val="0045607A"/>
    <w:rsid w:val="00456BE1"/>
    <w:rsid w:val="00456C82"/>
    <w:rsid w:val="00457828"/>
    <w:rsid w:val="004578EB"/>
    <w:rsid w:val="004578F9"/>
    <w:rsid w:val="00457D05"/>
    <w:rsid w:val="004602F9"/>
    <w:rsid w:val="00460889"/>
    <w:rsid w:val="004609B5"/>
    <w:rsid w:val="0046101F"/>
    <w:rsid w:val="004611CA"/>
    <w:rsid w:val="00461220"/>
    <w:rsid w:val="004612FE"/>
    <w:rsid w:val="004613D5"/>
    <w:rsid w:val="004614BE"/>
    <w:rsid w:val="004618F1"/>
    <w:rsid w:val="00461D81"/>
    <w:rsid w:val="00461D9C"/>
    <w:rsid w:val="00461F43"/>
    <w:rsid w:val="00462071"/>
    <w:rsid w:val="00462108"/>
    <w:rsid w:val="0046218D"/>
    <w:rsid w:val="00462193"/>
    <w:rsid w:val="00462BF1"/>
    <w:rsid w:val="00462FF9"/>
    <w:rsid w:val="004630B5"/>
    <w:rsid w:val="004630E6"/>
    <w:rsid w:val="00463144"/>
    <w:rsid w:val="004635BB"/>
    <w:rsid w:val="0046377C"/>
    <w:rsid w:val="00463799"/>
    <w:rsid w:val="004638CC"/>
    <w:rsid w:val="00463940"/>
    <w:rsid w:val="00463EB9"/>
    <w:rsid w:val="00464255"/>
    <w:rsid w:val="00464287"/>
    <w:rsid w:val="0046477B"/>
    <w:rsid w:val="00464ABA"/>
    <w:rsid w:val="00464B7E"/>
    <w:rsid w:val="00464BA2"/>
    <w:rsid w:val="00464FD1"/>
    <w:rsid w:val="00465007"/>
    <w:rsid w:val="0046549B"/>
    <w:rsid w:val="00465577"/>
    <w:rsid w:val="00465591"/>
    <w:rsid w:val="00465594"/>
    <w:rsid w:val="0046581B"/>
    <w:rsid w:val="00465B1E"/>
    <w:rsid w:val="00465EB7"/>
    <w:rsid w:val="00465FA3"/>
    <w:rsid w:val="00466026"/>
    <w:rsid w:val="00466A65"/>
    <w:rsid w:val="00466BDC"/>
    <w:rsid w:val="00466DAC"/>
    <w:rsid w:val="00466E82"/>
    <w:rsid w:val="00466FEA"/>
    <w:rsid w:val="004670E1"/>
    <w:rsid w:val="004675CE"/>
    <w:rsid w:val="0046764E"/>
    <w:rsid w:val="00467760"/>
    <w:rsid w:val="004679B9"/>
    <w:rsid w:val="00467A0F"/>
    <w:rsid w:val="00467B81"/>
    <w:rsid w:val="00467BA3"/>
    <w:rsid w:val="00470620"/>
    <w:rsid w:val="00470739"/>
    <w:rsid w:val="00470AC5"/>
    <w:rsid w:val="00470AD1"/>
    <w:rsid w:val="00470E17"/>
    <w:rsid w:val="00470F31"/>
    <w:rsid w:val="00471174"/>
    <w:rsid w:val="0047160A"/>
    <w:rsid w:val="004719F2"/>
    <w:rsid w:val="00471B14"/>
    <w:rsid w:val="0047233C"/>
    <w:rsid w:val="00472406"/>
    <w:rsid w:val="0047242D"/>
    <w:rsid w:val="00472456"/>
    <w:rsid w:val="00472903"/>
    <w:rsid w:val="00472E00"/>
    <w:rsid w:val="004730C1"/>
    <w:rsid w:val="0047335E"/>
    <w:rsid w:val="004736AE"/>
    <w:rsid w:val="00473AF2"/>
    <w:rsid w:val="0047400D"/>
    <w:rsid w:val="00474121"/>
    <w:rsid w:val="00474231"/>
    <w:rsid w:val="004747C6"/>
    <w:rsid w:val="0047490F"/>
    <w:rsid w:val="00474AED"/>
    <w:rsid w:val="004753B4"/>
    <w:rsid w:val="0047579D"/>
    <w:rsid w:val="00475917"/>
    <w:rsid w:val="00475952"/>
    <w:rsid w:val="00475A1C"/>
    <w:rsid w:val="00475AD0"/>
    <w:rsid w:val="00475BB9"/>
    <w:rsid w:val="00475D30"/>
    <w:rsid w:val="0047631D"/>
    <w:rsid w:val="004768B4"/>
    <w:rsid w:val="0047698D"/>
    <w:rsid w:val="0047742F"/>
    <w:rsid w:val="00477447"/>
    <w:rsid w:val="0047769A"/>
    <w:rsid w:val="0047778D"/>
    <w:rsid w:val="00477A1A"/>
    <w:rsid w:val="00477DC3"/>
    <w:rsid w:val="00480067"/>
    <w:rsid w:val="004804C7"/>
    <w:rsid w:val="00480BAC"/>
    <w:rsid w:val="0048107E"/>
    <w:rsid w:val="004812B1"/>
    <w:rsid w:val="004813C8"/>
    <w:rsid w:val="0048166B"/>
    <w:rsid w:val="0048177D"/>
    <w:rsid w:val="004818A3"/>
    <w:rsid w:val="0048210C"/>
    <w:rsid w:val="00482795"/>
    <w:rsid w:val="00482CDA"/>
    <w:rsid w:val="00482E79"/>
    <w:rsid w:val="00483041"/>
    <w:rsid w:val="004832CD"/>
    <w:rsid w:val="004832DC"/>
    <w:rsid w:val="0048366B"/>
    <w:rsid w:val="00483741"/>
    <w:rsid w:val="00483780"/>
    <w:rsid w:val="00483A48"/>
    <w:rsid w:val="004846A7"/>
    <w:rsid w:val="00484A7F"/>
    <w:rsid w:val="00484C3B"/>
    <w:rsid w:val="00484CF3"/>
    <w:rsid w:val="00484DB8"/>
    <w:rsid w:val="00484FA0"/>
    <w:rsid w:val="00485022"/>
    <w:rsid w:val="004852B4"/>
    <w:rsid w:val="00485741"/>
    <w:rsid w:val="00485861"/>
    <w:rsid w:val="004861B1"/>
    <w:rsid w:val="00486316"/>
    <w:rsid w:val="00486402"/>
    <w:rsid w:val="004864FC"/>
    <w:rsid w:val="0048696A"/>
    <w:rsid w:val="00486D80"/>
    <w:rsid w:val="00486DBE"/>
    <w:rsid w:val="00486E09"/>
    <w:rsid w:val="004870C0"/>
    <w:rsid w:val="0048751C"/>
    <w:rsid w:val="0048780B"/>
    <w:rsid w:val="00487BFB"/>
    <w:rsid w:val="00487C10"/>
    <w:rsid w:val="00487CD2"/>
    <w:rsid w:val="00490057"/>
    <w:rsid w:val="004901D3"/>
    <w:rsid w:val="0049022B"/>
    <w:rsid w:val="0049083C"/>
    <w:rsid w:val="00490CB7"/>
    <w:rsid w:val="004915BD"/>
    <w:rsid w:val="004916DE"/>
    <w:rsid w:val="004918E0"/>
    <w:rsid w:val="00491DDB"/>
    <w:rsid w:val="00492751"/>
    <w:rsid w:val="0049275C"/>
    <w:rsid w:val="00492BC1"/>
    <w:rsid w:val="00492D76"/>
    <w:rsid w:val="004934AB"/>
    <w:rsid w:val="00493718"/>
    <w:rsid w:val="00493D89"/>
    <w:rsid w:val="00493ED1"/>
    <w:rsid w:val="00493EF9"/>
    <w:rsid w:val="00494026"/>
    <w:rsid w:val="00494327"/>
    <w:rsid w:val="0049471A"/>
    <w:rsid w:val="00494777"/>
    <w:rsid w:val="0049478F"/>
    <w:rsid w:val="00494B14"/>
    <w:rsid w:val="00494B93"/>
    <w:rsid w:val="00494CCB"/>
    <w:rsid w:val="00495084"/>
    <w:rsid w:val="00495229"/>
    <w:rsid w:val="00495328"/>
    <w:rsid w:val="004961D6"/>
    <w:rsid w:val="004961ED"/>
    <w:rsid w:val="004964DB"/>
    <w:rsid w:val="00496540"/>
    <w:rsid w:val="004966B7"/>
    <w:rsid w:val="004967FC"/>
    <w:rsid w:val="00496994"/>
    <w:rsid w:val="004969B3"/>
    <w:rsid w:val="00496ADB"/>
    <w:rsid w:val="00496AF0"/>
    <w:rsid w:val="00496C77"/>
    <w:rsid w:val="00497131"/>
    <w:rsid w:val="00497569"/>
    <w:rsid w:val="00497BA8"/>
    <w:rsid w:val="00497C3D"/>
    <w:rsid w:val="00497EEB"/>
    <w:rsid w:val="00497F86"/>
    <w:rsid w:val="004A01EB"/>
    <w:rsid w:val="004A0774"/>
    <w:rsid w:val="004A1181"/>
    <w:rsid w:val="004A1518"/>
    <w:rsid w:val="004A1946"/>
    <w:rsid w:val="004A1A4A"/>
    <w:rsid w:val="004A1C5B"/>
    <w:rsid w:val="004A1E7C"/>
    <w:rsid w:val="004A1E91"/>
    <w:rsid w:val="004A1FD0"/>
    <w:rsid w:val="004A26C9"/>
    <w:rsid w:val="004A290F"/>
    <w:rsid w:val="004A2CD0"/>
    <w:rsid w:val="004A34D9"/>
    <w:rsid w:val="004A38E7"/>
    <w:rsid w:val="004A3A29"/>
    <w:rsid w:val="004A4551"/>
    <w:rsid w:val="004A4953"/>
    <w:rsid w:val="004A4C01"/>
    <w:rsid w:val="004A4FEE"/>
    <w:rsid w:val="004A54E1"/>
    <w:rsid w:val="004A5895"/>
    <w:rsid w:val="004A59B9"/>
    <w:rsid w:val="004A6639"/>
    <w:rsid w:val="004A691F"/>
    <w:rsid w:val="004A6FB5"/>
    <w:rsid w:val="004A734B"/>
    <w:rsid w:val="004A7555"/>
    <w:rsid w:val="004A791D"/>
    <w:rsid w:val="004A7DD0"/>
    <w:rsid w:val="004A7E1F"/>
    <w:rsid w:val="004A7E99"/>
    <w:rsid w:val="004B07FC"/>
    <w:rsid w:val="004B0C95"/>
    <w:rsid w:val="004B0D48"/>
    <w:rsid w:val="004B15F9"/>
    <w:rsid w:val="004B1CEB"/>
    <w:rsid w:val="004B1FB3"/>
    <w:rsid w:val="004B2058"/>
    <w:rsid w:val="004B221A"/>
    <w:rsid w:val="004B2BE2"/>
    <w:rsid w:val="004B2C95"/>
    <w:rsid w:val="004B4397"/>
    <w:rsid w:val="004B43A7"/>
    <w:rsid w:val="004B44F0"/>
    <w:rsid w:val="004B451B"/>
    <w:rsid w:val="004B4558"/>
    <w:rsid w:val="004B46ED"/>
    <w:rsid w:val="004B46FB"/>
    <w:rsid w:val="004B4737"/>
    <w:rsid w:val="004B47AD"/>
    <w:rsid w:val="004B4ABD"/>
    <w:rsid w:val="004B4D9F"/>
    <w:rsid w:val="004B4EAF"/>
    <w:rsid w:val="004B5029"/>
    <w:rsid w:val="004B54E0"/>
    <w:rsid w:val="004B64BD"/>
    <w:rsid w:val="004B6C1A"/>
    <w:rsid w:val="004B6D82"/>
    <w:rsid w:val="004B70ED"/>
    <w:rsid w:val="004B79A1"/>
    <w:rsid w:val="004B7C99"/>
    <w:rsid w:val="004B7F21"/>
    <w:rsid w:val="004C0337"/>
    <w:rsid w:val="004C0573"/>
    <w:rsid w:val="004C063B"/>
    <w:rsid w:val="004C0B35"/>
    <w:rsid w:val="004C0B54"/>
    <w:rsid w:val="004C0C27"/>
    <w:rsid w:val="004C0C5E"/>
    <w:rsid w:val="004C12C9"/>
    <w:rsid w:val="004C175D"/>
    <w:rsid w:val="004C1A54"/>
    <w:rsid w:val="004C1BFB"/>
    <w:rsid w:val="004C1F86"/>
    <w:rsid w:val="004C2AD6"/>
    <w:rsid w:val="004C2CDD"/>
    <w:rsid w:val="004C3098"/>
    <w:rsid w:val="004C343B"/>
    <w:rsid w:val="004C3939"/>
    <w:rsid w:val="004C3969"/>
    <w:rsid w:val="004C441B"/>
    <w:rsid w:val="004C489B"/>
    <w:rsid w:val="004C4BC0"/>
    <w:rsid w:val="004C4CD8"/>
    <w:rsid w:val="004C5096"/>
    <w:rsid w:val="004C5423"/>
    <w:rsid w:val="004C5791"/>
    <w:rsid w:val="004C5B37"/>
    <w:rsid w:val="004C6407"/>
    <w:rsid w:val="004C6439"/>
    <w:rsid w:val="004C64FD"/>
    <w:rsid w:val="004C65C2"/>
    <w:rsid w:val="004C686C"/>
    <w:rsid w:val="004C691F"/>
    <w:rsid w:val="004C6BC8"/>
    <w:rsid w:val="004C6C84"/>
    <w:rsid w:val="004C7100"/>
    <w:rsid w:val="004C7128"/>
    <w:rsid w:val="004C743E"/>
    <w:rsid w:val="004C7E10"/>
    <w:rsid w:val="004C7EFC"/>
    <w:rsid w:val="004D03F8"/>
    <w:rsid w:val="004D0534"/>
    <w:rsid w:val="004D07DE"/>
    <w:rsid w:val="004D088D"/>
    <w:rsid w:val="004D08CF"/>
    <w:rsid w:val="004D0A14"/>
    <w:rsid w:val="004D0DDA"/>
    <w:rsid w:val="004D1078"/>
    <w:rsid w:val="004D1215"/>
    <w:rsid w:val="004D12EB"/>
    <w:rsid w:val="004D1C0F"/>
    <w:rsid w:val="004D1E74"/>
    <w:rsid w:val="004D208A"/>
    <w:rsid w:val="004D2534"/>
    <w:rsid w:val="004D2717"/>
    <w:rsid w:val="004D2C95"/>
    <w:rsid w:val="004D2E88"/>
    <w:rsid w:val="004D2EFF"/>
    <w:rsid w:val="004D3108"/>
    <w:rsid w:val="004D3485"/>
    <w:rsid w:val="004D45A6"/>
    <w:rsid w:val="004D47AF"/>
    <w:rsid w:val="004D4AFA"/>
    <w:rsid w:val="004D4CF4"/>
    <w:rsid w:val="004D4D7A"/>
    <w:rsid w:val="004D50F8"/>
    <w:rsid w:val="004D54F8"/>
    <w:rsid w:val="004D56AE"/>
    <w:rsid w:val="004D5C34"/>
    <w:rsid w:val="004D5CDF"/>
    <w:rsid w:val="004D610C"/>
    <w:rsid w:val="004D664E"/>
    <w:rsid w:val="004D7004"/>
    <w:rsid w:val="004D741B"/>
    <w:rsid w:val="004D79A1"/>
    <w:rsid w:val="004D7A15"/>
    <w:rsid w:val="004E02E3"/>
    <w:rsid w:val="004E067C"/>
    <w:rsid w:val="004E0855"/>
    <w:rsid w:val="004E0F60"/>
    <w:rsid w:val="004E1087"/>
    <w:rsid w:val="004E1437"/>
    <w:rsid w:val="004E1A9E"/>
    <w:rsid w:val="004E1BEB"/>
    <w:rsid w:val="004E1CBC"/>
    <w:rsid w:val="004E1CBE"/>
    <w:rsid w:val="004E1E9E"/>
    <w:rsid w:val="004E1F1B"/>
    <w:rsid w:val="004E210E"/>
    <w:rsid w:val="004E26E8"/>
    <w:rsid w:val="004E273A"/>
    <w:rsid w:val="004E2E19"/>
    <w:rsid w:val="004E2F6D"/>
    <w:rsid w:val="004E30A1"/>
    <w:rsid w:val="004E36B8"/>
    <w:rsid w:val="004E372C"/>
    <w:rsid w:val="004E39D6"/>
    <w:rsid w:val="004E3BF3"/>
    <w:rsid w:val="004E3E3E"/>
    <w:rsid w:val="004E419F"/>
    <w:rsid w:val="004E42B6"/>
    <w:rsid w:val="004E42D4"/>
    <w:rsid w:val="004E4510"/>
    <w:rsid w:val="004E46AE"/>
    <w:rsid w:val="004E47D6"/>
    <w:rsid w:val="004E4B97"/>
    <w:rsid w:val="004E4C44"/>
    <w:rsid w:val="004E4EBC"/>
    <w:rsid w:val="004E4F27"/>
    <w:rsid w:val="004E544E"/>
    <w:rsid w:val="004E590E"/>
    <w:rsid w:val="004E5DF3"/>
    <w:rsid w:val="004E60A4"/>
    <w:rsid w:val="004E70A1"/>
    <w:rsid w:val="004E70C7"/>
    <w:rsid w:val="004E75DA"/>
    <w:rsid w:val="004E7CAB"/>
    <w:rsid w:val="004E7D11"/>
    <w:rsid w:val="004F0056"/>
    <w:rsid w:val="004F0156"/>
    <w:rsid w:val="004F02EC"/>
    <w:rsid w:val="004F03D2"/>
    <w:rsid w:val="004F0622"/>
    <w:rsid w:val="004F128C"/>
    <w:rsid w:val="004F16FC"/>
    <w:rsid w:val="004F193F"/>
    <w:rsid w:val="004F1C8E"/>
    <w:rsid w:val="004F2697"/>
    <w:rsid w:val="004F282A"/>
    <w:rsid w:val="004F2EDF"/>
    <w:rsid w:val="004F32E1"/>
    <w:rsid w:val="004F370D"/>
    <w:rsid w:val="004F3AB1"/>
    <w:rsid w:val="004F3DAC"/>
    <w:rsid w:val="004F4073"/>
    <w:rsid w:val="004F4185"/>
    <w:rsid w:val="004F42E1"/>
    <w:rsid w:val="004F42E3"/>
    <w:rsid w:val="004F4499"/>
    <w:rsid w:val="004F4999"/>
    <w:rsid w:val="004F49D0"/>
    <w:rsid w:val="004F4EFA"/>
    <w:rsid w:val="004F50B1"/>
    <w:rsid w:val="004F5C73"/>
    <w:rsid w:val="004F5EE4"/>
    <w:rsid w:val="004F5FEC"/>
    <w:rsid w:val="004F60BE"/>
    <w:rsid w:val="004F63E6"/>
    <w:rsid w:val="004F6672"/>
    <w:rsid w:val="004F6927"/>
    <w:rsid w:val="004F6AB2"/>
    <w:rsid w:val="004F6B6A"/>
    <w:rsid w:val="004F710D"/>
    <w:rsid w:val="004F7293"/>
    <w:rsid w:val="004F7342"/>
    <w:rsid w:val="004F7456"/>
    <w:rsid w:val="004F78DE"/>
    <w:rsid w:val="004F7D87"/>
    <w:rsid w:val="0050014A"/>
    <w:rsid w:val="00500784"/>
    <w:rsid w:val="00500BCC"/>
    <w:rsid w:val="00501103"/>
    <w:rsid w:val="0050115A"/>
    <w:rsid w:val="00501175"/>
    <w:rsid w:val="005012CD"/>
    <w:rsid w:val="00501C73"/>
    <w:rsid w:val="0050226A"/>
    <w:rsid w:val="00502557"/>
    <w:rsid w:val="0050288D"/>
    <w:rsid w:val="005028BB"/>
    <w:rsid w:val="00502AA3"/>
    <w:rsid w:val="005030F5"/>
    <w:rsid w:val="0050354E"/>
    <w:rsid w:val="00503640"/>
    <w:rsid w:val="00503DD8"/>
    <w:rsid w:val="0050405E"/>
    <w:rsid w:val="0050436B"/>
    <w:rsid w:val="0050494C"/>
    <w:rsid w:val="00504A26"/>
    <w:rsid w:val="00504C9E"/>
    <w:rsid w:val="00504DA1"/>
    <w:rsid w:val="005057F9"/>
    <w:rsid w:val="0050585D"/>
    <w:rsid w:val="005058FF"/>
    <w:rsid w:val="00505E34"/>
    <w:rsid w:val="00506233"/>
    <w:rsid w:val="00506340"/>
    <w:rsid w:val="00506356"/>
    <w:rsid w:val="005064E5"/>
    <w:rsid w:val="005065C4"/>
    <w:rsid w:val="00506877"/>
    <w:rsid w:val="00506EBB"/>
    <w:rsid w:val="00506F4D"/>
    <w:rsid w:val="005070D1"/>
    <w:rsid w:val="005073CE"/>
    <w:rsid w:val="00507891"/>
    <w:rsid w:val="00507A85"/>
    <w:rsid w:val="0051009C"/>
    <w:rsid w:val="005105F4"/>
    <w:rsid w:val="00510957"/>
    <w:rsid w:val="00510A68"/>
    <w:rsid w:val="00510BF1"/>
    <w:rsid w:val="00510C2A"/>
    <w:rsid w:val="00510E93"/>
    <w:rsid w:val="00510FE9"/>
    <w:rsid w:val="0051102D"/>
    <w:rsid w:val="00511644"/>
    <w:rsid w:val="005116A4"/>
    <w:rsid w:val="00511BA4"/>
    <w:rsid w:val="00511BFB"/>
    <w:rsid w:val="00511CEB"/>
    <w:rsid w:val="0051263C"/>
    <w:rsid w:val="00512778"/>
    <w:rsid w:val="00512A1B"/>
    <w:rsid w:val="00512DF6"/>
    <w:rsid w:val="00513194"/>
    <w:rsid w:val="00513A74"/>
    <w:rsid w:val="00513B31"/>
    <w:rsid w:val="0051432B"/>
    <w:rsid w:val="005146A1"/>
    <w:rsid w:val="00514F13"/>
    <w:rsid w:val="005152D2"/>
    <w:rsid w:val="005158BD"/>
    <w:rsid w:val="00515AF9"/>
    <w:rsid w:val="00516379"/>
    <w:rsid w:val="005166B1"/>
    <w:rsid w:val="005166F1"/>
    <w:rsid w:val="00516BC7"/>
    <w:rsid w:val="00516CC8"/>
    <w:rsid w:val="005170FD"/>
    <w:rsid w:val="0051714A"/>
    <w:rsid w:val="00517474"/>
    <w:rsid w:val="005174F4"/>
    <w:rsid w:val="0051767A"/>
    <w:rsid w:val="005176F4"/>
    <w:rsid w:val="00517E15"/>
    <w:rsid w:val="00520048"/>
    <w:rsid w:val="005209D4"/>
    <w:rsid w:val="00521558"/>
    <w:rsid w:val="0052160D"/>
    <w:rsid w:val="00521665"/>
    <w:rsid w:val="0052171E"/>
    <w:rsid w:val="0052179F"/>
    <w:rsid w:val="00521AEF"/>
    <w:rsid w:val="005226F9"/>
    <w:rsid w:val="00522A79"/>
    <w:rsid w:val="00522D0E"/>
    <w:rsid w:val="005231DE"/>
    <w:rsid w:val="005233FA"/>
    <w:rsid w:val="005233FC"/>
    <w:rsid w:val="005236F2"/>
    <w:rsid w:val="00523703"/>
    <w:rsid w:val="0052389A"/>
    <w:rsid w:val="00523BEB"/>
    <w:rsid w:val="00523E2E"/>
    <w:rsid w:val="00524057"/>
    <w:rsid w:val="0052409A"/>
    <w:rsid w:val="0052489D"/>
    <w:rsid w:val="00524CAB"/>
    <w:rsid w:val="0052531A"/>
    <w:rsid w:val="00525605"/>
    <w:rsid w:val="00525F05"/>
    <w:rsid w:val="005260E7"/>
    <w:rsid w:val="005261C1"/>
    <w:rsid w:val="005264AA"/>
    <w:rsid w:val="0052694F"/>
    <w:rsid w:val="005302F6"/>
    <w:rsid w:val="00530C4A"/>
    <w:rsid w:val="00530CE8"/>
    <w:rsid w:val="0053123B"/>
    <w:rsid w:val="005313B0"/>
    <w:rsid w:val="005313E2"/>
    <w:rsid w:val="00531447"/>
    <w:rsid w:val="00531792"/>
    <w:rsid w:val="00531949"/>
    <w:rsid w:val="00531A71"/>
    <w:rsid w:val="00531BE5"/>
    <w:rsid w:val="0053200C"/>
    <w:rsid w:val="00532257"/>
    <w:rsid w:val="00532658"/>
    <w:rsid w:val="00532719"/>
    <w:rsid w:val="00532894"/>
    <w:rsid w:val="005329B8"/>
    <w:rsid w:val="00532B4C"/>
    <w:rsid w:val="00532C78"/>
    <w:rsid w:val="00533AFA"/>
    <w:rsid w:val="00533B75"/>
    <w:rsid w:val="00533EA1"/>
    <w:rsid w:val="00534180"/>
    <w:rsid w:val="00534256"/>
    <w:rsid w:val="00534380"/>
    <w:rsid w:val="00534440"/>
    <w:rsid w:val="0053457D"/>
    <w:rsid w:val="00534736"/>
    <w:rsid w:val="00534851"/>
    <w:rsid w:val="00534F1B"/>
    <w:rsid w:val="005355BE"/>
    <w:rsid w:val="00535778"/>
    <w:rsid w:val="00535D0C"/>
    <w:rsid w:val="00535E68"/>
    <w:rsid w:val="00535F91"/>
    <w:rsid w:val="005362A6"/>
    <w:rsid w:val="005362C7"/>
    <w:rsid w:val="00536420"/>
    <w:rsid w:val="005364CF"/>
    <w:rsid w:val="0053660B"/>
    <w:rsid w:val="00536808"/>
    <w:rsid w:val="00536F9A"/>
    <w:rsid w:val="00537139"/>
    <w:rsid w:val="005371A9"/>
    <w:rsid w:val="00537EF5"/>
    <w:rsid w:val="00537F08"/>
    <w:rsid w:val="0054028D"/>
    <w:rsid w:val="00540334"/>
    <w:rsid w:val="005404A3"/>
    <w:rsid w:val="00540D3C"/>
    <w:rsid w:val="00540E17"/>
    <w:rsid w:val="00541178"/>
    <w:rsid w:val="005411CF"/>
    <w:rsid w:val="00541885"/>
    <w:rsid w:val="00541DB0"/>
    <w:rsid w:val="00541E6D"/>
    <w:rsid w:val="00542114"/>
    <w:rsid w:val="005430AE"/>
    <w:rsid w:val="00543A16"/>
    <w:rsid w:val="00543CDB"/>
    <w:rsid w:val="00543E6F"/>
    <w:rsid w:val="00543EDC"/>
    <w:rsid w:val="0054477C"/>
    <w:rsid w:val="00544D71"/>
    <w:rsid w:val="005451A6"/>
    <w:rsid w:val="00545AD1"/>
    <w:rsid w:val="00545E19"/>
    <w:rsid w:val="00545F2E"/>
    <w:rsid w:val="00546892"/>
    <w:rsid w:val="00546FD6"/>
    <w:rsid w:val="0054701B"/>
    <w:rsid w:val="005472AA"/>
    <w:rsid w:val="00547437"/>
    <w:rsid w:val="005477B5"/>
    <w:rsid w:val="0055027F"/>
    <w:rsid w:val="005504DB"/>
    <w:rsid w:val="00550699"/>
    <w:rsid w:val="005512EC"/>
    <w:rsid w:val="005513C2"/>
    <w:rsid w:val="0055150D"/>
    <w:rsid w:val="0055150F"/>
    <w:rsid w:val="00551717"/>
    <w:rsid w:val="005517B6"/>
    <w:rsid w:val="00551DB6"/>
    <w:rsid w:val="00551FF2"/>
    <w:rsid w:val="00552053"/>
    <w:rsid w:val="00552063"/>
    <w:rsid w:val="0055206B"/>
    <w:rsid w:val="0055227D"/>
    <w:rsid w:val="005522A7"/>
    <w:rsid w:val="00552707"/>
    <w:rsid w:val="005527AA"/>
    <w:rsid w:val="00552868"/>
    <w:rsid w:val="0055299D"/>
    <w:rsid w:val="00552CF6"/>
    <w:rsid w:val="0055325E"/>
    <w:rsid w:val="00553517"/>
    <w:rsid w:val="00553720"/>
    <w:rsid w:val="00554421"/>
    <w:rsid w:val="005546C1"/>
    <w:rsid w:val="00555C7B"/>
    <w:rsid w:val="00555FD7"/>
    <w:rsid w:val="005562AC"/>
    <w:rsid w:val="005564D0"/>
    <w:rsid w:val="00556513"/>
    <w:rsid w:val="00556976"/>
    <w:rsid w:val="00556ECB"/>
    <w:rsid w:val="00556F0E"/>
    <w:rsid w:val="00556FC6"/>
    <w:rsid w:val="00557398"/>
    <w:rsid w:val="0055742F"/>
    <w:rsid w:val="0055785F"/>
    <w:rsid w:val="00557874"/>
    <w:rsid w:val="005578E6"/>
    <w:rsid w:val="00557A24"/>
    <w:rsid w:val="00557B40"/>
    <w:rsid w:val="005600C1"/>
    <w:rsid w:val="00560746"/>
    <w:rsid w:val="00561348"/>
    <w:rsid w:val="005613C4"/>
    <w:rsid w:val="00561407"/>
    <w:rsid w:val="0056171E"/>
    <w:rsid w:val="0056173C"/>
    <w:rsid w:val="00561B52"/>
    <w:rsid w:val="00561EC0"/>
    <w:rsid w:val="00562286"/>
    <w:rsid w:val="0056276F"/>
    <w:rsid w:val="005628F3"/>
    <w:rsid w:val="0056319B"/>
    <w:rsid w:val="0056321C"/>
    <w:rsid w:val="005637B2"/>
    <w:rsid w:val="00563C7D"/>
    <w:rsid w:val="00563E17"/>
    <w:rsid w:val="00563F16"/>
    <w:rsid w:val="00564189"/>
    <w:rsid w:val="005644C5"/>
    <w:rsid w:val="005645BD"/>
    <w:rsid w:val="005646E6"/>
    <w:rsid w:val="0056472A"/>
    <w:rsid w:val="005647DC"/>
    <w:rsid w:val="00564962"/>
    <w:rsid w:val="00564AF8"/>
    <w:rsid w:val="00564F9D"/>
    <w:rsid w:val="00565177"/>
    <w:rsid w:val="005653E9"/>
    <w:rsid w:val="005654C2"/>
    <w:rsid w:val="005656E8"/>
    <w:rsid w:val="005659D7"/>
    <w:rsid w:val="005660DE"/>
    <w:rsid w:val="0056623D"/>
    <w:rsid w:val="00566487"/>
    <w:rsid w:val="0056673A"/>
    <w:rsid w:val="005667EA"/>
    <w:rsid w:val="005671A8"/>
    <w:rsid w:val="005673A6"/>
    <w:rsid w:val="00567491"/>
    <w:rsid w:val="00567A8A"/>
    <w:rsid w:val="00567BAB"/>
    <w:rsid w:val="00567F0B"/>
    <w:rsid w:val="00570061"/>
    <w:rsid w:val="0057008E"/>
    <w:rsid w:val="00570165"/>
    <w:rsid w:val="00570362"/>
    <w:rsid w:val="0057042F"/>
    <w:rsid w:val="0057057A"/>
    <w:rsid w:val="00570704"/>
    <w:rsid w:val="00570912"/>
    <w:rsid w:val="00570F61"/>
    <w:rsid w:val="0057133E"/>
    <w:rsid w:val="00571629"/>
    <w:rsid w:val="00571C39"/>
    <w:rsid w:val="00571C96"/>
    <w:rsid w:val="00571D34"/>
    <w:rsid w:val="0057204A"/>
    <w:rsid w:val="005722A0"/>
    <w:rsid w:val="005722AE"/>
    <w:rsid w:val="005726C1"/>
    <w:rsid w:val="005726C2"/>
    <w:rsid w:val="00572CD1"/>
    <w:rsid w:val="00572F2F"/>
    <w:rsid w:val="0057318D"/>
    <w:rsid w:val="0057348F"/>
    <w:rsid w:val="0057366A"/>
    <w:rsid w:val="00573D07"/>
    <w:rsid w:val="00573F76"/>
    <w:rsid w:val="00574208"/>
    <w:rsid w:val="005745A0"/>
    <w:rsid w:val="0057476B"/>
    <w:rsid w:val="0057495A"/>
    <w:rsid w:val="00574E09"/>
    <w:rsid w:val="00574ED1"/>
    <w:rsid w:val="00576241"/>
    <w:rsid w:val="005762DE"/>
    <w:rsid w:val="0057630E"/>
    <w:rsid w:val="005763A9"/>
    <w:rsid w:val="00576DCC"/>
    <w:rsid w:val="005777A5"/>
    <w:rsid w:val="0057789F"/>
    <w:rsid w:val="005778B9"/>
    <w:rsid w:val="00577B7E"/>
    <w:rsid w:val="00580202"/>
    <w:rsid w:val="00580259"/>
    <w:rsid w:val="0058029B"/>
    <w:rsid w:val="005807A3"/>
    <w:rsid w:val="005809C9"/>
    <w:rsid w:val="00580C5B"/>
    <w:rsid w:val="00580DEA"/>
    <w:rsid w:val="00580ECE"/>
    <w:rsid w:val="00581725"/>
    <w:rsid w:val="0058185A"/>
    <w:rsid w:val="00582168"/>
    <w:rsid w:val="0058277D"/>
    <w:rsid w:val="00582CF6"/>
    <w:rsid w:val="005833B6"/>
    <w:rsid w:val="00583D7A"/>
    <w:rsid w:val="005841CE"/>
    <w:rsid w:val="005842DE"/>
    <w:rsid w:val="005845D0"/>
    <w:rsid w:val="00585050"/>
    <w:rsid w:val="0058559B"/>
    <w:rsid w:val="00585738"/>
    <w:rsid w:val="00585F8D"/>
    <w:rsid w:val="005864F5"/>
    <w:rsid w:val="005865E1"/>
    <w:rsid w:val="0058663B"/>
    <w:rsid w:val="0058694D"/>
    <w:rsid w:val="00586A82"/>
    <w:rsid w:val="0058776A"/>
    <w:rsid w:val="00587C72"/>
    <w:rsid w:val="00587CC3"/>
    <w:rsid w:val="00587DC7"/>
    <w:rsid w:val="00587E67"/>
    <w:rsid w:val="005900D3"/>
    <w:rsid w:val="0059038E"/>
    <w:rsid w:val="00590CCA"/>
    <w:rsid w:val="005912F7"/>
    <w:rsid w:val="005920FF"/>
    <w:rsid w:val="005922C2"/>
    <w:rsid w:val="00592375"/>
    <w:rsid w:val="00592FD5"/>
    <w:rsid w:val="0059308C"/>
    <w:rsid w:val="005931DF"/>
    <w:rsid w:val="00594114"/>
    <w:rsid w:val="00594264"/>
    <w:rsid w:val="00594353"/>
    <w:rsid w:val="00594D1B"/>
    <w:rsid w:val="00594E93"/>
    <w:rsid w:val="0059501A"/>
    <w:rsid w:val="005951DF"/>
    <w:rsid w:val="0059525F"/>
    <w:rsid w:val="00595392"/>
    <w:rsid w:val="00595774"/>
    <w:rsid w:val="005958E4"/>
    <w:rsid w:val="00595914"/>
    <w:rsid w:val="005966C6"/>
    <w:rsid w:val="00596959"/>
    <w:rsid w:val="00596A13"/>
    <w:rsid w:val="00596AC1"/>
    <w:rsid w:val="00596B2C"/>
    <w:rsid w:val="00596B4A"/>
    <w:rsid w:val="00596D95"/>
    <w:rsid w:val="00597197"/>
    <w:rsid w:val="00597451"/>
    <w:rsid w:val="005974B5"/>
    <w:rsid w:val="005977B6"/>
    <w:rsid w:val="005979D7"/>
    <w:rsid w:val="00597BE2"/>
    <w:rsid w:val="00597E11"/>
    <w:rsid w:val="005A0080"/>
    <w:rsid w:val="005A0164"/>
    <w:rsid w:val="005A024F"/>
    <w:rsid w:val="005A0486"/>
    <w:rsid w:val="005A0617"/>
    <w:rsid w:val="005A0C2A"/>
    <w:rsid w:val="005A0D68"/>
    <w:rsid w:val="005A1730"/>
    <w:rsid w:val="005A1812"/>
    <w:rsid w:val="005A19AD"/>
    <w:rsid w:val="005A1EDF"/>
    <w:rsid w:val="005A2359"/>
    <w:rsid w:val="005A23A3"/>
    <w:rsid w:val="005A259F"/>
    <w:rsid w:val="005A26B8"/>
    <w:rsid w:val="005A2703"/>
    <w:rsid w:val="005A2967"/>
    <w:rsid w:val="005A2C01"/>
    <w:rsid w:val="005A2D51"/>
    <w:rsid w:val="005A2FAE"/>
    <w:rsid w:val="005A303B"/>
    <w:rsid w:val="005A359F"/>
    <w:rsid w:val="005A3CD7"/>
    <w:rsid w:val="005A41E7"/>
    <w:rsid w:val="005A44F4"/>
    <w:rsid w:val="005A46CA"/>
    <w:rsid w:val="005A46EE"/>
    <w:rsid w:val="005A4A08"/>
    <w:rsid w:val="005A4B59"/>
    <w:rsid w:val="005A4C68"/>
    <w:rsid w:val="005A50A3"/>
    <w:rsid w:val="005A5731"/>
    <w:rsid w:val="005A5B33"/>
    <w:rsid w:val="005A5B48"/>
    <w:rsid w:val="005A5D78"/>
    <w:rsid w:val="005A5F5B"/>
    <w:rsid w:val="005A60B7"/>
    <w:rsid w:val="005A610F"/>
    <w:rsid w:val="005A6B8B"/>
    <w:rsid w:val="005A70F2"/>
    <w:rsid w:val="005A74D0"/>
    <w:rsid w:val="005A76F1"/>
    <w:rsid w:val="005A770E"/>
    <w:rsid w:val="005A7906"/>
    <w:rsid w:val="005A7B4D"/>
    <w:rsid w:val="005A7C3C"/>
    <w:rsid w:val="005A7C8F"/>
    <w:rsid w:val="005A7D7D"/>
    <w:rsid w:val="005A7EBC"/>
    <w:rsid w:val="005B04F1"/>
    <w:rsid w:val="005B0A32"/>
    <w:rsid w:val="005B0DE6"/>
    <w:rsid w:val="005B0E0F"/>
    <w:rsid w:val="005B1414"/>
    <w:rsid w:val="005B150A"/>
    <w:rsid w:val="005B15A0"/>
    <w:rsid w:val="005B176D"/>
    <w:rsid w:val="005B1825"/>
    <w:rsid w:val="005B1F80"/>
    <w:rsid w:val="005B2084"/>
    <w:rsid w:val="005B20D5"/>
    <w:rsid w:val="005B23C3"/>
    <w:rsid w:val="005B240C"/>
    <w:rsid w:val="005B2412"/>
    <w:rsid w:val="005B2A10"/>
    <w:rsid w:val="005B3086"/>
    <w:rsid w:val="005B347E"/>
    <w:rsid w:val="005B35D6"/>
    <w:rsid w:val="005B3AF4"/>
    <w:rsid w:val="005B3BAE"/>
    <w:rsid w:val="005B3ED7"/>
    <w:rsid w:val="005B4075"/>
    <w:rsid w:val="005B493F"/>
    <w:rsid w:val="005B4B47"/>
    <w:rsid w:val="005B4E5A"/>
    <w:rsid w:val="005B4F0C"/>
    <w:rsid w:val="005B4F37"/>
    <w:rsid w:val="005B52AB"/>
    <w:rsid w:val="005B5582"/>
    <w:rsid w:val="005B559A"/>
    <w:rsid w:val="005B5786"/>
    <w:rsid w:val="005B5D15"/>
    <w:rsid w:val="005B602F"/>
    <w:rsid w:val="005B61B9"/>
    <w:rsid w:val="005B6303"/>
    <w:rsid w:val="005B6868"/>
    <w:rsid w:val="005B6984"/>
    <w:rsid w:val="005B7165"/>
    <w:rsid w:val="005B726A"/>
    <w:rsid w:val="005B7A2C"/>
    <w:rsid w:val="005B7A4C"/>
    <w:rsid w:val="005B7BA9"/>
    <w:rsid w:val="005B7E8C"/>
    <w:rsid w:val="005C0109"/>
    <w:rsid w:val="005C0604"/>
    <w:rsid w:val="005C067F"/>
    <w:rsid w:val="005C068F"/>
    <w:rsid w:val="005C0A8C"/>
    <w:rsid w:val="005C0D2B"/>
    <w:rsid w:val="005C12AC"/>
    <w:rsid w:val="005C12C6"/>
    <w:rsid w:val="005C17F0"/>
    <w:rsid w:val="005C2470"/>
    <w:rsid w:val="005C2997"/>
    <w:rsid w:val="005C2F42"/>
    <w:rsid w:val="005C2FEC"/>
    <w:rsid w:val="005C364D"/>
    <w:rsid w:val="005C3907"/>
    <w:rsid w:val="005C3C97"/>
    <w:rsid w:val="005C3E71"/>
    <w:rsid w:val="005C4A5A"/>
    <w:rsid w:val="005C4ACB"/>
    <w:rsid w:val="005C4C91"/>
    <w:rsid w:val="005C5298"/>
    <w:rsid w:val="005C52BC"/>
    <w:rsid w:val="005C5511"/>
    <w:rsid w:val="005C5ABB"/>
    <w:rsid w:val="005C5C32"/>
    <w:rsid w:val="005C5E2E"/>
    <w:rsid w:val="005C5E96"/>
    <w:rsid w:val="005C6028"/>
    <w:rsid w:val="005C6F74"/>
    <w:rsid w:val="005C740D"/>
    <w:rsid w:val="005C75ED"/>
    <w:rsid w:val="005C767C"/>
    <w:rsid w:val="005C7BB7"/>
    <w:rsid w:val="005D001C"/>
    <w:rsid w:val="005D04E6"/>
    <w:rsid w:val="005D0501"/>
    <w:rsid w:val="005D1345"/>
    <w:rsid w:val="005D1989"/>
    <w:rsid w:val="005D19D1"/>
    <w:rsid w:val="005D19FB"/>
    <w:rsid w:val="005D1A07"/>
    <w:rsid w:val="005D1AD7"/>
    <w:rsid w:val="005D1B4F"/>
    <w:rsid w:val="005D1D89"/>
    <w:rsid w:val="005D1FD6"/>
    <w:rsid w:val="005D2030"/>
    <w:rsid w:val="005D25E9"/>
    <w:rsid w:val="005D27EE"/>
    <w:rsid w:val="005D2CCC"/>
    <w:rsid w:val="005D348B"/>
    <w:rsid w:val="005D3B1D"/>
    <w:rsid w:val="005D3E0C"/>
    <w:rsid w:val="005D42B6"/>
    <w:rsid w:val="005D43A0"/>
    <w:rsid w:val="005D4536"/>
    <w:rsid w:val="005D4572"/>
    <w:rsid w:val="005D48A4"/>
    <w:rsid w:val="005D48EC"/>
    <w:rsid w:val="005D4A4F"/>
    <w:rsid w:val="005D4A6C"/>
    <w:rsid w:val="005D4DF6"/>
    <w:rsid w:val="005D4FB6"/>
    <w:rsid w:val="005D52C3"/>
    <w:rsid w:val="005D556C"/>
    <w:rsid w:val="005D55DB"/>
    <w:rsid w:val="005D56DC"/>
    <w:rsid w:val="005D574C"/>
    <w:rsid w:val="005D5DFA"/>
    <w:rsid w:val="005D6086"/>
    <w:rsid w:val="005D6199"/>
    <w:rsid w:val="005D64DB"/>
    <w:rsid w:val="005D6647"/>
    <w:rsid w:val="005D669A"/>
    <w:rsid w:val="005D6913"/>
    <w:rsid w:val="005D698F"/>
    <w:rsid w:val="005D6C01"/>
    <w:rsid w:val="005D72B3"/>
    <w:rsid w:val="005D766B"/>
    <w:rsid w:val="005D7C95"/>
    <w:rsid w:val="005D7EA5"/>
    <w:rsid w:val="005D7FF0"/>
    <w:rsid w:val="005E0183"/>
    <w:rsid w:val="005E0384"/>
    <w:rsid w:val="005E05E7"/>
    <w:rsid w:val="005E0667"/>
    <w:rsid w:val="005E08AB"/>
    <w:rsid w:val="005E09A0"/>
    <w:rsid w:val="005E0C60"/>
    <w:rsid w:val="005E0FEB"/>
    <w:rsid w:val="005E150F"/>
    <w:rsid w:val="005E18EA"/>
    <w:rsid w:val="005E1AB8"/>
    <w:rsid w:val="005E1ABA"/>
    <w:rsid w:val="005E23C4"/>
    <w:rsid w:val="005E248A"/>
    <w:rsid w:val="005E253D"/>
    <w:rsid w:val="005E2609"/>
    <w:rsid w:val="005E275F"/>
    <w:rsid w:val="005E2BDD"/>
    <w:rsid w:val="005E317F"/>
    <w:rsid w:val="005E34BE"/>
    <w:rsid w:val="005E36FF"/>
    <w:rsid w:val="005E373A"/>
    <w:rsid w:val="005E3BA4"/>
    <w:rsid w:val="005E3D9A"/>
    <w:rsid w:val="005E4134"/>
    <w:rsid w:val="005E4533"/>
    <w:rsid w:val="005E5792"/>
    <w:rsid w:val="005E5844"/>
    <w:rsid w:val="005E5EDB"/>
    <w:rsid w:val="005E62D7"/>
    <w:rsid w:val="005E6485"/>
    <w:rsid w:val="005E697F"/>
    <w:rsid w:val="005E6A91"/>
    <w:rsid w:val="005E709F"/>
    <w:rsid w:val="005E72C0"/>
    <w:rsid w:val="005E749C"/>
    <w:rsid w:val="005E75AD"/>
    <w:rsid w:val="005E793C"/>
    <w:rsid w:val="005E7AC1"/>
    <w:rsid w:val="005E7F0C"/>
    <w:rsid w:val="005E7FA2"/>
    <w:rsid w:val="005F0652"/>
    <w:rsid w:val="005F0690"/>
    <w:rsid w:val="005F07A1"/>
    <w:rsid w:val="005F0BA4"/>
    <w:rsid w:val="005F0C3C"/>
    <w:rsid w:val="005F10DC"/>
    <w:rsid w:val="005F1447"/>
    <w:rsid w:val="005F1480"/>
    <w:rsid w:val="005F18C9"/>
    <w:rsid w:val="005F1E7A"/>
    <w:rsid w:val="005F1FD5"/>
    <w:rsid w:val="005F2468"/>
    <w:rsid w:val="005F25B3"/>
    <w:rsid w:val="005F2B49"/>
    <w:rsid w:val="005F2B64"/>
    <w:rsid w:val="005F2FA4"/>
    <w:rsid w:val="005F3157"/>
    <w:rsid w:val="005F3265"/>
    <w:rsid w:val="005F33E1"/>
    <w:rsid w:val="005F36C7"/>
    <w:rsid w:val="005F375E"/>
    <w:rsid w:val="005F3992"/>
    <w:rsid w:val="005F3A7F"/>
    <w:rsid w:val="005F3B22"/>
    <w:rsid w:val="005F46BA"/>
    <w:rsid w:val="005F4ACF"/>
    <w:rsid w:val="005F4DEA"/>
    <w:rsid w:val="005F5049"/>
    <w:rsid w:val="005F5638"/>
    <w:rsid w:val="005F56A7"/>
    <w:rsid w:val="005F57E0"/>
    <w:rsid w:val="005F59C3"/>
    <w:rsid w:val="005F5ADA"/>
    <w:rsid w:val="005F604D"/>
    <w:rsid w:val="005F608B"/>
    <w:rsid w:val="005F60B4"/>
    <w:rsid w:val="005F60FF"/>
    <w:rsid w:val="005F6313"/>
    <w:rsid w:val="005F6603"/>
    <w:rsid w:val="005F68EC"/>
    <w:rsid w:val="005F6932"/>
    <w:rsid w:val="005F6B06"/>
    <w:rsid w:val="005F6F9E"/>
    <w:rsid w:val="005F70DE"/>
    <w:rsid w:val="006003E9"/>
    <w:rsid w:val="00600AD2"/>
    <w:rsid w:val="00600F6C"/>
    <w:rsid w:val="00600F91"/>
    <w:rsid w:val="00601A25"/>
    <w:rsid w:val="00601AD1"/>
    <w:rsid w:val="00602282"/>
    <w:rsid w:val="00602311"/>
    <w:rsid w:val="00602330"/>
    <w:rsid w:val="0060261B"/>
    <w:rsid w:val="00602854"/>
    <w:rsid w:val="00602A78"/>
    <w:rsid w:val="00602B19"/>
    <w:rsid w:val="00602E3F"/>
    <w:rsid w:val="006038D5"/>
    <w:rsid w:val="00604022"/>
    <w:rsid w:val="00604298"/>
    <w:rsid w:val="006042FA"/>
    <w:rsid w:val="00604C5A"/>
    <w:rsid w:val="00604F0D"/>
    <w:rsid w:val="00605007"/>
    <w:rsid w:val="00605320"/>
    <w:rsid w:val="0060559F"/>
    <w:rsid w:val="006057A0"/>
    <w:rsid w:val="0060580A"/>
    <w:rsid w:val="00605F18"/>
    <w:rsid w:val="006061B4"/>
    <w:rsid w:val="00606212"/>
    <w:rsid w:val="0060659B"/>
    <w:rsid w:val="0060687D"/>
    <w:rsid w:val="00607151"/>
    <w:rsid w:val="00607280"/>
    <w:rsid w:val="0060735A"/>
    <w:rsid w:val="00607B3D"/>
    <w:rsid w:val="00607EAE"/>
    <w:rsid w:val="00607FE0"/>
    <w:rsid w:val="00610052"/>
    <w:rsid w:val="00610053"/>
    <w:rsid w:val="006100A1"/>
    <w:rsid w:val="00610150"/>
    <w:rsid w:val="006106A5"/>
    <w:rsid w:val="006107EE"/>
    <w:rsid w:val="0061096C"/>
    <w:rsid w:val="00610A79"/>
    <w:rsid w:val="00611261"/>
    <w:rsid w:val="00611432"/>
    <w:rsid w:val="0061186E"/>
    <w:rsid w:val="00611C9F"/>
    <w:rsid w:val="006123A7"/>
    <w:rsid w:val="00612428"/>
    <w:rsid w:val="00612556"/>
    <w:rsid w:val="00612DFD"/>
    <w:rsid w:val="006130CD"/>
    <w:rsid w:val="0061317E"/>
    <w:rsid w:val="00613190"/>
    <w:rsid w:val="00613CDF"/>
    <w:rsid w:val="00613DAA"/>
    <w:rsid w:val="00613F78"/>
    <w:rsid w:val="00614454"/>
    <w:rsid w:val="006148F0"/>
    <w:rsid w:val="00614A25"/>
    <w:rsid w:val="00614CEB"/>
    <w:rsid w:val="00614E7B"/>
    <w:rsid w:val="0061507C"/>
    <w:rsid w:val="006156EA"/>
    <w:rsid w:val="0061579A"/>
    <w:rsid w:val="006157A3"/>
    <w:rsid w:val="00615D5C"/>
    <w:rsid w:val="00615F1F"/>
    <w:rsid w:val="00615F81"/>
    <w:rsid w:val="006161D0"/>
    <w:rsid w:val="006165D9"/>
    <w:rsid w:val="00616816"/>
    <w:rsid w:val="00616CF4"/>
    <w:rsid w:val="00616D8C"/>
    <w:rsid w:val="00617401"/>
    <w:rsid w:val="00617578"/>
    <w:rsid w:val="00617651"/>
    <w:rsid w:val="00617ADD"/>
    <w:rsid w:val="00620051"/>
    <w:rsid w:val="00620345"/>
    <w:rsid w:val="0062056B"/>
    <w:rsid w:val="006208E4"/>
    <w:rsid w:val="00620B4E"/>
    <w:rsid w:val="00620EA2"/>
    <w:rsid w:val="0062194F"/>
    <w:rsid w:val="00621DD2"/>
    <w:rsid w:val="00621DFD"/>
    <w:rsid w:val="00621E6F"/>
    <w:rsid w:val="0062279F"/>
    <w:rsid w:val="00622C03"/>
    <w:rsid w:val="00622FA7"/>
    <w:rsid w:val="00622FCD"/>
    <w:rsid w:val="0062462E"/>
    <w:rsid w:val="006246AC"/>
    <w:rsid w:val="006254F1"/>
    <w:rsid w:val="0062591B"/>
    <w:rsid w:val="00625C4D"/>
    <w:rsid w:val="00625E19"/>
    <w:rsid w:val="006260E6"/>
    <w:rsid w:val="00626117"/>
    <w:rsid w:val="006268B7"/>
    <w:rsid w:val="00626C15"/>
    <w:rsid w:val="0062701E"/>
    <w:rsid w:val="0062719F"/>
    <w:rsid w:val="0062724A"/>
    <w:rsid w:val="006272CB"/>
    <w:rsid w:val="00627572"/>
    <w:rsid w:val="00627642"/>
    <w:rsid w:val="006277E0"/>
    <w:rsid w:val="00627D2D"/>
    <w:rsid w:val="00627EE3"/>
    <w:rsid w:val="00627F91"/>
    <w:rsid w:val="00630117"/>
    <w:rsid w:val="006309AB"/>
    <w:rsid w:val="0063144C"/>
    <w:rsid w:val="00631AF5"/>
    <w:rsid w:val="00631B55"/>
    <w:rsid w:val="00631D31"/>
    <w:rsid w:val="00632143"/>
    <w:rsid w:val="00632315"/>
    <w:rsid w:val="00632363"/>
    <w:rsid w:val="00632C5C"/>
    <w:rsid w:val="00632CF8"/>
    <w:rsid w:val="00632FF9"/>
    <w:rsid w:val="0063336F"/>
    <w:rsid w:val="0063367B"/>
    <w:rsid w:val="00634534"/>
    <w:rsid w:val="006345B9"/>
    <w:rsid w:val="00634E78"/>
    <w:rsid w:val="0063542B"/>
    <w:rsid w:val="00635885"/>
    <w:rsid w:val="00635A33"/>
    <w:rsid w:val="00635DCE"/>
    <w:rsid w:val="00636698"/>
    <w:rsid w:val="00636BCF"/>
    <w:rsid w:val="00636CE7"/>
    <w:rsid w:val="00637187"/>
    <w:rsid w:val="00637267"/>
    <w:rsid w:val="006376C2"/>
    <w:rsid w:val="0063771E"/>
    <w:rsid w:val="00637B8A"/>
    <w:rsid w:val="00637CE4"/>
    <w:rsid w:val="00637FD1"/>
    <w:rsid w:val="00640038"/>
    <w:rsid w:val="00640845"/>
    <w:rsid w:val="0064192B"/>
    <w:rsid w:val="00642541"/>
    <w:rsid w:val="00642EAF"/>
    <w:rsid w:val="00642F50"/>
    <w:rsid w:val="00642F5E"/>
    <w:rsid w:val="00643297"/>
    <w:rsid w:val="006432DB"/>
    <w:rsid w:val="00643A6A"/>
    <w:rsid w:val="00643F1F"/>
    <w:rsid w:val="006444A8"/>
    <w:rsid w:val="006444E4"/>
    <w:rsid w:val="006447A9"/>
    <w:rsid w:val="006447AD"/>
    <w:rsid w:val="00644AF5"/>
    <w:rsid w:val="00644C86"/>
    <w:rsid w:val="00645694"/>
    <w:rsid w:val="00645714"/>
    <w:rsid w:val="0064594D"/>
    <w:rsid w:val="00645DDA"/>
    <w:rsid w:val="00646196"/>
    <w:rsid w:val="0064656B"/>
    <w:rsid w:val="00646755"/>
    <w:rsid w:val="00646AC0"/>
    <w:rsid w:val="00646AF1"/>
    <w:rsid w:val="00646BFE"/>
    <w:rsid w:val="00646C07"/>
    <w:rsid w:val="00646D1E"/>
    <w:rsid w:val="00647297"/>
    <w:rsid w:val="00647AA8"/>
    <w:rsid w:val="00647E09"/>
    <w:rsid w:val="00647ED2"/>
    <w:rsid w:val="00650247"/>
    <w:rsid w:val="00650410"/>
    <w:rsid w:val="00650757"/>
    <w:rsid w:val="00650848"/>
    <w:rsid w:val="00650C4F"/>
    <w:rsid w:val="006510FA"/>
    <w:rsid w:val="006514C4"/>
    <w:rsid w:val="00651564"/>
    <w:rsid w:val="00651A6C"/>
    <w:rsid w:val="00651B16"/>
    <w:rsid w:val="006525E3"/>
    <w:rsid w:val="006529E9"/>
    <w:rsid w:val="00652A44"/>
    <w:rsid w:val="00652BCC"/>
    <w:rsid w:val="00653301"/>
    <w:rsid w:val="00653611"/>
    <w:rsid w:val="00653B48"/>
    <w:rsid w:val="00653FFF"/>
    <w:rsid w:val="0065415C"/>
    <w:rsid w:val="0065417D"/>
    <w:rsid w:val="00654532"/>
    <w:rsid w:val="00654562"/>
    <w:rsid w:val="006546E4"/>
    <w:rsid w:val="00654B53"/>
    <w:rsid w:val="00654D85"/>
    <w:rsid w:val="00655083"/>
    <w:rsid w:val="00655125"/>
    <w:rsid w:val="0065527C"/>
    <w:rsid w:val="00655591"/>
    <w:rsid w:val="00655883"/>
    <w:rsid w:val="00655CAC"/>
    <w:rsid w:val="00655CAE"/>
    <w:rsid w:val="0065619C"/>
    <w:rsid w:val="0065624A"/>
    <w:rsid w:val="00656457"/>
    <w:rsid w:val="00656DF8"/>
    <w:rsid w:val="00656FB4"/>
    <w:rsid w:val="006576CA"/>
    <w:rsid w:val="00657C22"/>
    <w:rsid w:val="00657E21"/>
    <w:rsid w:val="00657F9A"/>
    <w:rsid w:val="00660194"/>
    <w:rsid w:val="00660452"/>
    <w:rsid w:val="00660987"/>
    <w:rsid w:val="00660C75"/>
    <w:rsid w:val="00660DA3"/>
    <w:rsid w:val="00660F39"/>
    <w:rsid w:val="006615D4"/>
    <w:rsid w:val="00661C69"/>
    <w:rsid w:val="00662001"/>
    <w:rsid w:val="006625E2"/>
    <w:rsid w:val="00662A8D"/>
    <w:rsid w:val="00662C36"/>
    <w:rsid w:val="00662CBB"/>
    <w:rsid w:val="006630A0"/>
    <w:rsid w:val="00663437"/>
    <w:rsid w:val="00663554"/>
    <w:rsid w:val="00663996"/>
    <w:rsid w:val="00663E8A"/>
    <w:rsid w:val="00663F71"/>
    <w:rsid w:val="00664533"/>
    <w:rsid w:val="0066468D"/>
    <w:rsid w:val="006651DD"/>
    <w:rsid w:val="006656F7"/>
    <w:rsid w:val="00665814"/>
    <w:rsid w:val="00665965"/>
    <w:rsid w:val="00665B2D"/>
    <w:rsid w:val="00665BE3"/>
    <w:rsid w:val="00665DA8"/>
    <w:rsid w:val="00665DE4"/>
    <w:rsid w:val="00665E41"/>
    <w:rsid w:val="006665B1"/>
    <w:rsid w:val="00666D3B"/>
    <w:rsid w:val="006679EA"/>
    <w:rsid w:val="00667AEA"/>
    <w:rsid w:val="00667F99"/>
    <w:rsid w:val="00670040"/>
    <w:rsid w:val="0067038A"/>
    <w:rsid w:val="006704EB"/>
    <w:rsid w:val="00670574"/>
    <w:rsid w:val="00671040"/>
    <w:rsid w:val="006713EE"/>
    <w:rsid w:val="006714F4"/>
    <w:rsid w:val="006717AA"/>
    <w:rsid w:val="006718FB"/>
    <w:rsid w:val="00671A1E"/>
    <w:rsid w:val="006720EC"/>
    <w:rsid w:val="00672AFB"/>
    <w:rsid w:val="00672C89"/>
    <w:rsid w:val="006736D0"/>
    <w:rsid w:val="00673BD9"/>
    <w:rsid w:val="00673C7D"/>
    <w:rsid w:val="00674100"/>
    <w:rsid w:val="00674205"/>
    <w:rsid w:val="0067589D"/>
    <w:rsid w:val="0067596F"/>
    <w:rsid w:val="00675B58"/>
    <w:rsid w:val="00676631"/>
    <w:rsid w:val="00676768"/>
    <w:rsid w:val="00677481"/>
    <w:rsid w:val="0068013B"/>
    <w:rsid w:val="006802EF"/>
    <w:rsid w:val="006803EE"/>
    <w:rsid w:val="00680420"/>
    <w:rsid w:val="00680422"/>
    <w:rsid w:val="00680598"/>
    <w:rsid w:val="00680A69"/>
    <w:rsid w:val="00680C45"/>
    <w:rsid w:val="006813F1"/>
    <w:rsid w:val="00681A64"/>
    <w:rsid w:val="006823AB"/>
    <w:rsid w:val="00682402"/>
    <w:rsid w:val="0068249F"/>
    <w:rsid w:val="0068253B"/>
    <w:rsid w:val="00682B33"/>
    <w:rsid w:val="00682BCF"/>
    <w:rsid w:val="00683250"/>
    <w:rsid w:val="006834DB"/>
    <w:rsid w:val="006834FC"/>
    <w:rsid w:val="00683F8E"/>
    <w:rsid w:val="006844EA"/>
    <w:rsid w:val="006845AA"/>
    <w:rsid w:val="006846ED"/>
    <w:rsid w:val="00685538"/>
    <w:rsid w:val="0068559B"/>
    <w:rsid w:val="00685623"/>
    <w:rsid w:val="006858BC"/>
    <w:rsid w:val="0068651D"/>
    <w:rsid w:val="006865C1"/>
    <w:rsid w:val="006871B5"/>
    <w:rsid w:val="00687397"/>
    <w:rsid w:val="006873F9"/>
    <w:rsid w:val="0068746B"/>
    <w:rsid w:val="00687747"/>
    <w:rsid w:val="00687A72"/>
    <w:rsid w:val="00687F2B"/>
    <w:rsid w:val="006901BA"/>
    <w:rsid w:val="006905CE"/>
    <w:rsid w:val="00690E24"/>
    <w:rsid w:val="0069108F"/>
    <w:rsid w:val="006919DF"/>
    <w:rsid w:val="00691FA7"/>
    <w:rsid w:val="006922ED"/>
    <w:rsid w:val="00692E24"/>
    <w:rsid w:val="0069365A"/>
    <w:rsid w:val="006938E5"/>
    <w:rsid w:val="00693A18"/>
    <w:rsid w:val="00693F89"/>
    <w:rsid w:val="006940E6"/>
    <w:rsid w:val="0069411E"/>
    <w:rsid w:val="0069489E"/>
    <w:rsid w:val="00694E34"/>
    <w:rsid w:val="00695551"/>
    <w:rsid w:val="00695DCC"/>
    <w:rsid w:val="00695F3F"/>
    <w:rsid w:val="00696179"/>
    <w:rsid w:val="00696230"/>
    <w:rsid w:val="0069625C"/>
    <w:rsid w:val="0069639A"/>
    <w:rsid w:val="006965FB"/>
    <w:rsid w:val="00696663"/>
    <w:rsid w:val="006967B9"/>
    <w:rsid w:val="00696945"/>
    <w:rsid w:val="00696F10"/>
    <w:rsid w:val="00697196"/>
    <w:rsid w:val="00697A01"/>
    <w:rsid w:val="006A015F"/>
    <w:rsid w:val="006A02B7"/>
    <w:rsid w:val="006A0445"/>
    <w:rsid w:val="006A0728"/>
    <w:rsid w:val="006A0E28"/>
    <w:rsid w:val="006A1110"/>
    <w:rsid w:val="006A1187"/>
    <w:rsid w:val="006A12F3"/>
    <w:rsid w:val="006A1322"/>
    <w:rsid w:val="006A1510"/>
    <w:rsid w:val="006A1731"/>
    <w:rsid w:val="006A17A0"/>
    <w:rsid w:val="006A1ADB"/>
    <w:rsid w:val="006A2186"/>
    <w:rsid w:val="006A23D0"/>
    <w:rsid w:val="006A24BA"/>
    <w:rsid w:val="006A2538"/>
    <w:rsid w:val="006A3DD2"/>
    <w:rsid w:val="006A4023"/>
    <w:rsid w:val="006A4199"/>
    <w:rsid w:val="006A420D"/>
    <w:rsid w:val="006A4852"/>
    <w:rsid w:val="006A4C3B"/>
    <w:rsid w:val="006A4C97"/>
    <w:rsid w:val="006A4D19"/>
    <w:rsid w:val="006A5088"/>
    <w:rsid w:val="006A5099"/>
    <w:rsid w:val="006A53F6"/>
    <w:rsid w:val="006A5B2E"/>
    <w:rsid w:val="006A616D"/>
    <w:rsid w:val="006A6627"/>
    <w:rsid w:val="006A67AB"/>
    <w:rsid w:val="006A68BB"/>
    <w:rsid w:val="006A7050"/>
    <w:rsid w:val="006A7628"/>
    <w:rsid w:val="006A78F8"/>
    <w:rsid w:val="006A7AD2"/>
    <w:rsid w:val="006A7C48"/>
    <w:rsid w:val="006A7E0A"/>
    <w:rsid w:val="006B04F9"/>
    <w:rsid w:val="006B0D9C"/>
    <w:rsid w:val="006B11AE"/>
    <w:rsid w:val="006B15D9"/>
    <w:rsid w:val="006B1620"/>
    <w:rsid w:val="006B176D"/>
    <w:rsid w:val="006B1D1E"/>
    <w:rsid w:val="006B1F69"/>
    <w:rsid w:val="006B21D3"/>
    <w:rsid w:val="006B2346"/>
    <w:rsid w:val="006B2752"/>
    <w:rsid w:val="006B2C20"/>
    <w:rsid w:val="006B3D14"/>
    <w:rsid w:val="006B3EB5"/>
    <w:rsid w:val="006B3FF0"/>
    <w:rsid w:val="006B42A7"/>
    <w:rsid w:val="006B4456"/>
    <w:rsid w:val="006B4758"/>
    <w:rsid w:val="006B4A41"/>
    <w:rsid w:val="006B4EEB"/>
    <w:rsid w:val="006B51F7"/>
    <w:rsid w:val="006B5243"/>
    <w:rsid w:val="006B551D"/>
    <w:rsid w:val="006B55A2"/>
    <w:rsid w:val="006B5C9F"/>
    <w:rsid w:val="006B6262"/>
    <w:rsid w:val="006B633F"/>
    <w:rsid w:val="006B636E"/>
    <w:rsid w:val="006B64E9"/>
    <w:rsid w:val="006B65A0"/>
    <w:rsid w:val="006B6E2B"/>
    <w:rsid w:val="006B7031"/>
    <w:rsid w:val="006B71EC"/>
    <w:rsid w:val="006B7403"/>
    <w:rsid w:val="006B7446"/>
    <w:rsid w:val="006B7543"/>
    <w:rsid w:val="006B75F8"/>
    <w:rsid w:val="006B75FF"/>
    <w:rsid w:val="006B7B1C"/>
    <w:rsid w:val="006B7F92"/>
    <w:rsid w:val="006C011D"/>
    <w:rsid w:val="006C06B1"/>
    <w:rsid w:val="006C06E6"/>
    <w:rsid w:val="006C06FB"/>
    <w:rsid w:val="006C094E"/>
    <w:rsid w:val="006C0D94"/>
    <w:rsid w:val="006C103D"/>
    <w:rsid w:val="006C1085"/>
    <w:rsid w:val="006C1468"/>
    <w:rsid w:val="006C16F0"/>
    <w:rsid w:val="006C17A1"/>
    <w:rsid w:val="006C1845"/>
    <w:rsid w:val="006C2369"/>
    <w:rsid w:val="006C2497"/>
    <w:rsid w:val="006C251E"/>
    <w:rsid w:val="006C28E4"/>
    <w:rsid w:val="006C2F23"/>
    <w:rsid w:val="006C30CA"/>
    <w:rsid w:val="006C3115"/>
    <w:rsid w:val="006C3470"/>
    <w:rsid w:val="006C3EDC"/>
    <w:rsid w:val="006C4065"/>
    <w:rsid w:val="006C4459"/>
    <w:rsid w:val="006C46FB"/>
    <w:rsid w:val="006C47AA"/>
    <w:rsid w:val="006C4C99"/>
    <w:rsid w:val="006C52F2"/>
    <w:rsid w:val="006C559F"/>
    <w:rsid w:val="006C56D6"/>
    <w:rsid w:val="006C5A9A"/>
    <w:rsid w:val="006C61A0"/>
    <w:rsid w:val="006C6344"/>
    <w:rsid w:val="006C686F"/>
    <w:rsid w:val="006C6D17"/>
    <w:rsid w:val="006C713D"/>
    <w:rsid w:val="006C781C"/>
    <w:rsid w:val="006C7AEA"/>
    <w:rsid w:val="006C7CBF"/>
    <w:rsid w:val="006D00E8"/>
    <w:rsid w:val="006D03F7"/>
    <w:rsid w:val="006D06A6"/>
    <w:rsid w:val="006D0BFF"/>
    <w:rsid w:val="006D0D1E"/>
    <w:rsid w:val="006D145E"/>
    <w:rsid w:val="006D16E0"/>
    <w:rsid w:val="006D16E5"/>
    <w:rsid w:val="006D18DD"/>
    <w:rsid w:val="006D1B02"/>
    <w:rsid w:val="006D2C44"/>
    <w:rsid w:val="006D3236"/>
    <w:rsid w:val="006D3BB6"/>
    <w:rsid w:val="006D3FDD"/>
    <w:rsid w:val="006D42C8"/>
    <w:rsid w:val="006D4657"/>
    <w:rsid w:val="006D4F8A"/>
    <w:rsid w:val="006D51B2"/>
    <w:rsid w:val="006D5B94"/>
    <w:rsid w:val="006D5EEE"/>
    <w:rsid w:val="006D5F43"/>
    <w:rsid w:val="006D6067"/>
    <w:rsid w:val="006D63F1"/>
    <w:rsid w:val="006D6951"/>
    <w:rsid w:val="006D698E"/>
    <w:rsid w:val="006D6A17"/>
    <w:rsid w:val="006D6CA4"/>
    <w:rsid w:val="006D707A"/>
    <w:rsid w:val="006D76CD"/>
    <w:rsid w:val="006D7899"/>
    <w:rsid w:val="006D7988"/>
    <w:rsid w:val="006D798F"/>
    <w:rsid w:val="006D79D9"/>
    <w:rsid w:val="006D7EAE"/>
    <w:rsid w:val="006D7FAD"/>
    <w:rsid w:val="006E0017"/>
    <w:rsid w:val="006E02FD"/>
    <w:rsid w:val="006E07C8"/>
    <w:rsid w:val="006E1F9D"/>
    <w:rsid w:val="006E2048"/>
    <w:rsid w:val="006E22CD"/>
    <w:rsid w:val="006E26B6"/>
    <w:rsid w:val="006E2A35"/>
    <w:rsid w:val="006E31DF"/>
    <w:rsid w:val="006E340D"/>
    <w:rsid w:val="006E3A65"/>
    <w:rsid w:val="006E4343"/>
    <w:rsid w:val="006E4580"/>
    <w:rsid w:val="006E45D7"/>
    <w:rsid w:val="006E479D"/>
    <w:rsid w:val="006E4E3C"/>
    <w:rsid w:val="006E5596"/>
    <w:rsid w:val="006E5941"/>
    <w:rsid w:val="006E5A02"/>
    <w:rsid w:val="006E5A08"/>
    <w:rsid w:val="006E5E7E"/>
    <w:rsid w:val="006E5EC7"/>
    <w:rsid w:val="006E637C"/>
    <w:rsid w:val="006E6A38"/>
    <w:rsid w:val="006E6CCC"/>
    <w:rsid w:val="006E6F7E"/>
    <w:rsid w:val="006E710D"/>
    <w:rsid w:val="006E7147"/>
    <w:rsid w:val="006E7B37"/>
    <w:rsid w:val="006E7C65"/>
    <w:rsid w:val="006E7D0F"/>
    <w:rsid w:val="006F029A"/>
    <w:rsid w:val="006F077A"/>
    <w:rsid w:val="006F097A"/>
    <w:rsid w:val="006F0C6E"/>
    <w:rsid w:val="006F0E60"/>
    <w:rsid w:val="006F1757"/>
    <w:rsid w:val="006F1A19"/>
    <w:rsid w:val="006F1B9E"/>
    <w:rsid w:val="006F1CB7"/>
    <w:rsid w:val="006F1D1F"/>
    <w:rsid w:val="006F2759"/>
    <w:rsid w:val="006F2B03"/>
    <w:rsid w:val="006F2E0C"/>
    <w:rsid w:val="006F2EA2"/>
    <w:rsid w:val="006F327E"/>
    <w:rsid w:val="006F3363"/>
    <w:rsid w:val="006F3479"/>
    <w:rsid w:val="006F3784"/>
    <w:rsid w:val="006F3884"/>
    <w:rsid w:val="006F3C06"/>
    <w:rsid w:val="006F3CC6"/>
    <w:rsid w:val="006F3D77"/>
    <w:rsid w:val="006F3E01"/>
    <w:rsid w:val="006F406A"/>
    <w:rsid w:val="006F40CA"/>
    <w:rsid w:val="006F44A6"/>
    <w:rsid w:val="006F484C"/>
    <w:rsid w:val="006F4C99"/>
    <w:rsid w:val="006F4DBC"/>
    <w:rsid w:val="006F4E07"/>
    <w:rsid w:val="006F4F23"/>
    <w:rsid w:val="006F516C"/>
    <w:rsid w:val="006F5900"/>
    <w:rsid w:val="006F60F9"/>
    <w:rsid w:val="006F6180"/>
    <w:rsid w:val="006F626A"/>
    <w:rsid w:val="006F68D1"/>
    <w:rsid w:val="006F6A2A"/>
    <w:rsid w:val="006F6AC2"/>
    <w:rsid w:val="006F6F83"/>
    <w:rsid w:val="0070033F"/>
    <w:rsid w:val="0070056C"/>
    <w:rsid w:val="00700B58"/>
    <w:rsid w:val="00700BF8"/>
    <w:rsid w:val="00700CA8"/>
    <w:rsid w:val="00700E5E"/>
    <w:rsid w:val="007011A3"/>
    <w:rsid w:val="00701396"/>
    <w:rsid w:val="00701545"/>
    <w:rsid w:val="00701583"/>
    <w:rsid w:val="0070188F"/>
    <w:rsid w:val="00701AE4"/>
    <w:rsid w:val="00701F98"/>
    <w:rsid w:val="007022F0"/>
    <w:rsid w:val="0070235C"/>
    <w:rsid w:val="007026BA"/>
    <w:rsid w:val="007027CF"/>
    <w:rsid w:val="00702DB5"/>
    <w:rsid w:val="007031CC"/>
    <w:rsid w:val="0070326B"/>
    <w:rsid w:val="00703538"/>
    <w:rsid w:val="007035FA"/>
    <w:rsid w:val="007036A6"/>
    <w:rsid w:val="007038DD"/>
    <w:rsid w:val="007039F5"/>
    <w:rsid w:val="00703D19"/>
    <w:rsid w:val="0070478F"/>
    <w:rsid w:val="00704CBD"/>
    <w:rsid w:val="00704D85"/>
    <w:rsid w:val="00704DB8"/>
    <w:rsid w:val="00704F27"/>
    <w:rsid w:val="00705126"/>
    <w:rsid w:val="0070587F"/>
    <w:rsid w:val="0070590B"/>
    <w:rsid w:val="00705ACC"/>
    <w:rsid w:val="00706BCC"/>
    <w:rsid w:val="00707915"/>
    <w:rsid w:val="00707B13"/>
    <w:rsid w:val="00707BE9"/>
    <w:rsid w:val="00707C27"/>
    <w:rsid w:val="00707EAF"/>
    <w:rsid w:val="00710463"/>
    <w:rsid w:val="00710747"/>
    <w:rsid w:val="007108AB"/>
    <w:rsid w:val="00710A5A"/>
    <w:rsid w:val="00710C98"/>
    <w:rsid w:val="00710EC4"/>
    <w:rsid w:val="00710FB8"/>
    <w:rsid w:val="00711025"/>
    <w:rsid w:val="00711028"/>
    <w:rsid w:val="007110F3"/>
    <w:rsid w:val="00711203"/>
    <w:rsid w:val="00711729"/>
    <w:rsid w:val="00711978"/>
    <w:rsid w:val="00711A9C"/>
    <w:rsid w:val="00711C23"/>
    <w:rsid w:val="007125A1"/>
    <w:rsid w:val="007125BB"/>
    <w:rsid w:val="0071274D"/>
    <w:rsid w:val="0071278E"/>
    <w:rsid w:val="0071285F"/>
    <w:rsid w:val="00712B10"/>
    <w:rsid w:val="00713069"/>
    <w:rsid w:val="0071335B"/>
    <w:rsid w:val="007133C9"/>
    <w:rsid w:val="00713646"/>
    <w:rsid w:val="00713DB4"/>
    <w:rsid w:val="00713EEF"/>
    <w:rsid w:val="00714026"/>
    <w:rsid w:val="00714307"/>
    <w:rsid w:val="00714A17"/>
    <w:rsid w:val="00715556"/>
    <w:rsid w:val="00715B9C"/>
    <w:rsid w:val="00715CBD"/>
    <w:rsid w:val="00715D47"/>
    <w:rsid w:val="0071655F"/>
    <w:rsid w:val="007166F9"/>
    <w:rsid w:val="007168B2"/>
    <w:rsid w:val="0071693D"/>
    <w:rsid w:val="00716AF5"/>
    <w:rsid w:val="007173CD"/>
    <w:rsid w:val="007176E3"/>
    <w:rsid w:val="0072024C"/>
    <w:rsid w:val="00720BA8"/>
    <w:rsid w:val="00720D66"/>
    <w:rsid w:val="00720EF4"/>
    <w:rsid w:val="007216F3"/>
    <w:rsid w:val="0072170A"/>
    <w:rsid w:val="0072178D"/>
    <w:rsid w:val="00721B2F"/>
    <w:rsid w:val="007220FA"/>
    <w:rsid w:val="007225ED"/>
    <w:rsid w:val="00722713"/>
    <w:rsid w:val="00722B0B"/>
    <w:rsid w:val="00722CDF"/>
    <w:rsid w:val="00723834"/>
    <w:rsid w:val="00723EF3"/>
    <w:rsid w:val="007241A6"/>
    <w:rsid w:val="00724B00"/>
    <w:rsid w:val="00724EB7"/>
    <w:rsid w:val="00725034"/>
    <w:rsid w:val="00725254"/>
    <w:rsid w:val="00725CF3"/>
    <w:rsid w:val="00725D3E"/>
    <w:rsid w:val="00726417"/>
    <w:rsid w:val="00726903"/>
    <w:rsid w:val="00726B3D"/>
    <w:rsid w:val="00726BAE"/>
    <w:rsid w:val="00726EB0"/>
    <w:rsid w:val="007273E5"/>
    <w:rsid w:val="00727C6D"/>
    <w:rsid w:val="00730293"/>
    <w:rsid w:val="007308F8"/>
    <w:rsid w:val="007309BD"/>
    <w:rsid w:val="00730AA0"/>
    <w:rsid w:val="007316F2"/>
    <w:rsid w:val="00731A61"/>
    <w:rsid w:val="00731B21"/>
    <w:rsid w:val="00731C15"/>
    <w:rsid w:val="00731F10"/>
    <w:rsid w:val="007322CB"/>
    <w:rsid w:val="0073245D"/>
    <w:rsid w:val="00732622"/>
    <w:rsid w:val="007327E6"/>
    <w:rsid w:val="007328D5"/>
    <w:rsid w:val="007334A1"/>
    <w:rsid w:val="00733610"/>
    <w:rsid w:val="007337CA"/>
    <w:rsid w:val="00733E56"/>
    <w:rsid w:val="00734654"/>
    <w:rsid w:val="00734D22"/>
    <w:rsid w:val="00735003"/>
    <w:rsid w:val="0073583D"/>
    <w:rsid w:val="00735874"/>
    <w:rsid w:val="007358C7"/>
    <w:rsid w:val="00735A25"/>
    <w:rsid w:val="00735CC8"/>
    <w:rsid w:val="007360F0"/>
    <w:rsid w:val="00736A69"/>
    <w:rsid w:val="00736B65"/>
    <w:rsid w:val="00736B9B"/>
    <w:rsid w:val="00737BE1"/>
    <w:rsid w:val="00737DCD"/>
    <w:rsid w:val="0074018F"/>
    <w:rsid w:val="00740271"/>
    <w:rsid w:val="00740334"/>
    <w:rsid w:val="007406B4"/>
    <w:rsid w:val="00740C36"/>
    <w:rsid w:val="00740D12"/>
    <w:rsid w:val="0074136D"/>
    <w:rsid w:val="0074138F"/>
    <w:rsid w:val="00741653"/>
    <w:rsid w:val="00741C89"/>
    <w:rsid w:val="00741D3A"/>
    <w:rsid w:val="00742819"/>
    <w:rsid w:val="00742CCC"/>
    <w:rsid w:val="00742E40"/>
    <w:rsid w:val="0074361D"/>
    <w:rsid w:val="0074391B"/>
    <w:rsid w:val="0074455C"/>
    <w:rsid w:val="007449E3"/>
    <w:rsid w:val="00744FC9"/>
    <w:rsid w:val="0074508F"/>
    <w:rsid w:val="00745158"/>
    <w:rsid w:val="00745C69"/>
    <w:rsid w:val="0074670F"/>
    <w:rsid w:val="00746749"/>
    <w:rsid w:val="007469F4"/>
    <w:rsid w:val="00746A80"/>
    <w:rsid w:val="00747003"/>
    <w:rsid w:val="007478BE"/>
    <w:rsid w:val="00747B32"/>
    <w:rsid w:val="00747DF4"/>
    <w:rsid w:val="007504CB"/>
    <w:rsid w:val="007505EA"/>
    <w:rsid w:val="0075091A"/>
    <w:rsid w:val="00750A14"/>
    <w:rsid w:val="00750BE2"/>
    <w:rsid w:val="00750DF8"/>
    <w:rsid w:val="00751449"/>
    <w:rsid w:val="007516AC"/>
    <w:rsid w:val="00751F40"/>
    <w:rsid w:val="00752431"/>
    <w:rsid w:val="0075250C"/>
    <w:rsid w:val="007528C5"/>
    <w:rsid w:val="00752926"/>
    <w:rsid w:val="00752B84"/>
    <w:rsid w:val="00752D9D"/>
    <w:rsid w:val="007530ED"/>
    <w:rsid w:val="007532AC"/>
    <w:rsid w:val="007533C9"/>
    <w:rsid w:val="007533D1"/>
    <w:rsid w:val="00753746"/>
    <w:rsid w:val="007545C9"/>
    <w:rsid w:val="00754A94"/>
    <w:rsid w:val="00754C6A"/>
    <w:rsid w:val="00754D65"/>
    <w:rsid w:val="00755234"/>
    <w:rsid w:val="007552D7"/>
    <w:rsid w:val="007553AD"/>
    <w:rsid w:val="0075559C"/>
    <w:rsid w:val="00756522"/>
    <w:rsid w:val="007565AE"/>
    <w:rsid w:val="00756C84"/>
    <w:rsid w:val="00757105"/>
    <w:rsid w:val="0075747C"/>
    <w:rsid w:val="00757745"/>
    <w:rsid w:val="00757B15"/>
    <w:rsid w:val="00757BD6"/>
    <w:rsid w:val="00757D42"/>
    <w:rsid w:val="00757E99"/>
    <w:rsid w:val="00760237"/>
    <w:rsid w:val="00760448"/>
    <w:rsid w:val="00760653"/>
    <w:rsid w:val="007608D5"/>
    <w:rsid w:val="00760F9C"/>
    <w:rsid w:val="0076110A"/>
    <w:rsid w:val="007614B2"/>
    <w:rsid w:val="007621BC"/>
    <w:rsid w:val="007622AF"/>
    <w:rsid w:val="007628D5"/>
    <w:rsid w:val="00762981"/>
    <w:rsid w:val="00762DD7"/>
    <w:rsid w:val="00762F25"/>
    <w:rsid w:val="0076305B"/>
    <w:rsid w:val="0076306B"/>
    <w:rsid w:val="00763179"/>
    <w:rsid w:val="0076378D"/>
    <w:rsid w:val="00763D60"/>
    <w:rsid w:val="00763FBB"/>
    <w:rsid w:val="0076408D"/>
    <w:rsid w:val="00764845"/>
    <w:rsid w:val="00764E4B"/>
    <w:rsid w:val="00764EFD"/>
    <w:rsid w:val="0076577B"/>
    <w:rsid w:val="00765A94"/>
    <w:rsid w:val="00765BA4"/>
    <w:rsid w:val="00765BF7"/>
    <w:rsid w:val="00766334"/>
    <w:rsid w:val="0076688A"/>
    <w:rsid w:val="00766E4A"/>
    <w:rsid w:val="00766EFF"/>
    <w:rsid w:val="00766F99"/>
    <w:rsid w:val="0076710D"/>
    <w:rsid w:val="007674D2"/>
    <w:rsid w:val="007675E6"/>
    <w:rsid w:val="00767B9E"/>
    <w:rsid w:val="00767F8E"/>
    <w:rsid w:val="00770179"/>
    <w:rsid w:val="007705A0"/>
    <w:rsid w:val="00770675"/>
    <w:rsid w:val="00770A4D"/>
    <w:rsid w:val="00770C47"/>
    <w:rsid w:val="00770ECB"/>
    <w:rsid w:val="00770EFF"/>
    <w:rsid w:val="00770F27"/>
    <w:rsid w:val="00770FA8"/>
    <w:rsid w:val="007712A6"/>
    <w:rsid w:val="00771564"/>
    <w:rsid w:val="0077161E"/>
    <w:rsid w:val="0077167B"/>
    <w:rsid w:val="00771785"/>
    <w:rsid w:val="00771949"/>
    <w:rsid w:val="00771A7E"/>
    <w:rsid w:val="00771BE1"/>
    <w:rsid w:val="00771CD7"/>
    <w:rsid w:val="00771F49"/>
    <w:rsid w:val="00772B69"/>
    <w:rsid w:val="007731BC"/>
    <w:rsid w:val="007731F7"/>
    <w:rsid w:val="00773521"/>
    <w:rsid w:val="00774A98"/>
    <w:rsid w:val="007754D8"/>
    <w:rsid w:val="0077557A"/>
    <w:rsid w:val="0077582B"/>
    <w:rsid w:val="00775DDC"/>
    <w:rsid w:val="00775ED0"/>
    <w:rsid w:val="00775F41"/>
    <w:rsid w:val="00776494"/>
    <w:rsid w:val="00776BAF"/>
    <w:rsid w:val="00776FCD"/>
    <w:rsid w:val="00777714"/>
    <w:rsid w:val="00777DF2"/>
    <w:rsid w:val="00777F97"/>
    <w:rsid w:val="007803A4"/>
    <w:rsid w:val="007806F7"/>
    <w:rsid w:val="00780B50"/>
    <w:rsid w:val="00780BA5"/>
    <w:rsid w:val="0078100A"/>
    <w:rsid w:val="0078137A"/>
    <w:rsid w:val="00781439"/>
    <w:rsid w:val="00782242"/>
    <w:rsid w:val="00782FEE"/>
    <w:rsid w:val="007832D7"/>
    <w:rsid w:val="0078344F"/>
    <w:rsid w:val="0078348B"/>
    <w:rsid w:val="0078386C"/>
    <w:rsid w:val="007838AF"/>
    <w:rsid w:val="00783DB4"/>
    <w:rsid w:val="00783F85"/>
    <w:rsid w:val="007844D9"/>
    <w:rsid w:val="00784505"/>
    <w:rsid w:val="00784C70"/>
    <w:rsid w:val="00784DC0"/>
    <w:rsid w:val="00784FF7"/>
    <w:rsid w:val="00785837"/>
    <w:rsid w:val="00785AD4"/>
    <w:rsid w:val="00785B37"/>
    <w:rsid w:val="00786273"/>
    <w:rsid w:val="00786393"/>
    <w:rsid w:val="00786990"/>
    <w:rsid w:val="007870E1"/>
    <w:rsid w:val="00787168"/>
    <w:rsid w:val="00787952"/>
    <w:rsid w:val="0079002D"/>
    <w:rsid w:val="007902C8"/>
    <w:rsid w:val="007902FA"/>
    <w:rsid w:val="007907D1"/>
    <w:rsid w:val="007908F8"/>
    <w:rsid w:val="007909F5"/>
    <w:rsid w:val="00790AAD"/>
    <w:rsid w:val="00791025"/>
    <w:rsid w:val="00791097"/>
    <w:rsid w:val="00791A1E"/>
    <w:rsid w:val="00791B31"/>
    <w:rsid w:val="00791B5E"/>
    <w:rsid w:val="00792298"/>
    <w:rsid w:val="00792366"/>
    <w:rsid w:val="00792517"/>
    <w:rsid w:val="0079252D"/>
    <w:rsid w:val="00792679"/>
    <w:rsid w:val="007926D4"/>
    <w:rsid w:val="007926E9"/>
    <w:rsid w:val="007929F4"/>
    <w:rsid w:val="00792A68"/>
    <w:rsid w:val="00792DCF"/>
    <w:rsid w:val="007931EF"/>
    <w:rsid w:val="00793EF6"/>
    <w:rsid w:val="0079465E"/>
    <w:rsid w:val="007946AF"/>
    <w:rsid w:val="00794CC3"/>
    <w:rsid w:val="00794FA1"/>
    <w:rsid w:val="0079543E"/>
    <w:rsid w:val="007955F7"/>
    <w:rsid w:val="007956ED"/>
    <w:rsid w:val="00795A65"/>
    <w:rsid w:val="00795DA7"/>
    <w:rsid w:val="00795E10"/>
    <w:rsid w:val="0079608F"/>
    <w:rsid w:val="0079633F"/>
    <w:rsid w:val="00796F65"/>
    <w:rsid w:val="0079716A"/>
    <w:rsid w:val="007979C5"/>
    <w:rsid w:val="00797B93"/>
    <w:rsid w:val="00797D44"/>
    <w:rsid w:val="00797ED3"/>
    <w:rsid w:val="007A0555"/>
    <w:rsid w:val="007A063F"/>
    <w:rsid w:val="007A08DA"/>
    <w:rsid w:val="007A0F8C"/>
    <w:rsid w:val="007A137F"/>
    <w:rsid w:val="007A22C4"/>
    <w:rsid w:val="007A2A48"/>
    <w:rsid w:val="007A2C5A"/>
    <w:rsid w:val="007A3721"/>
    <w:rsid w:val="007A37AC"/>
    <w:rsid w:val="007A3A63"/>
    <w:rsid w:val="007A3BCA"/>
    <w:rsid w:val="007A4043"/>
    <w:rsid w:val="007A432D"/>
    <w:rsid w:val="007A43A3"/>
    <w:rsid w:val="007A446B"/>
    <w:rsid w:val="007A470D"/>
    <w:rsid w:val="007A48C8"/>
    <w:rsid w:val="007A4E81"/>
    <w:rsid w:val="007A50BC"/>
    <w:rsid w:val="007A50E4"/>
    <w:rsid w:val="007A52CF"/>
    <w:rsid w:val="007A53CA"/>
    <w:rsid w:val="007A5703"/>
    <w:rsid w:val="007A5732"/>
    <w:rsid w:val="007A6032"/>
    <w:rsid w:val="007A6593"/>
    <w:rsid w:val="007A674B"/>
    <w:rsid w:val="007A6ABD"/>
    <w:rsid w:val="007A6EAF"/>
    <w:rsid w:val="007A723D"/>
    <w:rsid w:val="007A73D7"/>
    <w:rsid w:val="007A7873"/>
    <w:rsid w:val="007A7A05"/>
    <w:rsid w:val="007A7A8E"/>
    <w:rsid w:val="007B0B6B"/>
    <w:rsid w:val="007B0BC5"/>
    <w:rsid w:val="007B0C7D"/>
    <w:rsid w:val="007B1068"/>
    <w:rsid w:val="007B1503"/>
    <w:rsid w:val="007B1632"/>
    <w:rsid w:val="007B19D8"/>
    <w:rsid w:val="007B1B07"/>
    <w:rsid w:val="007B1E77"/>
    <w:rsid w:val="007B2190"/>
    <w:rsid w:val="007B28A2"/>
    <w:rsid w:val="007B343C"/>
    <w:rsid w:val="007B3E88"/>
    <w:rsid w:val="007B3FF9"/>
    <w:rsid w:val="007B4265"/>
    <w:rsid w:val="007B451B"/>
    <w:rsid w:val="007B4691"/>
    <w:rsid w:val="007B4711"/>
    <w:rsid w:val="007B4DE4"/>
    <w:rsid w:val="007B502E"/>
    <w:rsid w:val="007B52F2"/>
    <w:rsid w:val="007B54A5"/>
    <w:rsid w:val="007B56B8"/>
    <w:rsid w:val="007B5823"/>
    <w:rsid w:val="007B5ACF"/>
    <w:rsid w:val="007B5B59"/>
    <w:rsid w:val="007B5EB5"/>
    <w:rsid w:val="007B60B6"/>
    <w:rsid w:val="007B61F5"/>
    <w:rsid w:val="007B69B0"/>
    <w:rsid w:val="007B69E0"/>
    <w:rsid w:val="007B6C77"/>
    <w:rsid w:val="007B6D7F"/>
    <w:rsid w:val="007B6F83"/>
    <w:rsid w:val="007B7837"/>
    <w:rsid w:val="007B7CBD"/>
    <w:rsid w:val="007B7F5C"/>
    <w:rsid w:val="007C00DA"/>
    <w:rsid w:val="007C0406"/>
    <w:rsid w:val="007C06EE"/>
    <w:rsid w:val="007C07F7"/>
    <w:rsid w:val="007C0BC1"/>
    <w:rsid w:val="007C0CB4"/>
    <w:rsid w:val="007C0F0E"/>
    <w:rsid w:val="007C13E7"/>
    <w:rsid w:val="007C14CA"/>
    <w:rsid w:val="007C151C"/>
    <w:rsid w:val="007C189F"/>
    <w:rsid w:val="007C1902"/>
    <w:rsid w:val="007C19BF"/>
    <w:rsid w:val="007C1CC8"/>
    <w:rsid w:val="007C1FC2"/>
    <w:rsid w:val="007C206A"/>
    <w:rsid w:val="007C2503"/>
    <w:rsid w:val="007C2775"/>
    <w:rsid w:val="007C2869"/>
    <w:rsid w:val="007C287B"/>
    <w:rsid w:val="007C2C32"/>
    <w:rsid w:val="007C2C7E"/>
    <w:rsid w:val="007C2D98"/>
    <w:rsid w:val="007C2EBD"/>
    <w:rsid w:val="007C2EBE"/>
    <w:rsid w:val="007C2FDB"/>
    <w:rsid w:val="007C3E1F"/>
    <w:rsid w:val="007C4CC7"/>
    <w:rsid w:val="007C4F27"/>
    <w:rsid w:val="007C520A"/>
    <w:rsid w:val="007C56C3"/>
    <w:rsid w:val="007C58FB"/>
    <w:rsid w:val="007C5C79"/>
    <w:rsid w:val="007C66BD"/>
    <w:rsid w:val="007C6705"/>
    <w:rsid w:val="007C6DBC"/>
    <w:rsid w:val="007C71EE"/>
    <w:rsid w:val="007C76EB"/>
    <w:rsid w:val="007C77A8"/>
    <w:rsid w:val="007C7C10"/>
    <w:rsid w:val="007C7D1E"/>
    <w:rsid w:val="007D0563"/>
    <w:rsid w:val="007D0976"/>
    <w:rsid w:val="007D0CA0"/>
    <w:rsid w:val="007D0DA2"/>
    <w:rsid w:val="007D0ED8"/>
    <w:rsid w:val="007D0FE5"/>
    <w:rsid w:val="007D13A7"/>
    <w:rsid w:val="007D142D"/>
    <w:rsid w:val="007D1A32"/>
    <w:rsid w:val="007D1D28"/>
    <w:rsid w:val="007D1D92"/>
    <w:rsid w:val="007D1F67"/>
    <w:rsid w:val="007D1F7A"/>
    <w:rsid w:val="007D2140"/>
    <w:rsid w:val="007D23BA"/>
    <w:rsid w:val="007D261E"/>
    <w:rsid w:val="007D2877"/>
    <w:rsid w:val="007D2919"/>
    <w:rsid w:val="007D29A9"/>
    <w:rsid w:val="007D2A19"/>
    <w:rsid w:val="007D2D87"/>
    <w:rsid w:val="007D2DCE"/>
    <w:rsid w:val="007D2E99"/>
    <w:rsid w:val="007D329F"/>
    <w:rsid w:val="007D3711"/>
    <w:rsid w:val="007D3740"/>
    <w:rsid w:val="007D3FB1"/>
    <w:rsid w:val="007D433A"/>
    <w:rsid w:val="007D4838"/>
    <w:rsid w:val="007D4882"/>
    <w:rsid w:val="007D4AD4"/>
    <w:rsid w:val="007D4E1A"/>
    <w:rsid w:val="007D4F2C"/>
    <w:rsid w:val="007D5824"/>
    <w:rsid w:val="007D59E9"/>
    <w:rsid w:val="007D5C48"/>
    <w:rsid w:val="007D5CB5"/>
    <w:rsid w:val="007D608C"/>
    <w:rsid w:val="007D692C"/>
    <w:rsid w:val="007D6AE8"/>
    <w:rsid w:val="007D6B5F"/>
    <w:rsid w:val="007D6DBE"/>
    <w:rsid w:val="007D6F30"/>
    <w:rsid w:val="007D6F70"/>
    <w:rsid w:val="007D70B8"/>
    <w:rsid w:val="007D7193"/>
    <w:rsid w:val="007D7849"/>
    <w:rsid w:val="007D7B31"/>
    <w:rsid w:val="007E014B"/>
    <w:rsid w:val="007E088F"/>
    <w:rsid w:val="007E0D31"/>
    <w:rsid w:val="007E1342"/>
    <w:rsid w:val="007E1567"/>
    <w:rsid w:val="007E1910"/>
    <w:rsid w:val="007E1C49"/>
    <w:rsid w:val="007E1F53"/>
    <w:rsid w:val="007E226F"/>
    <w:rsid w:val="007E2380"/>
    <w:rsid w:val="007E23CD"/>
    <w:rsid w:val="007E26EF"/>
    <w:rsid w:val="007E29B4"/>
    <w:rsid w:val="007E2B3A"/>
    <w:rsid w:val="007E2B75"/>
    <w:rsid w:val="007E3585"/>
    <w:rsid w:val="007E360C"/>
    <w:rsid w:val="007E37F6"/>
    <w:rsid w:val="007E3AB1"/>
    <w:rsid w:val="007E3E5C"/>
    <w:rsid w:val="007E3F3F"/>
    <w:rsid w:val="007E4014"/>
    <w:rsid w:val="007E4973"/>
    <w:rsid w:val="007E4B42"/>
    <w:rsid w:val="007E4C7B"/>
    <w:rsid w:val="007E4E0A"/>
    <w:rsid w:val="007E4E56"/>
    <w:rsid w:val="007E5511"/>
    <w:rsid w:val="007E5B84"/>
    <w:rsid w:val="007E629E"/>
    <w:rsid w:val="007E63F3"/>
    <w:rsid w:val="007E6760"/>
    <w:rsid w:val="007E6A08"/>
    <w:rsid w:val="007E6B38"/>
    <w:rsid w:val="007E725C"/>
    <w:rsid w:val="007E78EA"/>
    <w:rsid w:val="007E7A93"/>
    <w:rsid w:val="007F0062"/>
    <w:rsid w:val="007F019C"/>
    <w:rsid w:val="007F0223"/>
    <w:rsid w:val="007F0394"/>
    <w:rsid w:val="007F0AD1"/>
    <w:rsid w:val="007F0DA8"/>
    <w:rsid w:val="007F0DF5"/>
    <w:rsid w:val="007F0F38"/>
    <w:rsid w:val="007F1687"/>
    <w:rsid w:val="007F1862"/>
    <w:rsid w:val="007F1881"/>
    <w:rsid w:val="007F18BA"/>
    <w:rsid w:val="007F1C53"/>
    <w:rsid w:val="007F219B"/>
    <w:rsid w:val="007F2722"/>
    <w:rsid w:val="007F272C"/>
    <w:rsid w:val="007F2964"/>
    <w:rsid w:val="007F2DFE"/>
    <w:rsid w:val="007F2E40"/>
    <w:rsid w:val="007F3A33"/>
    <w:rsid w:val="007F3BCA"/>
    <w:rsid w:val="007F3FD9"/>
    <w:rsid w:val="007F4180"/>
    <w:rsid w:val="007F4757"/>
    <w:rsid w:val="007F47DB"/>
    <w:rsid w:val="007F488B"/>
    <w:rsid w:val="007F49EB"/>
    <w:rsid w:val="007F58CF"/>
    <w:rsid w:val="007F5AF9"/>
    <w:rsid w:val="007F5EB0"/>
    <w:rsid w:val="007F653A"/>
    <w:rsid w:val="007F66DC"/>
    <w:rsid w:val="007F6801"/>
    <w:rsid w:val="007F6B49"/>
    <w:rsid w:val="007F6C83"/>
    <w:rsid w:val="007F6E8C"/>
    <w:rsid w:val="007F6F69"/>
    <w:rsid w:val="007F7629"/>
    <w:rsid w:val="007F7A16"/>
    <w:rsid w:val="007F7C79"/>
    <w:rsid w:val="007F7EA1"/>
    <w:rsid w:val="0080015F"/>
    <w:rsid w:val="00800299"/>
    <w:rsid w:val="00800539"/>
    <w:rsid w:val="00800B39"/>
    <w:rsid w:val="00800DD4"/>
    <w:rsid w:val="00800DFF"/>
    <w:rsid w:val="0080114E"/>
    <w:rsid w:val="008015FE"/>
    <w:rsid w:val="0080195D"/>
    <w:rsid w:val="00801BDB"/>
    <w:rsid w:val="00801E96"/>
    <w:rsid w:val="008021A2"/>
    <w:rsid w:val="00802233"/>
    <w:rsid w:val="0080279A"/>
    <w:rsid w:val="008028BA"/>
    <w:rsid w:val="00802E28"/>
    <w:rsid w:val="00802E60"/>
    <w:rsid w:val="008030B1"/>
    <w:rsid w:val="00803955"/>
    <w:rsid w:val="00803B40"/>
    <w:rsid w:val="00803E15"/>
    <w:rsid w:val="00804029"/>
    <w:rsid w:val="0080439F"/>
    <w:rsid w:val="008046FA"/>
    <w:rsid w:val="00804CB9"/>
    <w:rsid w:val="00805106"/>
    <w:rsid w:val="00805107"/>
    <w:rsid w:val="008055E5"/>
    <w:rsid w:val="00805760"/>
    <w:rsid w:val="00805767"/>
    <w:rsid w:val="008058BD"/>
    <w:rsid w:val="00805ED0"/>
    <w:rsid w:val="008061A2"/>
    <w:rsid w:val="0080637F"/>
    <w:rsid w:val="00806BAE"/>
    <w:rsid w:val="0080718A"/>
    <w:rsid w:val="0080723C"/>
    <w:rsid w:val="00807750"/>
    <w:rsid w:val="0080781E"/>
    <w:rsid w:val="008079D5"/>
    <w:rsid w:val="00807D6A"/>
    <w:rsid w:val="00807E48"/>
    <w:rsid w:val="00810148"/>
    <w:rsid w:val="008107C0"/>
    <w:rsid w:val="00810836"/>
    <w:rsid w:val="008108A3"/>
    <w:rsid w:val="008109AB"/>
    <w:rsid w:val="00810CEE"/>
    <w:rsid w:val="008114F4"/>
    <w:rsid w:val="00811AEC"/>
    <w:rsid w:val="00811F7F"/>
    <w:rsid w:val="00812764"/>
    <w:rsid w:val="0081285F"/>
    <w:rsid w:val="00812A63"/>
    <w:rsid w:val="00813127"/>
    <w:rsid w:val="00813151"/>
    <w:rsid w:val="0081335C"/>
    <w:rsid w:val="00813685"/>
    <w:rsid w:val="008136C6"/>
    <w:rsid w:val="00813CF2"/>
    <w:rsid w:val="00813EB6"/>
    <w:rsid w:val="00814171"/>
    <w:rsid w:val="008144D7"/>
    <w:rsid w:val="00814634"/>
    <w:rsid w:val="00814677"/>
    <w:rsid w:val="00814F5C"/>
    <w:rsid w:val="00815867"/>
    <w:rsid w:val="008158D9"/>
    <w:rsid w:val="008158FA"/>
    <w:rsid w:val="00815AA0"/>
    <w:rsid w:val="00815B3F"/>
    <w:rsid w:val="00815FB9"/>
    <w:rsid w:val="00816295"/>
    <w:rsid w:val="00816519"/>
    <w:rsid w:val="00816891"/>
    <w:rsid w:val="00816EE4"/>
    <w:rsid w:val="0081711F"/>
    <w:rsid w:val="008173BA"/>
    <w:rsid w:val="008174CC"/>
    <w:rsid w:val="0081779A"/>
    <w:rsid w:val="00817B53"/>
    <w:rsid w:val="0082030A"/>
    <w:rsid w:val="008210C3"/>
    <w:rsid w:val="0082168E"/>
    <w:rsid w:val="00821A2C"/>
    <w:rsid w:val="00821BBA"/>
    <w:rsid w:val="00821E9C"/>
    <w:rsid w:val="00822234"/>
    <w:rsid w:val="008223B2"/>
    <w:rsid w:val="0082240D"/>
    <w:rsid w:val="008225CA"/>
    <w:rsid w:val="0082285C"/>
    <w:rsid w:val="00822B54"/>
    <w:rsid w:val="0082356D"/>
    <w:rsid w:val="00823B16"/>
    <w:rsid w:val="00823B3F"/>
    <w:rsid w:val="00823B70"/>
    <w:rsid w:val="00823D36"/>
    <w:rsid w:val="00823E1B"/>
    <w:rsid w:val="00823FAA"/>
    <w:rsid w:val="00824558"/>
    <w:rsid w:val="008245AD"/>
    <w:rsid w:val="00825052"/>
    <w:rsid w:val="00825173"/>
    <w:rsid w:val="0082570F"/>
    <w:rsid w:val="008257C9"/>
    <w:rsid w:val="00825A6A"/>
    <w:rsid w:val="00825C08"/>
    <w:rsid w:val="00825D67"/>
    <w:rsid w:val="00826104"/>
    <w:rsid w:val="0082646E"/>
    <w:rsid w:val="00826B37"/>
    <w:rsid w:val="00826D18"/>
    <w:rsid w:val="00826D6D"/>
    <w:rsid w:val="00826D95"/>
    <w:rsid w:val="00826E1C"/>
    <w:rsid w:val="0082709E"/>
    <w:rsid w:val="008271C7"/>
    <w:rsid w:val="00827375"/>
    <w:rsid w:val="008273E1"/>
    <w:rsid w:val="00827560"/>
    <w:rsid w:val="00827DDB"/>
    <w:rsid w:val="0083036C"/>
    <w:rsid w:val="00830ABA"/>
    <w:rsid w:val="008313DD"/>
    <w:rsid w:val="008316CA"/>
    <w:rsid w:val="00831AFB"/>
    <w:rsid w:val="00831E8F"/>
    <w:rsid w:val="00831FDC"/>
    <w:rsid w:val="0083228F"/>
    <w:rsid w:val="0083253D"/>
    <w:rsid w:val="00832822"/>
    <w:rsid w:val="008328C0"/>
    <w:rsid w:val="0083297D"/>
    <w:rsid w:val="00833093"/>
    <w:rsid w:val="00833586"/>
    <w:rsid w:val="008335B3"/>
    <w:rsid w:val="0083387A"/>
    <w:rsid w:val="00833A2B"/>
    <w:rsid w:val="008341EE"/>
    <w:rsid w:val="00834321"/>
    <w:rsid w:val="008344A9"/>
    <w:rsid w:val="00834ABD"/>
    <w:rsid w:val="00834F14"/>
    <w:rsid w:val="0083522A"/>
    <w:rsid w:val="00835372"/>
    <w:rsid w:val="008353CE"/>
    <w:rsid w:val="0083546F"/>
    <w:rsid w:val="008359AF"/>
    <w:rsid w:val="0083602B"/>
    <w:rsid w:val="0083660C"/>
    <w:rsid w:val="0083669B"/>
    <w:rsid w:val="00836FA6"/>
    <w:rsid w:val="00837030"/>
    <w:rsid w:val="00840027"/>
    <w:rsid w:val="00840049"/>
    <w:rsid w:val="008400C8"/>
    <w:rsid w:val="00840345"/>
    <w:rsid w:val="00840562"/>
    <w:rsid w:val="00840E63"/>
    <w:rsid w:val="00841019"/>
    <w:rsid w:val="00841403"/>
    <w:rsid w:val="00841F30"/>
    <w:rsid w:val="00842088"/>
    <w:rsid w:val="00842361"/>
    <w:rsid w:val="00842408"/>
    <w:rsid w:val="008424FF"/>
    <w:rsid w:val="00842764"/>
    <w:rsid w:val="0084277C"/>
    <w:rsid w:val="00842895"/>
    <w:rsid w:val="008429A6"/>
    <w:rsid w:val="00842E31"/>
    <w:rsid w:val="0084302A"/>
    <w:rsid w:val="00843440"/>
    <w:rsid w:val="0084386E"/>
    <w:rsid w:val="00843A54"/>
    <w:rsid w:val="00843BE9"/>
    <w:rsid w:val="00843DC5"/>
    <w:rsid w:val="00843E8C"/>
    <w:rsid w:val="00844359"/>
    <w:rsid w:val="00844403"/>
    <w:rsid w:val="008444FA"/>
    <w:rsid w:val="0084465F"/>
    <w:rsid w:val="00844695"/>
    <w:rsid w:val="008447FC"/>
    <w:rsid w:val="00844970"/>
    <w:rsid w:val="00844FE4"/>
    <w:rsid w:val="00845115"/>
    <w:rsid w:val="00845F93"/>
    <w:rsid w:val="00846240"/>
    <w:rsid w:val="008465FD"/>
    <w:rsid w:val="00846BCB"/>
    <w:rsid w:val="00846C00"/>
    <w:rsid w:val="00846F1B"/>
    <w:rsid w:val="008470A3"/>
    <w:rsid w:val="00847807"/>
    <w:rsid w:val="00847887"/>
    <w:rsid w:val="008479AF"/>
    <w:rsid w:val="00847B00"/>
    <w:rsid w:val="00847C84"/>
    <w:rsid w:val="00847E7E"/>
    <w:rsid w:val="0085031C"/>
    <w:rsid w:val="0085069F"/>
    <w:rsid w:val="0085128A"/>
    <w:rsid w:val="008513E7"/>
    <w:rsid w:val="008516C8"/>
    <w:rsid w:val="00851AAC"/>
    <w:rsid w:val="00851B7D"/>
    <w:rsid w:val="00851FA5"/>
    <w:rsid w:val="0085211F"/>
    <w:rsid w:val="0085229B"/>
    <w:rsid w:val="008523D3"/>
    <w:rsid w:val="00852459"/>
    <w:rsid w:val="00852A37"/>
    <w:rsid w:val="0085300F"/>
    <w:rsid w:val="00853123"/>
    <w:rsid w:val="0085319B"/>
    <w:rsid w:val="0085326A"/>
    <w:rsid w:val="0085329A"/>
    <w:rsid w:val="008533BA"/>
    <w:rsid w:val="008539A7"/>
    <w:rsid w:val="00853C5E"/>
    <w:rsid w:val="00853DC0"/>
    <w:rsid w:val="00853EB6"/>
    <w:rsid w:val="00854600"/>
    <w:rsid w:val="00854984"/>
    <w:rsid w:val="00854A74"/>
    <w:rsid w:val="00854DD9"/>
    <w:rsid w:val="008550FD"/>
    <w:rsid w:val="00855283"/>
    <w:rsid w:val="008552BD"/>
    <w:rsid w:val="00855B90"/>
    <w:rsid w:val="00855C47"/>
    <w:rsid w:val="00855E79"/>
    <w:rsid w:val="0085693F"/>
    <w:rsid w:val="00856BEF"/>
    <w:rsid w:val="00856FE7"/>
    <w:rsid w:val="00857358"/>
    <w:rsid w:val="0085742A"/>
    <w:rsid w:val="0085753A"/>
    <w:rsid w:val="008577C7"/>
    <w:rsid w:val="008579F9"/>
    <w:rsid w:val="00857EF1"/>
    <w:rsid w:val="008605A8"/>
    <w:rsid w:val="00860A12"/>
    <w:rsid w:val="00860ABF"/>
    <w:rsid w:val="00860BF3"/>
    <w:rsid w:val="00860E77"/>
    <w:rsid w:val="0086137D"/>
    <w:rsid w:val="008613E4"/>
    <w:rsid w:val="00861790"/>
    <w:rsid w:val="00861996"/>
    <w:rsid w:val="00861F4C"/>
    <w:rsid w:val="00861FD8"/>
    <w:rsid w:val="00862087"/>
    <w:rsid w:val="00862314"/>
    <w:rsid w:val="0086285E"/>
    <w:rsid w:val="00862A2F"/>
    <w:rsid w:val="008631F4"/>
    <w:rsid w:val="008632D6"/>
    <w:rsid w:val="00863461"/>
    <w:rsid w:val="0086366D"/>
    <w:rsid w:val="00863C23"/>
    <w:rsid w:val="00863C48"/>
    <w:rsid w:val="00863C6F"/>
    <w:rsid w:val="00863D91"/>
    <w:rsid w:val="00863F19"/>
    <w:rsid w:val="00864116"/>
    <w:rsid w:val="00864A22"/>
    <w:rsid w:val="00864A88"/>
    <w:rsid w:val="00864DFD"/>
    <w:rsid w:val="008653CA"/>
    <w:rsid w:val="00865842"/>
    <w:rsid w:val="0086592F"/>
    <w:rsid w:val="00865CFD"/>
    <w:rsid w:val="00865D56"/>
    <w:rsid w:val="008662AB"/>
    <w:rsid w:val="008665C0"/>
    <w:rsid w:val="00866A70"/>
    <w:rsid w:val="00866D3D"/>
    <w:rsid w:val="00866EF9"/>
    <w:rsid w:val="008674BA"/>
    <w:rsid w:val="0086791C"/>
    <w:rsid w:val="00867A85"/>
    <w:rsid w:val="00870127"/>
    <w:rsid w:val="008709F4"/>
    <w:rsid w:val="00870B0E"/>
    <w:rsid w:val="00871331"/>
    <w:rsid w:val="008713B1"/>
    <w:rsid w:val="008716E7"/>
    <w:rsid w:val="00871CDA"/>
    <w:rsid w:val="00871F11"/>
    <w:rsid w:val="00871F76"/>
    <w:rsid w:val="0087209D"/>
    <w:rsid w:val="0087247B"/>
    <w:rsid w:val="00872AE4"/>
    <w:rsid w:val="00872C41"/>
    <w:rsid w:val="00872C68"/>
    <w:rsid w:val="00872D46"/>
    <w:rsid w:val="00873A4B"/>
    <w:rsid w:val="00873A52"/>
    <w:rsid w:val="00873C97"/>
    <w:rsid w:val="00873EBE"/>
    <w:rsid w:val="0087415E"/>
    <w:rsid w:val="0087468D"/>
    <w:rsid w:val="008746A5"/>
    <w:rsid w:val="00874C5B"/>
    <w:rsid w:val="00874CF5"/>
    <w:rsid w:val="00874D20"/>
    <w:rsid w:val="0087512F"/>
    <w:rsid w:val="0087520B"/>
    <w:rsid w:val="00875226"/>
    <w:rsid w:val="00875C23"/>
    <w:rsid w:val="00875DFA"/>
    <w:rsid w:val="00875E75"/>
    <w:rsid w:val="008760E2"/>
    <w:rsid w:val="00876510"/>
    <w:rsid w:val="00876517"/>
    <w:rsid w:val="00876806"/>
    <w:rsid w:val="00876D07"/>
    <w:rsid w:val="00876FED"/>
    <w:rsid w:val="008772D4"/>
    <w:rsid w:val="00877C71"/>
    <w:rsid w:val="00877E69"/>
    <w:rsid w:val="0088032A"/>
    <w:rsid w:val="00880DFF"/>
    <w:rsid w:val="0088144E"/>
    <w:rsid w:val="0088145A"/>
    <w:rsid w:val="00881720"/>
    <w:rsid w:val="00881842"/>
    <w:rsid w:val="00882030"/>
    <w:rsid w:val="008821D0"/>
    <w:rsid w:val="00882716"/>
    <w:rsid w:val="0088295B"/>
    <w:rsid w:val="00883963"/>
    <w:rsid w:val="00883D35"/>
    <w:rsid w:val="00884250"/>
    <w:rsid w:val="00884B9E"/>
    <w:rsid w:val="00884BD3"/>
    <w:rsid w:val="00884DCB"/>
    <w:rsid w:val="00884DDA"/>
    <w:rsid w:val="0088518B"/>
    <w:rsid w:val="00885748"/>
    <w:rsid w:val="008859C9"/>
    <w:rsid w:val="00885D44"/>
    <w:rsid w:val="0088619A"/>
    <w:rsid w:val="0088625D"/>
    <w:rsid w:val="00886423"/>
    <w:rsid w:val="0088647C"/>
    <w:rsid w:val="00886DE0"/>
    <w:rsid w:val="00886F54"/>
    <w:rsid w:val="00887A94"/>
    <w:rsid w:val="00887D09"/>
    <w:rsid w:val="00890116"/>
    <w:rsid w:val="00890271"/>
    <w:rsid w:val="00890928"/>
    <w:rsid w:val="00890AC5"/>
    <w:rsid w:val="00890D6C"/>
    <w:rsid w:val="00891409"/>
    <w:rsid w:val="008914B5"/>
    <w:rsid w:val="00891AE9"/>
    <w:rsid w:val="00891DC5"/>
    <w:rsid w:val="00891FB8"/>
    <w:rsid w:val="00891FC2"/>
    <w:rsid w:val="00892071"/>
    <w:rsid w:val="008924F9"/>
    <w:rsid w:val="008928FE"/>
    <w:rsid w:val="0089290B"/>
    <w:rsid w:val="00892911"/>
    <w:rsid w:val="00892A92"/>
    <w:rsid w:val="00892B42"/>
    <w:rsid w:val="00892BB9"/>
    <w:rsid w:val="0089386C"/>
    <w:rsid w:val="00893CAA"/>
    <w:rsid w:val="00893E6E"/>
    <w:rsid w:val="00894172"/>
    <w:rsid w:val="00894242"/>
    <w:rsid w:val="00894699"/>
    <w:rsid w:val="008948FF"/>
    <w:rsid w:val="00894DEC"/>
    <w:rsid w:val="00894E7E"/>
    <w:rsid w:val="00894EF5"/>
    <w:rsid w:val="008950BA"/>
    <w:rsid w:val="008950C0"/>
    <w:rsid w:val="0089572D"/>
    <w:rsid w:val="008958DA"/>
    <w:rsid w:val="00895ACA"/>
    <w:rsid w:val="00896669"/>
    <w:rsid w:val="00896673"/>
    <w:rsid w:val="008967D1"/>
    <w:rsid w:val="00896980"/>
    <w:rsid w:val="00897080"/>
    <w:rsid w:val="00897203"/>
    <w:rsid w:val="008973B0"/>
    <w:rsid w:val="00897501"/>
    <w:rsid w:val="00897537"/>
    <w:rsid w:val="008975B7"/>
    <w:rsid w:val="008979B7"/>
    <w:rsid w:val="008979C0"/>
    <w:rsid w:val="008A05CB"/>
    <w:rsid w:val="008A08C8"/>
    <w:rsid w:val="008A0926"/>
    <w:rsid w:val="008A0B43"/>
    <w:rsid w:val="008A0DB2"/>
    <w:rsid w:val="008A11F2"/>
    <w:rsid w:val="008A1EF6"/>
    <w:rsid w:val="008A1F09"/>
    <w:rsid w:val="008A1F65"/>
    <w:rsid w:val="008A21DA"/>
    <w:rsid w:val="008A22C7"/>
    <w:rsid w:val="008A29CE"/>
    <w:rsid w:val="008A2CE4"/>
    <w:rsid w:val="008A2E78"/>
    <w:rsid w:val="008A338D"/>
    <w:rsid w:val="008A38B7"/>
    <w:rsid w:val="008A3E30"/>
    <w:rsid w:val="008A4696"/>
    <w:rsid w:val="008A4A8F"/>
    <w:rsid w:val="008A4CB6"/>
    <w:rsid w:val="008A4D88"/>
    <w:rsid w:val="008A4FF7"/>
    <w:rsid w:val="008A51AC"/>
    <w:rsid w:val="008A5644"/>
    <w:rsid w:val="008A5E09"/>
    <w:rsid w:val="008A62BE"/>
    <w:rsid w:val="008A6AE8"/>
    <w:rsid w:val="008A6D40"/>
    <w:rsid w:val="008A7350"/>
    <w:rsid w:val="008A7886"/>
    <w:rsid w:val="008A78E9"/>
    <w:rsid w:val="008A7923"/>
    <w:rsid w:val="008A7B42"/>
    <w:rsid w:val="008A7BDF"/>
    <w:rsid w:val="008A7D0A"/>
    <w:rsid w:val="008A7DFE"/>
    <w:rsid w:val="008A7F1A"/>
    <w:rsid w:val="008B0197"/>
    <w:rsid w:val="008B0380"/>
    <w:rsid w:val="008B050A"/>
    <w:rsid w:val="008B0518"/>
    <w:rsid w:val="008B086C"/>
    <w:rsid w:val="008B0D16"/>
    <w:rsid w:val="008B0FE7"/>
    <w:rsid w:val="008B1272"/>
    <w:rsid w:val="008B15EB"/>
    <w:rsid w:val="008B26D0"/>
    <w:rsid w:val="008B282E"/>
    <w:rsid w:val="008B2B99"/>
    <w:rsid w:val="008B2C8F"/>
    <w:rsid w:val="008B2E6C"/>
    <w:rsid w:val="008B2EE8"/>
    <w:rsid w:val="008B33F1"/>
    <w:rsid w:val="008B388C"/>
    <w:rsid w:val="008B4076"/>
    <w:rsid w:val="008B4272"/>
    <w:rsid w:val="008B4408"/>
    <w:rsid w:val="008B4B83"/>
    <w:rsid w:val="008B4E54"/>
    <w:rsid w:val="008B4FB5"/>
    <w:rsid w:val="008B501B"/>
    <w:rsid w:val="008B5B96"/>
    <w:rsid w:val="008B61A1"/>
    <w:rsid w:val="008B6407"/>
    <w:rsid w:val="008B644E"/>
    <w:rsid w:val="008B6463"/>
    <w:rsid w:val="008B6705"/>
    <w:rsid w:val="008B6734"/>
    <w:rsid w:val="008B673C"/>
    <w:rsid w:val="008B6A64"/>
    <w:rsid w:val="008B6F17"/>
    <w:rsid w:val="008B6F5A"/>
    <w:rsid w:val="008B76AC"/>
    <w:rsid w:val="008B787F"/>
    <w:rsid w:val="008B79A1"/>
    <w:rsid w:val="008B7A48"/>
    <w:rsid w:val="008B7F3F"/>
    <w:rsid w:val="008C02AB"/>
    <w:rsid w:val="008C03A7"/>
    <w:rsid w:val="008C1166"/>
    <w:rsid w:val="008C130C"/>
    <w:rsid w:val="008C1440"/>
    <w:rsid w:val="008C1669"/>
    <w:rsid w:val="008C17D6"/>
    <w:rsid w:val="008C17D8"/>
    <w:rsid w:val="008C1A0A"/>
    <w:rsid w:val="008C1DCF"/>
    <w:rsid w:val="008C1FFA"/>
    <w:rsid w:val="008C2490"/>
    <w:rsid w:val="008C2B64"/>
    <w:rsid w:val="008C2B6B"/>
    <w:rsid w:val="008C2F77"/>
    <w:rsid w:val="008C3258"/>
    <w:rsid w:val="008C34A6"/>
    <w:rsid w:val="008C3504"/>
    <w:rsid w:val="008C36D3"/>
    <w:rsid w:val="008C3A3F"/>
    <w:rsid w:val="008C3B9A"/>
    <w:rsid w:val="008C3C64"/>
    <w:rsid w:val="008C3C7B"/>
    <w:rsid w:val="008C3D39"/>
    <w:rsid w:val="008C3E34"/>
    <w:rsid w:val="008C3FE7"/>
    <w:rsid w:val="008C46C9"/>
    <w:rsid w:val="008C4986"/>
    <w:rsid w:val="008C4C02"/>
    <w:rsid w:val="008C4F34"/>
    <w:rsid w:val="008C5210"/>
    <w:rsid w:val="008C5258"/>
    <w:rsid w:val="008C53B4"/>
    <w:rsid w:val="008C53F3"/>
    <w:rsid w:val="008C5824"/>
    <w:rsid w:val="008C5891"/>
    <w:rsid w:val="008C5E45"/>
    <w:rsid w:val="008C5EAD"/>
    <w:rsid w:val="008C6494"/>
    <w:rsid w:val="008C67D1"/>
    <w:rsid w:val="008C68C9"/>
    <w:rsid w:val="008C7074"/>
    <w:rsid w:val="008C71E7"/>
    <w:rsid w:val="008C7210"/>
    <w:rsid w:val="008C7311"/>
    <w:rsid w:val="008C757B"/>
    <w:rsid w:val="008C757F"/>
    <w:rsid w:val="008C77E6"/>
    <w:rsid w:val="008C7B12"/>
    <w:rsid w:val="008C7C1B"/>
    <w:rsid w:val="008C7CDF"/>
    <w:rsid w:val="008C7CFC"/>
    <w:rsid w:val="008C7E08"/>
    <w:rsid w:val="008C7E76"/>
    <w:rsid w:val="008D0293"/>
    <w:rsid w:val="008D068E"/>
    <w:rsid w:val="008D090A"/>
    <w:rsid w:val="008D0BCC"/>
    <w:rsid w:val="008D120E"/>
    <w:rsid w:val="008D1583"/>
    <w:rsid w:val="008D18C5"/>
    <w:rsid w:val="008D1EAA"/>
    <w:rsid w:val="008D1FE3"/>
    <w:rsid w:val="008D220D"/>
    <w:rsid w:val="008D2211"/>
    <w:rsid w:val="008D2AE6"/>
    <w:rsid w:val="008D2B1F"/>
    <w:rsid w:val="008D2B26"/>
    <w:rsid w:val="008D2DEC"/>
    <w:rsid w:val="008D34D5"/>
    <w:rsid w:val="008D371C"/>
    <w:rsid w:val="008D3968"/>
    <w:rsid w:val="008D3E89"/>
    <w:rsid w:val="008D3EE5"/>
    <w:rsid w:val="008D4CCF"/>
    <w:rsid w:val="008D4D7B"/>
    <w:rsid w:val="008D646C"/>
    <w:rsid w:val="008D6607"/>
    <w:rsid w:val="008D696D"/>
    <w:rsid w:val="008D69D2"/>
    <w:rsid w:val="008D7495"/>
    <w:rsid w:val="008D75EC"/>
    <w:rsid w:val="008D782B"/>
    <w:rsid w:val="008D78B6"/>
    <w:rsid w:val="008D7E4F"/>
    <w:rsid w:val="008D7EEC"/>
    <w:rsid w:val="008D7F37"/>
    <w:rsid w:val="008D7FBD"/>
    <w:rsid w:val="008E0147"/>
    <w:rsid w:val="008E0445"/>
    <w:rsid w:val="008E05BE"/>
    <w:rsid w:val="008E062D"/>
    <w:rsid w:val="008E0711"/>
    <w:rsid w:val="008E07E0"/>
    <w:rsid w:val="008E0AAA"/>
    <w:rsid w:val="008E0D38"/>
    <w:rsid w:val="008E11CD"/>
    <w:rsid w:val="008E144D"/>
    <w:rsid w:val="008E14E8"/>
    <w:rsid w:val="008E1968"/>
    <w:rsid w:val="008E1983"/>
    <w:rsid w:val="008E1A48"/>
    <w:rsid w:val="008E1F95"/>
    <w:rsid w:val="008E2018"/>
    <w:rsid w:val="008E27B4"/>
    <w:rsid w:val="008E2BA1"/>
    <w:rsid w:val="008E2E1E"/>
    <w:rsid w:val="008E2F5D"/>
    <w:rsid w:val="008E3565"/>
    <w:rsid w:val="008E356F"/>
    <w:rsid w:val="008E379A"/>
    <w:rsid w:val="008E39FD"/>
    <w:rsid w:val="008E3BE5"/>
    <w:rsid w:val="008E3CB1"/>
    <w:rsid w:val="008E3E75"/>
    <w:rsid w:val="008E3FC0"/>
    <w:rsid w:val="008E3FDC"/>
    <w:rsid w:val="008E40C5"/>
    <w:rsid w:val="008E4459"/>
    <w:rsid w:val="008E4708"/>
    <w:rsid w:val="008E504B"/>
    <w:rsid w:val="008E573F"/>
    <w:rsid w:val="008E5782"/>
    <w:rsid w:val="008E59C4"/>
    <w:rsid w:val="008E5AB8"/>
    <w:rsid w:val="008E60B6"/>
    <w:rsid w:val="008E62E3"/>
    <w:rsid w:val="008E7030"/>
    <w:rsid w:val="008E7719"/>
    <w:rsid w:val="008E7794"/>
    <w:rsid w:val="008E7C7F"/>
    <w:rsid w:val="008E7D4B"/>
    <w:rsid w:val="008E7F37"/>
    <w:rsid w:val="008F003A"/>
    <w:rsid w:val="008F06B6"/>
    <w:rsid w:val="008F0806"/>
    <w:rsid w:val="008F0A7E"/>
    <w:rsid w:val="008F0BA8"/>
    <w:rsid w:val="008F0CCE"/>
    <w:rsid w:val="008F0D4A"/>
    <w:rsid w:val="008F0F8E"/>
    <w:rsid w:val="008F109F"/>
    <w:rsid w:val="008F12F8"/>
    <w:rsid w:val="008F1A42"/>
    <w:rsid w:val="008F211F"/>
    <w:rsid w:val="008F24D2"/>
    <w:rsid w:val="008F28AB"/>
    <w:rsid w:val="008F2C14"/>
    <w:rsid w:val="008F2D08"/>
    <w:rsid w:val="008F301C"/>
    <w:rsid w:val="008F303E"/>
    <w:rsid w:val="008F41D9"/>
    <w:rsid w:val="008F48C8"/>
    <w:rsid w:val="008F4998"/>
    <w:rsid w:val="008F50BD"/>
    <w:rsid w:val="008F5326"/>
    <w:rsid w:val="008F5A28"/>
    <w:rsid w:val="008F5A9C"/>
    <w:rsid w:val="008F6226"/>
    <w:rsid w:val="008F65A1"/>
    <w:rsid w:val="008F6828"/>
    <w:rsid w:val="008F68EB"/>
    <w:rsid w:val="008F69FF"/>
    <w:rsid w:val="008F6A10"/>
    <w:rsid w:val="008F6B3B"/>
    <w:rsid w:val="008F6B9D"/>
    <w:rsid w:val="008F6C4A"/>
    <w:rsid w:val="008F6EB4"/>
    <w:rsid w:val="008F718E"/>
    <w:rsid w:val="008F7282"/>
    <w:rsid w:val="008F7637"/>
    <w:rsid w:val="008F7646"/>
    <w:rsid w:val="008F76AB"/>
    <w:rsid w:val="008F76E0"/>
    <w:rsid w:val="009003E2"/>
    <w:rsid w:val="00900E12"/>
    <w:rsid w:val="00901631"/>
    <w:rsid w:val="00901752"/>
    <w:rsid w:val="0090180C"/>
    <w:rsid w:val="00901AED"/>
    <w:rsid w:val="00901BE3"/>
    <w:rsid w:val="00901D6E"/>
    <w:rsid w:val="009021BA"/>
    <w:rsid w:val="009021C3"/>
    <w:rsid w:val="0090230E"/>
    <w:rsid w:val="009025B7"/>
    <w:rsid w:val="009025F1"/>
    <w:rsid w:val="009026DA"/>
    <w:rsid w:val="00902ACA"/>
    <w:rsid w:val="009036C8"/>
    <w:rsid w:val="00903A74"/>
    <w:rsid w:val="00903CE3"/>
    <w:rsid w:val="00904396"/>
    <w:rsid w:val="009048DB"/>
    <w:rsid w:val="00904B6E"/>
    <w:rsid w:val="00904C07"/>
    <w:rsid w:val="009050E9"/>
    <w:rsid w:val="00905589"/>
    <w:rsid w:val="009056F0"/>
    <w:rsid w:val="00905976"/>
    <w:rsid w:val="00905ABC"/>
    <w:rsid w:val="00906056"/>
    <w:rsid w:val="00906141"/>
    <w:rsid w:val="00906949"/>
    <w:rsid w:val="00906DDE"/>
    <w:rsid w:val="00907368"/>
    <w:rsid w:val="00907A8F"/>
    <w:rsid w:val="00907F9B"/>
    <w:rsid w:val="00907FB5"/>
    <w:rsid w:val="009105F1"/>
    <w:rsid w:val="0091127C"/>
    <w:rsid w:val="00911884"/>
    <w:rsid w:val="00911908"/>
    <w:rsid w:val="009119B7"/>
    <w:rsid w:val="00911C8D"/>
    <w:rsid w:val="00911D03"/>
    <w:rsid w:val="00911DCD"/>
    <w:rsid w:val="00911E08"/>
    <w:rsid w:val="00911E31"/>
    <w:rsid w:val="009123C3"/>
    <w:rsid w:val="009130A6"/>
    <w:rsid w:val="009130A8"/>
    <w:rsid w:val="00913430"/>
    <w:rsid w:val="00913673"/>
    <w:rsid w:val="00913995"/>
    <w:rsid w:val="00913A28"/>
    <w:rsid w:val="009144BF"/>
    <w:rsid w:val="009144E6"/>
    <w:rsid w:val="00914806"/>
    <w:rsid w:val="009148A4"/>
    <w:rsid w:val="00914934"/>
    <w:rsid w:val="009149CC"/>
    <w:rsid w:val="00914B1A"/>
    <w:rsid w:val="00914DFB"/>
    <w:rsid w:val="00914E5D"/>
    <w:rsid w:val="00914FCF"/>
    <w:rsid w:val="0091513D"/>
    <w:rsid w:val="009152B4"/>
    <w:rsid w:val="009155AD"/>
    <w:rsid w:val="00915612"/>
    <w:rsid w:val="00915871"/>
    <w:rsid w:val="00915B49"/>
    <w:rsid w:val="00915C5F"/>
    <w:rsid w:val="00916139"/>
    <w:rsid w:val="009163E1"/>
    <w:rsid w:val="0091646D"/>
    <w:rsid w:val="0091701B"/>
    <w:rsid w:val="0092039B"/>
    <w:rsid w:val="009209A8"/>
    <w:rsid w:val="0092134A"/>
    <w:rsid w:val="00921797"/>
    <w:rsid w:val="00921A64"/>
    <w:rsid w:val="00921AB4"/>
    <w:rsid w:val="009220F9"/>
    <w:rsid w:val="0092254F"/>
    <w:rsid w:val="009234B4"/>
    <w:rsid w:val="00923736"/>
    <w:rsid w:val="0092387A"/>
    <w:rsid w:val="009239B9"/>
    <w:rsid w:val="00923DF9"/>
    <w:rsid w:val="00923E02"/>
    <w:rsid w:val="00924063"/>
    <w:rsid w:val="0092442A"/>
    <w:rsid w:val="0092464B"/>
    <w:rsid w:val="009247C4"/>
    <w:rsid w:val="009249AF"/>
    <w:rsid w:val="00924A9D"/>
    <w:rsid w:val="00925927"/>
    <w:rsid w:val="009260B9"/>
    <w:rsid w:val="0092644A"/>
    <w:rsid w:val="0092678C"/>
    <w:rsid w:val="00926826"/>
    <w:rsid w:val="0092793F"/>
    <w:rsid w:val="00927E8D"/>
    <w:rsid w:val="00927FF1"/>
    <w:rsid w:val="0093042E"/>
    <w:rsid w:val="0093053D"/>
    <w:rsid w:val="00930573"/>
    <w:rsid w:val="009308D6"/>
    <w:rsid w:val="009308DF"/>
    <w:rsid w:val="00930DFD"/>
    <w:rsid w:val="00930FE9"/>
    <w:rsid w:val="009311DD"/>
    <w:rsid w:val="0093183A"/>
    <w:rsid w:val="0093226B"/>
    <w:rsid w:val="00932E65"/>
    <w:rsid w:val="00932F68"/>
    <w:rsid w:val="00933370"/>
    <w:rsid w:val="00933688"/>
    <w:rsid w:val="009336F1"/>
    <w:rsid w:val="009337AA"/>
    <w:rsid w:val="00933FDA"/>
    <w:rsid w:val="009340D7"/>
    <w:rsid w:val="009341F5"/>
    <w:rsid w:val="009342D4"/>
    <w:rsid w:val="0093476E"/>
    <w:rsid w:val="009348E5"/>
    <w:rsid w:val="00934A00"/>
    <w:rsid w:val="00934D4A"/>
    <w:rsid w:val="00934E90"/>
    <w:rsid w:val="00935556"/>
    <w:rsid w:val="009358E4"/>
    <w:rsid w:val="00935ADA"/>
    <w:rsid w:val="00935C16"/>
    <w:rsid w:val="009363C2"/>
    <w:rsid w:val="0093651A"/>
    <w:rsid w:val="009365A4"/>
    <w:rsid w:val="00936C2F"/>
    <w:rsid w:val="00936C3F"/>
    <w:rsid w:val="00936DEB"/>
    <w:rsid w:val="009370C4"/>
    <w:rsid w:val="0093713B"/>
    <w:rsid w:val="00937181"/>
    <w:rsid w:val="009375B2"/>
    <w:rsid w:val="00937CE7"/>
    <w:rsid w:val="00937E13"/>
    <w:rsid w:val="009406BE"/>
    <w:rsid w:val="00940F2E"/>
    <w:rsid w:val="0094123C"/>
    <w:rsid w:val="0094144F"/>
    <w:rsid w:val="00941874"/>
    <w:rsid w:val="00941B6F"/>
    <w:rsid w:val="00941C90"/>
    <w:rsid w:val="009420A4"/>
    <w:rsid w:val="009421C2"/>
    <w:rsid w:val="0094291D"/>
    <w:rsid w:val="00942B49"/>
    <w:rsid w:val="00942B4A"/>
    <w:rsid w:val="00942D1E"/>
    <w:rsid w:val="00942E8C"/>
    <w:rsid w:val="00942EF6"/>
    <w:rsid w:val="00942F49"/>
    <w:rsid w:val="00942FF8"/>
    <w:rsid w:val="009430C3"/>
    <w:rsid w:val="00943424"/>
    <w:rsid w:val="0094383E"/>
    <w:rsid w:val="009438C0"/>
    <w:rsid w:val="00943ABF"/>
    <w:rsid w:val="009444D4"/>
    <w:rsid w:val="00944D35"/>
    <w:rsid w:val="00944E80"/>
    <w:rsid w:val="00945371"/>
    <w:rsid w:val="009455DC"/>
    <w:rsid w:val="00945E84"/>
    <w:rsid w:val="009460A8"/>
    <w:rsid w:val="00946182"/>
    <w:rsid w:val="0094662C"/>
    <w:rsid w:val="0094667C"/>
    <w:rsid w:val="009468E6"/>
    <w:rsid w:val="0094691B"/>
    <w:rsid w:val="00946AA9"/>
    <w:rsid w:val="00946C67"/>
    <w:rsid w:val="00946E47"/>
    <w:rsid w:val="009470A4"/>
    <w:rsid w:val="0094726B"/>
    <w:rsid w:val="00947542"/>
    <w:rsid w:val="00947739"/>
    <w:rsid w:val="00947A77"/>
    <w:rsid w:val="00947AC7"/>
    <w:rsid w:val="00947C9F"/>
    <w:rsid w:val="00947F01"/>
    <w:rsid w:val="00947F67"/>
    <w:rsid w:val="00947FB2"/>
    <w:rsid w:val="00950013"/>
    <w:rsid w:val="0095003E"/>
    <w:rsid w:val="0095037F"/>
    <w:rsid w:val="009508FE"/>
    <w:rsid w:val="009516B7"/>
    <w:rsid w:val="00951C9B"/>
    <w:rsid w:val="00951E64"/>
    <w:rsid w:val="00951EE2"/>
    <w:rsid w:val="00951F5D"/>
    <w:rsid w:val="00951F96"/>
    <w:rsid w:val="00951FE8"/>
    <w:rsid w:val="00952100"/>
    <w:rsid w:val="00952267"/>
    <w:rsid w:val="009523F5"/>
    <w:rsid w:val="0095270B"/>
    <w:rsid w:val="009529CF"/>
    <w:rsid w:val="00952C72"/>
    <w:rsid w:val="00952EB9"/>
    <w:rsid w:val="00953698"/>
    <w:rsid w:val="0095384A"/>
    <w:rsid w:val="00953A46"/>
    <w:rsid w:val="00953B23"/>
    <w:rsid w:val="009542A6"/>
    <w:rsid w:val="009544DF"/>
    <w:rsid w:val="00954B83"/>
    <w:rsid w:val="00954DE1"/>
    <w:rsid w:val="00954FD9"/>
    <w:rsid w:val="00955AC9"/>
    <w:rsid w:val="009560E9"/>
    <w:rsid w:val="009561C5"/>
    <w:rsid w:val="009561E9"/>
    <w:rsid w:val="0095675F"/>
    <w:rsid w:val="00956B10"/>
    <w:rsid w:val="00956C6D"/>
    <w:rsid w:val="00956ECB"/>
    <w:rsid w:val="00956F77"/>
    <w:rsid w:val="00957A02"/>
    <w:rsid w:val="00957E23"/>
    <w:rsid w:val="00957F6B"/>
    <w:rsid w:val="009601EB"/>
    <w:rsid w:val="00960441"/>
    <w:rsid w:val="00960621"/>
    <w:rsid w:val="00960B9B"/>
    <w:rsid w:val="00960CB5"/>
    <w:rsid w:val="00960FE6"/>
    <w:rsid w:val="009611DC"/>
    <w:rsid w:val="0096137E"/>
    <w:rsid w:val="00961622"/>
    <w:rsid w:val="009616DC"/>
    <w:rsid w:val="009616EB"/>
    <w:rsid w:val="00961815"/>
    <w:rsid w:val="00961868"/>
    <w:rsid w:val="00961983"/>
    <w:rsid w:val="00961BB7"/>
    <w:rsid w:val="00961C52"/>
    <w:rsid w:val="00961D44"/>
    <w:rsid w:val="009621D3"/>
    <w:rsid w:val="00962251"/>
    <w:rsid w:val="009622B1"/>
    <w:rsid w:val="009629F7"/>
    <w:rsid w:val="00962E1C"/>
    <w:rsid w:val="00963026"/>
    <w:rsid w:val="00963298"/>
    <w:rsid w:val="00963482"/>
    <w:rsid w:val="00963606"/>
    <w:rsid w:val="00963EDC"/>
    <w:rsid w:val="00964108"/>
    <w:rsid w:val="00964AA4"/>
    <w:rsid w:val="00965106"/>
    <w:rsid w:val="009657D2"/>
    <w:rsid w:val="00965D84"/>
    <w:rsid w:val="00965F57"/>
    <w:rsid w:val="00966717"/>
    <w:rsid w:val="00966755"/>
    <w:rsid w:val="00966AA6"/>
    <w:rsid w:val="00966CF6"/>
    <w:rsid w:val="009672FB"/>
    <w:rsid w:val="009673FD"/>
    <w:rsid w:val="00967444"/>
    <w:rsid w:val="0096789E"/>
    <w:rsid w:val="0096794B"/>
    <w:rsid w:val="00967970"/>
    <w:rsid w:val="00967ACE"/>
    <w:rsid w:val="00967D54"/>
    <w:rsid w:val="00967E9D"/>
    <w:rsid w:val="00967FAC"/>
    <w:rsid w:val="0097013D"/>
    <w:rsid w:val="0097072C"/>
    <w:rsid w:val="00970B2F"/>
    <w:rsid w:val="00970C67"/>
    <w:rsid w:val="00971838"/>
    <w:rsid w:val="0097210E"/>
    <w:rsid w:val="0097222B"/>
    <w:rsid w:val="009722C3"/>
    <w:rsid w:val="00972345"/>
    <w:rsid w:val="009723EF"/>
    <w:rsid w:val="009728E6"/>
    <w:rsid w:val="00972939"/>
    <w:rsid w:val="00972DBC"/>
    <w:rsid w:val="00972ED0"/>
    <w:rsid w:val="009732BB"/>
    <w:rsid w:val="00973582"/>
    <w:rsid w:val="009738B6"/>
    <w:rsid w:val="00973F2C"/>
    <w:rsid w:val="00973FA9"/>
    <w:rsid w:val="00974655"/>
    <w:rsid w:val="0097537E"/>
    <w:rsid w:val="0097540A"/>
    <w:rsid w:val="009754DE"/>
    <w:rsid w:val="00975B7A"/>
    <w:rsid w:val="00976B30"/>
    <w:rsid w:val="00976F75"/>
    <w:rsid w:val="009771D9"/>
    <w:rsid w:val="00977348"/>
    <w:rsid w:val="00977A14"/>
    <w:rsid w:val="00977B89"/>
    <w:rsid w:val="00977F50"/>
    <w:rsid w:val="00977FE6"/>
    <w:rsid w:val="009802FC"/>
    <w:rsid w:val="00980442"/>
    <w:rsid w:val="00980D77"/>
    <w:rsid w:val="00980EA7"/>
    <w:rsid w:val="00981171"/>
    <w:rsid w:val="0098138F"/>
    <w:rsid w:val="00981BA6"/>
    <w:rsid w:val="00982236"/>
    <w:rsid w:val="009822EE"/>
    <w:rsid w:val="0098259E"/>
    <w:rsid w:val="009825AD"/>
    <w:rsid w:val="00982835"/>
    <w:rsid w:val="0098348F"/>
    <w:rsid w:val="009836EE"/>
    <w:rsid w:val="00983717"/>
    <w:rsid w:val="009839C0"/>
    <w:rsid w:val="00983CA4"/>
    <w:rsid w:val="00983F40"/>
    <w:rsid w:val="00984103"/>
    <w:rsid w:val="00984158"/>
    <w:rsid w:val="0098422B"/>
    <w:rsid w:val="0098443B"/>
    <w:rsid w:val="009848FF"/>
    <w:rsid w:val="009850C9"/>
    <w:rsid w:val="009854B9"/>
    <w:rsid w:val="009857B0"/>
    <w:rsid w:val="0098587F"/>
    <w:rsid w:val="00985B29"/>
    <w:rsid w:val="009860CC"/>
    <w:rsid w:val="009865C5"/>
    <w:rsid w:val="009870E3"/>
    <w:rsid w:val="0098716C"/>
    <w:rsid w:val="00987309"/>
    <w:rsid w:val="00987771"/>
    <w:rsid w:val="00987DE6"/>
    <w:rsid w:val="00990417"/>
    <w:rsid w:val="009905FC"/>
    <w:rsid w:val="00990A8B"/>
    <w:rsid w:val="00991016"/>
    <w:rsid w:val="0099108C"/>
    <w:rsid w:val="0099162B"/>
    <w:rsid w:val="0099197E"/>
    <w:rsid w:val="00991BA2"/>
    <w:rsid w:val="00991FED"/>
    <w:rsid w:val="00992330"/>
    <w:rsid w:val="009926CC"/>
    <w:rsid w:val="0099277E"/>
    <w:rsid w:val="009927BD"/>
    <w:rsid w:val="00992980"/>
    <w:rsid w:val="00992E99"/>
    <w:rsid w:val="009932AD"/>
    <w:rsid w:val="0099362E"/>
    <w:rsid w:val="009937A8"/>
    <w:rsid w:val="00993911"/>
    <w:rsid w:val="00993B55"/>
    <w:rsid w:val="009940F0"/>
    <w:rsid w:val="009947D6"/>
    <w:rsid w:val="00994A10"/>
    <w:rsid w:val="00994C13"/>
    <w:rsid w:val="00994FB0"/>
    <w:rsid w:val="009950F5"/>
    <w:rsid w:val="0099539A"/>
    <w:rsid w:val="00995420"/>
    <w:rsid w:val="0099559F"/>
    <w:rsid w:val="00995869"/>
    <w:rsid w:val="00995F20"/>
    <w:rsid w:val="009967B0"/>
    <w:rsid w:val="009969FD"/>
    <w:rsid w:val="00996E4B"/>
    <w:rsid w:val="00997028"/>
    <w:rsid w:val="00997119"/>
    <w:rsid w:val="009971F8"/>
    <w:rsid w:val="0099723E"/>
    <w:rsid w:val="00997D63"/>
    <w:rsid w:val="00997F66"/>
    <w:rsid w:val="00997FC9"/>
    <w:rsid w:val="009A0304"/>
    <w:rsid w:val="009A0334"/>
    <w:rsid w:val="009A03F4"/>
    <w:rsid w:val="009A0CC7"/>
    <w:rsid w:val="009A0F87"/>
    <w:rsid w:val="009A0FF7"/>
    <w:rsid w:val="009A101D"/>
    <w:rsid w:val="009A11C3"/>
    <w:rsid w:val="009A12F8"/>
    <w:rsid w:val="009A1608"/>
    <w:rsid w:val="009A1D35"/>
    <w:rsid w:val="009A1D36"/>
    <w:rsid w:val="009A25FA"/>
    <w:rsid w:val="009A2DA7"/>
    <w:rsid w:val="009A2F41"/>
    <w:rsid w:val="009A31B2"/>
    <w:rsid w:val="009A31D8"/>
    <w:rsid w:val="009A3494"/>
    <w:rsid w:val="009A3661"/>
    <w:rsid w:val="009A39F2"/>
    <w:rsid w:val="009A3B0D"/>
    <w:rsid w:val="009A401D"/>
    <w:rsid w:val="009A46CD"/>
    <w:rsid w:val="009A489D"/>
    <w:rsid w:val="009A48EB"/>
    <w:rsid w:val="009A4930"/>
    <w:rsid w:val="009A4BBA"/>
    <w:rsid w:val="009A519F"/>
    <w:rsid w:val="009A53E8"/>
    <w:rsid w:val="009A5609"/>
    <w:rsid w:val="009A574E"/>
    <w:rsid w:val="009A5BC2"/>
    <w:rsid w:val="009A5FB3"/>
    <w:rsid w:val="009A64BF"/>
    <w:rsid w:val="009A654E"/>
    <w:rsid w:val="009A668D"/>
    <w:rsid w:val="009A669C"/>
    <w:rsid w:val="009A66D0"/>
    <w:rsid w:val="009A6795"/>
    <w:rsid w:val="009A684A"/>
    <w:rsid w:val="009A69F8"/>
    <w:rsid w:val="009A6BCB"/>
    <w:rsid w:val="009A6F8A"/>
    <w:rsid w:val="009A6FBA"/>
    <w:rsid w:val="009A72F9"/>
    <w:rsid w:val="009A74BD"/>
    <w:rsid w:val="009A77CF"/>
    <w:rsid w:val="009A7EC2"/>
    <w:rsid w:val="009B01B2"/>
    <w:rsid w:val="009B07DA"/>
    <w:rsid w:val="009B09AC"/>
    <w:rsid w:val="009B0CFA"/>
    <w:rsid w:val="009B10F4"/>
    <w:rsid w:val="009B1443"/>
    <w:rsid w:val="009B148C"/>
    <w:rsid w:val="009B1E14"/>
    <w:rsid w:val="009B226A"/>
    <w:rsid w:val="009B240D"/>
    <w:rsid w:val="009B2475"/>
    <w:rsid w:val="009B2629"/>
    <w:rsid w:val="009B2726"/>
    <w:rsid w:val="009B29DA"/>
    <w:rsid w:val="009B2B37"/>
    <w:rsid w:val="009B2D16"/>
    <w:rsid w:val="009B2DDD"/>
    <w:rsid w:val="009B3176"/>
    <w:rsid w:val="009B3744"/>
    <w:rsid w:val="009B388C"/>
    <w:rsid w:val="009B39BE"/>
    <w:rsid w:val="009B3CB3"/>
    <w:rsid w:val="009B43CE"/>
    <w:rsid w:val="009B496D"/>
    <w:rsid w:val="009B4FBB"/>
    <w:rsid w:val="009B52D6"/>
    <w:rsid w:val="009B569C"/>
    <w:rsid w:val="009B6058"/>
    <w:rsid w:val="009B650D"/>
    <w:rsid w:val="009B669E"/>
    <w:rsid w:val="009B67F6"/>
    <w:rsid w:val="009B6954"/>
    <w:rsid w:val="009B699C"/>
    <w:rsid w:val="009B6B09"/>
    <w:rsid w:val="009B6B35"/>
    <w:rsid w:val="009B6BCC"/>
    <w:rsid w:val="009B6F25"/>
    <w:rsid w:val="009B729F"/>
    <w:rsid w:val="009B777F"/>
    <w:rsid w:val="009B7C00"/>
    <w:rsid w:val="009C0016"/>
    <w:rsid w:val="009C025F"/>
    <w:rsid w:val="009C0AA2"/>
    <w:rsid w:val="009C17A8"/>
    <w:rsid w:val="009C19ED"/>
    <w:rsid w:val="009C1A13"/>
    <w:rsid w:val="009C1B0D"/>
    <w:rsid w:val="009C216F"/>
    <w:rsid w:val="009C21EF"/>
    <w:rsid w:val="009C240D"/>
    <w:rsid w:val="009C24B1"/>
    <w:rsid w:val="009C25B3"/>
    <w:rsid w:val="009C2B56"/>
    <w:rsid w:val="009C2BF3"/>
    <w:rsid w:val="009C2E35"/>
    <w:rsid w:val="009C305F"/>
    <w:rsid w:val="009C3289"/>
    <w:rsid w:val="009C347D"/>
    <w:rsid w:val="009C3A06"/>
    <w:rsid w:val="009C3A74"/>
    <w:rsid w:val="009C3ACD"/>
    <w:rsid w:val="009C3B3E"/>
    <w:rsid w:val="009C3E7E"/>
    <w:rsid w:val="009C3FB8"/>
    <w:rsid w:val="009C3FD8"/>
    <w:rsid w:val="009C4356"/>
    <w:rsid w:val="009C43E5"/>
    <w:rsid w:val="009C4D34"/>
    <w:rsid w:val="009C4EFA"/>
    <w:rsid w:val="009C55A9"/>
    <w:rsid w:val="009C57EE"/>
    <w:rsid w:val="009C5A7A"/>
    <w:rsid w:val="009C5A86"/>
    <w:rsid w:val="009C6104"/>
    <w:rsid w:val="009C6308"/>
    <w:rsid w:val="009C6AB1"/>
    <w:rsid w:val="009C6D77"/>
    <w:rsid w:val="009C6E8D"/>
    <w:rsid w:val="009C700B"/>
    <w:rsid w:val="009C72F3"/>
    <w:rsid w:val="009C73D4"/>
    <w:rsid w:val="009C76CE"/>
    <w:rsid w:val="009C7DDF"/>
    <w:rsid w:val="009C7E95"/>
    <w:rsid w:val="009D045A"/>
    <w:rsid w:val="009D0533"/>
    <w:rsid w:val="009D0796"/>
    <w:rsid w:val="009D093A"/>
    <w:rsid w:val="009D1458"/>
    <w:rsid w:val="009D15BB"/>
    <w:rsid w:val="009D1A4E"/>
    <w:rsid w:val="009D1BF4"/>
    <w:rsid w:val="009D1E99"/>
    <w:rsid w:val="009D1F67"/>
    <w:rsid w:val="009D240D"/>
    <w:rsid w:val="009D2505"/>
    <w:rsid w:val="009D2870"/>
    <w:rsid w:val="009D292E"/>
    <w:rsid w:val="009D2E46"/>
    <w:rsid w:val="009D30BB"/>
    <w:rsid w:val="009D3157"/>
    <w:rsid w:val="009D3441"/>
    <w:rsid w:val="009D3624"/>
    <w:rsid w:val="009D364D"/>
    <w:rsid w:val="009D3C61"/>
    <w:rsid w:val="009D3D05"/>
    <w:rsid w:val="009D44D6"/>
    <w:rsid w:val="009D4D86"/>
    <w:rsid w:val="009D4FE2"/>
    <w:rsid w:val="009D5154"/>
    <w:rsid w:val="009D520B"/>
    <w:rsid w:val="009D5371"/>
    <w:rsid w:val="009D53D1"/>
    <w:rsid w:val="009D545E"/>
    <w:rsid w:val="009D5B8A"/>
    <w:rsid w:val="009D5C0B"/>
    <w:rsid w:val="009D5DF5"/>
    <w:rsid w:val="009D60FB"/>
    <w:rsid w:val="009D6507"/>
    <w:rsid w:val="009D69BF"/>
    <w:rsid w:val="009D6B48"/>
    <w:rsid w:val="009D6C1C"/>
    <w:rsid w:val="009D6E41"/>
    <w:rsid w:val="009D6E77"/>
    <w:rsid w:val="009D7406"/>
    <w:rsid w:val="009D7AC7"/>
    <w:rsid w:val="009D7B24"/>
    <w:rsid w:val="009D7B50"/>
    <w:rsid w:val="009D7CF2"/>
    <w:rsid w:val="009D7DF8"/>
    <w:rsid w:val="009E04C2"/>
    <w:rsid w:val="009E0C55"/>
    <w:rsid w:val="009E18D1"/>
    <w:rsid w:val="009E1B35"/>
    <w:rsid w:val="009E1CBC"/>
    <w:rsid w:val="009E24BD"/>
    <w:rsid w:val="009E2837"/>
    <w:rsid w:val="009E2B49"/>
    <w:rsid w:val="009E2DCE"/>
    <w:rsid w:val="009E3092"/>
    <w:rsid w:val="009E3347"/>
    <w:rsid w:val="009E3844"/>
    <w:rsid w:val="009E3A28"/>
    <w:rsid w:val="009E4435"/>
    <w:rsid w:val="009E4AA0"/>
    <w:rsid w:val="009E4F08"/>
    <w:rsid w:val="009E57D2"/>
    <w:rsid w:val="009E5979"/>
    <w:rsid w:val="009E5AE9"/>
    <w:rsid w:val="009E5BCC"/>
    <w:rsid w:val="009E5CE2"/>
    <w:rsid w:val="009E5CF5"/>
    <w:rsid w:val="009E60AD"/>
    <w:rsid w:val="009E644C"/>
    <w:rsid w:val="009E6A4F"/>
    <w:rsid w:val="009E6B10"/>
    <w:rsid w:val="009E6CE0"/>
    <w:rsid w:val="009E6D0F"/>
    <w:rsid w:val="009E6D46"/>
    <w:rsid w:val="009E6EA4"/>
    <w:rsid w:val="009E73EA"/>
    <w:rsid w:val="009E7A6B"/>
    <w:rsid w:val="009E7B50"/>
    <w:rsid w:val="009F03AE"/>
    <w:rsid w:val="009F0D90"/>
    <w:rsid w:val="009F0F49"/>
    <w:rsid w:val="009F106C"/>
    <w:rsid w:val="009F16DD"/>
    <w:rsid w:val="009F18BF"/>
    <w:rsid w:val="009F1A5E"/>
    <w:rsid w:val="009F1E5B"/>
    <w:rsid w:val="009F1E80"/>
    <w:rsid w:val="009F1F28"/>
    <w:rsid w:val="009F2F29"/>
    <w:rsid w:val="009F304B"/>
    <w:rsid w:val="009F34E9"/>
    <w:rsid w:val="009F3BFC"/>
    <w:rsid w:val="009F3C2A"/>
    <w:rsid w:val="009F3E00"/>
    <w:rsid w:val="009F3E8E"/>
    <w:rsid w:val="009F42C9"/>
    <w:rsid w:val="009F45E2"/>
    <w:rsid w:val="009F49C2"/>
    <w:rsid w:val="009F4F92"/>
    <w:rsid w:val="009F5304"/>
    <w:rsid w:val="009F567E"/>
    <w:rsid w:val="009F5CC7"/>
    <w:rsid w:val="009F5CCA"/>
    <w:rsid w:val="009F5E58"/>
    <w:rsid w:val="009F5FFC"/>
    <w:rsid w:val="009F6076"/>
    <w:rsid w:val="009F6D24"/>
    <w:rsid w:val="009F6E6F"/>
    <w:rsid w:val="009F6F26"/>
    <w:rsid w:val="009F736A"/>
    <w:rsid w:val="009F7744"/>
    <w:rsid w:val="009F7854"/>
    <w:rsid w:val="009F79D9"/>
    <w:rsid w:val="009F7C96"/>
    <w:rsid w:val="00A00553"/>
    <w:rsid w:val="00A007D7"/>
    <w:rsid w:val="00A01BAD"/>
    <w:rsid w:val="00A01BCF"/>
    <w:rsid w:val="00A01CD0"/>
    <w:rsid w:val="00A023F9"/>
    <w:rsid w:val="00A026D6"/>
    <w:rsid w:val="00A02A87"/>
    <w:rsid w:val="00A030B4"/>
    <w:rsid w:val="00A03780"/>
    <w:rsid w:val="00A03890"/>
    <w:rsid w:val="00A03A4B"/>
    <w:rsid w:val="00A03ED3"/>
    <w:rsid w:val="00A04124"/>
    <w:rsid w:val="00A043DC"/>
    <w:rsid w:val="00A04609"/>
    <w:rsid w:val="00A046D7"/>
    <w:rsid w:val="00A04F59"/>
    <w:rsid w:val="00A0524F"/>
    <w:rsid w:val="00A0540E"/>
    <w:rsid w:val="00A05BF1"/>
    <w:rsid w:val="00A05C5B"/>
    <w:rsid w:val="00A05D2E"/>
    <w:rsid w:val="00A05E87"/>
    <w:rsid w:val="00A0652D"/>
    <w:rsid w:val="00A069C9"/>
    <w:rsid w:val="00A06E8F"/>
    <w:rsid w:val="00A071BD"/>
    <w:rsid w:val="00A07432"/>
    <w:rsid w:val="00A07731"/>
    <w:rsid w:val="00A077F3"/>
    <w:rsid w:val="00A078DE"/>
    <w:rsid w:val="00A100B6"/>
    <w:rsid w:val="00A104C3"/>
    <w:rsid w:val="00A10762"/>
    <w:rsid w:val="00A11203"/>
    <w:rsid w:val="00A11222"/>
    <w:rsid w:val="00A11552"/>
    <w:rsid w:val="00A11892"/>
    <w:rsid w:val="00A118F1"/>
    <w:rsid w:val="00A11AF8"/>
    <w:rsid w:val="00A11DD0"/>
    <w:rsid w:val="00A11EE3"/>
    <w:rsid w:val="00A1209B"/>
    <w:rsid w:val="00A123E1"/>
    <w:rsid w:val="00A1247D"/>
    <w:rsid w:val="00A12556"/>
    <w:rsid w:val="00A129EE"/>
    <w:rsid w:val="00A131E7"/>
    <w:rsid w:val="00A131F9"/>
    <w:rsid w:val="00A13615"/>
    <w:rsid w:val="00A13643"/>
    <w:rsid w:val="00A13CC6"/>
    <w:rsid w:val="00A142E4"/>
    <w:rsid w:val="00A14468"/>
    <w:rsid w:val="00A1453F"/>
    <w:rsid w:val="00A14810"/>
    <w:rsid w:val="00A153BD"/>
    <w:rsid w:val="00A15B94"/>
    <w:rsid w:val="00A15FC7"/>
    <w:rsid w:val="00A1650B"/>
    <w:rsid w:val="00A1656E"/>
    <w:rsid w:val="00A1672E"/>
    <w:rsid w:val="00A16956"/>
    <w:rsid w:val="00A171F0"/>
    <w:rsid w:val="00A175DE"/>
    <w:rsid w:val="00A17CE5"/>
    <w:rsid w:val="00A17E8A"/>
    <w:rsid w:val="00A17F56"/>
    <w:rsid w:val="00A17FDD"/>
    <w:rsid w:val="00A20385"/>
    <w:rsid w:val="00A205EB"/>
    <w:rsid w:val="00A20972"/>
    <w:rsid w:val="00A20E33"/>
    <w:rsid w:val="00A20F6C"/>
    <w:rsid w:val="00A2102C"/>
    <w:rsid w:val="00A21088"/>
    <w:rsid w:val="00A21619"/>
    <w:rsid w:val="00A220DD"/>
    <w:rsid w:val="00A2269D"/>
    <w:rsid w:val="00A227F3"/>
    <w:rsid w:val="00A22C94"/>
    <w:rsid w:val="00A22D6B"/>
    <w:rsid w:val="00A2389A"/>
    <w:rsid w:val="00A239D2"/>
    <w:rsid w:val="00A23B8A"/>
    <w:rsid w:val="00A23ECC"/>
    <w:rsid w:val="00A24020"/>
    <w:rsid w:val="00A2423F"/>
    <w:rsid w:val="00A24641"/>
    <w:rsid w:val="00A2484B"/>
    <w:rsid w:val="00A248C1"/>
    <w:rsid w:val="00A24DCB"/>
    <w:rsid w:val="00A24F71"/>
    <w:rsid w:val="00A250B6"/>
    <w:rsid w:val="00A252FE"/>
    <w:rsid w:val="00A25713"/>
    <w:rsid w:val="00A266CA"/>
    <w:rsid w:val="00A2683B"/>
    <w:rsid w:val="00A2687C"/>
    <w:rsid w:val="00A26A9D"/>
    <w:rsid w:val="00A26DE6"/>
    <w:rsid w:val="00A27064"/>
    <w:rsid w:val="00A270FF"/>
    <w:rsid w:val="00A2718D"/>
    <w:rsid w:val="00A271D7"/>
    <w:rsid w:val="00A2760F"/>
    <w:rsid w:val="00A27766"/>
    <w:rsid w:val="00A27D61"/>
    <w:rsid w:val="00A305AA"/>
    <w:rsid w:val="00A30FF5"/>
    <w:rsid w:val="00A3137D"/>
    <w:rsid w:val="00A316C1"/>
    <w:rsid w:val="00A31809"/>
    <w:rsid w:val="00A319F7"/>
    <w:rsid w:val="00A31FCA"/>
    <w:rsid w:val="00A32052"/>
    <w:rsid w:val="00A320B9"/>
    <w:rsid w:val="00A3231F"/>
    <w:rsid w:val="00A32677"/>
    <w:rsid w:val="00A32A00"/>
    <w:rsid w:val="00A330E2"/>
    <w:rsid w:val="00A33354"/>
    <w:rsid w:val="00A334D6"/>
    <w:rsid w:val="00A335A4"/>
    <w:rsid w:val="00A33744"/>
    <w:rsid w:val="00A338AC"/>
    <w:rsid w:val="00A33BEC"/>
    <w:rsid w:val="00A33D0A"/>
    <w:rsid w:val="00A33D1E"/>
    <w:rsid w:val="00A33DA1"/>
    <w:rsid w:val="00A33DA5"/>
    <w:rsid w:val="00A33E91"/>
    <w:rsid w:val="00A33F08"/>
    <w:rsid w:val="00A34207"/>
    <w:rsid w:val="00A34354"/>
    <w:rsid w:val="00A3448A"/>
    <w:rsid w:val="00A34C22"/>
    <w:rsid w:val="00A34FFD"/>
    <w:rsid w:val="00A350CB"/>
    <w:rsid w:val="00A35156"/>
    <w:rsid w:val="00A3539E"/>
    <w:rsid w:val="00A35C5D"/>
    <w:rsid w:val="00A35E1F"/>
    <w:rsid w:val="00A3656E"/>
    <w:rsid w:val="00A36A74"/>
    <w:rsid w:val="00A37013"/>
    <w:rsid w:val="00A370D4"/>
    <w:rsid w:val="00A37334"/>
    <w:rsid w:val="00A37413"/>
    <w:rsid w:val="00A3757B"/>
    <w:rsid w:val="00A37B34"/>
    <w:rsid w:val="00A37CB4"/>
    <w:rsid w:val="00A40264"/>
    <w:rsid w:val="00A4035B"/>
    <w:rsid w:val="00A4049B"/>
    <w:rsid w:val="00A407D4"/>
    <w:rsid w:val="00A40A12"/>
    <w:rsid w:val="00A40A39"/>
    <w:rsid w:val="00A40C74"/>
    <w:rsid w:val="00A40FA9"/>
    <w:rsid w:val="00A41828"/>
    <w:rsid w:val="00A41A9B"/>
    <w:rsid w:val="00A41BD6"/>
    <w:rsid w:val="00A41CFE"/>
    <w:rsid w:val="00A4206B"/>
    <w:rsid w:val="00A422E2"/>
    <w:rsid w:val="00A42675"/>
    <w:rsid w:val="00A426E8"/>
    <w:rsid w:val="00A42C8C"/>
    <w:rsid w:val="00A43456"/>
    <w:rsid w:val="00A436F7"/>
    <w:rsid w:val="00A43999"/>
    <w:rsid w:val="00A43A0F"/>
    <w:rsid w:val="00A43DDB"/>
    <w:rsid w:val="00A441EA"/>
    <w:rsid w:val="00A4429C"/>
    <w:rsid w:val="00A44406"/>
    <w:rsid w:val="00A444F6"/>
    <w:rsid w:val="00A44507"/>
    <w:rsid w:val="00A4459C"/>
    <w:rsid w:val="00A4480D"/>
    <w:rsid w:val="00A44EB6"/>
    <w:rsid w:val="00A453F6"/>
    <w:rsid w:val="00A454C5"/>
    <w:rsid w:val="00A455B6"/>
    <w:rsid w:val="00A4585F"/>
    <w:rsid w:val="00A45AE0"/>
    <w:rsid w:val="00A461B9"/>
    <w:rsid w:val="00A47305"/>
    <w:rsid w:val="00A4733E"/>
    <w:rsid w:val="00A47355"/>
    <w:rsid w:val="00A47B18"/>
    <w:rsid w:val="00A47EB8"/>
    <w:rsid w:val="00A5032F"/>
    <w:rsid w:val="00A50BF6"/>
    <w:rsid w:val="00A50CCD"/>
    <w:rsid w:val="00A50EE6"/>
    <w:rsid w:val="00A518FE"/>
    <w:rsid w:val="00A51A27"/>
    <w:rsid w:val="00A51CF3"/>
    <w:rsid w:val="00A51FCD"/>
    <w:rsid w:val="00A52284"/>
    <w:rsid w:val="00A522E9"/>
    <w:rsid w:val="00A52419"/>
    <w:rsid w:val="00A524B5"/>
    <w:rsid w:val="00A5258C"/>
    <w:rsid w:val="00A529B9"/>
    <w:rsid w:val="00A52A2E"/>
    <w:rsid w:val="00A530C5"/>
    <w:rsid w:val="00A5319B"/>
    <w:rsid w:val="00A537E7"/>
    <w:rsid w:val="00A538A3"/>
    <w:rsid w:val="00A53B99"/>
    <w:rsid w:val="00A53D60"/>
    <w:rsid w:val="00A53DE5"/>
    <w:rsid w:val="00A54000"/>
    <w:rsid w:val="00A54192"/>
    <w:rsid w:val="00A548A7"/>
    <w:rsid w:val="00A54B69"/>
    <w:rsid w:val="00A550AF"/>
    <w:rsid w:val="00A552BD"/>
    <w:rsid w:val="00A55AEF"/>
    <w:rsid w:val="00A55CA0"/>
    <w:rsid w:val="00A5625F"/>
    <w:rsid w:val="00A568EF"/>
    <w:rsid w:val="00A56BEF"/>
    <w:rsid w:val="00A56C5A"/>
    <w:rsid w:val="00A56FF4"/>
    <w:rsid w:val="00A57026"/>
    <w:rsid w:val="00A5760E"/>
    <w:rsid w:val="00A57698"/>
    <w:rsid w:val="00A5770F"/>
    <w:rsid w:val="00A57B4D"/>
    <w:rsid w:val="00A602F3"/>
    <w:rsid w:val="00A604AE"/>
    <w:rsid w:val="00A605C7"/>
    <w:rsid w:val="00A60684"/>
    <w:rsid w:val="00A609BB"/>
    <w:rsid w:val="00A60AE6"/>
    <w:rsid w:val="00A60B4B"/>
    <w:rsid w:val="00A60E3D"/>
    <w:rsid w:val="00A60F03"/>
    <w:rsid w:val="00A61E67"/>
    <w:rsid w:val="00A62082"/>
    <w:rsid w:val="00A62255"/>
    <w:rsid w:val="00A62635"/>
    <w:rsid w:val="00A62733"/>
    <w:rsid w:val="00A628D9"/>
    <w:rsid w:val="00A62D75"/>
    <w:rsid w:val="00A62F65"/>
    <w:rsid w:val="00A62FD2"/>
    <w:rsid w:val="00A63278"/>
    <w:rsid w:val="00A634FC"/>
    <w:rsid w:val="00A63581"/>
    <w:rsid w:val="00A637A3"/>
    <w:rsid w:val="00A639A3"/>
    <w:rsid w:val="00A64416"/>
    <w:rsid w:val="00A6442A"/>
    <w:rsid w:val="00A64B95"/>
    <w:rsid w:val="00A64E2A"/>
    <w:rsid w:val="00A65266"/>
    <w:rsid w:val="00A655A2"/>
    <w:rsid w:val="00A6562D"/>
    <w:rsid w:val="00A6564F"/>
    <w:rsid w:val="00A656C9"/>
    <w:rsid w:val="00A65934"/>
    <w:rsid w:val="00A65C8E"/>
    <w:rsid w:val="00A65D2F"/>
    <w:rsid w:val="00A66116"/>
    <w:rsid w:val="00A66265"/>
    <w:rsid w:val="00A66275"/>
    <w:rsid w:val="00A6627D"/>
    <w:rsid w:val="00A66392"/>
    <w:rsid w:val="00A663EB"/>
    <w:rsid w:val="00A66448"/>
    <w:rsid w:val="00A66766"/>
    <w:rsid w:val="00A66BB9"/>
    <w:rsid w:val="00A6728A"/>
    <w:rsid w:val="00A672A2"/>
    <w:rsid w:val="00A67749"/>
    <w:rsid w:val="00A67CD0"/>
    <w:rsid w:val="00A67EFC"/>
    <w:rsid w:val="00A70012"/>
    <w:rsid w:val="00A70067"/>
    <w:rsid w:val="00A701B3"/>
    <w:rsid w:val="00A70442"/>
    <w:rsid w:val="00A70A3D"/>
    <w:rsid w:val="00A713AA"/>
    <w:rsid w:val="00A713CE"/>
    <w:rsid w:val="00A716B7"/>
    <w:rsid w:val="00A71B3A"/>
    <w:rsid w:val="00A71C28"/>
    <w:rsid w:val="00A720B8"/>
    <w:rsid w:val="00A721F8"/>
    <w:rsid w:val="00A7257D"/>
    <w:rsid w:val="00A72CD7"/>
    <w:rsid w:val="00A72CDB"/>
    <w:rsid w:val="00A7306B"/>
    <w:rsid w:val="00A73312"/>
    <w:rsid w:val="00A734F1"/>
    <w:rsid w:val="00A73729"/>
    <w:rsid w:val="00A73ADE"/>
    <w:rsid w:val="00A73C1D"/>
    <w:rsid w:val="00A73C70"/>
    <w:rsid w:val="00A745F0"/>
    <w:rsid w:val="00A74766"/>
    <w:rsid w:val="00A74A50"/>
    <w:rsid w:val="00A74B1B"/>
    <w:rsid w:val="00A74D94"/>
    <w:rsid w:val="00A74EC7"/>
    <w:rsid w:val="00A74F39"/>
    <w:rsid w:val="00A75052"/>
    <w:rsid w:val="00A7540F"/>
    <w:rsid w:val="00A75BE7"/>
    <w:rsid w:val="00A75CE7"/>
    <w:rsid w:val="00A7612C"/>
    <w:rsid w:val="00A7652D"/>
    <w:rsid w:val="00A767D8"/>
    <w:rsid w:val="00A76E38"/>
    <w:rsid w:val="00A7723D"/>
    <w:rsid w:val="00A773C2"/>
    <w:rsid w:val="00A774F4"/>
    <w:rsid w:val="00A776A8"/>
    <w:rsid w:val="00A77855"/>
    <w:rsid w:val="00A77D40"/>
    <w:rsid w:val="00A8002E"/>
    <w:rsid w:val="00A800A9"/>
    <w:rsid w:val="00A805BB"/>
    <w:rsid w:val="00A80A14"/>
    <w:rsid w:val="00A80AF6"/>
    <w:rsid w:val="00A80F89"/>
    <w:rsid w:val="00A81155"/>
    <w:rsid w:val="00A81A8B"/>
    <w:rsid w:val="00A81D13"/>
    <w:rsid w:val="00A82111"/>
    <w:rsid w:val="00A824A4"/>
    <w:rsid w:val="00A82605"/>
    <w:rsid w:val="00A827B2"/>
    <w:rsid w:val="00A828A0"/>
    <w:rsid w:val="00A82E13"/>
    <w:rsid w:val="00A832EB"/>
    <w:rsid w:val="00A83C37"/>
    <w:rsid w:val="00A845A8"/>
    <w:rsid w:val="00A84B48"/>
    <w:rsid w:val="00A84D3F"/>
    <w:rsid w:val="00A8512B"/>
    <w:rsid w:val="00A852E1"/>
    <w:rsid w:val="00A8569B"/>
    <w:rsid w:val="00A857A9"/>
    <w:rsid w:val="00A859F1"/>
    <w:rsid w:val="00A85AD1"/>
    <w:rsid w:val="00A85B73"/>
    <w:rsid w:val="00A85B7B"/>
    <w:rsid w:val="00A85C7D"/>
    <w:rsid w:val="00A86512"/>
    <w:rsid w:val="00A866AC"/>
    <w:rsid w:val="00A86980"/>
    <w:rsid w:val="00A86A2C"/>
    <w:rsid w:val="00A86E59"/>
    <w:rsid w:val="00A902EB"/>
    <w:rsid w:val="00A905CD"/>
    <w:rsid w:val="00A908CB"/>
    <w:rsid w:val="00A908E4"/>
    <w:rsid w:val="00A90A95"/>
    <w:rsid w:val="00A90CF5"/>
    <w:rsid w:val="00A90DAF"/>
    <w:rsid w:val="00A91EF5"/>
    <w:rsid w:val="00A9220E"/>
    <w:rsid w:val="00A92535"/>
    <w:rsid w:val="00A925B1"/>
    <w:rsid w:val="00A92CB9"/>
    <w:rsid w:val="00A92D05"/>
    <w:rsid w:val="00A930E1"/>
    <w:rsid w:val="00A93577"/>
    <w:rsid w:val="00A9392B"/>
    <w:rsid w:val="00A93B28"/>
    <w:rsid w:val="00A93B64"/>
    <w:rsid w:val="00A94165"/>
    <w:rsid w:val="00A94209"/>
    <w:rsid w:val="00A9440F"/>
    <w:rsid w:val="00A944B3"/>
    <w:rsid w:val="00A94CCB"/>
    <w:rsid w:val="00A94D36"/>
    <w:rsid w:val="00A94E15"/>
    <w:rsid w:val="00A94F86"/>
    <w:rsid w:val="00A94F9D"/>
    <w:rsid w:val="00A95111"/>
    <w:rsid w:val="00A95467"/>
    <w:rsid w:val="00A95601"/>
    <w:rsid w:val="00A9588A"/>
    <w:rsid w:val="00A95944"/>
    <w:rsid w:val="00A95CE2"/>
    <w:rsid w:val="00A95EAC"/>
    <w:rsid w:val="00A96620"/>
    <w:rsid w:val="00A9714D"/>
    <w:rsid w:val="00A97678"/>
    <w:rsid w:val="00A97A78"/>
    <w:rsid w:val="00A97F46"/>
    <w:rsid w:val="00AA0532"/>
    <w:rsid w:val="00AA0564"/>
    <w:rsid w:val="00AA125B"/>
    <w:rsid w:val="00AA1308"/>
    <w:rsid w:val="00AA285E"/>
    <w:rsid w:val="00AA29E8"/>
    <w:rsid w:val="00AA2DD2"/>
    <w:rsid w:val="00AA305A"/>
    <w:rsid w:val="00AA3181"/>
    <w:rsid w:val="00AA3185"/>
    <w:rsid w:val="00AA358A"/>
    <w:rsid w:val="00AA3FE3"/>
    <w:rsid w:val="00AA4148"/>
    <w:rsid w:val="00AA49A9"/>
    <w:rsid w:val="00AA50CE"/>
    <w:rsid w:val="00AA533A"/>
    <w:rsid w:val="00AA5D02"/>
    <w:rsid w:val="00AA6030"/>
    <w:rsid w:val="00AA625C"/>
    <w:rsid w:val="00AA6529"/>
    <w:rsid w:val="00AA6646"/>
    <w:rsid w:val="00AA6E9B"/>
    <w:rsid w:val="00AA73AC"/>
    <w:rsid w:val="00AA7425"/>
    <w:rsid w:val="00AA768B"/>
    <w:rsid w:val="00AA76FA"/>
    <w:rsid w:val="00AA7C91"/>
    <w:rsid w:val="00AA7E56"/>
    <w:rsid w:val="00AA7E8B"/>
    <w:rsid w:val="00AB05B1"/>
    <w:rsid w:val="00AB0691"/>
    <w:rsid w:val="00AB0715"/>
    <w:rsid w:val="00AB089C"/>
    <w:rsid w:val="00AB08A4"/>
    <w:rsid w:val="00AB0A26"/>
    <w:rsid w:val="00AB0BB5"/>
    <w:rsid w:val="00AB0F33"/>
    <w:rsid w:val="00AB10C9"/>
    <w:rsid w:val="00AB12E1"/>
    <w:rsid w:val="00AB19A6"/>
    <w:rsid w:val="00AB1A77"/>
    <w:rsid w:val="00AB1EE8"/>
    <w:rsid w:val="00AB21E9"/>
    <w:rsid w:val="00AB23D3"/>
    <w:rsid w:val="00AB2470"/>
    <w:rsid w:val="00AB251A"/>
    <w:rsid w:val="00AB29A6"/>
    <w:rsid w:val="00AB29E4"/>
    <w:rsid w:val="00AB330E"/>
    <w:rsid w:val="00AB3337"/>
    <w:rsid w:val="00AB38A1"/>
    <w:rsid w:val="00AB3B67"/>
    <w:rsid w:val="00AB3D91"/>
    <w:rsid w:val="00AB3E76"/>
    <w:rsid w:val="00AB3F3F"/>
    <w:rsid w:val="00AB4124"/>
    <w:rsid w:val="00AB4505"/>
    <w:rsid w:val="00AB4A34"/>
    <w:rsid w:val="00AB4DAA"/>
    <w:rsid w:val="00AB4E91"/>
    <w:rsid w:val="00AB5D62"/>
    <w:rsid w:val="00AB6469"/>
    <w:rsid w:val="00AB66F4"/>
    <w:rsid w:val="00AB6784"/>
    <w:rsid w:val="00AB6A89"/>
    <w:rsid w:val="00AB7DCD"/>
    <w:rsid w:val="00AC0396"/>
    <w:rsid w:val="00AC09B2"/>
    <w:rsid w:val="00AC0AB1"/>
    <w:rsid w:val="00AC0F69"/>
    <w:rsid w:val="00AC144C"/>
    <w:rsid w:val="00AC1810"/>
    <w:rsid w:val="00AC18D9"/>
    <w:rsid w:val="00AC18F5"/>
    <w:rsid w:val="00AC1E3E"/>
    <w:rsid w:val="00AC1F48"/>
    <w:rsid w:val="00AC258D"/>
    <w:rsid w:val="00AC304D"/>
    <w:rsid w:val="00AC37B0"/>
    <w:rsid w:val="00AC3AA9"/>
    <w:rsid w:val="00AC3F1E"/>
    <w:rsid w:val="00AC3FB5"/>
    <w:rsid w:val="00AC3FBC"/>
    <w:rsid w:val="00AC3FD6"/>
    <w:rsid w:val="00AC49C3"/>
    <w:rsid w:val="00AC4EF7"/>
    <w:rsid w:val="00AC5166"/>
    <w:rsid w:val="00AC5575"/>
    <w:rsid w:val="00AC56E2"/>
    <w:rsid w:val="00AC59DB"/>
    <w:rsid w:val="00AC5D7E"/>
    <w:rsid w:val="00AC5E74"/>
    <w:rsid w:val="00AC6565"/>
    <w:rsid w:val="00AC671A"/>
    <w:rsid w:val="00AC6923"/>
    <w:rsid w:val="00AC6EBA"/>
    <w:rsid w:val="00AC6F05"/>
    <w:rsid w:val="00AC750F"/>
    <w:rsid w:val="00AC7739"/>
    <w:rsid w:val="00AD0119"/>
    <w:rsid w:val="00AD0382"/>
    <w:rsid w:val="00AD04D7"/>
    <w:rsid w:val="00AD04E7"/>
    <w:rsid w:val="00AD052B"/>
    <w:rsid w:val="00AD077C"/>
    <w:rsid w:val="00AD0EA7"/>
    <w:rsid w:val="00AD0F2D"/>
    <w:rsid w:val="00AD1596"/>
    <w:rsid w:val="00AD1851"/>
    <w:rsid w:val="00AD2192"/>
    <w:rsid w:val="00AD21A4"/>
    <w:rsid w:val="00AD29B4"/>
    <w:rsid w:val="00AD2C2E"/>
    <w:rsid w:val="00AD2C52"/>
    <w:rsid w:val="00AD3187"/>
    <w:rsid w:val="00AD320C"/>
    <w:rsid w:val="00AD373E"/>
    <w:rsid w:val="00AD3844"/>
    <w:rsid w:val="00AD39F6"/>
    <w:rsid w:val="00AD3A74"/>
    <w:rsid w:val="00AD3B9F"/>
    <w:rsid w:val="00AD40C6"/>
    <w:rsid w:val="00AD426C"/>
    <w:rsid w:val="00AD44AA"/>
    <w:rsid w:val="00AD48E9"/>
    <w:rsid w:val="00AD49ED"/>
    <w:rsid w:val="00AD4EDD"/>
    <w:rsid w:val="00AD54E3"/>
    <w:rsid w:val="00AD54FD"/>
    <w:rsid w:val="00AD58C7"/>
    <w:rsid w:val="00AD5A69"/>
    <w:rsid w:val="00AD5D96"/>
    <w:rsid w:val="00AD5E74"/>
    <w:rsid w:val="00AD5E8D"/>
    <w:rsid w:val="00AD6593"/>
    <w:rsid w:val="00AD6C82"/>
    <w:rsid w:val="00AD6CF3"/>
    <w:rsid w:val="00AD70DD"/>
    <w:rsid w:val="00AD7352"/>
    <w:rsid w:val="00AD73EF"/>
    <w:rsid w:val="00AD7498"/>
    <w:rsid w:val="00AD76D7"/>
    <w:rsid w:val="00AD77D4"/>
    <w:rsid w:val="00AD7987"/>
    <w:rsid w:val="00AD79FE"/>
    <w:rsid w:val="00AD7A37"/>
    <w:rsid w:val="00AD7C11"/>
    <w:rsid w:val="00AD7EC3"/>
    <w:rsid w:val="00AE002B"/>
    <w:rsid w:val="00AE02E0"/>
    <w:rsid w:val="00AE0F1B"/>
    <w:rsid w:val="00AE1235"/>
    <w:rsid w:val="00AE18ED"/>
    <w:rsid w:val="00AE1B6C"/>
    <w:rsid w:val="00AE1BFB"/>
    <w:rsid w:val="00AE1E29"/>
    <w:rsid w:val="00AE1E91"/>
    <w:rsid w:val="00AE1F7B"/>
    <w:rsid w:val="00AE21B5"/>
    <w:rsid w:val="00AE2395"/>
    <w:rsid w:val="00AE2E3C"/>
    <w:rsid w:val="00AE2F09"/>
    <w:rsid w:val="00AE3056"/>
    <w:rsid w:val="00AE3249"/>
    <w:rsid w:val="00AE3314"/>
    <w:rsid w:val="00AE34A8"/>
    <w:rsid w:val="00AE3CF1"/>
    <w:rsid w:val="00AE3DA1"/>
    <w:rsid w:val="00AE4451"/>
    <w:rsid w:val="00AE45B2"/>
    <w:rsid w:val="00AE464B"/>
    <w:rsid w:val="00AE4A53"/>
    <w:rsid w:val="00AE54DC"/>
    <w:rsid w:val="00AE5C49"/>
    <w:rsid w:val="00AE5E91"/>
    <w:rsid w:val="00AE629E"/>
    <w:rsid w:val="00AE6412"/>
    <w:rsid w:val="00AE6993"/>
    <w:rsid w:val="00AE7878"/>
    <w:rsid w:val="00AE7B2A"/>
    <w:rsid w:val="00AE7F2A"/>
    <w:rsid w:val="00AF04EE"/>
    <w:rsid w:val="00AF0839"/>
    <w:rsid w:val="00AF09ED"/>
    <w:rsid w:val="00AF0B78"/>
    <w:rsid w:val="00AF0B96"/>
    <w:rsid w:val="00AF0E79"/>
    <w:rsid w:val="00AF0FCF"/>
    <w:rsid w:val="00AF1237"/>
    <w:rsid w:val="00AF1567"/>
    <w:rsid w:val="00AF15A8"/>
    <w:rsid w:val="00AF1635"/>
    <w:rsid w:val="00AF18BF"/>
    <w:rsid w:val="00AF2112"/>
    <w:rsid w:val="00AF2270"/>
    <w:rsid w:val="00AF22FA"/>
    <w:rsid w:val="00AF26CF"/>
    <w:rsid w:val="00AF2920"/>
    <w:rsid w:val="00AF2AB4"/>
    <w:rsid w:val="00AF2D28"/>
    <w:rsid w:val="00AF3004"/>
    <w:rsid w:val="00AF3353"/>
    <w:rsid w:val="00AF3379"/>
    <w:rsid w:val="00AF33DA"/>
    <w:rsid w:val="00AF36B1"/>
    <w:rsid w:val="00AF3A31"/>
    <w:rsid w:val="00AF3F3B"/>
    <w:rsid w:val="00AF3FB6"/>
    <w:rsid w:val="00AF45ED"/>
    <w:rsid w:val="00AF4C12"/>
    <w:rsid w:val="00AF4E0B"/>
    <w:rsid w:val="00AF4E2D"/>
    <w:rsid w:val="00AF50C5"/>
    <w:rsid w:val="00AF54C5"/>
    <w:rsid w:val="00AF5BA3"/>
    <w:rsid w:val="00AF63F2"/>
    <w:rsid w:val="00AF6543"/>
    <w:rsid w:val="00AF6724"/>
    <w:rsid w:val="00AF6820"/>
    <w:rsid w:val="00AF69FD"/>
    <w:rsid w:val="00AF767E"/>
    <w:rsid w:val="00AF77DB"/>
    <w:rsid w:val="00AF7A07"/>
    <w:rsid w:val="00AF7FAB"/>
    <w:rsid w:val="00B003CA"/>
    <w:rsid w:val="00B00501"/>
    <w:rsid w:val="00B005DB"/>
    <w:rsid w:val="00B00695"/>
    <w:rsid w:val="00B00AB4"/>
    <w:rsid w:val="00B01309"/>
    <w:rsid w:val="00B017E5"/>
    <w:rsid w:val="00B01D20"/>
    <w:rsid w:val="00B0215B"/>
    <w:rsid w:val="00B0262D"/>
    <w:rsid w:val="00B02B5A"/>
    <w:rsid w:val="00B033EC"/>
    <w:rsid w:val="00B034F9"/>
    <w:rsid w:val="00B03683"/>
    <w:rsid w:val="00B03803"/>
    <w:rsid w:val="00B03A5F"/>
    <w:rsid w:val="00B03A7A"/>
    <w:rsid w:val="00B04113"/>
    <w:rsid w:val="00B047E8"/>
    <w:rsid w:val="00B048ED"/>
    <w:rsid w:val="00B04961"/>
    <w:rsid w:val="00B05549"/>
    <w:rsid w:val="00B05EAA"/>
    <w:rsid w:val="00B0644C"/>
    <w:rsid w:val="00B06E3E"/>
    <w:rsid w:val="00B06EBC"/>
    <w:rsid w:val="00B0722A"/>
    <w:rsid w:val="00B1021A"/>
    <w:rsid w:val="00B1024D"/>
    <w:rsid w:val="00B10272"/>
    <w:rsid w:val="00B102F3"/>
    <w:rsid w:val="00B11036"/>
    <w:rsid w:val="00B111D4"/>
    <w:rsid w:val="00B112E8"/>
    <w:rsid w:val="00B1178C"/>
    <w:rsid w:val="00B117B9"/>
    <w:rsid w:val="00B11D93"/>
    <w:rsid w:val="00B11F7E"/>
    <w:rsid w:val="00B122A9"/>
    <w:rsid w:val="00B122F4"/>
    <w:rsid w:val="00B126D9"/>
    <w:rsid w:val="00B12A54"/>
    <w:rsid w:val="00B12A78"/>
    <w:rsid w:val="00B12CD6"/>
    <w:rsid w:val="00B12DF9"/>
    <w:rsid w:val="00B12FBD"/>
    <w:rsid w:val="00B136E8"/>
    <w:rsid w:val="00B13B2E"/>
    <w:rsid w:val="00B13FFB"/>
    <w:rsid w:val="00B148A6"/>
    <w:rsid w:val="00B14BAE"/>
    <w:rsid w:val="00B14CDA"/>
    <w:rsid w:val="00B14EE3"/>
    <w:rsid w:val="00B150F9"/>
    <w:rsid w:val="00B1553E"/>
    <w:rsid w:val="00B1581F"/>
    <w:rsid w:val="00B15C2F"/>
    <w:rsid w:val="00B15C4D"/>
    <w:rsid w:val="00B1660D"/>
    <w:rsid w:val="00B169F5"/>
    <w:rsid w:val="00B172EC"/>
    <w:rsid w:val="00B175D4"/>
    <w:rsid w:val="00B176D5"/>
    <w:rsid w:val="00B17881"/>
    <w:rsid w:val="00B1798E"/>
    <w:rsid w:val="00B17AC2"/>
    <w:rsid w:val="00B17CA2"/>
    <w:rsid w:val="00B17CE4"/>
    <w:rsid w:val="00B20937"/>
    <w:rsid w:val="00B20D5C"/>
    <w:rsid w:val="00B20E38"/>
    <w:rsid w:val="00B20FCB"/>
    <w:rsid w:val="00B21287"/>
    <w:rsid w:val="00B21513"/>
    <w:rsid w:val="00B21702"/>
    <w:rsid w:val="00B21877"/>
    <w:rsid w:val="00B21907"/>
    <w:rsid w:val="00B21C4B"/>
    <w:rsid w:val="00B21E0F"/>
    <w:rsid w:val="00B22006"/>
    <w:rsid w:val="00B226A4"/>
    <w:rsid w:val="00B2271B"/>
    <w:rsid w:val="00B22779"/>
    <w:rsid w:val="00B22800"/>
    <w:rsid w:val="00B22C8D"/>
    <w:rsid w:val="00B22E57"/>
    <w:rsid w:val="00B22FDA"/>
    <w:rsid w:val="00B2309A"/>
    <w:rsid w:val="00B231B1"/>
    <w:rsid w:val="00B23488"/>
    <w:rsid w:val="00B234C9"/>
    <w:rsid w:val="00B2359C"/>
    <w:rsid w:val="00B23D63"/>
    <w:rsid w:val="00B23D97"/>
    <w:rsid w:val="00B24283"/>
    <w:rsid w:val="00B245DC"/>
    <w:rsid w:val="00B24714"/>
    <w:rsid w:val="00B249DB"/>
    <w:rsid w:val="00B24A61"/>
    <w:rsid w:val="00B24B1B"/>
    <w:rsid w:val="00B24D3B"/>
    <w:rsid w:val="00B24FAC"/>
    <w:rsid w:val="00B2515D"/>
    <w:rsid w:val="00B25161"/>
    <w:rsid w:val="00B25BC1"/>
    <w:rsid w:val="00B25EBA"/>
    <w:rsid w:val="00B26A89"/>
    <w:rsid w:val="00B26CD4"/>
    <w:rsid w:val="00B26F83"/>
    <w:rsid w:val="00B2700E"/>
    <w:rsid w:val="00B272E3"/>
    <w:rsid w:val="00B275A3"/>
    <w:rsid w:val="00B275AE"/>
    <w:rsid w:val="00B276E4"/>
    <w:rsid w:val="00B2771D"/>
    <w:rsid w:val="00B301E4"/>
    <w:rsid w:val="00B303DE"/>
    <w:rsid w:val="00B30BFB"/>
    <w:rsid w:val="00B30F68"/>
    <w:rsid w:val="00B31554"/>
    <w:rsid w:val="00B31710"/>
    <w:rsid w:val="00B31808"/>
    <w:rsid w:val="00B3196C"/>
    <w:rsid w:val="00B31A82"/>
    <w:rsid w:val="00B31CA7"/>
    <w:rsid w:val="00B31D29"/>
    <w:rsid w:val="00B31EE8"/>
    <w:rsid w:val="00B32A82"/>
    <w:rsid w:val="00B32C13"/>
    <w:rsid w:val="00B32ECC"/>
    <w:rsid w:val="00B3329E"/>
    <w:rsid w:val="00B33371"/>
    <w:rsid w:val="00B335C5"/>
    <w:rsid w:val="00B337FC"/>
    <w:rsid w:val="00B33871"/>
    <w:rsid w:val="00B34D3D"/>
    <w:rsid w:val="00B35418"/>
    <w:rsid w:val="00B356BB"/>
    <w:rsid w:val="00B35813"/>
    <w:rsid w:val="00B358BE"/>
    <w:rsid w:val="00B359EF"/>
    <w:rsid w:val="00B35A5E"/>
    <w:rsid w:val="00B35D5B"/>
    <w:rsid w:val="00B35DC2"/>
    <w:rsid w:val="00B35E27"/>
    <w:rsid w:val="00B35EB3"/>
    <w:rsid w:val="00B3696C"/>
    <w:rsid w:val="00B3698C"/>
    <w:rsid w:val="00B36CD7"/>
    <w:rsid w:val="00B36F7E"/>
    <w:rsid w:val="00B378C1"/>
    <w:rsid w:val="00B37DA3"/>
    <w:rsid w:val="00B37E79"/>
    <w:rsid w:val="00B37F00"/>
    <w:rsid w:val="00B4000F"/>
    <w:rsid w:val="00B402C3"/>
    <w:rsid w:val="00B406F4"/>
    <w:rsid w:val="00B407D8"/>
    <w:rsid w:val="00B408F9"/>
    <w:rsid w:val="00B40AA9"/>
    <w:rsid w:val="00B40C0B"/>
    <w:rsid w:val="00B40CD9"/>
    <w:rsid w:val="00B40E5C"/>
    <w:rsid w:val="00B40F38"/>
    <w:rsid w:val="00B4104D"/>
    <w:rsid w:val="00B412E0"/>
    <w:rsid w:val="00B415C0"/>
    <w:rsid w:val="00B41783"/>
    <w:rsid w:val="00B4196E"/>
    <w:rsid w:val="00B41A5C"/>
    <w:rsid w:val="00B41BEA"/>
    <w:rsid w:val="00B41D85"/>
    <w:rsid w:val="00B41E29"/>
    <w:rsid w:val="00B41FD0"/>
    <w:rsid w:val="00B42037"/>
    <w:rsid w:val="00B4231D"/>
    <w:rsid w:val="00B423E0"/>
    <w:rsid w:val="00B4278D"/>
    <w:rsid w:val="00B427E7"/>
    <w:rsid w:val="00B42ADD"/>
    <w:rsid w:val="00B42C7B"/>
    <w:rsid w:val="00B42DC7"/>
    <w:rsid w:val="00B42E95"/>
    <w:rsid w:val="00B42F8B"/>
    <w:rsid w:val="00B434ED"/>
    <w:rsid w:val="00B43604"/>
    <w:rsid w:val="00B4370A"/>
    <w:rsid w:val="00B43729"/>
    <w:rsid w:val="00B437D4"/>
    <w:rsid w:val="00B439C5"/>
    <w:rsid w:val="00B43F30"/>
    <w:rsid w:val="00B44324"/>
    <w:rsid w:val="00B44862"/>
    <w:rsid w:val="00B44F33"/>
    <w:rsid w:val="00B455B5"/>
    <w:rsid w:val="00B45B3D"/>
    <w:rsid w:val="00B45B50"/>
    <w:rsid w:val="00B45BB8"/>
    <w:rsid w:val="00B46009"/>
    <w:rsid w:val="00B4625F"/>
    <w:rsid w:val="00B46435"/>
    <w:rsid w:val="00B4673C"/>
    <w:rsid w:val="00B46A62"/>
    <w:rsid w:val="00B46E01"/>
    <w:rsid w:val="00B46EEC"/>
    <w:rsid w:val="00B472BF"/>
    <w:rsid w:val="00B4730B"/>
    <w:rsid w:val="00B47494"/>
    <w:rsid w:val="00B47962"/>
    <w:rsid w:val="00B47A61"/>
    <w:rsid w:val="00B50176"/>
    <w:rsid w:val="00B50214"/>
    <w:rsid w:val="00B5063B"/>
    <w:rsid w:val="00B50847"/>
    <w:rsid w:val="00B50B27"/>
    <w:rsid w:val="00B50E04"/>
    <w:rsid w:val="00B51182"/>
    <w:rsid w:val="00B51667"/>
    <w:rsid w:val="00B5181F"/>
    <w:rsid w:val="00B51CFB"/>
    <w:rsid w:val="00B51E94"/>
    <w:rsid w:val="00B526DE"/>
    <w:rsid w:val="00B52885"/>
    <w:rsid w:val="00B529B0"/>
    <w:rsid w:val="00B52DD9"/>
    <w:rsid w:val="00B53016"/>
    <w:rsid w:val="00B536C6"/>
    <w:rsid w:val="00B540E5"/>
    <w:rsid w:val="00B54171"/>
    <w:rsid w:val="00B543AA"/>
    <w:rsid w:val="00B54771"/>
    <w:rsid w:val="00B54DF0"/>
    <w:rsid w:val="00B54E66"/>
    <w:rsid w:val="00B5523D"/>
    <w:rsid w:val="00B55545"/>
    <w:rsid w:val="00B555B6"/>
    <w:rsid w:val="00B55ADC"/>
    <w:rsid w:val="00B55FFC"/>
    <w:rsid w:val="00B57010"/>
    <w:rsid w:val="00B5710F"/>
    <w:rsid w:val="00B5761F"/>
    <w:rsid w:val="00B57A1A"/>
    <w:rsid w:val="00B57D3C"/>
    <w:rsid w:val="00B57D53"/>
    <w:rsid w:val="00B57EB1"/>
    <w:rsid w:val="00B60041"/>
    <w:rsid w:val="00B60987"/>
    <w:rsid w:val="00B60A1A"/>
    <w:rsid w:val="00B60AA6"/>
    <w:rsid w:val="00B60BB8"/>
    <w:rsid w:val="00B60CA0"/>
    <w:rsid w:val="00B61486"/>
    <w:rsid w:val="00B614E8"/>
    <w:rsid w:val="00B61A4F"/>
    <w:rsid w:val="00B61AD6"/>
    <w:rsid w:val="00B61DE4"/>
    <w:rsid w:val="00B61F91"/>
    <w:rsid w:val="00B6269D"/>
    <w:rsid w:val="00B62A62"/>
    <w:rsid w:val="00B62C2C"/>
    <w:rsid w:val="00B62D1D"/>
    <w:rsid w:val="00B62EE6"/>
    <w:rsid w:val="00B632B7"/>
    <w:rsid w:val="00B633AB"/>
    <w:rsid w:val="00B6462E"/>
    <w:rsid w:val="00B64B09"/>
    <w:rsid w:val="00B64E5C"/>
    <w:rsid w:val="00B64E7C"/>
    <w:rsid w:val="00B652E2"/>
    <w:rsid w:val="00B65A8B"/>
    <w:rsid w:val="00B661C6"/>
    <w:rsid w:val="00B662A1"/>
    <w:rsid w:val="00B6676C"/>
    <w:rsid w:val="00B669D4"/>
    <w:rsid w:val="00B66B64"/>
    <w:rsid w:val="00B66F26"/>
    <w:rsid w:val="00B67085"/>
    <w:rsid w:val="00B6715F"/>
    <w:rsid w:val="00B67278"/>
    <w:rsid w:val="00B67AC3"/>
    <w:rsid w:val="00B67EC8"/>
    <w:rsid w:val="00B703E1"/>
    <w:rsid w:val="00B707EC"/>
    <w:rsid w:val="00B70859"/>
    <w:rsid w:val="00B70A11"/>
    <w:rsid w:val="00B712AA"/>
    <w:rsid w:val="00B71970"/>
    <w:rsid w:val="00B71DAC"/>
    <w:rsid w:val="00B72B28"/>
    <w:rsid w:val="00B73215"/>
    <w:rsid w:val="00B735E9"/>
    <w:rsid w:val="00B736F5"/>
    <w:rsid w:val="00B73AE6"/>
    <w:rsid w:val="00B73BD5"/>
    <w:rsid w:val="00B73CFB"/>
    <w:rsid w:val="00B74059"/>
    <w:rsid w:val="00B74320"/>
    <w:rsid w:val="00B745F1"/>
    <w:rsid w:val="00B74667"/>
    <w:rsid w:val="00B748FA"/>
    <w:rsid w:val="00B74924"/>
    <w:rsid w:val="00B74F8D"/>
    <w:rsid w:val="00B7572A"/>
    <w:rsid w:val="00B7572D"/>
    <w:rsid w:val="00B757EC"/>
    <w:rsid w:val="00B758D8"/>
    <w:rsid w:val="00B75A1D"/>
    <w:rsid w:val="00B75CC3"/>
    <w:rsid w:val="00B75CF5"/>
    <w:rsid w:val="00B75CF9"/>
    <w:rsid w:val="00B75EFC"/>
    <w:rsid w:val="00B75F62"/>
    <w:rsid w:val="00B75FE2"/>
    <w:rsid w:val="00B76493"/>
    <w:rsid w:val="00B76704"/>
    <w:rsid w:val="00B76DBC"/>
    <w:rsid w:val="00B7743A"/>
    <w:rsid w:val="00B778A0"/>
    <w:rsid w:val="00B77A73"/>
    <w:rsid w:val="00B77CC3"/>
    <w:rsid w:val="00B77FFD"/>
    <w:rsid w:val="00B80756"/>
    <w:rsid w:val="00B80B6E"/>
    <w:rsid w:val="00B80CB8"/>
    <w:rsid w:val="00B810B5"/>
    <w:rsid w:val="00B81221"/>
    <w:rsid w:val="00B813D2"/>
    <w:rsid w:val="00B817B2"/>
    <w:rsid w:val="00B81B0E"/>
    <w:rsid w:val="00B82003"/>
    <w:rsid w:val="00B82035"/>
    <w:rsid w:val="00B826D1"/>
    <w:rsid w:val="00B82AA7"/>
    <w:rsid w:val="00B82BA0"/>
    <w:rsid w:val="00B82BBA"/>
    <w:rsid w:val="00B831F8"/>
    <w:rsid w:val="00B83516"/>
    <w:rsid w:val="00B838C2"/>
    <w:rsid w:val="00B83B20"/>
    <w:rsid w:val="00B83B38"/>
    <w:rsid w:val="00B840EE"/>
    <w:rsid w:val="00B84397"/>
    <w:rsid w:val="00B84EDD"/>
    <w:rsid w:val="00B84F7B"/>
    <w:rsid w:val="00B85EE6"/>
    <w:rsid w:val="00B862E7"/>
    <w:rsid w:val="00B867E0"/>
    <w:rsid w:val="00B86F89"/>
    <w:rsid w:val="00B87159"/>
    <w:rsid w:val="00B875C9"/>
    <w:rsid w:val="00B87653"/>
    <w:rsid w:val="00B87886"/>
    <w:rsid w:val="00B87939"/>
    <w:rsid w:val="00B87A0C"/>
    <w:rsid w:val="00B87B18"/>
    <w:rsid w:val="00B87E3A"/>
    <w:rsid w:val="00B90349"/>
    <w:rsid w:val="00B90548"/>
    <w:rsid w:val="00B90A2F"/>
    <w:rsid w:val="00B91302"/>
    <w:rsid w:val="00B91878"/>
    <w:rsid w:val="00B91A55"/>
    <w:rsid w:val="00B92BC8"/>
    <w:rsid w:val="00B931A0"/>
    <w:rsid w:val="00B93903"/>
    <w:rsid w:val="00B93A92"/>
    <w:rsid w:val="00B93B1E"/>
    <w:rsid w:val="00B93D75"/>
    <w:rsid w:val="00B93D95"/>
    <w:rsid w:val="00B94798"/>
    <w:rsid w:val="00B94819"/>
    <w:rsid w:val="00B948DD"/>
    <w:rsid w:val="00B94A9D"/>
    <w:rsid w:val="00B94AD0"/>
    <w:rsid w:val="00B95360"/>
    <w:rsid w:val="00B95CC4"/>
    <w:rsid w:val="00B95DE0"/>
    <w:rsid w:val="00B960F4"/>
    <w:rsid w:val="00B96445"/>
    <w:rsid w:val="00B96634"/>
    <w:rsid w:val="00B96643"/>
    <w:rsid w:val="00B96FD4"/>
    <w:rsid w:val="00B9720B"/>
    <w:rsid w:val="00B97252"/>
    <w:rsid w:val="00B97781"/>
    <w:rsid w:val="00B979FB"/>
    <w:rsid w:val="00BA027C"/>
    <w:rsid w:val="00BA07A0"/>
    <w:rsid w:val="00BA07C8"/>
    <w:rsid w:val="00BA0951"/>
    <w:rsid w:val="00BA0E64"/>
    <w:rsid w:val="00BA0FFC"/>
    <w:rsid w:val="00BA128D"/>
    <w:rsid w:val="00BA13F4"/>
    <w:rsid w:val="00BA1497"/>
    <w:rsid w:val="00BA174E"/>
    <w:rsid w:val="00BA1757"/>
    <w:rsid w:val="00BA17A1"/>
    <w:rsid w:val="00BA2A2B"/>
    <w:rsid w:val="00BA2A84"/>
    <w:rsid w:val="00BA2C5E"/>
    <w:rsid w:val="00BA2F03"/>
    <w:rsid w:val="00BA3752"/>
    <w:rsid w:val="00BA38DB"/>
    <w:rsid w:val="00BA46B4"/>
    <w:rsid w:val="00BA5244"/>
    <w:rsid w:val="00BA58AA"/>
    <w:rsid w:val="00BA5AF9"/>
    <w:rsid w:val="00BA5B78"/>
    <w:rsid w:val="00BA636C"/>
    <w:rsid w:val="00BA67D4"/>
    <w:rsid w:val="00BA68A0"/>
    <w:rsid w:val="00BA6CB9"/>
    <w:rsid w:val="00BA6D9F"/>
    <w:rsid w:val="00BA6E96"/>
    <w:rsid w:val="00BA6FD5"/>
    <w:rsid w:val="00BA6FD6"/>
    <w:rsid w:val="00BA70AF"/>
    <w:rsid w:val="00BA70E5"/>
    <w:rsid w:val="00BA7A11"/>
    <w:rsid w:val="00BB0083"/>
    <w:rsid w:val="00BB008C"/>
    <w:rsid w:val="00BB00FC"/>
    <w:rsid w:val="00BB01DA"/>
    <w:rsid w:val="00BB0B2B"/>
    <w:rsid w:val="00BB0C3C"/>
    <w:rsid w:val="00BB15E3"/>
    <w:rsid w:val="00BB1A53"/>
    <w:rsid w:val="00BB1A72"/>
    <w:rsid w:val="00BB1FD3"/>
    <w:rsid w:val="00BB247A"/>
    <w:rsid w:val="00BB25D3"/>
    <w:rsid w:val="00BB2B30"/>
    <w:rsid w:val="00BB2F50"/>
    <w:rsid w:val="00BB32E6"/>
    <w:rsid w:val="00BB383A"/>
    <w:rsid w:val="00BB38BF"/>
    <w:rsid w:val="00BB39E7"/>
    <w:rsid w:val="00BB40A2"/>
    <w:rsid w:val="00BB4545"/>
    <w:rsid w:val="00BB4600"/>
    <w:rsid w:val="00BB4937"/>
    <w:rsid w:val="00BB49F3"/>
    <w:rsid w:val="00BB4E1B"/>
    <w:rsid w:val="00BB5035"/>
    <w:rsid w:val="00BB51F8"/>
    <w:rsid w:val="00BB5595"/>
    <w:rsid w:val="00BB5910"/>
    <w:rsid w:val="00BB5DD5"/>
    <w:rsid w:val="00BB60D5"/>
    <w:rsid w:val="00BB631F"/>
    <w:rsid w:val="00BB65CF"/>
    <w:rsid w:val="00BB6649"/>
    <w:rsid w:val="00BB6A3B"/>
    <w:rsid w:val="00BB7569"/>
    <w:rsid w:val="00BB7AE9"/>
    <w:rsid w:val="00BB7BA9"/>
    <w:rsid w:val="00BB7CDE"/>
    <w:rsid w:val="00BC0887"/>
    <w:rsid w:val="00BC0E24"/>
    <w:rsid w:val="00BC1054"/>
    <w:rsid w:val="00BC1135"/>
    <w:rsid w:val="00BC145E"/>
    <w:rsid w:val="00BC16E6"/>
    <w:rsid w:val="00BC16FD"/>
    <w:rsid w:val="00BC1721"/>
    <w:rsid w:val="00BC1760"/>
    <w:rsid w:val="00BC1E62"/>
    <w:rsid w:val="00BC1EFC"/>
    <w:rsid w:val="00BC247E"/>
    <w:rsid w:val="00BC261F"/>
    <w:rsid w:val="00BC290D"/>
    <w:rsid w:val="00BC2D0A"/>
    <w:rsid w:val="00BC3490"/>
    <w:rsid w:val="00BC3581"/>
    <w:rsid w:val="00BC39DC"/>
    <w:rsid w:val="00BC3B42"/>
    <w:rsid w:val="00BC3C7C"/>
    <w:rsid w:val="00BC3DCD"/>
    <w:rsid w:val="00BC4581"/>
    <w:rsid w:val="00BC4D0C"/>
    <w:rsid w:val="00BC4D49"/>
    <w:rsid w:val="00BC51DC"/>
    <w:rsid w:val="00BC5307"/>
    <w:rsid w:val="00BC53BF"/>
    <w:rsid w:val="00BC54A9"/>
    <w:rsid w:val="00BC5D37"/>
    <w:rsid w:val="00BC79C7"/>
    <w:rsid w:val="00BC7D39"/>
    <w:rsid w:val="00BC7DA0"/>
    <w:rsid w:val="00BC7F16"/>
    <w:rsid w:val="00BD05F7"/>
    <w:rsid w:val="00BD07B0"/>
    <w:rsid w:val="00BD0906"/>
    <w:rsid w:val="00BD0EF4"/>
    <w:rsid w:val="00BD1052"/>
    <w:rsid w:val="00BD112B"/>
    <w:rsid w:val="00BD116D"/>
    <w:rsid w:val="00BD1742"/>
    <w:rsid w:val="00BD1C1C"/>
    <w:rsid w:val="00BD1F8C"/>
    <w:rsid w:val="00BD2EAB"/>
    <w:rsid w:val="00BD3386"/>
    <w:rsid w:val="00BD37B9"/>
    <w:rsid w:val="00BD389E"/>
    <w:rsid w:val="00BD38C5"/>
    <w:rsid w:val="00BD39E7"/>
    <w:rsid w:val="00BD3F65"/>
    <w:rsid w:val="00BD4388"/>
    <w:rsid w:val="00BD4591"/>
    <w:rsid w:val="00BD45C0"/>
    <w:rsid w:val="00BD46C6"/>
    <w:rsid w:val="00BD479E"/>
    <w:rsid w:val="00BD4A7D"/>
    <w:rsid w:val="00BD4C9E"/>
    <w:rsid w:val="00BD4CDD"/>
    <w:rsid w:val="00BD4DF6"/>
    <w:rsid w:val="00BD584F"/>
    <w:rsid w:val="00BD5B3B"/>
    <w:rsid w:val="00BD5BD8"/>
    <w:rsid w:val="00BD5FAC"/>
    <w:rsid w:val="00BD618C"/>
    <w:rsid w:val="00BD6235"/>
    <w:rsid w:val="00BD65AF"/>
    <w:rsid w:val="00BD68ED"/>
    <w:rsid w:val="00BD6AB3"/>
    <w:rsid w:val="00BD6EA0"/>
    <w:rsid w:val="00BD720B"/>
    <w:rsid w:val="00BD7AA3"/>
    <w:rsid w:val="00BD7C6E"/>
    <w:rsid w:val="00BE011D"/>
    <w:rsid w:val="00BE029B"/>
    <w:rsid w:val="00BE060D"/>
    <w:rsid w:val="00BE0856"/>
    <w:rsid w:val="00BE0933"/>
    <w:rsid w:val="00BE0C3F"/>
    <w:rsid w:val="00BE0E50"/>
    <w:rsid w:val="00BE0EDF"/>
    <w:rsid w:val="00BE10AA"/>
    <w:rsid w:val="00BE1116"/>
    <w:rsid w:val="00BE1987"/>
    <w:rsid w:val="00BE1A72"/>
    <w:rsid w:val="00BE1C80"/>
    <w:rsid w:val="00BE202C"/>
    <w:rsid w:val="00BE25D2"/>
    <w:rsid w:val="00BE2786"/>
    <w:rsid w:val="00BE2890"/>
    <w:rsid w:val="00BE2ACF"/>
    <w:rsid w:val="00BE2AE4"/>
    <w:rsid w:val="00BE2F4C"/>
    <w:rsid w:val="00BE325C"/>
    <w:rsid w:val="00BE378A"/>
    <w:rsid w:val="00BE3958"/>
    <w:rsid w:val="00BE3A55"/>
    <w:rsid w:val="00BE3CCC"/>
    <w:rsid w:val="00BE3E14"/>
    <w:rsid w:val="00BE3F40"/>
    <w:rsid w:val="00BE45CC"/>
    <w:rsid w:val="00BE476A"/>
    <w:rsid w:val="00BE492B"/>
    <w:rsid w:val="00BE49D0"/>
    <w:rsid w:val="00BE4B70"/>
    <w:rsid w:val="00BE524E"/>
    <w:rsid w:val="00BE527C"/>
    <w:rsid w:val="00BE5822"/>
    <w:rsid w:val="00BE5CC5"/>
    <w:rsid w:val="00BE65C2"/>
    <w:rsid w:val="00BE66C6"/>
    <w:rsid w:val="00BE6946"/>
    <w:rsid w:val="00BE6CB9"/>
    <w:rsid w:val="00BE6D1B"/>
    <w:rsid w:val="00BE715B"/>
    <w:rsid w:val="00BE7286"/>
    <w:rsid w:val="00BE7322"/>
    <w:rsid w:val="00BE746A"/>
    <w:rsid w:val="00BE758B"/>
    <w:rsid w:val="00BE7597"/>
    <w:rsid w:val="00BE7676"/>
    <w:rsid w:val="00BE7822"/>
    <w:rsid w:val="00BE78FF"/>
    <w:rsid w:val="00BE7A85"/>
    <w:rsid w:val="00BE7E1C"/>
    <w:rsid w:val="00BF0003"/>
    <w:rsid w:val="00BF046A"/>
    <w:rsid w:val="00BF0A62"/>
    <w:rsid w:val="00BF0A72"/>
    <w:rsid w:val="00BF0C15"/>
    <w:rsid w:val="00BF12A8"/>
    <w:rsid w:val="00BF12C2"/>
    <w:rsid w:val="00BF13F4"/>
    <w:rsid w:val="00BF1917"/>
    <w:rsid w:val="00BF1A6B"/>
    <w:rsid w:val="00BF21F6"/>
    <w:rsid w:val="00BF24A3"/>
    <w:rsid w:val="00BF2512"/>
    <w:rsid w:val="00BF29E2"/>
    <w:rsid w:val="00BF32CE"/>
    <w:rsid w:val="00BF3688"/>
    <w:rsid w:val="00BF36B6"/>
    <w:rsid w:val="00BF4181"/>
    <w:rsid w:val="00BF4321"/>
    <w:rsid w:val="00BF4453"/>
    <w:rsid w:val="00BF4D5A"/>
    <w:rsid w:val="00BF4F3A"/>
    <w:rsid w:val="00BF57BE"/>
    <w:rsid w:val="00BF5833"/>
    <w:rsid w:val="00BF5A85"/>
    <w:rsid w:val="00BF5FA7"/>
    <w:rsid w:val="00BF6168"/>
    <w:rsid w:val="00BF6348"/>
    <w:rsid w:val="00BF691B"/>
    <w:rsid w:val="00BF6A39"/>
    <w:rsid w:val="00BF6BA0"/>
    <w:rsid w:val="00BF77D3"/>
    <w:rsid w:val="00BF7FB0"/>
    <w:rsid w:val="00C001EB"/>
    <w:rsid w:val="00C002FD"/>
    <w:rsid w:val="00C0052A"/>
    <w:rsid w:val="00C0069F"/>
    <w:rsid w:val="00C00AE6"/>
    <w:rsid w:val="00C0105B"/>
    <w:rsid w:val="00C012B5"/>
    <w:rsid w:val="00C01381"/>
    <w:rsid w:val="00C014CE"/>
    <w:rsid w:val="00C0171D"/>
    <w:rsid w:val="00C01DBC"/>
    <w:rsid w:val="00C0214E"/>
    <w:rsid w:val="00C021D5"/>
    <w:rsid w:val="00C0238B"/>
    <w:rsid w:val="00C025D9"/>
    <w:rsid w:val="00C0263A"/>
    <w:rsid w:val="00C02896"/>
    <w:rsid w:val="00C03393"/>
    <w:rsid w:val="00C0346F"/>
    <w:rsid w:val="00C03628"/>
    <w:rsid w:val="00C0380E"/>
    <w:rsid w:val="00C0392F"/>
    <w:rsid w:val="00C03C37"/>
    <w:rsid w:val="00C03C4A"/>
    <w:rsid w:val="00C03FAD"/>
    <w:rsid w:val="00C04503"/>
    <w:rsid w:val="00C0498B"/>
    <w:rsid w:val="00C057D2"/>
    <w:rsid w:val="00C05AE8"/>
    <w:rsid w:val="00C05B08"/>
    <w:rsid w:val="00C05CC9"/>
    <w:rsid w:val="00C060AA"/>
    <w:rsid w:val="00C0610A"/>
    <w:rsid w:val="00C062F6"/>
    <w:rsid w:val="00C066D1"/>
    <w:rsid w:val="00C06B81"/>
    <w:rsid w:val="00C06F63"/>
    <w:rsid w:val="00C0722A"/>
    <w:rsid w:val="00C075B2"/>
    <w:rsid w:val="00C10080"/>
    <w:rsid w:val="00C101AE"/>
    <w:rsid w:val="00C10424"/>
    <w:rsid w:val="00C10949"/>
    <w:rsid w:val="00C10A09"/>
    <w:rsid w:val="00C10C49"/>
    <w:rsid w:val="00C10F19"/>
    <w:rsid w:val="00C114F4"/>
    <w:rsid w:val="00C117D0"/>
    <w:rsid w:val="00C119E5"/>
    <w:rsid w:val="00C11C25"/>
    <w:rsid w:val="00C11FB7"/>
    <w:rsid w:val="00C121A7"/>
    <w:rsid w:val="00C12B9E"/>
    <w:rsid w:val="00C12C3E"/>
    <w:rsid w:val="00C12CE2"/>
    <w:rsid w:val="00C13093"/>
    <w:rsid w:val="00C13465"/>
    <w:rsid w:val="00C13784"/>
    <w:rsid w:val="00C13B49"/>
    <w:rsid w:val="00C142B5"/>
    <w:rsid w:val="00C1433F"/>
    <w:rsid w:val="00C14509"/>
    <w:rsid w:val="00C14669"/>
    <w:rsid w:val="00C146E7"/>
    <w:rsid w:val="00C147B8"/>
    <w:rsid w:val="00C147BE"/>
    <w:rsid w:val="00C14944"/>
    <w:rsid w:val="00C14946"/>
    <w:rsid w:val="00C14A60"/>
    <w:rsid w:val="00C14A8A"/>
    <w:rsid w:val="00C14AAD"/>
    <w:rsid w:val="00C14D27"/>
    <w:rsid w:val="00C14D32"/>
    <w:rsid w:val="00C158ED"/>
    <w:rsid w:val="00C159C0"/>
    <w:rsid w:val="00C15D03"/>
    <w:rsid w:val="00C15E0F"/>
    <w:rsid w:val="00C1641C"/>
    <w:rsid w:val="00C1641D"/>
    <w:rsid w:val="00C166C0"/>
    <w:rsid w:val="00C1677B"/>
    <w:rsid w:val="00C16B55"/>
    <w:rsid w:val="00C16BB7"/>
    <w:rsid w:val="00C16D2F"/>
    <w:rsid w:val="00C17828"/>
    <w:rsid w:val="00C17BE7"/>
    <w:rsid w:val="00C17E75"/>
    <w:rsid w:val="00C17FF6"/>
    <w:rsid w:val="00C20B5A"/>
    <w:rsid w:val="00C21140"/>
    <w:rsid w:val="00C211AB"/>
    <w:rsid w:val="00C216DF"/>
    <w:rsid w:val="00C216FD"/>
    <w:rsid w:val="00C21B13"/>
    <w:rsid w:val="00C21B20"/>
    <w:rsid w:val="00C21EF0"/>
    <w:rsid w:val="00C223DE"/>
    <w:rsid w:val="00C2280C"/>
    <w:rsid w:val="00C23160"/>
    <w:rsid w:val="00C231C0"/>
    <w:rsid w:val="00C23457"/>
    <w:rsid w:val="00C235F0"/>
    <w:rsid w:val="00C239EA"/>
    <w:rsid w:val="00C23C4E"/>
    <w:rsid w:val="00C23EE1"/>
    <w:rsid w:val="00C241AB"/>
    <w:rsid w:val="00C24240"/>
    <w:rsid w:val="00C2461E"/>
    <w:rsid w:val="00C246A6"/>
    <w:rsid w:val="00C246B8"/>
    <w:rsid w:val="00C24E0A"/>
    <w:rsid w:val="00C250F6"/>
    <w:rsid w:val="00C2518A"/>
    <w:rsid w:val="00C254E0"/>
    <w:rsid w:val="00C2555A"/>
    <w:rsid w:val="00C25690"/>
    <w:rsid w:val="00C25CDA"/>
    <w:rsid w:val="00C25F5E"/>
    <w:rsid w:val="00C2600E"/>
    <w:rsid w:val="00C26121"/>
    <w:rsid w:val="00C2617B"/>
    <w:rsid w:val="00C264B9"/>
    <w:rsid w:val="00C265DB"/>
    <w:rsid w:val="00C26685"/>
    <w:rsid w:val="00C26BF2"/>
    <w:rsid w:val="00C26EB6"/>
    <w:rsid w:val="00C27036"/>
    <w:rsid w:val="00C27146"/>
    <w:rsid w:val="00C2761F"/>
    <w:rsid w:val="00C2764C"/>
    <w:rsid w:val="00C2767B"/>
    <w:rsid w:val="00C276F8"/>
    <w:rsid w:val="00C27768"/>
    <w:rsid w:val="00C27847"/>
    <w:rsid w:val="00C279F2"/>
    <w:rsid w:val="00C27BD6"/>
    <w:rsid w:val="00C30254"/>
    <w:rsid w:val="00C3056B"/>
    <w:rsid w:val="00C30576"/>
    <w:rsid w:val="00C306E5"/>
    <w:rsid w:val="00C309CE"/>
    <w:rsid w:val="00C30A73"/>
    <w:rsid w:val="00C30D68"/>
    <w:rsid w:val="00C31381"/>
    <w:rsid w:val="00C31725"/>
    <w:rsid w:val="00C319DF"/>
    <w:rsid w:val="00C31DA6"/>
    <w:rsid w:val="00C32297"/>
    <w:rsid w:val="00C32325"/>
    <w:rsid w:val="00C3268C"/>
    <w:rsid w:val="00C32EDD"/>
    <w:rsid w:val="00C33314"/>
    <w:rsid w:val="00C33549"/>
    <w:rsid w:val="00C335CC"/>
    <w:rsid w:val="00C33A4F"/>
    <w:rsid w:val="00C33F2B"/>
    <w:rsid w:val="00C33FAF"/>
    <w:rsid w:val="00C3418E"/>
    <w:rsid w:val="00C341AA"/>
    <w:rsid w:val="00C341BC"/>
    <w:rsid w:val="00C342F8"/>
    <w:rsid w:val="00C34F15"/>
    <w:rsid w:val="00C35DCD"/>
    <w:rsid w:val="00C35F6E"/>
    <w:rsid w:val="00C35FA7"/>
    <w:rsid w:val="00C36263"/>
    <w:rsid w:val="00C362FB"/>
    <w:rsid w:val="00C36994"/>
    <w:rsid w:val="00C36A09"/>
    <w:rsid w:val="00C36E4C"/>
    <w:rsid w:val="00C36EC0"/>
    <w:rsid w:val="00C37598"/>
    <w:rsid w:val="00C379DD"/>
    <w:rsid w:val="00C37A3E"/>
    <w:rsid w:val="00C37A8A"/>
    <w:rsid w:val="00C37DD6"/>
    <w:rsid w:val="00C37FC6"/>
    <w:rsid w:val="00C4039E"/>
    <w:rsid w:val="00C41103"/>
    <w:rsid w:val="00C41158"/>
    <w:rsid w:val="00C416D1"/>
    <w:rsid w:val="00C41B64"/>
    <w:rsid w:val="00C4249F"/>
    <w:rsid w:val="00C4272C"/>
    <w:rsid w:val="00C430FE"/>
    <w:rsid w:val="00C43337"/>
    <w:rsid w:val="00C4358E"/>
    <w:rsid w:val="00C436C4"/>
    <w:rsid w:val="00C43D1A"/>
    <w:rsid w:val="00C43F8D"/>
    <w:rsid w:val="00C444DD"/>
    <w:rsid w:val="00C44AE3"/>
    <w:rsid w:val="00C44C1A"/>
    <w:rsid w:val="00C44E9A"/>
    <w:rsid w:val="00C45145"/>
    <w:rsid w:val="00C45478"/>
    <w:rsid w:val="00C45697"/>
    <w:rsid w:val="00C46334"/>
    <w:rsid w:val="00C468E7"/>
    <w:rsid w:val="00C46D19"/>
    <w:rsid w:val="00C46FC1"/>
    <w:rsid w:val="00C47758"/>
    <w:rsid w:val="00C47965"/>
    <w:rsid w:val="00C50A14"/>
    <w:rsid w:val="00C50DF4"/>
    <w:rsid w:val="00C50E2D"/>
    <w:rsid w:val="00C5149B"/>
    <w:rsid w:val="00C5155B"/>
    <w:rsid w:val="00C51643"/>
    <w:rsid w:val="00C5171D"/>
    <w:rsid w:val="00C5186A"/>
    <w:rsid w:val="00C51879"/>
    <w:rsid w:val="00C5196E"/>
    <w:rsid w:val="00C51C81"/>
    <w:rsid w:val="00C51CE7"/>
    <w:rsid w:val="00C5205A"/>
    <w:rsid w:val="00C520EF"/>
    <w:rsid w:val="00C5222F"/>
    <w:rsid w:val="00C52396"/>
    <w:rsid w:val="00C526F4"/>
    <w:rsid w:val="00C5289B"/>
    <w:rsid w:val="00C52C45"/>
    <w:rsid w:val="00C52ED4"/>
    <w:rsid w:val="00C53150"/>
    <w:rsid w:val="00C53B87"/>
    <w:rsid w:val="00C53C66"/>
    <w:rsid w:val="00C5414F"/>
    <w:rsid w:val="00C542F2"/>
    <w:rsid w:val="00C543B6"/>
    <w:rsid w:val="00C54466"/>
    <w:rsid w:val="00C54AAF"/>
    <w:rsid w:val="00C54BE1"/>
    <w:rsid w:val="00C54E06"/>
    <w:rsid w:val="00C5544C"/>
    <w:rsid w:val="00C5590D"/>
    <w:rsid w:val="00C55A46"/>
    <w:rsid w:val="00C55C6F"/>
    <w:rsid w:val="00C55D61"/>
    <w:rsid w:val="00C55F52"/>
    <w:rsid w:val="00C561B9"/>
    <w:rsid w:val="00C56860"/>
    <w:rsid w:val="00C56B54"/>
    <w:rsid w:val="00C56EF5"/>
    <w:rsid w:val="00C56F57"/>
    <w:rsid w:val="00C57092"/>
    <w:rsid w:val="00C5719A"/>
    <w:rsid w:val="00C600CC"/>
    <w:rsid w:val="00C600EC"/>
    <w:rsid w:val="00C602CF"/>
    <w:rsid w:val="00C60ACE"/>
    <w:rsid w:val="00C61441"/>
    <w:rsid w:val="00C617DB"/>
    <w:rsid w:val="00C61BBB"/>
    <w:rsid w:val="00C61C59"/>
    <w:rsid w:val="00C61D85"/>
    <w:rsid w:val="00C61F20"/>
    <w:rsid w:val="00C61F77"/>
    <w:rsid w:val="00C6241C"/>
    <w:rsid w:val="00C6293A"/>
    <w:rsid w:val="00C62AE1"/>
    <w:rsid w:val="00C62C9D"/>
    <w:rsid w:val="00C62F43"/>
    <w:rsid w:val="00C62FAC"/>
    <w:rsid w:val="00C62FB8"/>
    <w:rsid w:val="00C630BD"/>
    <w:rsid w:val="00C63731"/>
    <w:rsid w:val="00C64477"/>
    <w:rsid w:val="00C64688"/>
    <w:rsid w:val="00C649ED"/>
    <w:rsid w:val="00C64B89"/>
    <w:rsid w:val="00C652C2"/>
    <w:rsid w:val="00C65771"/>
    <w:rsid w:val="00C65C83"/>
    <w:rsid w:val="00C66032"/>
    <w:rsid w:val="00C6694C"/>
    <w:rsid w:val="00C67249"/>
    <w:rsid w:val="00C67736"/>
    <w:rsid w:val="00C67A6E"/>
    <w:rsid w:val="00C67C25"/>
    <w:rsid w:val="00C70F66"/>
    <w:rsid w:val="00C71417"/>
    <w:rsid w:val="00C71717"/>
    <w:rsid w:val="00C7192D"/>
    <w:rsid w:val="00C71D15"/>
    <w:rsid w:val="00C725BA"/>
    <w:rsid w:val="00C726B7"/>
    <w:rsid w:val="00C728B0"/>
    <w:rsid w:val="00C72A97"/>
    <w:rsid w:val="00C72AC1"/>
    <w:rsid w:val="00C72B2F"/>
    <w:rsid w:val="00C72BB4"/>
    <w:rsid w:val="00C7324B"/>
    <w:rsid w:val="00C7331C"/>
    <w:rsid w:val="00C7357F"/>
    <w:rsid w:val="00C735E4"/>
    <w:rsid w:val="00C735F5"/>
    <w:rsid w:val="00C73631"/>
    <w:rsid w:val="00C7371D"/>
    <w:rsid w:val="00C737C4"/>
    <w:rsid w:val="00C73C65"/>
    <w:rsid w:val="00C74374"/>
    <w:rsid w:val="00C74856"/>
    <w:rsid w:val="00C74C3A"/>
    <w:rsid w:val="00C74D04"/>
    <w:rsid w:val="00C74F7B"/>
    <w:rsid w:val="00C750CB"/>
    <w:rsid w:val="00C75135"/>
    <w:rsid w:val="00C75833"/>
    <w:rsid w:val="00C759B3"/>
    <w:rsid w:val="00C76235"/>
    <w:rsid w:val="00C7630D"/>
    <w:rsid w:val="00C765C6"/>
    <w:rsid w:val="00C7664E"/>
    <w:rsid w:val="00C76830"/>
    <w:rsid w:val="00C77063"/>
    <w:rsid w:val="00C772EF"/>
    <w:rsid w:val="00C77534"/>
    <w:rsid w:val="00C77588"/>
    <w:rsid w:val="00C77679"/>
    <w:rsid w:val="00C77C55"/>
    <w:rsid w:val="00C77D6B"/>
    <w:rsid w:val="00C77DD3"/>
    <w:rsid w:val="00C809C0"/>
    <w:rsid w:val="00C80D7D"/>
    <w:rsid w:val="00C80FBD"/>
    <w:rsid w:val="00C81455"/>
    <w:rsid w:val="00C8156B"/>
    <w:rsid w:val="00C815B3"/>
    <w:rsid w:val="00C8192E"/>
    <w:rsid w:val="00C81B6C"/>
    <w:rsid w:val="00C82A33"/>
    <w:rsid w:val="00C837FC"/>
    <w:rsid w:val="00C8393C"/>
    <w:rsid w:val="00C843C3"/>
    <w:rsid w:val="00C84588"/>
    <w:rsid w:val="00C84D29"/>
    <w:rsid w:val="00C84E5D"/>
    <w:rsid w:val="00C8503D"/>
    <w:rsid w:val="00C8507E"/>
    <w:rsid w:val="00C85137"/>
    <w:rsid w:val="00C85360"/>
    <w:rsid w:val="00C85B8B"/>
    <w:rsid w:val="00C85D70"/>
    <w:rsid w:val="00C85DC2"/>
    <w:rsid w:val="00C86058"/>
    <w:rsid w:val="00C86241"/>
    <w:rsid w:val="00C863F6"/>
    <w:rsid w:val="00C87007"/>
    <w:rsid w:val="00C8724C"/>
    <w:rsid w:val="00C873B6"/>
    <w:rsid w:val="00C873F5"/>
    <w:rsid w:val="00C876DB"/>
    <w:rsid w:val="00C87925"/>
    <w:rsid w:val="00C87AAE"/>
    <w:rsid w:val="00C87C70"/>
    <w:rsid w:val="00C87D09"/>
    <w:rsid w:val="00C87F31"/>
    <w:rsid w:val="00C9009B"/>
    <w:rsid w:val="00C9012F"/>
    <w:rsid w:val="00C91048"/>
    <w:rsid w:val="00C91404"/>
    <w:rsid w:val="00C917F8"/>
    <w:rsid w:val="00C91C23"/>
    <w:rsid w:val="00C91C96"/>
    <w:rsid w:val="00C923B7"/>
    <w:rsid w:val="00C926FC"/>
    <w:rsid w:val="00C92C0F"/>
    <w:rsid w:val="00C92DFA"/>
    <w:rsid w:val="00C9343F"/>
    <w:rsid w:val="00C935AF"/>
    <w:rsid w:val="00C93B1B"/>
    <w:rsid w:val="00C93C6F"/>
    <w:rsid w:val="00C94235"/>
    <w:rsid w:val="00C94933"/>
    <w:rsid w:val="00C94A47"/>
    <w:rsid w:val="00C94B79"/>
    <w:rsid w:val="00C95197"/>
    <w:rsid w:val="00C9547A"/>
    <w:rsid w:val="00C9571C"/>
    <w:rsid w:val="00C95E0D"/>
    <w:rsid w:val="00C95EF3"/>
    <w:rsid w:val="00C96150"/>
    <w:rsid w:val="00C9660F"/>
    <w:rsid w:val="00C96702"/>
    <w:rsid w:val="00C96C3D"/>
    <w:rsid w:val="00C96CBE"/>
    <w:rsid w:val="00C97203"/>
    <w:rsid w:val="00C9724F"/>
    <w:rsid w:val="00C9737C"/>
    <w:rsid w:val="00C9748F"/>
    <w:rsid w:val="00C975D6"/>
    <w:rsid w:val="00C97A3C"/>
    <w:rsid w:val="00C97C81"/>
    <w:rsid w:val="00C97D0D"/>
    <w:rsid w:val="00C97DE6"/>
    <w:rsid w:val="00C97ED7"/>
    <w:rsid w:val="00CA06DC"/>
    <w:rsid w:val="00CA0960"/>
    <w:rsid w:val="00CA0A21"/>
    <w:rsid w:val="00CA0DC5"/>
    <w:rsid w:val="00CA11D4"/>
    <w:rsid w:val="00CA19F7"/>
    <w:rsid w:val="00CA2158"/>
    <w:rsid w:val="00CA32EF"/>
    <w:rsid w:val="00CA345D"/>
    <w:rsid w:val="00CA35CF"/>
    <w:rsid w:val="00CA393B"/>
    <w:rsid w:val="00CA3E3A"/>
    <w:rsid w:val="00CA407D"/>
    <w:rsid w:val="00CA44BD"/>
    <w:rsid w:val="00CA44C9"/>
    <w:rsid w:val="00CA47C7"/>
    <w:rsid w:val="00CA4AB9"/>
    <w:rsid w:val="00CA4ED0"/>
    <w:rsid w:val="00CA4F84"/>
    <w:rsid w:val="00CA52CD"/>
    <w:rsid w:val="00CA5398"/>
    <w:rsid w:val="00CA53DB"/>
    <w:rsid w:val="00CA5775"/>
    <w:rsid w:val="00CA5DE1"/>
    <w:rsid w:val="00CA5E42"/>
    <w:rsid w:val="00CA5F00"/>
    <w:rsid w:val="00CA67EC"/>
    <w:rsid w:val="00CA6914"/>
    <w:rsid w:val="00CA69DF"/>
    <w:rsid w:val="00CA6DAB"/>
    <w:rsid w:val="00CA7211"/>
    <w:rsid w:val="00CA7533"/>
    <w:rsid w:val="00CA79B0"/>
    <w:rsid w:val="00CA7D64"/>
    <w:rsid w:val="00CA7DB5"/>
    <w:rsid w:val="00CA7DEE"/>
    <w:rsid w:val="00CA7E6C"/>
    <w:rsid w:val="00CB039D"/>
    <w:rsid w:val="00CB07D0"/>
    <w:rsid w:val="00CB0838"/>
    <w:rsid w:val="00CB1244"/>
    <w:rsid w:val="00CB1DEF"/>
    <w:rsid w:val="00CB2204"/>
    <w:rsid w:val="00CB26DF"/>
    <w:rsid w:val="00CB2AFA"/>
    <w:rsid w:val="00CB2B1F"/>
    <w:rsid w:val="00CB2DD6"/>
    <w:rsid w:val="00CB2F1A"/>
    <w:rsid w:val="00CB310B"/>
    <w:rsid w:val="00CB312B"/>
    <w:rsid w:val="00CB316D"/>
    <w:rsid w:val="00CB3522"/>
    <w:rsid w:val="00CB3F80"/>
    <w:rsid w:val="00CB4033"/>
    <w:rsid w:val="00CB405E"/>
    <w:rsid w:val="00CB436F"/>
    <w:rsid w:val="00CB43C6"/>
    <w:rsid w:val="00CB4495"/>
    <w:rsid w:val="00CB466C"/>
    <w:rsid w:val="00CB46D8"/>
    <w:rsid w:val="00CB47BC"/>
    <w:rsid w:val="00CB49B4"/>
    <w:rsid w:val="00CB4E7B"/>
    <w:rsid w:val="00CB5477"/>
    <w:rsid w:val="00CB5CD6"/>
    <w:rsid w:val="00CB6693"/>
    <w:rsid w:val="00CB672B"/>
    <w:rsid w:val="00CB6F25"/>
    <w:rsid w:val="00CB70C5"/>
    <w:rsid w:val="00CB7144"/>
    <w:rsid w:val="00CB7468"/>
    <w:rsid w:val="00CB795C"/>
    <w:rsid w:val="00CB7D05"/>
    <w:rsid w:val="00CB7E1F"/>
    <w:rsid w:val="00CC01A7"/>
    <w:rsid w:val="00CC0325"/>
    <w:rsid w:val="00CC049C"/>
    <w:rsid w:val="00CC0BDA"/>
    <w:rsid w:val="00CC0FA6"/>
    <w:rsid w:val="00CC11B0"/>
    <w:rsid w:val="00CC167F"/>
    <w:rsid w:val="00CC1A0B"/>
    <w:rsid w:val="00CC1A6C"/>
    <w:rsid w:val="00CC1ED1"/>
    <w:rsid w:val="00CC1F50"/>
    <w:rsid w:val="00CC21F2"/>
    <w:rsid w:val="00CC2B1D"/>
    <w:rsid w:val="00CC2E66"/>
    <w:rsid w:val="00CC34C0"/>
    <w:rsid w:val="00CC378F"/>
    <w:rsid w:val="00CC3D03"/>
    <w:rsid w:val="00CC3D0B"/>
    <w:rsid w:val="00CC3DA9"/>
    <w:rsid w:val="00CC47D2"/>
    <w:rsid w:val="00CC49FC"/>
    <w:rsid w:val="00CC4B52"/>
    <w:rsid w:val="00CC4B9E"/>
    <w:rsid w:val="00CC4D75"/>
    <w:rsid w:val="00CC54B8"/>
    <w:rsid w:val="00CC54BC"/>
    <w:rsid w:val="00CC57C1"/>
    <w:rsid w:val="00CC5F84"/>
    <w:rsid w:val="00CC6355"/>
    <w:rsid w:val="00CC6415"/>
    <w:rsid w:val="00CC68C3"/>
    <w:rsid w:val="00CC77BB"/>
    <w:rsid w:val="00CC79A5"/>
    <w:rsid w:val="00CD00AB"/>
    <w:rsid w:val="00CD056B"/>
    <w:rsid w:val="00CD05B5"/>
    <w:rsid w:val="00CD0B40"/>
    <w:rsid w:val="00CD1099"/>
    <w:rsid w:val="00CD14EE"/>
    <w:rsid w:val="00CD1616"/>
    <w:rsid w:val="00CD1712"/>
    <w:rsid w:val="00CD1FB4"/>
    <w:rsid w:val="00CD248B"/>
    <w:rsid w:val="00CD2531"/>
    <w:rsid w:val="00CD27AD"/>
    <w:rsid w:val="00CD280E"/>
    <w:rsid w:val="00CD2ACB"/>
    <w:rsid w:val="00CD2D28"/>
    <w:rsid w:val="00CD3043"/>
    <w:rsid w:val="00CD33AC"/>
    <w:rsid w:val="00CD3B6E"/>
    <w:rsid w:val="00CD3E76"/>
    <w:rsid w:val="00CD4037"/>
    <w:rsid w:val="00CD42D5"/>
    <w:rsid w:val="00CD4497"/>
    <w:rsid w:val="00CD463D"/>
    <w:rsid w:val="00CD46D0"/>
    <w:rsid w:val="00CD49D8"/>
    <w:rsid w:val="00CD4B0C"/>
    <w:rsid w:val="00CD4DCC"/>
    <w:rsid w:val="00CD4F31"/>
    <w:rsid w:val="00CD502C"/>
    <w:rsid w:val="00CD542E"/>
    <w:rsid w:val="00CD56EA"/>
    <w:rsid w:val="00CD58B1"/>
    <w:rsid w:val="00CD5A6B"/>
    <w:rsid w:val="00CD5B66"/>
    <w:rsid w:val="00CD603F"/>
    <w:rsid w:val="00CD6D19"/>
    <w:rsid w:val="00CD72C0"/>
    <w:rsid w:val="00CD7593"/>
    <w:rsid w:val="00CD7A1E"/>
    <w:rsid w:val="00CD7D90"/>
    <w:rsid w:val="00CE004F"/>
    <w:rsid w:val="00CE00B7"/>
    <w:rsid w:val="00CE022E"/>
    <w:rsid w:val="00CE0445"/>
    <w:rsid w:val="00CE04C6"/>
    <w:rsid w:val="00CE0A46"/>
    <w:rsid w:val="00CE0D25"/>
    <w:rsid w:val="00CE13EC"/>
    <w:rsid w:val="00CE1B54"/>
    <w:rsid w:val="00CE1B82"/>
    <w:rsid w:val="00CE2241"/>
    <w:rsid w:val="00CE2820"/>
    <w:rsid w:val="00CE3277"/>
    <w:rsid w:val="00CE35E5"/>
    <w:rsid w:val="00CE37F8"/>
    <w:rsid w:val="00CE3BF8"/>
    <w:rsid w:val="00CE3FE0"/>
    <w:rsid w:val="00CE40DF"/>
    <w:rsid w:val="00CE41C3"/>
    <w:rsid w:val="00CE420F"/>
    <w:rsid w:val="00CE4269"/>
    <w:rsid w:val="00CE48A0"/>
    <w:rsid w:val="00CE499A"/>
    <w:rsid w:val="00CE4B23"/>
    <w:rsid w:val="00CE4F33"/>
    <w:rsid w:val="00CE545E"/>
    <w:rsid w:val="00CE5E03"/>
    <w:rsid w:val="00CE5F6F"/>
    <w:rsid w:val="00CE603F"/>
    <w:rsid w:val="00CE605E"/>
    <w:rsid w:val="00CE6139"/>
    <w:rsid w:val="00CE6238"/>
    <w:rsid w:val="00CE62C4"/>
    <w:rsid w:val="00CE65D2"/>
    <w:rsid w:val="00CE7553"/>
    <w:rsid w:val="00CE79DC"/>
    <w:rsid w:val="00CE7B8C"/>
    <w:rsid w:val="00CF16F0"/>
    <w:rsid w:val="00CF1F3C"/>
    <w:rsid w:val="00CF233D"/>
    <w:rsid w:val="00CF2BDD"/>
    <w:rsid w:val="00CF2C29"/>
    <w:rsid w:val="00CF2D5C"/>
    <w:rsid w:val="00CF2E5C"/>
    <w:rsid w:val="00CF3311"/>
    <w:rsid w:val="00CF332F"/>
    <w:rsid w:val="00CF3847"/>
    <w:rsid w:val="00CF385E"/>
    <w:rsid w:val="00CF3937"/>
    <w:rsid w:val="00CF394F"/>
    <w:rsid w:val="00CF3A45"/>
    <w:rsid w:val="00CF4436"/>
    <w:rsid w:val="00CF449C"/>
    <w:rsid w:val="00CF4594"/>
    <w:rsid w:val="00CF4601"/>
    <w:rsid w:val="00CF48D5"/>
    <w:rsid w:val="00CF4B30"/>
    <w:rsid w:val="00CF5D49"/>
    <w:rsid w:val="00CF5E59"/>
    <w:rsid w:val="00CF5F0B"/>
    <w:rsid w:val="00CF6214"/>
    <w:rsid w:val="00CF68AC"/>
    <w:rsid w:val="00CF6D6F"/>
    <w:rsid w:val="00CF722D"/>
    <w:rsid w:val="00CF76E6"/>
    <w:rsid w:val="00CF7C93"/>
    <w:rsid w:val="00D00071"/>
    <w:rsid w:val="00D0049B"/>
    <w:rsid w:val="00D00897"/>
    <w:rsid w:val="00D00C0B"/>
    <w:rsid w:val="00D01148"/>
    <w:rsid w:val="00D01467"/>
    <w:rsid w:val="00D015A6"/>
    <w:rsid w:val="00D01661"/>
    <w:rsid w:val="00D01AA0"/>
    <w:rsid w:val="00D01F71"/>
    <w:rsid w:val="00D0202A"/>
    <w:rsid w:val="00D0213C"/>
    <w:rsid w:val="00D02153"/>
    <w:rsid w:val="00D02508"/>
    <w:rsid w:val="00D025A1"/>
    <w:rsid w:val="00D027D9"/>
    <w:rsid w:val="00D02B17"/>
    <w:rsid w:val="00D02D20"/>
    <w:rsid w:val="00D037AF"/>
    <w:rsid w:val="00D03C31"/>
    <w:rsid w:val="00D03DF7"/>
    <w:rsid w:val="00D04195"/>
    <w:rsid w:val="00D049A4"/>
    <w:rsid w:val="00D04ABF"/>
    <w:rsid w:val="00D04C2F"/>
    <w:rsid w:val="00D05CB6"/>
    <w:rsid w:val="00D06C1A"/>
    <w:rsid w:val="00D06C74"/>
    <w:rsid w:val="00D06CF8"/>
    <w:rsid w:val="00D07092"/>
    <w:rsid w:val="00D0738E"/>
    <w:rsid w:val="00D0778E"/>
    <w:rsid w:val="00D07CD6"/>
    <w:rsid w:val="00D07CF5"/>
    <w:rsid w:val="00D1044A"/>
    <w:rsid w:val="00D10C86"/>
    <w:rsid w:val="00D10CB8"/>
    <w:rsid w:val="00D11005"/>
    <w:rsid w:val="00D11181"/>
    <w:rsid w:val="00D1166E"/>
    <w:rsid w:val="00D123B7"/>
    <w:rsid w:val="00D12479"/>
    <w:rsid w:val="00D12996"/>
    <w:rsid w:val="00D12B4D"/>
    <w:rsid w:val="00D12BA6"/>
    <w:rsid w:val="00D12D1C"/>
    <w:rsid w:val="00D132AE"/>
    <w:rsid w:val="00D13551"/>
    <w:rsid w:val="00D139EF"/>
    <w:rsid w:val="00D13DAB"/>
    <w:rsid w:val="00D13F96"/>
    <w:rsid w:val="00D14002"/>
    <w:rsid w:val="00D143FE"/>
    <w:rsid w:val="00D14414"/>
    <w:rsid w:val="00D15030"/>
    <w:rsid w:val="00D1534F"/>
    <w:rsid w:val="00D154FA"/>
    <w:rsid w:val="00D15815"/>
    <w:rsid w:val="00D159DD"/>
    <w:rsid w:val="00D15B84"/>
    <w:rsid w:val="00D15DFE"/>
    <w:rsid w:val="00D1603A"/>
    <w:rsid w:val="00D161A1"/>
    <w:rsid w:val="00D168DF"/>
    <w:rsid w:val="00D16CC7"/>
    <w:rsid w:val="00D1709C"/>
    <w:rsid w:val="00D1767A"/>
    <w:rsid w:val="00D17C19"/>
    <w:rsid w:val="00D17E85"/>
    <w:rsid w:val="00D17ED3"/>
    <w:rsid w:val="00D20104"/>
    <w:rsid w:val="00D20748"/>
    <w:rsid w:val="00D20B38"/>
    <w:rsid w:val="00D20E9F"/>
    <w:rsid w:val="00D20EFE"/>
    <w:rsid w:val="00D21520"/>
    <w:rsid w:val="00D21938"/>
    <w:rsid w:val="00D21BFA"/>
    <w:rsid w:val="00D21CAE"/>
    <w:rsid w:val="00D21DF4"/>
    <w:rsid w:val="00D22073"/>
    <w:rsid w:val="00D220E5"/>
    <w:rsid w:val="00D2262E"/>
    <w:rsid w:val="00D2283A"/>
    <w:rsid w:val="00D22AEF"/>
    <w:rsid w:val="00D22CC5"/>
    <w:rsid w:val="00D230AE"/>
    <w:rsid w:val="00D235E9"/>
    <w:rsid w:val="00D236E0"/>
    <w:rsid w:val="00D2373E"/>
    <w:rsid w:val="00D23806"/>
    <w:rsid w:val="00D23E7F"/>
    <w:rsid w:val="00D240A2"/>
    <w:rsid w:val="00D2483B"/>
    <w:rsid w:val="00D24D21"/>
    <w:rsid w:val="00D24F6D"/>
    <w:rsid w:val="00D2532B"/>
    <w:rsid w:val="00D2556A"/>
    <w:rsid w:val="00D25632"/>
    <w:rsid w:val="00D258D7"/>
    <w:rsid w:val="00D25AE4"/>
    <w:rsid w:val="00D25BC7"/>
    <w:rsid w:val="00D2634C"/>
    <w:rsid w:val="00D26879"/>
    <w:rsid w:val="00D26E59"/>
    <w:rsid w:val="00D27138"/>
    <w:rsid w:val="00D274DB"/>
    <w:rsid w:val="00D275D8"/>
    <w:rsid w:val="00D276AF"/>
    <w:rsid w:val="00D279E4"/>
    <w:rsid w:val="00D27A82"/>
    <w:rsid w:val="00D27C16"/>
    <w:rsid w:val="00D30173"/>
    <w:rsid w:val="00D309C2"/>
    <w:rsid w:val="00D30A1E"/>
    <w:rsid w:val="00D310DD"/>
    <w:rsid w:val="00D311DD"/>
    <w:rsid w:val="00D31288"/>
    <w:rsid w:val="00D314F6"/>
    <w:rsid w:val="00D31874"/>
    <w:rsid w:val="00D3189F"/>
    <w:rsid w:val="00D3249B"/>
    <w:rsid w:val="00D3277D"/>
    <w:rsid w:val="00D32C53"/>
    <w:rsid w:val="00D33185"/>
    <w:rsid w:val="00D33BAE"/>
    <w:rsid w:val="00D3422A"/>
    <w:rsid w:val="00D346E7"/>
    <w:rsid w:val="00D3490A"/>
    <w:rsid w:val="00D349C2"/>
    <w:rsid w:val="00D34A8F"/>
    <w:rsid w:val="00D34BA6"/>
    <w:rsid w:val="00D35359"/>
    <w:rsid w:val="00D3556D"/>
    <w:rsid w:val="00D35575"/>
    <w:rsid w:val="00D35817"/>
    <w:rsid w:val="00D35F14"/>
    <w:rsid w:val="00D3666B"/>
    <w:rsid w:val="00D37447"/>
    <w:rsid w:val="00D3776B"/>
    <w:rsid w:val="00D3795D"/>
    <w:rsid w:val="00D37CF3"/>
    <w:rsid w:val="00D37F72"/>
    <w:rsid w:val="00D37FFB"/>
    <w:rsid w:val="00D40262"/>
    <w:rsid w:val="00D406A9"/>
    <w:rsid w:val="00D40F1E"/>
    <w:rsid w:val="00D410DE"/>
    <w:rsid w:val="00D4132C"/>
    <w:rsid w:val="00D414DA"/>
    <w:rsid w:val="00D41870"/>
    <w:rsid w:val="00D41AEB"/>
    <w:rsid w:val="00D41CBC"/>
    <w:rsid w:val="00D41D95"/>
    <w:rsid w:val="00D424C9"/>
    <w:rsid w:val="00D432C4"/>
    <w:rsid w:val="00D435AE"/>
    <w:rsid w:val="00D435B1"/>
    <w:rsid w:val="00D4381B"/>
    <w:rsid w:val="00D43CE0"/>
    <w:rsid w:val="00D43F67"/>
    <w:rsid w:val="00D44932"/>
    <w:rsid w:val="00D451AE"/>
    <w:rsid w:val="00D45328"/>
    <w:rsid w:val="00D454D2"/>
    <w:rsid w:val="00D4582B"/>
    <w:rsid w:val="00D45ED3"/>
    <w:rsid w:val="00D4631D"/>
    <w:rsid w:val="00D46919"/>
    <w:rsid w:val="00D46CA6"/>
    <w:rsid w:val="00D46D31"/>
    <w:rsid w:val="00D46DA4"/>
    <w:rsid w:val="00D46E0B"/>
    <w:rsid w:val="00D46EF5"/>
    <w:rsid w:val="00D47391"/>
    <w:rsid w:val="00D50419"/>
    <w:rsid w:val="00D50558"/>
    <w:rsid w:val="00D50A2B"/>
    <w:rsid w:val="00D50B0F"/>
    <w:rsid w:val="00D51529"/>
    <w:rsid w:val="00D515CB"/>
    <w:rsid w:val="00D51728"/>
    <w:rsid w:val="00D5187E"/>
    <w:rsid w:val="00D51BFB"/>
    <w:rsid w:val="00D5254C"/>
    <w:rsid w:val="00D526FB"/>
    <w:rsid w:val="00D52B61"/>
    <w:rsid w:val="00D52CAD"/>
    <w:rsid w:val="00D53442"/>
    <w:rsid w:val="00D539CA"/>
    <w:rsid w:val="00D54349"/>
    <w:rsid w:val="00D549CC"/>
    <w:rsid w:val="00D54EA9"/>
    <w:rsid w:val="00D54F8A"/>
    <w:rsid w:val="00D550BB"/>
    <w:rsid w:val="00D552ED"/>
    <w:rsid w:val="00D5550A"/>
    <w:rsid w:val="00D55544"/>
    <w:rsid w:val="00D55BEC"/>
    <w:rsid w:val="00D55E47"/>
    <w:rsid w:val="00D56203"/>
    <w:rsid w:val="00D56342"/>
    <w:rsid w:val="00D5646A"/>
    <w:rsid w:val="00D56525"/>
    <w:rsid w:val="00D56884"/>
    <w:rsid w:val="00D569F8"/>
    <w:rsid w:val="00D56D24"/>
    <w:rsid w:val="00D572F8"/>
    <w:rsid w:val="00D575B3"/>
    <w:rsid w:val="00D579D4"/>
    <w:rsid w:val="00D601E4"/>
    <w:rsid w:val="00D603D6"/>
    <w:rsid w:val="00D6067D"/>
    <w:rsid w:val="00D60AD5"/>
    <w:rsid w:val="00D60CDA"/>
    <w:rsid w:val="00D60DA2"/>
    <w:rsid w:val="00D61153"/>
    <w:rsid w:val="00D61203"/>
    <w:rsid w:val="00D6168A"/>
    <w:rsid w:val="00D61B7D"/>
    <w:rsid w:val="00D623A6"/>
    <w:rsid w:val="00D62881"/>
    <w:rsid w:val="00D628F1"/>
    <w:rsid w:val="00D62E68"/>
    <w:rsid w:val="00D62F2A"/>
    <w:rsid w:val="00D633DA"/>
    <w:rsid w:val="00D6377A"/>
    <w:rsid w:val="00D638E2"/>
    <w:rsid w:val="00D639A1"/>
    <w:rsid w:val="00D63A1B"/>
    <w:rsid w:val="00D64567"/>
    <w:rsid w:val="00D64860"/>
    <w:rsid w:val="00D64A1B"/>
    <w:rsid w:val="00D64B56"/>
    <w:rsid w:val="00D6518E"/>
    <w:rsid w:val="00D652F3"/>
    <w:rsid w:val="00D65400"/>
    <w:rsid w:val="00D654A0"/>
    <w:rsid w:val="00D654EA"/>
    <w:rsid w:val="00D656AC"/>
    <w:rsid w:val="00D6591F"/>
    <w:rsid w:val="00D65A05"/>
    <w:rsid w:val="00D65E13"/>
    <w:rsid w:val="00D65F89"/>
    <w:rsid w:val="00D65FD8"/>
    <w:rsid w:val="00D6641B"/>
    <w:rsid w:val="00D669BD"/>
    <w:rsid w:val="00D669E0"/>
    <w:rsid w:val="00D66AEA"/>
    <w:rsid w:val="00D66F18"/>
    <w:rsid w:val="00D67059"/>
    <w:rsid w:val="00D670B3"/>
    <w:rsid w:val="00D671D2"/>
    <w:rsid w:val="00D67688"/>
    <w:rsid w:val="00D677FD"/>
    <w:rsid w:val="00D678FE"/>
    <w:rsid w:val="00D67C65"/>
    <w:rsid w:val="00D67E2B"/>
    <w:rsid w:val="00D70006"/>
    <w:rsid w:val="00D7025D"/>
    <w:rsid w:val="00D70380"/>
    <w:rsid w:val="00D706EF"/>
    <w:rsid w:val="00D70720"/>
    <w:rsid w:val="00D70A5A"/>
    <w:rsid w:val="00D70D79"/>
    <w:rsid w:val="00D71129"/>
    <w:rsid w:val="00D7129D"/>
    <w:rsid w:val="00D7136E"/>
    <w:rsid w:val="00D7173C"/>
    <w:rsid w:val="00D71804"/>
    <w:rsid w:val="00D719DF"/>
    <w:rsid w:val="00D71B3E"/>
    <w:rsid w:val="00D71F0C"/>
    <w:rsid w:val="00D71FBB"/>
    <w:rsid w:val="00D7238C"/>
    <w:rsid w:val="00D723BD"/>
    <w:rsid w:val="00D725DD"/>
    <w:rsid w:val="00D72CF7"/>
    <w:rsid w:val="00D7301C"/>
    <w:rsid w:val="00D73334"/>
    <w:rsid w:val="00D73B0D"/>
    <w:rsid w:val="00D73E08"/>
    <w:rsid w:val="00D74188"/>
    <w:rsid w:val="00D7456F"/>
    <w:rsid w:val="00D74743"/>
    <w:rsid w:val="00D74A21"/>
    <w:rsid w:val="00D74A82"/>
    <w:rsid w:val="00D74BAB"/>
    <w:rsid w:val="00D74DB1"/>
    <w:rsid w:val="00D7584D"/>
    <w:rsid w:val="00D7587F"/>
    <w:rsid w:val="00D75E26"/>
    <w:rsid w:val="00D75FD7"/>
    <w:rsid w:val="00D763F2"/>
    <w:rsid w:val="00D7656F"/>
    <w:rsid w:val="00D76832"/>
    <w:rsid w:val="00D76850"/>
    <w:rsid w:val="00D76A53"/>
    <w:rsid w:val="00D77DBF"/>
    <w:rsid w:val="00D77E5A"/>
    <w:rsid w:val="00D77EE7"/>
    <w:rsid w:val="00D8050E"/>
    <w:rsid w:val="00D806BA"/>
    <w:rsid w:val="00D80E62"/>
    <w:rsid w:val="00D8105E"/>
    <w:rsid w:val="00D8128F"/>
    <w:rsid w:val="00D812D4"/>
    <w:rsid w:val="00D814FF"/>
    <w:rsid w:val="00D81CC5"/>
    <w:rsid w:val="00D831B9"/>
    <w:rsid w:val="00D8322E"/>
    <w:rsid w:val="00D8345D"/>
    <w:rsid w:val="00D838DE"/>
    <w:rsid w:val="00D83F31"/>
    <w:rsid w:val="00D846B5"/>
    <w:rsid w:val="00D85341"/>
    <w:rsid w:val="00D857C8"/>
    <w:rsid w:val="00D8593B"/>
    <w:rsid w:val="00D85F8D"/>
    <w:rsid w:val="00D860CA"/>
    <w:rsid w:val="00D863DB"/>
    <w:rsid w:val="00D863DE"/>
    <w:rsid w:val="00D865B6"/>
    <w:rsid w:val="00D866B6"/>
    <w:rsid w:val="00D867CB"/>
    <w:rsid w:val="00D868BF"/>
    <w:rsid w:val="00D86AAB"/>
    <w:rsid w:val="00D86CA2"/>
    <w:rsid w:val="00D86F57"/>
    <w:rsid w:val="00D86FA2"/>
    <w:rsid w:val="00D8737B"/>
    <w:rsid w:val="00D8741B"/>
    <w:rsid w:val="00D87F46"/>
    <w:rsid w:val="00D9002A"/>
    <w:rsid w:val="00D90346"/>
    <w:rsid w:val="00D904F6"/>
    <w:rsid w:val="00D9051B"/>
    <w:rsid w:val="00D90C1A"/>
    <w:rsid w:val="00D90E6A"/>
    <w:rsid w:val="00D90FDD"/>
    <w:rsid w:val="00D911D6"/>
    <w:rsid w:val="00D9184D"/>
    <w:rsid w:val="00D91BDF"/>
    <w:rsid w:val="00D91C7A"/>
    <w:rsid w:val="00D91E98"/>
    <w:rsid w:val="00D9244A"/>
    <w:rsid w:val="00D929F2"/>
    <w:rsid w:val="00D92A22"/>
    <w:rsid w:val="00D932FF"/>
    <w:rsid w:val="00D933A5"/>
    <w:rsid w:val="00D934B5"/>
    <w:rsid w:val="00D93581"/>
    <w:rsid w:val="00D939CC"/>
    <w:rsid w:val="00D93A83"/>
    <w:rsid w:val="00D94352"/>
    <w:rsid w:val="00D944B0"/>
    <w:rsid w:val="00D94634"/>
    <w:rsid w:val="00D95006"/>
    <w:rsid w:val="00D9512E"/>
    <w:rsid w:val="00D9554C"/>
    <w:rsid w:val="00D9559E"/>
    <w:rsid w:val="00D9561B"/>
    <w:rsid w:val="00D95C37"/>
    <w:rsid w:val="00D9600F"/>
    <w:rsid w:val="00D96044"/>
    <w:rsid w:val="00D962CE"/>
    <w:rsid w:val="00D96902"/>
    <w:rsid w:val="00D96AC7"/>
    <w:rsid w:val="00D96EDD"/>
    <w:rsid w:val="00D96FAD"/>
    <w:rsid w:val="00D976D7"/>
    <w:rsid w:val="00D97C2E"/>
    <w:rsid w:val="00DA09EE"/>
    <w:rsid w:val="00DA0AB5"/>
    <w:rsid w:val="00DA0E80"/>
    <w:rsid w:val="00DA1019"/>
    <w:rsid w:val="00DA121F"/>
    <w:rsid w:val="00DA17D9"/>
    <w:rsid w:val="00DA1A65"/>
    <w:rsid w:val="00DA1A95"/>
    <w:rsid w:val="00DA1B2E"/>
    <w:rsid w:val="00DA20E2"/>
    <w:rsid w:val="00DA219E"/>
    <w:rsid w:val="00DA23F4"/>
    <w:rsid w:val="00DA25D1"/>
    <w:rsid w:val="00DA25DC"/>
    <w:rsid w:val="00DA26FE"/>
    <w:rsid w:val="00DA2D45"/>
    <w:rsid w:val="00DA3088"/>
    <w:rsid w:val="00DA31B9"/>
    <w:rsid w:val="00DA3572"/>
    <w:rsid w:val="00DA35BD"/>
    <w:rsid w:val="00DA3697"/>
    <w:rsid w:val="00DA390F"/>
    <w:rsid w:val="00DA3D71"/>
    <w:rsid w:val="00DA3DE4"/>
    <w:rsid w:val="00DA47C5"/>
    <w:rsid w:val="00DA4A05"/>
    <w:rsid w:val="00DA51F3"/>
    <w:rsid w:val="00DA52C2"/>
    <w:rsid w:val="00DA54AD"/>
    <w:rsid w:val="00DA6695"/>
    <w:rsid w:val="00DA71D6"/>
    <w:rsid w:val="00DA72FC"/>
    <w:rsid w:val="00DA735E"/>
    <w:rsid w:val="00DA74E4"/>
    <w:rsid w:val="00DA7519"/>
    <w:rsid w:val="00DA7FDF"/>
    <w:rsid w:val="00DB0287"/>
    <w:rsid w:val="00DB06A2"/>
    <w:rsid w:val="00DB0707"/>
    <w:rsid w:val="00DB07B5"/>
    <w:rsid w:val="00DB1597"/>
    <w:rsid w:val="00DB1899"/>
    <w:rsid w:val="00DB18D5"/>
    <w:rsid w:val="00DB1A7B"/>
    <w:rsid w:val="00DB1A7E"/>
    <w:rsid w:val="00DB1AD8"/>
    <w:rsid w:val="00DB1E8C"/>
    <w:rsid w:val="00DB1ECF"/>
    <w:rsid w:val="00DB2068"/>
    <w:rsid w:val="00DB2234"/>
    <w:rsid w:val="00DB2390"/>
    <w:rsid w:val="00DB23D0"/>
    <w:rsid w:val="00DB2464"/>
    <w:rsid w:val="00DB2502"/>
    <w:rsid w:val="00DB2704"/>
    <w:rsid w:val="00DB2B6F"/>
    <w:rsid w:val="00DB2E85"/>
    <w:rsid w:val="00DB33DB"/>
    <w:rsid w:val="00DB3910"/>
    <w:rsid w:val="00DB3B51"/>
    <w:rsid w:val="00DB41EC"/>
    <w:rsid w:val="00DB449D"/>
    <w:rsid w:val="00DB4E55"/>
    <w:rsid w:val="00DB5145"/>
    <w:rsid w:val="00DB54EF"/>
    <w:rsid w:val="00DB585D"/>
    <w:rsid w:val="00DB5862"/>
    <w:rsid w:val="00DB5AB5"/>
    <w:rsid w:val="00DB5DFB"/>
    <w:rsid w:val="00DB62B1"/>
    <w:rsid w:val="00DB631A"/>
    <w:rsid w:val="00DB6746"/>
    <w:rsid w:val="00DB67B9"/>
    <w:rsid w:val="00DB685B"/>
    <w:rsid w:val="00DB68D4"/>
    <w:rsid w:val="00DB6A26"/>
    <w:rsid w:val="00DB74D3"/>
    <w:rsid w:val="00DB7518"/>
    <w:rsid w:val="00DC02AB"/>
    <w:rsid w:val="00DC0B05"/>
    <w:rsid w:val="00DC126A"/>
    <w:rsid w:val="00DC1462"/>
    <w:rsid w:val="00DC153F"/>
    <w:rsid w:val="00DC16C2"/>
    <w:rsid w:val="00DC19B6"/>
    <w:rsid w:val="00DC20F9"/>
    <w:rsid w:val="00DC2326"/>
    <w:rsid w:val="00DC2876"/>
    <w:rsid w:val="00DC3304"/>
    <w:rsid w:val="00DC331E"/>
    <w:rsid w:val="00DC3952"/>
    <w:rsid w:val="00DC39AD"/>
    <w:rsid w:val="00DC3BF0"/>
    <w:rsid w:val="00DC3D59"/>
    <w:rsid w:val="00DC4926"/>
    <w:rsid w:val="00DC4B11"/>
    <w:rsid w:val="00DC4FCB"/>
    <w:rsid w:val="00DC518A"/>
    <w:rsid w:val="00DC5217"/>
    <w:rsid w:val="00DC578E"/>
    <w:rsid w:val="00DC58BD"/>
    <w:rsid w:val="00DC59B7"/>
    <w:rsid w:val="00DC5D1B"/>
    <w:rsid w:val="00DC5E3C"/>
    <w:rsid w:val="00DC5FCF"/>
    <w:rsid w:val="00DC637C"/>
    <w:rsid w:val="00DC64D6"/>
    <w:rsid w:val="00DC6D60"/>
    <w:rsid w:val="00DC6E6B"/>
    <w:rsid w:val="00DC74D9"/>
    <w:rsid w:val="00DC7F5E"/>
    <w:rsid w:val="00DD0661"/>
    <w:rsid w:val="00DD108D"/>
    <w:rsid w:val="00DD136D"/>
    <w:rsid w:val="00DD14BA"/>
    <w:rsid w:val="00DD1826"/>
    <w:rsid w:val="00DD1B4C"/>
    <w:rsid w:val="00DD1F82"/>
    <w:rsid w:val="00DD21F1"/>
    <w:rsid w:val="00DD226F"/>
    <w:rsid w:val="00DD24CB"/>
    <w:rsid w:val="00DD256D"/>
    <w:rsid w:val="00DD293D"/>
    <w:rsid w:val="00DD2C35"/>
    <w:rsid w:val="00DD3353"/>
    <w:rsid w:val="00DD4157"/>
    <w:rsid w:val="00DD4232"/>
    <w:rsid w:val="00DD43CB"/>
    <w:rsid w:val="00DD43D8"/>
    <w:rsid w:val="00DD4965"/>
    <w:rsid w:val="00DD4A6B"/>
    <w:rsid w:val="00DD4AF9"/>
    <w:rsid w:val="00DD4CE7"/>
    <w:rsid w:val="00DD58A5"/>
    <w:rsid w:val="00DD5ADA"/>
    <w:rsid w:val="00DD5E88"/>
    <w:rsid w:val="00DD639E"/>
    <w:rsid w:val="00DD6505"/>
    <w:rsid w:val="00DD6617"/>
    <w:rsid w:val="00DD66EF"/>
    <w:rsid w:val="00DD6DB8"/>
    <w:rsid w:val="00DD705A"/>
    <w:rsid w:val="00DD773B"/>
    <w:rsid w:val="00DD7CB2"/>
    <w:rsid w:val="00DD7CC8"/>
    <w:rsid w:val="00DD7D1C"/>
    <w:rsid w:val="00DD7D4D"/>
    <w:rsid w:val="00DE07D5"/>
    <w:rsid w:val="00DE1334"/>
    <w:rsid w:val="00DE1C82"/>
    <w:rsid w:val="00DE2034"/>
    <w:rsid w:val="00DE2552"/>
    <w:rsid w:val="00DE2570"/>
    <w:rsid w:val="00DE25F3"/>
    <w:rsid w:val="00DE2744"/>
    <w:rsid w:val="00DE2992"/>
    <w:rsid w:val="00DE299B"/>
    <w:rsid w:val="00DE2D5A"/>
    <w:rsid w:val="00DE2F4D"/>
    <w:rsid w:val="00DE3779"/>
    <w:rsid w:val="00DE38FE"/>
    <w:rsid w:val="00DE3CF6"/>
    <w:rsid w:val="00DE3D53"/>
    <w:rsid w:val="00DE410D"/>
    <w:rsid w:val="00DE4238"/>
    <w:rsid w:val="00DE4666"/>
    <w:rsid w:val="00DE48EE"/>
    <w:rsid w:val="00DE4932"/>
    <w:rsid w:val="00DE4A51"/>
    <w:rsid w:val="00DE5064"/>
    <w:rsid w:val="00DE5209"/>
    <w:rsid w:val="00DE5424"/>
    <w:rsid w:val="00DE5B87"/>
    <w:rsid w:val="00DE5CD9"/>
    <w:rsid w:val="00DE7117"/>
    <w:rsid w:val="00DE789D"/>
    <w:rsid w:val="00DF011E"/>
    <w:rsid w:val="00DF02D5"/>
    <w:rsid w:val="00DF09F3"/>
    <w:rsid w:val="00DF0A17"/>
    <w:rsid w:val="00DF0FB1"/>
    <w:rsid w:val="00DF11D2"/>
    <w:rsid w:val="00DF14A7"/>
    <w:rsid w:val="00DF16F8"/>
    <w:rsid w:val="00DF17EF"/>
    <w:rsid w:val="00DF183C"/>
    <w:rsid w:val="00DF1FD7"/>
    <w:rsid w:val="00DF204A"/>
    <w:rsid w:val="00DF266C"/>
    <w:rsid w:val="00DF286C"/>
    <w:rsid w:val="00DF28C3"/>
    <w:rsid w:val="00DF2A13"/>
    <w:rsid w:val="00DF2D20"/>
    <w:rsid w:val="00DF305F"/>
    <w:rsid w:val="00DF30A9"/>
    <w:rsid w:val="00DF353E"/>
    <w:rsid w:val="00DF4513"/>
    <w:rsid w:val="00DF47DC"/>
    <w:rsid w:val="00DF4912"/>
    <w:rsid w:val="00DF4B62"/>
    <w:rsid w:val="00DF4B68"/>
    <w:rsid w:val="00DF4BB8"/>
    <w:rsid w:val="00DF4F6A"/>
    <w:rsid w:val="00DF4FD1"/>
    <w:rsid w:val="00DF5190"/>
    <w:rsid w:val="00DF51D1"/>
    <w:rsid w:val="00DF583D"/>
    <w:rsid w:val="00DF5D68"/>
    <w:rsid w:val="00DF60D0"/>
    <w:rsid w:val="00DF6A34"/>
    <w:rsid w:val="00DF6EA2"/>
    <w:rsid w:val="00DF6F3D"/>
    <w:rsid w:val="00DF710C"/>
    <w:rsid w:val="00DF7131"/>
    <w:rsid w:val="00DF73AB"/>
    <w:rsid w:val="00DF7482"/>
    <w:rsid w:val="00DF75A0"/>
    <w:rsid w:val="00DF7987"/>
    <w:rsid w:val="00DF79A8"/>
    <w:rsid w:val="00DF7D97"/>
    <w:rsid w:val="00E003F7"/>
    <w:rsid w:val="00E0048B"/>
    <w:rsid w:val="00E00850"/>
    <w:rsid w:val="00E00E8A"/>
    <w:rsid w:val="00E011BB"/>
    <w:rsid w:val="00E01233"/>
    <w:rsid w:val="00E0129F"/>
    <w:rsid w:val="00E01593"/>
    <w:rsid w:val="00E01861"/>
    <w:rsid w:val="00E01EA1"/>
    <w:rsid w:val="00E0213C"/>
    <w:rsid w:val="00E02584"/>
    <w:rsid w:val="00E028C4"/>
    <w:rsid w:val="00E02B03"/>
    <w:rsid w:val="00E02B33"/>
    <w:rsid w:val="00E02B67"/>
    <w:rsid w:val="00E0333F"/>
    <w:rsid w:val="00E03380"/>
    <w:rsid w:val="00E033F6"/>
    <w:rsid w:val="00E03656"/>
    <w:rsid w:val="00E0379C"/>
    <w:rsid w:val="00E0383D"/>
    <w:rsid w:val="00E0393C"/>
    <w:rsid w:val="00E03C4A"/>
    <w:rsid w:val="00E043A0"/>
    <w:rsid w:val="00E0464B"/>
    <w:rsid w:val="00E049DB"/>
    <w:rsid w:val="00E04D90"/>
    <w:rsid w:val="00E0518B"/>
    <w:rsid w:val="00E05396"/>
    <w:rsid w:val="00E05FD9"/>
    <w:rsid w:val="00E062EB"/>
    <w:rsid w:val="00E06FBA"/>
    <w:rsid w:val="00E0739E"/>
    <w:rsid w:val="00E07A54"/>
    <w:rsid w:val="00E07A92"/>
    <w:rsid w:val="00E07CBF"/>
    <w:rsid w:val="00E07D87"/>
    <w:rsid w:val="00E07F15"/>
    <w:rsid w:val="00E102DA"/>
    <w:rsid w:val="00E1059E"/>
    <w:rsid w:val="00E11177"/>
    <w:rsid w:val="00E112A6"/>
    <w:rsid w:val="00E1136E"/>
    <w:rsid w:val="00E11AE8"/>
    <w:rsid w:val="00E11CE0"/>
    <w:rsid w:val="00E11FE2"/>
    <w:rsid w:val="00E121B7"/>
    <w:rsid w:val="00E12629"/>
    <w:rsid w:val="00E126D3"/>
    <w:rsid w:val="00E1272E"/>
    <w:rsid w:val="00E12811"/>
    <w:rsid w:val="00E130AC"/>
    <w:rsid w:val="00E138D4"/>
    <w:rsid w:val="00E13CE5"/>
    <w:rsid w:val="00E140CE"/>
    <w:rsid w:val="00E146EE"/>
    <w:rsid w:val="00E15099"/>
    <w:rsid w:val="00E150AA"/>
    <w:rsid w:val="00E15279"/>
    <w:rsid w:val="00E1548D"/>
    <w:rsid w:val="00E15690"/>
    <w:rsid w:val="00E16C44"/>
    <w:rsid w:val="00E16EED"/>
    <w:rsid w:val="00E17000"/>
    <w:rsid w:val="00E1762C"/>
    <w:rsid w:val="00E17914"/>
    <w:rsid w:val="00E17CB2"/>
    <w:rsid w:val="00E20116"/>
    <w:rsid w:val="00E20217"/>
    <w:rsid w:val="00E20922"/>
    <w:rsid w:val="00E20C7C"/>
    <w:rsid w:val="00E210DE"/>
    <w:rsid w:val="00E21D77"/>
    <w:rsid w:val="00E220F5"/>
    <w:rsid w:val="00E2267A"/>
    <w:rsid w:val="00E228C9"/>
    <w:rsid w:val="00E22BDD"/>
    <w:rsid w:val="00E22DE3"/>
    <w:rsid w:val="00E23307"/>
    <w:rsid w:val="00E23343"/>
    <w:rsid w:val="00E2351B"/>
    <w:rsid w:val="00E2394B"/>
    <w:rsid w:val="00E2396E"/>
    <w:rsid w:val="00E23A16"/>
    <w:rsid w:val="00E23CD2"/>
    <w:rsid w:val="00E24F04"/>
    <w:rsid w:val="00E24F53"/>
    <w:rsid w:val="00E2563C"/>
    <w:rsid w:val="00E257E8"/>
    <w:rsid w:val="00E25981"/>
    <w:rsid w:val="00E25AA3"/>
    <w:rsid w:val="00E25AF9"/>
    <w:rsid w:val="00E25CC0"/>
    <w:rsid w:val="00E25EDE"/>
    <w:rsid w:val="00E26154"/>
    <w:rsid w:val="00E267FE"/>
    <w:rsid w:val="00E268D8"/>
    <w:rsid w:val="00E26B1D"/>
    <w:rsid w:val="00E2703D"/>
    <w:rsid w:val="00E272DB"/>
    <w:rsid w:val="00E27417"/>
    <w:rsid w:val="00E277E1"/>
    <w:rsid w:val="00E27CBB"/>
    <w:rsid w:val="00E27D29"/>
    <w:rsid w:val="00E27DDF"/>
    <w:rsid w:val="00E3058F"/>
    <w:rsid w:val="00E3067C"/>
    <w:rsid w:val="00E30751"/>
    <w:rsid w:val="00E30787"/>
    <w:rsid w:val="00E31051"/>
    <w:rsid w:val="00E317B4"/>
    <w:rsid w:val="00E32179"/>
    <w:rsid w:val="00E32538"/>
    <w:rsid w:val="00E327AA"/>
    <w:rsid w:val="00E32D0F"/>
    <w:rsid w:val="00E3344B"/>
    <w:rsid w:val="00E33457"/>
    <w:rsid w:val="00E33485"/>
    <w:rsid w:val="00E3359F"/>
    <w:rsid w:val="00E33B7C"/>
    <w:rsid w:val="00E33F7D"/>
    <w:rsid w:val="00E34701"/>
    <w:rsid w:val="00E34955"/>
    <w:rsid w:val="00E34C89"/>
    <w:rsid w:val="00E357BB"/>
    <w:rsid w:val="00E357E6"/>
    <w:rsid w:val="00E36111"/>
    <w:rsid w:val="00E36C6B"/>
    <w:rsid w:val="00E378AE"/>
    <w:rsid w:val="00E40055"/>
    <w:rsid w:val="00E4012B"/>
    <w:rsid w:val="00E40730"/>
    <w:rsid w:val="00E40745"/>
    <w:rsid w:val="00E408BF"/>
    <w:rsid w:val="00E40A3D"/>
    <w:rsid w:val="00E40AA7"/>
    <w:rsid w:val="00E40CDD"/>
    <w:rsid w:val="00E40D84"/>
    <w:rsid w:val="00E40E32"/>
    <w:rsid w:val="00E40FCB"/>
    <w:rsid w:val="00E4191E"/>
    <w:rsid w:val="00E41BED"/>
    <w:rsid w:val="00E41CA5"/>
    <w:rsid w:val="00E41D08"/>
    <w:rsid w:val="00E41D43"/>
    <w:rsid w:val="00E422EF"/>
    <w:rsid w:val="00E425EF"/>
    <w:rsid w:val="00E4282D"/>
    <w:rsid w:val="00E42882"/>
    <w:rsid w:val="00E42CB5"/>
    <w:rsid w:val="00E4300E"/>
    <w:rsid w:val="00E43285"/>
    <w:rsid w:val="00E43525"/>
    <w:rsid w:val="00E43B64"/>
    <w:rsid w:val="00E44063"/>
    <w:rsid w:val="00E44541"/>
    <w:rsid w:val="00E44794"/>
    <w:rsid w:val="00E44A44"/>
    <w:rsid w:val="00E44CC0"/>
    <w:rsid w:val="00E453A4"/>
    <w:rsid w:val="00E455E9"/>
    <w:rsid w:val="00E45629"/>
    <w:rsid w:val="00E458C8"/>
    <w:rsid w:val="00E458CB"/>
    <w:rsid w:val="00E45A57"/>
    <w:rsid w:val="00E45D3B"/>
    <w:rsid w:val="00E45ED0"/>
    <w:rsid w:val="00E45F2C"/>
    <w:rsid w:val="00E46272"/>
    <w:rsid w:val="00E4630E"/>
    <w:rsid w:val="00E4640D"/>
    <w:rsid w:val="00E46469"/>
    <w:rsid w:val="00E46590"/>
    <w:rsid w:val="00E46820"/>
    <w:rsid w:val="00E46F9D"/>
    <w:rsid w:val="00E46FCD"/>
    <w:rsid w:val="00E47611"/>
    <w:rsid w:val="00E47835"/>
    <w:rsid w:val="00E478FA"/>
    <w:rsid w:val="00E50108"/>
    <w:rsid w:val="00E5023C"/>
    <w:rsid w:val="00E50A82"/>
    <w:rsid w:val="00E51246"/>
    <w:rsid w:val="00E512FC"/>
    <w:rsid w:val="00E51376"/>
    <w:rsid w:val="00E51381"/>
    <w:rsid w:val="00E513C8"/>
    <w:rsid w:val="00E51B40"/>
    <w:rsid w:val="00E51FE2"/>
    <w:rsid w:val="00E520DE"/>
    <w:rsid w:val="00E52484"/>
    <w:rsid w:val="00E526D8"/>
    <w:rsid w:val="00E5278D"/>
    <w:rsid w:val="00E52C94"/>
    <w:rsid w:val="00E53268"/>
    <w:rsid w:val="00E5346D"/>
    <w:rsid w:val="00E545C2"/>
    <w:rsid w:val="00E54886"/>
    <w:rsid w:val="00E54B5E"/>
    <w:rsid w:val="00E54EA3"/>
    <w:rsid w:val="00E55216"/>
    <w:rsid w:val="00E55559"/>
    <w:rsid w:val="00E55B1D"/>
    <w:rsid w:val="00E55D8A"/>
    <w:rsid w:val="00E55DBD"/>
    <w:rsid w:val="00E565A5"/>
    <w:rsid w:val="00E56663"/>
    <w:rsid w:val="00E56D50"/>
    <w:rsid w:val="00E571A0"/>
    <w:rsid w:val="00E5768B"/>
    <w:rsid w:val="00E60544"/>
    <w:rsid w:val="00E6075F"/>
    <w:rsid w:val="00E60817"/>
    <w:rsid w:val="00E608BF"/>
    <w:rsid w:val="00E6099E"/>
    <w:rsid w:val="00E60C88"/>
    <w:rsid w:val="00E610EE"/>
    <w:rsid w:val="00E61269"/>
    <w:rsid w:val="00E6149B"/>
    <w:rsid w:val="00E616C6"/>
    <w:rsid w:val="00E61C60"/>
    <w:rsid w:val="00E61D0F"/>
    <w:rsid w:val="00E62148"/>
    <w:rsid w:val="00E621FD"/>
    <w:rsid w:val="00E62208"/>
    <w:rsid w:val="00E62254"/>
    <w:rsid w:val="00E624AA"/>
    <w:rsid w:val="00E62645"/>
    <w:rsid w:val="00E6285F"/>
    <w:rsid w:val="00E62B92"/>
    <w:rsid w:val="00E62BC7"/>
    <w:rsid w:val="00E62BD2"/>
    <w:rsid w:val="00E62CC3"/>
    <w:rsid w:val="00E62E9A"/>
    <w:rsid w:val="00E62F09"/>
    <w:rsid w:val="00E6328E"/>
    <w:rsid w:val="00E6355F"/>
    <w:rsid w:val="00E63612"/>
    <w:rsid w:val="00E64207"/>
    <w:rsid w:val="00E64221"/>
    <w:rsid w:val="00E645D0"/>
    <w:rsid w:val="00E647A1"/>
    <w:rsid w:val="00E647AB"/>
    <w:rsid w:val="00E64855"/>
    <w:rsid w:val="00E648A8"/>
    <w:rsid w:val="00E64A3F"/>
    <w:rsid w:val="00E64C1C"/>
    <w:rsid w:val="00E64D18"/>
    <w:rsid w:val="00E653E0"/>
    <w:rsid w:val="00E657B6"/>
    <w:rsid w:val="00E6582B"/>
    <w:rsid w:val="00E65B0C"/>
    <w:rsid w:val="00E65DCE"/>
    <w:rsid w:val="00E661B1"/>
    <w:rsid w:val="00E66249"/>
    <w:rsid w:val="00E66266"/>
    <w:rsid w:val="00E6631C"/>
    <w:rsid w:val="00E665DE"/>
    <w:rsid w:val="00E66663"/>
    <w:rsid w:val="00E666CF"/>
    <w:rsid w:val="00E669B8"/>
    <w:rsid w:val="00E6704A"/>
    <w:rsid w:val="00E67132"/>
    <w:rsid w:val="00E67293"/>
    <w:rsid w:val="00E67395"/>
    <w:rsid w:val="00E6741A"/>
    <w:rsid w:val="00E67500"/>
    <w:rsid w:val="00E676D8"/>
    <w:rsid w:val="00E70192"/>
    <w:rsid w:val="00E7043F"/>
    <w:rsid w:val="00E704B8"/>
    <w:rsid w:val="00E704F5"/>
    <w:rsid w:val="00E70687"/>
    <w:rsid w:val="00E7094F"/>
    <w:rsid w:val="00E70A3B"/>
    <w:rsid w:val="00E70B61"/>
    <w:rsid w:val="00E70F14"/>
    <w:rsid w:val="00E71512"/>
    <w:rsid w:val="00E7169E"/>
    <w:rsid w:val="00E719B8"/>
    <w:rsid w:val="00E71BDB"/>
    <w:rsid w:val="00E72133"/>
    <w:rsid w:val="00E72424"/>
    <w:rsid w:val="00E72C81"/>
    <w:rsid w:val="00E73B95"/>
    <w:rsid w:val="00E73C5D"/>
    <w:rsid w:val="00E7424E"/>
    <w:rsid w:val="00E74276"/>
    <w:rsid w:val="00E74382"/>
    <w:rsid w:val="00E74C4F"/>
    <w:rsid w:val="00E74FBC"/>
    <w:rsid w:val="00E75064"/>
    <w:rsid w:val="00E75131"/>
    <w:rsid w:val="00E7565A"/>
    <w:rsid w:val="00E75748"/>
    <w:rsid w:val="00E75CBD"/>
    <w:rsid w:val="00E760AD"/>
    <w:rsid w:val="00E76277"/>
    <w:rsid w:val="00E76C53"/>
    <w:rsid w:val="00E76CDD"/>
    <w:rsid w:val="00E76FDA"/>
    <w:rsid w:val="00E77085"/>
    <w:rsid w:val="00E770E0"/>
    <w:rsid w:val="00E773A2"/>
    <w:rsid w:val="00E774C4"/>
    <w:rsid w:val="00E80577"/>
    <w:rsid w:val="00E80A31"/>
    <w:rsid w:val="00E816C7"/>
    <w:rsid w:val="00E81C72"/>
    <w:rsid w:val="00E820AF"/>
    <w:rsid w:val="00E8281B"/>
    <w:rsid w:val="00E82BB3"/>
    <w:rsid w:val="00E831EE"/>
    <w:rsid w:val="00E83263"/>
    <w:rsid w:val="00E8329D"/>
    <w:rsid w:val="00E835D5"/>
    <w:rsid w:val="00E836E0"/>
    <w:rsid w:val="00E83817"/>
    <w:rsid w:val="00E8427C"/>
    <w:rsid w:val="00E84351"/>
    <w:rsid w:val="00E84398"/>
    <w:rsid w:val="00E8460C"/>
    <w:rsid w:val="00E8466E"/>
    <w:rsid w:val="00E8494A"/>
    <w:rsid w:val="00E84D6C"/>
    <w:rsid w:val="00E85874"/>
    <w:rsid w:val="00E85C3B"/>
    <w:rsid w:val="00E8653E"/>
    <w:rsid w:val="00E86672"/>
    <w:rsid w:val="00E8699B"/>
    <w:rsid w:val="00E86D79"/>
    <w:rsid w:val="00E87404"/>
    <w:rsid w:val="00E8742E"/>
    <w:rsid w:val="00E87530"/>
    <w:rsid w:val="00E87639"/>
    <w:rsid w:val="00E87D38"/>
    <w:rsid w:val="00E87FD4"/>
    <w:rsid w:val="00E90353"/>
    <w:rsid w:val="00E90C66"/>
    <w:rsid w:val="00E90DD1"/>
    <w:rsid w:val="00E91199"/>
    <w:rsid w:val="00E919C9"/>
    <w:rsid w:val="00E91B96"/>
    <w:rsid w:val="00E91F01"/>
    <w:rsid w:val="00E92149"/>
    <w:rsid w:val="00E921EE"/>
    <w:rsid w:val="00E922B2"/>
    <w:rsid w:val="00E927D0"/>
    <w:rsid w:val="00E9281B"/>
    <w:rsid w:val="00E92891"/>
    <w:rsid w:val="00E929EC"/>
    <w:rsid w:val="00E933FA"/>
    <w:rsid w:val="00E938E4"/>
    <w:rsid w:val="00E93C3A"/>
    <w:rsid w:val="00E94008"/>
    <w:rsid w:val="00E941A0"/>
    <w:rsid w:val="00E94299"/>
    <w:rsid w:val="00E9473E"/>
    <w:rsid w:val="00E947C6"/>
    <w:rsid w:val="00E948EC"/>
    <w:rsid w:val="00E94B09"/>
    <w:rsid w:val="00E94D2E"/>
    <w:rsid w:val="00E94DCF"/>
    <w:rsid w:val="00E94FED"/>
    <w:rsid w:val="00E95A67"/>
    <w:rsid w:val="00E95A89"/>
    <w:rsid w:val="00E95D60"/>
    <w:rsid w:val="00E96687"/>
    <w:rsid w:val="00E967EE"/>
    <w:rsid w:val="00E96A9D"/>
    <w:rsid w:val="00E96BC7"/>
    <w:rsid w:val="00E96D8D"/>
    <w:rsid w:val="00E97379"/>
    <w:rsid w:val="00E976E1"/>
    <w:rsid w:val="00E978B0"/>
    <w:rsid w:val="00E97A0D"/>
    <w:rsid w:val="00E97F4E"/>
    <w:rsid w:val="00EA03E5"/>
    <w:rsid w:val="00EA0658"/>
    <w:rsid w:val="00EA07B3"/>
    <w:rsid w:val="00EA0810"/>
    <w:rsid w:val="00EA08CF"/>
    <w:rsid w:val="00EA0C42"/>
    <w:rsid w:val="00EA160F"/>
    <w:rsid w:val="00EA167C"/>
    <w:rsid w:val="00EA1696"/>
    <w:rsid w:val="00EA1BB0"/>
    <w:rsid w:val="00EA1C64"/>
    <w:rsid w:val="00EA1F91"/>
    <w:rsid w:val="00EA2009"/>
    <w:rsid w:val="00EA23A7"/>
    <w:rsid w:val="00EA26B8"/>
    <w:rsid w:val="00EA2941"/>
    <w:rsid w:val="00EA3169"/>
    <w:rsid w:val="00EA327C"/>
    <w:rsid w:val="00EA333E"/>
    <w:rsid w:val="00EA3822"/>
    <w:rsid w:val="00EA397A"/>
    <w:rsid w:val="00EA3D06"/>
    <w:rsid w:val="00EA3F55"/>
    <w:rsid w:val="00EA4109"/>
    <w:rsid w:val="00EA4239"/>
    <w:rsid w:val="00EA45FB"/>
    <w:rsid w:val="00EA4C4A"/>
    <w:rsid w:val="00EA5D4F"/>
    <w:rsid w:val="00EA61B9"/>
    <w:rsid w:val="00EA61D2"/>
    <w:rsid w:val="00EA62D8"/>
    <w:rsid w:val="00EA6806"/>
    <w:rsid w:val="00EA6E8F"/>
    <w:rsid w:val="00EA7148"/>
    <w:rsid w:val="00EA724D"/>
    <w:rsid w:val="00EA7415"/>
    <w:rsid w:val="00EA75F0"/>
    <w:rsid w:val="00EA782A"/>
    <w:rsid w:val="00EB0525"/>
    <w:rsid w:val="00EB052D"/>
    <w:rsid w:val="00EB0E29"/>
    <w:rsid w:val="00EB16AD"/>
    <w:rsid w:val="00EB16F1"/>
    <w:rsid w:val="00EB2346"/>
    <w:rsid w:val="00EB2881"/>
    <w:rsid w:val="00EB2CFC"/>
    <w:rsid w:val="00EB3125"/>
    <w:rsid w:val="00EB37EF"/>
    <w:rsid w:val="00EB3C89"/>
    <w:rsid w:val="00EB3D67"/>
    <w:rsid w:val="00EB3ED2"/>
    <w:rsid w:val="00EB414A"/>
    <w:rsid w:val="00EB421F"/>
    <w:rsid w:val="00EB44EC"/>
    <w:rsid w:val="00EB46BE"/>
    <w:rsid w:val="00EB4710"/>
    <w:rsid w:val="00EB4C27"/>
    <w:rsid w:val="00EB4C40"/>
    <w:rsid w:val="00EB4DDD"/>
    <w:rsid w:val="00EB4DE0"/>
    <w:rsid w:val="00EB4F0A"/>
    <w:rsid w:val="00EB5113"/>
    <w:rsid w:val="00EB51F8"/>
    <w:rsid w:val="00EB583B"/>
    <w:rsid w:val="00EB5AA2"/>
    <w:rsid w:val="00EB63BE"/>
    <w:rsid w:val="00EB682B"/>
    <w:rsid w:val="00EB6A9E"/>
    <w:rsid w:val="00EB6AB8"/>
    <w:rsid w:val="00EB6DAE"/>
    <w:rsid w:val="00EB6F27"/>
    <w:rsid w:val="00EB6F7D"/>
    <w:rsid w:val="00EB7174"/>
    <w:rsid w:val="00EB7855"/>
    <w:rsid w:val="00EC0012"/>
    <w:rsid w:val="00EC0071"/>
    <w:rsid w:val="00EC03FB"/>
    <w:rsid w:val="00EC07EB"/>
    <w:rsid w:val="00EC0ADD"/>
    <w:rsid w:val="00EC0C55"/>
    <w:rsid w:val="00EC0E73"/>
    <w:rsid w:val="00EC1395"/>
    <w:rsid w:val="00EC18E9"/>
    <w:rsid w:val="00EC19A1"/>
    <w:rsid w:val="00EC2453"/>
    <w:rsid w:val="00EC24E8"/>
    <w:rsid w:val="00EC2579"/>
    <w:rsid w:val="00EC25CB"/>
    <w:rsid w:val="00EC268F"/>
    <w:rsid w:val="00EC2C36"/>
    <w:rsid w:val="00EC2F25"/>
    <w:rsid w:val="00EC33D9"/>
    <w:rsid w:val="00EC34A4"/>
    <w:rsid w:val="00EC3749"/>
    <w:rsid w:val="00EC381B"/>
    <w:rsid w:val="00EC389F"/>
    <w:rsid w:val="00EC391C"/>
    <w:rsid w:val="00EC3FE0"/>
    <w:rsid w:val="00EC40D7"/>
    <w:rsid w:val="00EC47FB"/>
    <w:rsid w:val="00EC48D2"/>
    <w:rsid w:val="00EC4A05"/>
    <w:rsid w:val="00EC4A41"/>
    <w:rsid w:val="00EC4BC8"/>
    <w:rsid w:val="00EC4DC8"/>
    <w:rsid w:val="00EC54C7"/>
    <w:rsid w:val="00EC57A2"/>
    <w:rsid w:val="00EC57DF"/>
    <w:rsid w:val="00EC59A1"/>
    <w:rsid w:val="00EC5F4C"/>
    <w:rsid w:val="00EC6173"/>
    <w:rsid w:val="00EC6195"/>
    <w:rsid w:val="00EC68FE"/>
    <w:rsid w:val="00EC69C9"/>
    <w:rsid w:val="00EC7036"/>
    <w:rsid w:val="00EC70A2"/>
    <w:rsid w:val="00EC71C8"/>
    <w:rsid w:val="00EC799D"/>
    <w:rsid w:val="00EC7AC2"/>
    <w:rsid w:val="00ED0065"/>
    <w:rsid w:val="00ED00F5"/>
    <w:rsid w:val="00ED0339"/>
    <w:rsid w:val="00ED04BF"/>
    <w:rsid w:val="00ED09EC"/>
    <w:rsid w:val="00ED15F2"/>
    <w:rsid w:val="00ED1623"/>
    <w:rsid w:val="00ED1B2C"/>
    <w:rsid w:val="00ED1BEE"/>
    <w:rsid w:val="00ED1ED8"/>
    <w:rsid w:val="00ED22B3"/>
    <w:rsid w:val="00ED23FB"/>
    <w:rsid w:val="00ED253A"/>
    <w:rsid w:val="00ED3A02"/>
    <w:rsid w:val="00ED4071"/>
    <w:rsid w:val="00ED41EE"/>
    <w:rsid w:val="00ED42E7"/>
    <w:rsid w:val="00ED5953"/>
    <w:rsid w:val="00ED66B3"/>
    <w:rsid w:val="00ED7CC1"/>
    <w:rsid w:val="00ED7D3E"/>
    <w:rsid w:val="00EE04CF"/>
    <w:rsid w:val="00EE08A9"/>
    <w:rsid w:val="00EE0B80"/>
    <w:rsid w:val="00EE0C37"/>
    <w:rsid w:val="00EE0C87"/>
    <w:rsid w:val="00EE0F85"/>
    <w:rsid w:val="00EE105D"/>
    <w:rsid w:val="00EE1091"/>
    <w:rsid w:val="00EE1419"/>
    <w:rsid w:val="00EE1643"/>
    <w:rsid w:val="00EE1E8F"/>
    <w:rsid w:val="00EE2448"/>
    <w:rsid w:val="00EE309A"/>
    <w:rsid w:val="00EE33B1"/>
    <w:rsid w:val="00EE34A4"/>
    <w:rsid w:val="00EE3621"/>
    <w:rsid w:val="00EE435D"/>
    <w:rsid w:val="00EE43FA"/>
    <w:rsid w:val="00EE492A"/>
    <w:rsid w:val="00EE497E"/>
    <w:rsid w:val="00EE4DF8"/>
    <w:rsid w:val="00EE4F44"/>
    <w:rsid w:val="00EE5071"/>
    <w:rsid w:val="00EE51E6"/>
    <w:rsid w:val="00EE53DD"/>
    <w:rsid w:val="00EE5926"/>
    <w:rsid w:val="00EE5B48"/>
    <w:rsid w:val="00EE5D45"/>
    <w:rsid w:val="00EE5E01"/>
    <w:rsid w:val="00EE617E"/>
    <w:rsid w:val="00EE62C8"/>
    <w:rsid w:val="00EE659F"/>
    <w:rsid w:val="00EE667A"/>
    <w:rsid w:val="00EE6ADF"/>
    <w:rsid w:val="00EE6AEB"/>
    <w:rsid w:val="00EE7493"/>
    <w:rsid w:val="00EF0407"/>
    <w:rsid w:val="00EF0641"/>
    <w:rsid w:val="00EF0BDD"/>
    <w:rsid w:val="00EF1404"/>
    <w:rsid w:val="00EF140F"/>
    <w:rsid w:val="00EF173C"/>
    <w:rsid w:val="00EF1E3D"/>
    <w:rsid w:val="00EF2008"/>
    <w:rsid w:val="00EF21FD"/>
    <w:rsid w:val="00EF26F5"/>
    <w:rsid w:val="00EF293D"/>
    <w:rsid w:val="00EF2BA2"/>
    <w:rsid w:val="00EF2F4F"/>
    <w:rsid w:val="00EF32BC"/>
    <w:rsid w:val="00EF3CAF"/>
    <w:rsid w:val="00EF3DA5"/>
    <w:rsid w:val="00EF4103"/>
    <w:rsid w:val="00EF4710"/>
    <w:rsid w:val="00EF5366"/>
    <w:rsid w:val="00EF5604"/>
    <w:rsid w:val="00EF5A7C"/>
    <w:rsid w:val="00EF656D"/>
    <w:rsid w:val="00EF6981"/>
    <w:rsid w:val="00EF72AA"/>
    <w:rsid w:val="00EF73C3"/>
    <w:rsid w:val="00EF7E45"/>
    <w:rsid w:val="00F00674"/>
    <w:rsid w:val="00F00E40"/>
    <w:rsid w:val="00F010B7"/>
    <w:rsid w:val="00F0117C"/>
    <w:rsid w:val="00F0154C"/>
    <w:rsid w:val="00F0178F"/>
    <w:rsid w:val="00F02055"/>
    <w:rsid w:val="00F020F3"/>
    <w:rsid w:val="00F0252A"/>
    <w:rsid w:val="00F028EA"/>
    <w:rsid w:val="00F02BBD"/>
    <w:rsid w:val="00F0305E"/>
    <w:rsid w:val="00F035D9"/>
    <w:rsid w:val="00F037C9"/>
    <w:rsid w:val="00F039F4"/>
    <w:rsid w:val="00F03C62"/>
    <w:rsid w:val="00F03DEF"/>
    <w:rsid w:val="00F03EDD"/>
    <w:rsid w:val="00F03F28"/>
    <w:rsid w:val="00F043D0"/>
    <w:rsid w:val="00F051B5"/>
    <w:rsid w:val="00F057A2"/>
    <w:rsid w:val="00F05895"/>
    <w:rsid w:val="00F058DF"/>
    <w:rsid w:val="00F059B6"/>
    <w:rsid w:val="00F06152"/>
    <w:rsid w:val="00F061E3"/>
    <w:rsid w:val="00F0636F"/>
    <w:rsid w:val="00F066FC"/>
    <w:rsid w:val="00F06FFD"/>
    <w:rsid w:val="00F075B4"/>
    <w:rsid w:val="00F079F2"/>
    <w:rsid w:val="00F07DB7"/>
    <w:rsid w:val="00F07F4C"/>
    <w:rsid w:val="00F10756"/>
    <w:rsid w:val="00F10975"/>
    <w:rsid w:val="00F10A59"/>
    <w:rsid w:val="00F10C41"/>
    <w:rsid w:val="00F10D68"/>
    <w:rsid w:val="00F11242"/>
    <w:rsid w:val="00F1182D"/>
    <w:rsid w:val="00F11E01"/>
    <w:rsid w:val="00F12060"/>
    <w:rsid w:val="00F12120"/>
    <w:rsid w:val="00F1228B"/>
    <w:rsid w:val="00F1234A"/>
    <w:rsid w:val="00F12465"/>
    <w:rsid w:val="00F12732"/>
    <w:rsid w:val="00F1275A"/>
    <w:rsid w:val="00F13158"/>
    <w:rsid w:val="00F131C1"/>
    <w:rsid w:val="00F1337F"/>
    <w:rsid w:val="00F133A1"/>
    <w:rsid w:val="00F13444"/>
    <w:rsid w:val="00F139DC"/>
    <w:rsid w:val="00F13AF7"/>
    <w:rsid w:val="00F13BAE"/>
    <w:rsid w:val="00F13DF7"/>
    <w:rsid w:val="00F146A7"/>
    <w:rsid w:val="00F14AE2"/>
    <w:rsid w:val="00F14CF9"/>
    <w:rsid w:val="00F14F12"/>
    <w:rsid w:val="00F150CE"/>
    <w:rsid w:val="00F158F6"/>
    <w:rsid w:val="00F1618F"/>
    <w:rsid w:val="00F1630B"/>
    <w:rsid w:val="00F165BD"/>
    <w:rsid w:val="00F1683D"/>
    <w:rsid w:val="00F16892"/>
    <w:rsid w:val="00F16F94"/>
    <w:rsid w:val="00F17555"/>
    <w:rsid w:val="00F175F1"/>
    <w:rsid w:val="00F17A39"/>
    <w:rsid w:val="00F17B84"/>
    <w:rsid w:val="00F2003D"/>
    <w:rsid w:val="00F20323"/>
    <w:rsid w:val="00F206CD"/>
    <w:rsid w:val="00F20927"/>
    <w:rsid w:val="00F20BCE"/>
    <w:rsid w:val="00F21288"/>
    <w:rsid w:val="00F2134C"/>
    <w:rsid w:val="00F218B4"/>
    <w:rsid w:val="00F21AA8"/>
    <w:rsid w:val="00F21DE4"/>
    <w:rsid w:val="00F227FD"/>
    <w:rsid w:val="00F2390C"/>
    <w:rsid w:val="00F23A9F"/>
    <w:rsid w:val="00F23BC2"/>
    <w:rsid w:val="00F23EB3"/>
    <w:rsid w:val="00F24142"/>
    <w:rsid w:val="00F24584"/>
    <w:rsid w:val="00F245B6"/>
    <w:rsid w:val="00F249E3"/>
    <w:rsid w:val="00F24E44"/>
    <w:rsid w:val="00F252D5"/>
    <w:rsid w:val="00F25329"/>
    <w:rsid w:val="00F25457"/>
    <w:rsid w:val="00F2592B"/>
    <w:rsid w:val="00F25A48"/>
    <w:rsid w:val="00F260E8"/>
    <w:rsid w:val="00F2655A"/>
    <w:rsid w:val="00F265FC"/>
    <w:rsid w:val="00F266CE"/>
    <w:rsid w:val="00F26C1D"/>
    <w:rsid w:val="00F26C79"/>
    <w:rsid w:val="00F2780A"/>
    <w:rsid w:val="00F278BB"/>
    <w:rsid w:val="00F27C6A"/>
    <w:rsid w:val="00F3004B"/>
    <w:rsid w:val="00F303EE"/>
    <w:rsid w:val="00F30474"/>
    <w:rsid w:val="00F306DA"/>
    <w:rsid w:val="00F3077D"/>
    <w:rsid w:val="00F308A6"/>
    <w:rsid w:val="00F30977"/>
    <w:rsid w:val="00F309FD"/>
    <w:rsid w:val="00F30BD3"/>
    <w:rsid w:val="00F30C8B"/>
    <w:rsid w:val="00F3111F"/>
    <w:rsid w:val="00F3168A"/>
    <w:rsid w:val="00F31F51"/>
    <w:rsid w:val="00F322AD"/>
    <w:rsid w:val="00F323B4"/>
    <w:rsid w:val="00F32681"/>
    <w:rsid w:val="00F328CC"/>
    <w:rsid w:val="00F32B64"/>
    <w:rsid w:val="00F32E9C"/>
    <w:rsid w:val="00F33166"/>
    <w:rsid w:val="00F3321B"/>
    <w:rsid w:val="00F3337E"/>
    <w:rsid w:val="00F334CE"/>
    <w:rsid w:val="00F335E5"/>
    <w:rsid w:val="00F33BCD"/>
    <w:rsid w:val="00F33C82"/>
    <w:rsid w:val="00F33F33"/>
    <w:rsid w:val="00F33F91"/>
    <w:rsid w:val="00F34588"/>
    <w:rsid w:val="00F353AD"/>
    <w:rsid w:val="00F355AD"/>
    <w:rsid w:val="00F356E5"/>
    <w:rsid w:val="00F35B22"/>
    <w:rsid w:val="00F35B85"/>
    <w:rsid w:val="00F360A2"/>
    <w:rsid w:val="00F361B9"/>
    <w:rsid w:val="00F36282"/>
    <w:rsid w:val="00F366EC"/>
    <w:rsid w:val="00F36800"/>
    <w:rsid w:val="00F372B3"/>
    <w:rsid w:val="00F37633"/>
    <w:rsid w:val="00F377FC"/>
    <w:rsid w:val="00F37BF0"/>
    <w:rsid w:val="00F37C9A"/>
    <w:rsid w:val="00F40025"/>
    <w:rsid w:val="00F403BF"/>
    <w:rsid w:val="00F40651"/>
    <w:rsid w:val="00F40D1B"/>
    <w:rsid w:val="00F414E3"/>
    <w:rsid w:val="00F4180B"/>
    <w:rsid w:val="00F419F2"/>
    <w:rsid w:val="00F41F0E"/>
    <w:rsid w:val="00F41F98"/>
    <w:rsid w:val="00F421BC"/>
    <w:rsid w:val="00F424A7"/>
    <w:rsid w:val="00F429FA"/>
    <w:rsid w:val="00F42ADF"/>
    <w:rsid w:val="00F43034"/>
    <w:rsid w:val="00F434DC"/>
    <w:rsid w:val="00F43F50"/>
    <w:rsid w:val="00F44709"/>
    <w:rsid w:val="00F44A14"/>
    <w:rsid w:val="00F44A95"/>
    <w:rsid w:val="00F44B65"/>
    <w:rsid w:val="00F44C30"/>
    <w:rsid w:val="00F45030"/>
    <w:rsid w:val="00F459BD"/>
    <w:rsid w:val="00F45A9D"/>
    <w:rsid w:val="00F45BF6"/>
    <w:rsid w:val="00F45F2C"/>
    <w:rsid w:val="00F46263"/>
    <w:rsid w:val="00F466F7"/>
    <w:rsid w:val="00F469B6"/>
    <w:rsid w:val="00F46B56"/>
    <w:rsid w:val="00F46BCF"/>
    <w:rsid w:val="00F46EAB"/>
    <w:rsid w:val="00F47195"/>
    <w:rsid w:val="00F4721C"/>
    <w:rsid w:val="00F474C6"/>
    <w:rsid w:val="00F4754B"/>
    <w:rsid w:val="00F476CB"/>
    <w:rsid w:val="00F4779F"/>
    <w:rsid w:val="00F47B6D"/>
    <w:rsid w:val="00F47F1B"/>
    <w:rsid w:val="00F50221"/>
    <w:rsid w:val="00F503F6"/>
    <w:rsid w:val="00F5085E"/>
    <w:rsid w:val="00F50AB0"/>
    <w:rsid w:val="00F50B58"/>
    <w:rsid w:val="00F50B64"/>
    <w:rsid w:val="00F51038"/>
    <w:rsid w:val="00F5103D"/>
    <w:rsid w:val="00F51071"/>
    <w:rsid w:val="00F511AE"/>
    <w:rsid w:val="00F51F4C"/>
    <w:rsid w:val="00F520CB"/>
    <w:rsid w:val="00F523BE"/>
    <w:rsid w:val="00F5258D"/>
    <w:rsid w:val="00F52BEE"/>
    <w:rsid w:val="00F52E5F"/>
    <w:rsid w:val="00F52F3C"/>
    <w:rsid w:val="00F533CA"/>
    <w:rsid w:val="00F53660"/>
    <w:rsid w:val="00F53D8F"/>
    <w:rsid w:val="00F5402C"/>
    <w:rsid w:val="00F5405E"/>
    <w:rsid w:val="00F5424C"/>
    <w:rsid w:val="00F5432E"/>
    <w:rsid w:val="00F54AF0"/>
    <w:rsid w:val="00F54D67"/>
    <w:rsid w:val="00F54EF1"/>
    <w:rsid w:val="00F5515A"/>
    <w:rsid w:val="00F554E1"/>
    <w:rsid w:val="00F557F3"/>
    <w:rsid w:val="00F55878"/>
    <w:rsid w:val="00F55931"/>
    <w:rsid w:val="00F55CAA"/>
    <w:rsid w:val="00F56132"/>
    <w:rsid w:val="00F56A31"/>
    <w:rsid w:val="00F56CD5"/>
    <w:rsid w:val="00F56CF4"/>
    <w:rsid w:val="00F56F76"/>
    <w:rsid w:val="00F576DB"/>
    <w:rsid w:val="00F5770D"/>
    <w:rsid w:val="00F57988"/>
    <w:rsid w:val="00F57C37"/>
    <w:rsid w:val="00F57EA5"/>
    <w:rsid w:val="00F60456"/>
    <w:rsid w:val="00F6069A"/>
    <w:rsid w:val="00F60B59"/>
    <w:rsid w:val="00F61370"/>
    <w:rsid w:val="00F617FD"/>
    <w:rsid w:val="00F61B8D"/>
    <w:rsid w:val="00F61C38"/>
    <w:rsid w:val="00F61D05"/>
    <w:rsid w:val="00F61D30"/>
    <w:rsid w:val="00F61D8A"/>
    <w:rsid w:val="00F61DE3"/>
    <w:rsid w:val="00F61E06"/>
    <w:rsid w:val="00F62255"/>
    <w:rsid w:val="00F62525"/>
    <w:rsid w:val="00F626D5"/>
    <w:rsid w:val="00F62B25"/>
    <w:rsid w:val="00F62D0E"/>
    <w:rsid w:val="00F632B8"/>
    <w:rsid w:val="00F633AA"/>
    <w:rsid w:val="00F63402"/>
    <w:rsid w:val="00F641E6"/>
    <w:rsid w:val="00F64749"/>
    <w:rsid w:val="00F64E87"/>
    <w:rsid w:val="00F64EC7"/>
    <w:rsid w:val="00F65415"/>
    <w:rsid w:val="00F6582F"/>
    <w:rsid w:val="00F65A57"/>
    <w:rsid w:val="00F65BFF"/>
    <w:rsid w:val="00F65FBB"/>
    <w:rsid w:val="00F6617D"/>
    <w:rsid w:val="00F66447"/>
    <w:rsid w:val="00F6671D"/>
    <w:rsid w:val="00F66745"/>
    <w:rsid w:val="00F6690B"/>
    <w:rsid w:val="00F674FE"/>
    <w:rsid w:val="00F67CC1"/>
    <w:rsid w:val="00F67CF9"/>
    <w:rsid w:val="00F67D4E"/>
    <w:rsid w:val="00F704F6"/>
    <w:rsid w:val="00F705B4"/>
    <w:rsid w:val="00F705D8"/>
    <w:rsid w:val="00F70B46"/>
    <w:rsid w:val="00F70EB0"/>
    <w:rsid w:val="00F710CC"/>
    <w:rsid w:val="00F7191C"/>
    <w:rsid w:val="00F724DF"/>
    <w:rsid w:val="00F72CDD"/>
    <w:rsid w:val="00F7348D"/>
    <w:rsid w:val="00F734B2"/>
    <w:rsid w:val="00F73840"/>
    <w:rsid w:val="00F73993"/>
    <w:rsid w:val="00F739D0"/>
    <w:rsid w:val="00F73A72"/>
    <w:rsid w:val="00F73C9A"/>
    <w:rsid w:val="00F73E94"/>
    <w:rsid w:val="00F7442F"/>
    <w:rsid w:val="00F748F2"/>
    <w:rsid w:val="00F74910"/>
    <w:rsid w:val="00F749D9"/>
    <w:rsid w:val="00F749FB"/>
    <w:rsid w:val="00F74E20"/>
    <w:rsid w:val="00F75117"/>
    <w:rsid w:val="00F751A6"/>
    <w:rsid w:val="00F753BC"/>
    <w:rsid w:val="00F757AD"/>
    <w:rsid w:val="00F759B7"/>
    <w:rsid w:val="00F765F1"/>
    <w:rsid w:val="00F76751"/>
    <w:rsid w:val="00F769B9"/>
    <w:rsid w:val="00F77398"/>
    <w:rsid w:val="00F77437"/>
    <w:rsid w:val="00F7784B"/>
    <w:rsid w:val="00F778EA"/>
    <w:rsid w:val="00F779FA"/>
    <w:rsid w:val="00F77E8E"/>
    <w:rsid w:val="00F80055"/>
    <w:rsid w:val="00F800D4"/>
    <w:rsid w:val="00F80243"/>
    <w:rsid w:val="00F80486"/>
    <w:rsid w:val="00F808D5"/>
    <w:rsid w:val="00F80CFA"/>
    <w:rsid w:val="00F8147F"/>
    <w:rsid w:val="00F81801"/>
    <w:rsid w:val="00F818F3"/>
    <w:rsid w:val="00F81B1F"/>
    <w:rsid w:val="00F81C47"/>
    <w:rsid w:val="00F81C5D"/>
    <w:rsid w:val="00F82061"/>
    <w:rsid w:val="00F82177"/>
    <w:rsid w:val="00F82239"/>
    <w:rsid w:val="00F8233C"/>
    <w:rsid w:val="00F833A1"/>
    <w:rsid w:val="00F83736"/>
    <w:rsid w:val="00F837FA"/>
    <w:rsid w:val="00F83BB8"/>
    <w:rsid w:val="00F83E20"/>
    <w:rsid w:val="00F843DD"/>
    <w:rsid w:val="00F8448F"/>
    <w:rsid w:val="00F84499"/>
    <w:rsid w:val="00F8482B"/>
    <w:rsid w:val="00F84853"/>
    <w:rsid w:val="00F849BB"/>
    <w:rsid w:val="00F85A09"/>
    <w:rsid w:val="00F85CBD"/>
    <w:rsid w:val="00F863A2"/>
    <w:rsid w:val="00F86589"/>
    <w:rsid w:val="00F86A11"/>
    <w:rsid w:val="00F86BDA"/>
    <w:rsid w:val="00F877CE"/>
    <w:rsid w:val="00F8791B"/>
    <w:rsid w:val="00F87DBF"/>
    <w:rsid w:val="00F9092B"/>
    <w:rsid w:val="00F90AA0"/>
    <w:rsid w:val="00F90FB1"/>
    <w:rsid w:val="00F91E7E"/>
    <w:rsid w:val="00F92299"/>
    <w:rsid w:val="00F92C39"/>
    <w:rsid w:val="00F92D56"/>
    <w:rsid w:val="00F92E7B"/>
    <w:rsid w:val="00F92E9E"/>
    <w:rsid w:val="00F92EBF"/>
    <w:rsid w:val="00F92EF0"/>
    <w:rsid w:val="00F9302F"/>
    <w:rsid w:val="00F93949"/>
    <w:rsid w:val="00F93B66"/>
    <w:rsid w:val="00F93CCA"/>
    <w:rsid w:val="00F93E24"/>
    <w:rsid w:val="00F93EF1"/>
    <w:rsid w:val="00F9422E"/>
    <w:rsid w:val="00F946B7"/>
    <w:rsid w:val="00F94F41"/>
    <w:rsid w:val="00F94FA5"/>
    <w:rsid w:val="00F9504D"/>
    <w:rsid w:val="00F9546E"/>
    <w:rsid w:val="00F95803"/>
    <w:rsid w:val="00F95909"/>
    <w:rsid w:val="00F95D55"/>
    <w:rsid w:val="00F95FAF"/>
    <w:rsid w:val="00F96371"/>
    <w:rsid w:val="00F9653E"/>
    <w:rsid w:val="00F9659A"/>
    <w:rsid w:val="00F96BD7"/>
    <w:rsid w:val="00F96E6B"/>
    <w:rsid w:val="00F97222"/>
    <w:rsid w:val="00F9734F"/>
    <w:rsid w:val="00F977B8"/>
    <w:rsid w:val="00F977CB"/>
    <w:rsid w:val="00F97C49"/>
    <w:rsid w:val="00FA009E"/>
    <w:rsid w:val="00FA03E3"/>
    <w:rsid w:val="00FA03ED"/>
    <w:rsid w:val="00FA0677"/>
    <w:rsid w:val="00FA0C0A"/>
    <w:rsid w:val="00FA0C31"/>
    <w:rsid w:val="00FA1019"/>
    <w:rsid w:val="00FA1622"/>
    <w:rsid w:val="00FA1953"/>
    <w:rsid w:val="00FA1F4E"/>
    <w:rsid w:val="00FA1FEF"/>
    <w:rsid w:val="00FA2094"/>
    <w:rsid w:val="00FA233B"/>
    <w:rsid w:val="00FA23B2"/>
    <w:rsid w:val="00FA2598"/>
    <w:rsid w:val="00FA2A1C"/>
    <w:rsid w:val="00FA2A59"/>
    <w:rsid w:val="00FA2BF2"/>
    <w:rsid w:val="00FA320C"/>
    <w:rsid w:val="00FA34C6"/>
    <w:rsid w:val="00FA3669"/>
    <w:rsid w:val="00FA3888"/>
    <w:rsid w:val="00FA3ABB"/>
    <w:rsid w:val="00FA3E98"/>
    <w:rsid w:val="00FA410F"/>
    <w:rsid w:val="00FA4223"/>
    <w:rsid w:val="00FA4491"/>
    <w:rsid w:val="00FA4A7D"/>
    <w:rsid w:val="00FA4D58"/>
    <w:rsid w:val="00FA553A"/>
    <w:rsid w:val="00FA56EF"/>
    <w:rsid w:val="00FA5856"/>
    <w:rsid w:val="00FA5C2B"/>
    <w:rsid w:val="00FA5C9A"/>
    <w:rsid w:val="00FA5F61"/>
    <w:rsid w:val="00FA63C7"/>
    <w:rsid w:val="00FA6C0F"/>
    <w:rsid w:val="00FA700F"/>
    <w:rsid w:val="00FA70D6"/>
    <w:rsid w:val="00FA7718"/>
    <w:rsid w:val="00FA7A53"/>
    <w:rsid w:val="00FA7BC5"/>
    <w:rsid w:val="00FB0281"/>
    <w:rsid w:val="00FB0382"/>
    <w:rsid w:val="00FB06D3"/>
    <w:rsid w:val="00FB0C5B"/>
    <w:rsid w:val="00FB1191"/>
    <w:rsid w:val="00FB14BD"/>
    <w:rsid w:val="00FB1935"/>
    <w:rsid w:val="00FB19A7"/>
    <w:rsid w:val="00FB255D"/>
    <w:rsid w:val="00FB2C5A"/>
    <w:rsid w:val="00FB2D1F"/>
    <w:rsid w:val="00FB313A"/>
    <w:rsid w:val="00FB329D"/>
    <w:rsid w:val="00FB342D"/>
    <w:rsid w:val="00FB37DE"/>
    <w:rsid w:val="00FB3A54"/>
    <w:rsid w:val="00FB3B10"/>
    <w:rsid w:val="00FB3BCA"/>
    <w:rsid w:val="00FB3D2D"/>
    <w:rsid w:val="00FB431B"/>
    <w:rsid w:val="00FB43CA"/>
    <w:rsid w:val="00FB4483"/>
    <w:rsid w:val="00FB4558"/>
    <w:rsid w:val="00FB45C6"/>
    <w:rsid w:val="00FB47F4"/>
    <w:rsid w:val="00FB4CCA"/>
    <w:rsid w:val="00FB536F"/>
    <w:rsid w:val="00FB59F8"/>
    <w:rsid w:val="00FB5CE1"/>
    <w:rsid w:val="00FB5F76"/>
    <w:rsid w:val="00FB69F0"/>
    <w:rsid w:val="00FB6A4D"/>
    <w:rsid w:val="00FB6CAF"/>
    <w:rsid w:val="00FB7259"/>
    <w:rsid w:val="00FB7407"/>
    <w:rsid w:val="00FB7685"/>
    <w:rsid w:val="00FB78DA"/>
    <w:rsid w:val="00FB795D"/>
    <w:rsid w:val="00FB7971"/>
    <w:rsid w:val="00FC071A"/>
    <w:rsid w:val="00FC0B4A"/>
    <w:rsid w:val="00FC0D2D"/>
    <w:rsid w:val="00FC137C"/>
    <w:rsid w:val="00FC1752"/>
    <w:rsid w:val="00FC1ABF"/>
    <w:rsid w:val="00FC246D"/>
    <w:rsid w:val="00FC264E"/>
    <w:rsid w:val="00FC27B5"/>
    <w:rsid w:val="00FC2BE4"/>
    <w:rsid w:val="00FC2D02"/>
    <w:rsid w:val="00FC2E19"/>
    <w:rsid w:val="00FC2EBF"/>
    <w:rsid w:val="00FC314F"/>
    <w:rsid w:val="00FC3182"/>
    <w:rsid w:val="00FC382C"/>
    <w:rsid w:val="00FC404C"/>
    <w:rsid w:val="00FC40A4"/>
    <w:rsid w:val="00FC4233"/>
    <w:rsid w:val="00FC432E"/>
    <w:rsid w:val="00FC4383"/>
    <w:rsid w:val="00FC4425"/>
    <w:rsid w:val="00FC45E3"/>
    <w:rsid w:val="00FC46C4"/>
    <w:rsid w:val="00FC4C6F"/>
    <w:rsid w:val="00FC5095"/>
    <w:rsid w:val="00FC5596"/>
    <w:rsid w:val="00FC5DED"/>
    <w:rsid w:val="00FC5EFA"/>
    <w:rsid w:val="00FC5F2C"/>
    <w:rsid w:val="00FC5F52"/>
    <w:rsid w:val="00FC6073"/>
    <w:rsid w:val="00FC6424"/>
    <w:rsid w:val="00FC65DB"/>
    <w:rsid w:val="00FC66F5"/>
    <w:rsid w:val="00FC6FB0"/>
    <w:rsid w:val="00FC7144"/>
    <w:rsid w:val="00FC726D"/>
    <w:rsid w:val="00FC7354"/>
    <w:rsid w:val="00FC7433"/>
    <w:rsid w:val="00FC77BC"/>
    <w:rsid w:val="00FC7E10"/>
    <w:rsid w:val="00FD03AA"/>
    <w:rsid w:val="00FD0607"/>
    <w:rsid w:val="00FD0895"/>
    <w:rsid w:val="00FD0903"/>
    <w:rsid w:val="00FD17C1"/>
    <w:rsid w:val="00FD215F"/>
    <w:rsid w:val="00FD265C"/>
    <w:rsid w:val="00FD268E"/>
    <w:rsid w:val="00FD2727"/>
    <w:rsid w:val="00FD2D71"/>
    <w:rsid w:val="00FD3364"/>
    <w:rsid w:val="00FD37CC"/>
    <w:rsid w:val="00FD3F53"/>
    <w:rsid w:val="00FD4039"/>
    <w:rsid w:val="00FD4199"/>
    <w:rsid w:val="00FD420D"/>
    <w:rsid w:val="00FD478C"/>
    <w:rsid w:val="00FD47F4"/>
    <w:rsid w:val="00FD4F7F"/>
    <w:rsid w:val="00FD501A"/>
    <w:rsid w:val="00FD52E0"/>
    <w:rsid w:val="00FD56E8"/>
    <w:rsid w:val="00FD5741"/>
    <w:rsid w:val="00FD5B10"/>
    <w:rsid w:val="00FD5EE8"/>
    <w:rsid w:val="00FD5FF9"/>
    <w:rsid w:val="00FD607E"/>
    <w:rsid w:val="00FD6268"/>
    <w:rsid w:val="00FD7067"/>
    <w:rsid w:val="00FD7374"/>
    <w:rsid w:val="00FD75A5"/>
    <w:rsid w:val="00FD787D"/>
    <w:rsid w:val="00FE0329"/>
    <w:rsid w:val="00FE03FE"/>
    <w:rsid w:val="00FE0803"/>
    <w:rsid w:val="00FE08A0"/>
    <w:rsid w:val="00FE09AB"/>
    <w:rsid w:val="00FE09CA"/>
    <w:rsid w:val="00FE0D1F"/>
    <w:rsid w:val="00FE0E82"/>
    <w:rsid w:val="00FE1033"/>
    <w:rsid w:val="00FE10A4"/>
    <w:rsid w:val="00FE10E4"/>
    <w:rsid w:val="00FE1186"/>
    <w:rsid w:val="00FE20CB"/>
    <w:rsid w:val="00FE2723"/>
    <w:rsid w:val="00FE2A7B"/>
    <w:rsid w:val="00FE2A9A"/>
    <w:rsid w:val="00FE2B83"/>
    <w:rsid w:val="00FE2D66"/>
    <w:rsid w:val="00FE37E8"/>
    <w:rsid w:val="00FE387D"/>
    <w:rsid w:val="00FE3FDA"/>
    <w:rsid w:val="00FE4076"/>
    <w:rsid w:val="00FE423B"/>
    <w:rsid w:val="00FE4335"/>
    <w:rsid w:val="00FE4407"/>
    <w:rsid w:val="00FE4724"/>
    <w:rsid w:val="00FE4AEA"/>
    <w:rsid w:val="00FE4DAD"/>
    <w:rsid w:val="00FE4DAE"/>
    <w:rsid w:val="00FE530D"/>
    <w:rsid w:val="00FE5466"/>
    <w:rsid w:val="00FE5569"/>
    <w:rsid w:val="00FE5632"/>
    <w:rsid w:val="00FE58BC"/>
    <w:rsid w:val="00FE5AAC"/>
    <w:rsid w:val="00FE5AC4"/>
    <w:rsid w:val="00FE5EB9"/>
    <w:rsid w:val="00FE6585"/>
    <w:rsid w:val="00FE6883"/>
    <w:rsid w:val="00FE69B6"/>
    <w:rsid w:val="00FE737F"/>
    <w:rsid w:val="00FE754E"/>
    <w:rsid w:val="00FE7ED0"/>
    <w:rsid w:val="00FF079A"/>
    <w:rsid w:val="00FF0A0C"/>
    <w:rsid w:val="00FF0B1F"/>
    <w:rsid w:val="00FF0ED3"/>
    <w:rsid w:val="00FF135A"/>
    <w:rsid w:val="00FF13B0"/>
    <w:rsid w:val="00FF1B9D"/>
    <w:rsid w:val="00FF1DC0"/>
    <w:rsid w:val="00FF2037"/>
    <w:rsid w:val="00FF2376"/>
    <w:rsid w:val="00FF2423"/>
    <w:rsid w:val="00FF24E9"/>
    <w:rsid w:val="00FF2862"/>
    <w:rsid w:val="00FF2942"/>
    <w:rsid w:val="00FF29B7"/>
    <w:rsid w:val="00FF2A75"/>
    <w:rsid w:val="00FF2AB2"/>
    <w:rsid w:val="00FF310E"/>
    <w:rsid w:val="00FF337D"/>
    <w:rsid w:val="00FF39C6"/>
    <w:rsid w:val="00FF3AD9"/>
    <w:rsid w:val="00FF3B5D"/>
    <w:rsid w:val="00FF3FB9"/>
    <w:rsid w:val="00FF3FF8"/>
    <w:rsid w:val="00FF41FD"/>
    <w:rsid w:val="00FF4317"/>
    <w:rsid w:val="00FF47B1"/>
    <w:rsid w:val="00FF48A7"/>
    <w:rsid w:val="00FF48E3"/>
    <w:rsid w:val="00FF4B1B"/>
    <w:rsid w:val="00FF4B4C"/>
    <w:rsid w:val="00FF4C7F"/>
    <w:rsid w:val="00FF53DD"/>
    <w:rsid w:val="00FF5953"/>
    <w:rsid w:val="00FF5FC1"/>
    <w:rsid w:val="00FF615D"/>
    <w:rsid w:val="00FF61E3"/>
    <w:rsid w:val="00FF665A"/>
    <w:rsid w:val="00FF6E22"/>
    <w:rsid w:val="00FF710A"/>
    <w:rsid w:val="00FF7172"/>
    <w:rsid w:val="00FF7573"/>
    <w:rsid w:val="00FF7613"/>
    <w:rsid w:val="00FF7686"/>
    <w:rsid w:val="00FF76DE"/>
    <w:rsid w:val="00FF79C5"/>
    <w:rsid w:val="00FF7A30"/>
    <w:rsid w:val="00FF7AC2"/>
    <w:rsid w:val="00FF7D97"/>
    <w:rsid w:val="00FF7E7C"/>
    <w:rsid w:val="00FF7F89"/>
    <w:rsid w:val="3A9E6488"/>
    <w:rsid w:val="47F5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667D073"/>
  <w15:chartTrackingRefBased/>
  <w15:docId w15:val="{A115C0AC-0089-4FE4-873F-CE0D3738E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9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9187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9187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9187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9187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9187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187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0" w:hanging="4320"/>
      <w:outlineLvl w:val="5"/>
    </w:pPr>
    <w:rPr>
      <w:rFonts w:ascii="Times New Roman" w:hAnsi="Times New Roman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rsid w:val="00B9187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9187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9187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187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B9187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B9187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B9187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B91878"/>
    <w:rPr>
      <w:b/>
      <w:bCs/>
    </w:rPr>
  </w:style>
  <w:style w:type="paragraph" w:styleId="ListBullet">
    <w:name w:val="List Bullet"/>
    <w:basedOn w:val="Normal"/>
    <w:rsid w:val="00B9187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9187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9187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9187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9187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9187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9187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91878"/>
    <w:pPr>
      <w:ind w:left="284"/>
    </w:pPr>
  </w:style>
  <w:style w:type="paragraph" w:customStyle="1" w:styleId="AAFrameAddress">
    <w:name w:val="AA Frame Address"/>
    <w:basedOn w:val="Heading1"/>
    <w:rsid w:val="00B9187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9187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9187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9187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9187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9187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91878"/>
    <w:pPr>
      <w:ind w:left="851" w:hanging="284"/>
    </w:pPr>
  </w:style>
  <w:style w:type="paragraph" w:styleId="Index4">
    <w:name w:val="index 4"/>
    <w:basedOn w:val="Normal"/>
    <w:next w:val="Normal"/>
    <w:semiHidden/>
    <w:rsid w:val="00B91878"/>
    <w:pPr>
      <w:ind w:left="1135" w:hanging="284"/>
    </w:pPr>
  </w:style>
  <w:style w:type="paragraph" w:styleId="Index6">
    <w:name w:val="index 6"/>
    <w:basedOn w:val="Normal"/>
    <w:next w:val="Normal"/>
    <w:semiHidden/>
    <w:rsid w:val="00B91878"/>
    <w:pPr>
      <w:ind w:left="1702" w:hanging="284"/>
    </w:pPr>
  </w:style>
  <w:style w:type="paragraph" w:styleId="Index5">
    <w:name w:val="index 5"/>
    <w:basedOn w:val="Normal"/>
    <w:next w:val="Normal"/>
    <w:semiHidden/>
    <w:rsid w:val="00B91878"/>
    <w:pPr>
      <w:ind w:left="1418" w:hanging="284"/>
    </w:pPr>
  </w:style>
  <w:style w:type="paragraph" w:styleId="Index7">
    <w:name w:val="index 7"/>
    <w:basedOn w:val="Normal"/>
    <w:next w:val="Normal"/>
    <w:semiHidden/>
    <w:rsid w:val="00B91878"/>
    <w:pPr>
      <w:ind w:left="1985" w:hanging="284"/>
    </w:pPr>
  </w:style>
  <w:style w:type="paragraph" w:styleId="Index8">
    <w:name w:val="index 8"/>
    <w:basedOn w:val="Normal"/>
    <w:next w:val="Normal"/>
    <w:semiHidden/>
    <w:rsid w:val="00B91878"/>
    <w:pPr>
      <w:ind w:left="2269" w:hanging="284"/>
    </w:pPr>
  </w:style>
  <w:style w:type="paragraph" w:styleId="Index9">
    <w:name w:val="index 9"/>
    <w:basedOn w:val="Normal"/>
    <w:next w:val="Normal"/>
    <w:semiHidden/>
    <w:rsid w:val="00B91878"/>
    <w:pPr>
      <w:ind w:left="2552" w:hanging="284"/>
    </w:pPr>
  </w:style>
  <w:style w:type="paragraph" w:styleId="TOC2">
    <w:name w:val="toc 2"/>
    <w:basedOn w:val="Normal"/>
    <w:next w:val="Normal"/>
    <w:semiHidden/>
    <w:rsid w:val="00B9187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9187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91878"/>
    <w:pPr>
      <w:ind w:left="851"/>
    </w:pPr>
  </w:style>
  <w:style w:type="paragraph" w:styleId="TOC5">
    <w:name w:val="toc 5"/>
    <w:basedOn w:val="Normal"/>
    <w:next w:val="Normal"/>
    <w:semiHidden/>
    <w:rsid w:val="00B91878"/>
    <w:pPr>
      <w:ind w:left="1134"/>
    </w:pPr>
  </w:style>
  <w:style w:type="paragraph" w:styleId="TOC6">
    <w:name w:val="toc 6"/>
    <w:basedOn w:val="Normal"/>
    <w:next w:val="Normal"/>
    <w:semiHidden/>
    <w:rsid w:val="00B91878"/>
    <w:pPr>
      <w:ind w:left="1418"/>
    </w:pPr>
  </w:style>
  <w:style w:type="paragraph" w:styleId="TOC7">
    <w:name w:val="toc 7"/>
    <w:basedOn w:val="Normal"/>
    <w:next w:val="Normal"/>
    <w:semiHidden/>
    <w:rsid w:val="00B91878"/>
    <w:pPr>
      <w:ind w:left="1701"/>
    </w:pPr>
  </w:style>
  <w:style w:type="paragraph" w:styleId="TOC8">
    <w:name w:val="toc 8"/>
    <w:basedOn w:val="Normal"/>
    <w:next w:val="Normal"/>
    <w:semiHidden/>
    <w:rsid w:val="00B91878"/>
    <w:pPr>
      <w:ind w:left="1985"/>
    </w:pPr>
  </w:style>
  <w:style w:type="paragraph" w:styleId="TOC9">
    <w:name w:val="toc 9"/>
    <w:basedOn w:val="Normal"/>
    <w:next w:val="Normal"/>
    <w:semiHidden/>
    <w:rsid w:val="00B91878"/>
    <w:pPr>
      <w:ind w:left="2268"/>
    </w:pPr>
  </w:style>
  <w:style w:type="paragraph" w:styleId="TableofFigures">
    <w:name w:val="table of figures"/>
    <w:basedOn w:val="Normal"/>
    <w:next w:val="Normal"/>
    <w:semiHidden/>
    <w:rsid w:val="00B91878"/>
    <w:pPr>
      <w:ind w:left="567" w:hanging="567"/>
    </w:pPr>
  </w:style>
  <w:style w:type="paragraph" w:styleId="ListBullet5">
    <w:name w:val="List Bullet 5"/>
    <w:basedOn w:val="Normal"/>
    <w:rsid w:val="00B9187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91878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91878"/>
    <w:pPr>
      <w:ind w:firstLine="284"/>
    </w:pPr>
  </w:style>
  <w:style w:type="paragraph" w:styleId="BodyTextIndent">
    <w:name w:val="Body Text Indent"/>
    <w:basedOn w:val="Normal"/>
    <w:link w:val="BodyTextIndentChar"/>
    <w:rsid w:val="00B9187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B91878"/>
    <w:pPr>
      <w:ind w:left="284" w:firstLine="284"/>
    </w:pPr>
  </w:style>
  <w:style w:type="character" w:styleId="Strong">
    <w:name w:val="Strong"/>
    <w:qFormat/>
    <w:rsid w:val="00B91878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B9187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9187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91878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B9187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9187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9187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9187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9187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91878"/>
    <w:pPr>
      <w:framePr w:h="1054" w:wrap="around" w:y="5920"/>
    </w:pPr>
  </w:style>
  <w:style w:type="paragraph" w:customStyle="1" w:styleId="ReportHeading3">
    <w:name w:val="ReportHeading3"/>
    <w:basedOn w:val="ReportHeading2"/>
    <w:rsid w:val="00B91878"/>
    <w:pPr>
      <w:framePr w:h="443" w:wrap="around" w:y="8223"/>
    </w:pPr>
  </w:style>
  <w:style w:type="paragraph" w:customStyle="1" w:styleId="a">
    <w:name w:val="¢éÍ¤ÇÒÁ"/>
    <w:basedOn w:val="Normal"/>
    <w:rsid w:val="00B918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Cordia New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9187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9187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9187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9187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9187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9187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rsid w:val="00B918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918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91878"/>
  </w:style>
  <w:style w:type="paragraph" w:styleId="BodyText2">
    <w:name w:val="Body Text 2"/>
    <w:basedOn w:val="Normal"/>
    <w:link w:val="BodyText2Char"/>
    <w:rsid w:val="00B918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?????"/>
    <w:basedOn w:val="Normal"/>
    <w:rsid w:val="00B918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 w:cs="Tahoma"/>
      <w:b/>
      <w:bCs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B918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styleId="EnvelopeReturn">
    <w:name w:val="envelope return"/>
    <w:basedOn w:val="Normal"/>
    <w:rsid w:val="00B918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BalloonText1">
    <w:name w:val="Balloon Text1"/>
    <w:basedOn w:val="Normal"/>
    <w:semiHidden/>
    <w:rsid w:val="00B9187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1071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1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rsid w:val="00B91878"/>
    <w:rPr>
      <w:rFonts w:ascii="Angsana New" w:hAnsi="Angsana New" w:cs="Angsana New"/>
      <w:i/>
      <w:iCs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7C18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704F27"/>
    <w:pPr>
      <w:spacing w:after="120"/>
      <w:ind w:left="283"/>
    </w:pPr>
    <w:rPr>
      <w:rFonts w:cs="Cordia New"/>
      <w:sz w:val="16"/>
    </w:rPr>
  </w:style>
  <w:style w:type="paragraph" w:styleId="BodyTextIndent2">
    <w:name w:val="Body Text Indent 2"/>
    <w:basedOn w:val="Normal"/>
    <w:link w:val="BodyTextIndent2Char"/>
    <w:rsid w:val="00704F27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">
    <w:name w:val="Char"/>
    <w:basedOn w:val="Normal"/>
    <w:rsid w:val="00435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???"/>
    <w:basedOn w:val="Normal"/>
    <w:rsid w:val="00435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435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xl24">
    <w:name w:val="xl24"/>
    <w:basedOn w:val="Normal"/>
    <w:rsid w:val="00435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E">
    <w:name w:val="?????????? E"/>
    <w:basedOn w:val="Normal"/>
    <w:rsid w:val="00435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1">
    <w:name w:val="เนื้อเรื่อง1"/>
    <w:basedOn w:val="Normal"/>
    <w:rsid w:val="003F02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CharCharCharCharCharChar">
    <w:name w:val="Char Char Char Char Char Char Char"/>
    <w:basedOn w:val="Normal"/>
    <w:rsid w:val="004E2E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3">
    <w:name w:val="เนื้อเรื่อง"/>
    <w:basedOn w:val="Normal"/>
    <w:rsid w:val="00D97C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a4">
    <w:name w:val="อักขระ อักขระ"/>
    <w:basedOn w:val="Normal"/>
    <w:rsid w:val="00AD3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3414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C73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Preformatted">
    <w:name w:val="Preformatted"/>
    <w:basedOn w:val="Normal"/>
    <w:link w:val="PreformattedChar"/>
    <w:rsid w:val="00811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val="x-none" w:eastAsia="zh-CN"/>
    </w:rPr>
  </w:style>
  <w:style w:type="paragraph" w:customStyle="1" w:styleId="acctfourfigures">
    <w:name w:val="acct four figures"/>
    <w:aliases w:val="a4"/>
    <w:basedOn w:val="Normal"/>
    <w:rsid w:val="00C451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45D7E"/>
    <w:pPr>
      <w:ind w:left="720"/>
      <w:contextualSpacing/>
    </w:pPr>
    <w:rPr>
      <w:szCs w:val="22"/>
    </w:rPr>
  </w:style>
  <w:style w:type="character" w:customStyle="1" w:styleId="Heading7Char">
    <w:name w:val="Heading 7 Char"/>
    <w:link w:val="Heading7"/>
    <w:rsid w:val="009B1443"/>
    <w:rPr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172AA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72AA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E903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eastAsia="en-US"/>
    </w:rPr>
  </w:style>
  <w:style w:type="table" w:styleId="TableClassic2">
    <w:name w:val="Table Classic 2"/>
    <w:basedOn w:val="TableNormal"/>
    <w:rsid w:val="006227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6227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AE62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AE62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AngsanaNew">
    <w:name w:val="Normal + Angsana New"/>
    <w:aliases w:val="16 pt,Bold,Thai Distributed Justification,Left:  0.75..."/>
    <w:basedOn w:val="Normal"/>
    <w:rsid w:val="00032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character" w:customStyle="1" w:styleId="BodyText2Char">
    <w:name w:val="Body Text 2 Char"/>
    <w:link w:val="BodyText2"/>
    <w:rsid w:val="000324A3"/>
    <w:rPr>
      <w:rFonts w:ascii="Book Antiqua" w:hAnsi="Book Antiqua"/>
      <w:sz w:val="22"/>
      <w:szCs w:val="22"/>
    </w:rPr>
  </w:style>
  <w:style w:type="character" w:customStyle="1" w:styleId="PreformattedChar">
    <w:name w:val="Preformatted Char"/>
    <w:link w:val="Preformatted"/>
    <w:rsid w:val="00F50B58"/>
    <w:rPr>
      <w:lang w:eastAsia="zh-CN"/>
    </w:rPr>
  </w:style>
  <w:style w:type="paragraph" w:styleId="BlockText">
    <w:name w:val="Block Text"/>
    <w:basedOn w:val="Normal"/>
    <w:rsid w:val="00C21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6165D9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165D9"/>
    <w:rPr>
      <w:rFonts w:ascii="Tahoma" w:hAnsi="Tahoma"/>
      <w:sz w:val="1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912A9"/>
    <w:rPr>
      <w:rFonts w:ascii="Arial" w:hAnsi="Arial"/>
      <w:sz w:val="18"/>
      <w:szCs w:val="22"/>
    </w:rPr>
  </w:style>
  <w:style w:type="character" w:customStyle="1" w:styleId="Heading5Char">
    <w:name w:val="Heading 5 Char"/>
    <w:link w:val="Heading5"/>
    <w:rsid w:val="001451B1"/>
    <w:rPr>
      <w:b/>
      <w:bCs/>
      <w:sz w:val="32"/>
      <w:szCs w:val="32"/>
    </w:rPr>
  </w:style>
  <w:style w:type="paragraph" w:customStyle="1" w:styleId="AA">
    <w:name w:val="AA"/>
    <w:basedOn w:val="Normal"/>
    <w:rsid w:val="00244ED0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Angsana New" w:eastAsia="Calibri" w:hAnsi="Calibri"/>
      <w:sz w:val="28"/>
      <w:szCs w:val="28"/>
    </w:rPr>
  </w:style>
  <w:style w:type="character" w:styleId="Hyperlink">
    <w:name w:val="Hyperlink"/>
    <w:rsid w:val="003058A1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8A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A0169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A0169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3A0169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3A0169"/>
    <w:rPr>
      <w:rFonts w:ascii="Arial" w:hAnsi="Arial"/>
      <w:b/>
      <w:bCs/>
      <w:sz w:val="18"/>
      <w:szCs w:val="18"/>
    </w:rPr>
  </w:style>
  <w:style w:type="character" w:customStyle="1" w:styleId="Heading6Char">
    <w:name w:val="Heading 6 Char"/>
    <w:link w:val="Heading6"/>
    <w:rsid w:val="003A0169"/>
    <w:rPr>
      <w:b/>
      <w:bCs/>
      <w:sz w:val="30"/>
      <w:szCs w:val="30"/>
      <w:u w:val="single"/>
    </w:rPr>
  </w:style>
  <w:style w:type="character" w:customStyle="1" w:styleId="Heading8Char">
    <w:name w:val="Heading 8 Char"/>
    <w:link w:val="Heading8"/>
    <w:rsid w:val="003A0169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3A0169"/>
    <w:rPr>
      <w:sz w:val="28"/>
      <w:szCs w:val="28"/>
      <w:lang w:val="th-TH"/>
    </w:rPr>
  </w:style>
  <w:style w:type="character" w:customStyle="1" w:styleId="BodyTextFirstIndentChar">
    <w:name w:val="Body Text First Indent Char"/>
    <w:link w:val="BodyTextFirstIndent"/>
    <w:rsid w:val="003A0169"/>
    <w:rPr>
      <w:rFonts w:ascii="Arial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3A0169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3A0169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3A0169"/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3A0169"/>
    <w:rPr>
      <w:rFonts w:ascii="Arial" w:hAnsi="Arial" w:cs="Cordia New"/>
      <w:sz w:val="16"/>
      <w:szCs w:val="18"/>
    </w:rPr>
  </w:style>
  <w:style w:type="character" w:customStyle="1" w:styleId="BodyTextIndent2Char">
    <w:name w:val="Body Text Indent 2 Char"/>
    <w:link w:val="BodyTextIndent2"/>
    <w:rsid w:val="003A0169"/>
    <w:rPr>
      <w:rFonts w:ascii="Arial" w:hAnsi="Arial" w:cs="Cordia New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73D89-483C-4B42-B1F2-836335A6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2913</TotalTime>
  <Pages>68</Pages>
  <Words>16906</Words>
  <Characters>96366</Characters>
  <Application>Microsoft Office Word</Application>
  <DocSecurity>0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บริหารและพัฒนาเพื่อการอนุรักษ์</vt:lpstr>
    </vt:vector>
  </TitlesOfParts>
  <Company/>
  <LinksUpToDate>false</LinksUpToDate>
  <CharactersWithSpaces>113046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บริหารและพัฒนาเพื่อการอนุรักษ์</dc:title>
  <dc:subject/>
  <dc:creator>AA</dc:creator>
  <cp:keywords/>
  <dc:description/>
  <cp:lastModifiedBy>BPRAudit ACER7</cp:lastModifiedBy>
  <cp:revision>464</cp:revision>
  <cp:lastPrinted>2025-02-25T03:08:00Z</cp:lastPrinted>
  <dcterms:created xsi:type="dcterms:W3CDTF">2025-01-07T03:50:00Z</dcterms:created>
  <dcterms:modified xsi:type="dcterms:W3CDTF">2025-02-25T03:28:00Z</dcterms:modified>
</cp:coreProperties>
</file>